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211" w:rsidRPr="004F5042" w:rsidRDefault="00574E0A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_GoBack"/>
      <w:bookmarkEnd w:id="0"/>
      <w:r>
        <w:rPr>
          <w:rFonts w:ascii="Angsana New" w:hAnsi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1999615</wp:posOffset>
                </wp:positionH>
                <wp:positionV relativeFrom="paragraph">
                  <wp:posOffset>-1071245</wp:posOffset>
                </wp:positionV>
                <wp:extent cx="279400" cy="211455"/>
                <wp:effectExtent l="0" t="0" r="0" b="254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11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491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57.45pt;margin-top:-84.35pt;width:22pt;height:16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" stroked="f" strokecolor="#f49100"/>
            </w:pict>
          </mc:Fallback>
        </mc:AlternateContent>
      </w:r>
      <w:r w:rsidR="00E7507C" w:rsidRPr="004F5042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E7507C" w:rsidRPr="004F5042">
        <w:rPr>
          <w:rFonts w:ascii="Angsana New" w:hAnsi="Angsana New"/>
          <w:b/>
          <w:bCs/>
          <w:sz w:val="30"/>
          <w:szCs w:val="30"/>
          <w:cs/>
        </w:rPr>
        <w:t>การจัดทำข้อมูลทางการเงินระหว่างกาล</w:t>
      </w:r>
    </w:p>
    <w:p w:rsidR="008D0211" w:rsidRPr="004F5042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</w:t>
      </w:r>
      <w:r w:rsidRPr="004F5042">
        <w:rPr>
          <w:rFonts w:ascii="Angsana New" w:hAnsi="Angsana New" w:hint="cs"/>
          <w:sz w:val="30"/>
          <w:szCs w:val="30"/>
          <w:cs/>
        </w:rPr>
        <w:t>ถูก</w:t>
      </w:r>
      <w:r w:rsidRPr="004F5042">
        <w:rPr>
          <w:rFonts w:ascii="Angsana New" w:hAnsi="Angsana New"/>
          <w:sz w:val="30"/>
          <w:szCs w:val="30"/>
          <w:cs/>
        </w:rPr>
        <w:t>จัดทำขึ้น</w:t>
      </w:r>
      <w:r w:rsidRPr="004F5042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4F5042">
        <w:rPr>
          <w:rFonts w:ascii="Angsana New" w:hAnsi="Angsana New"/>
          <w:sz w:val="30"/>
          <w:szCs w:val="30"/>
          <w:cs/>
        </w:rPr>
        <w:t xml:space="preserve">ตามมาตรฐานการบัญชีฉบับที่ </w:t>
      </w:r>
      <w:r w:rsidRPr="004F5042">
        <w:rPr>
          <w:rFonts w:ascii="Angsana New" w:hAnsi="Angsana New"/>
          <w:sz w:val="30"/>
          <w:szCs w:val="30"/>
        </w:rPr>
        <w:t>34</w:t>
      </w:r>
      <w:r w:rsidRPr="004F5042">
        <w:rPr>
          <w:rFonts w:ascii="Angsana New" w:hAnsi="Angsana New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>(ปรับปรุง</w:t>
      </w:r>
      <w:r w:rsidRPr="004F5042">
        <w:rPr>
          <w:rFonts w:ascii="Angsana New" w:hAnsi="Angsana New"/>
          <w:color w:val="FFFFFF"/>
          <w:spacing w:val="-2"/>
          <w:sz w:val="30"/>
          <w:szCs w:val="30"/>
        </w:rPr>
        <w:t>_</w:t>
      </w:r>
      <w:r w:rsidR="00DC24DB" w:rsidRPr="004F5042">
        <w:rPr>
          <w:rFonts w:ascii="Angsana New" w:hAnsi="Angsana New" w:hint="cs"/>
          <w:spacing w:val="-2"/>
          <w:sz w:val="30"/>
          <w:szCs w:val="30"/>
          <w:cs/>
        </w:rPr>
        <w:t>255</w:t>
      </w:r>
      <w:r w:rsidR="00EE0A94" w:rsidRPr="004F5042">
        <w:rPr>
          <w:rFonts w:ascii="Angsana New" w:hAnsi="Angsana New" w:hint="cs"/>
          <w:spacing w:val="-2"/>
          <w:sz w:val="30"/>
          <w:szCs w:val="30"/>
          <w:cs/>
        </w:rPr>
        <w:t>9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4F5042">
        <w:rPr>
          <w:rFonts w:ascii="Angsana New" w:hAnsi="Angsana New"/>
          <w:sz w:val="30"/>
          <w:szCs w:val="30"/>
          <w:cs/>
        </w:rPr>
        <w:t xml:space="preserve">เรื่อง </w:t>
      </w:r>
      <w:r w:rsidRPr="004F5042">
        <w:rPr>
          <w:rFonts w:ascii="Angsana New" w:hAnsi="Angsana New"/>
          <w:sz w:val="30"/>
          <w:szCs w:val="30"/>
        </w:rPr>
        <w:t>"</w:t>
      </w:r>
      <w:r w:rsidR="00EE0A94" w:rsidRPr="004F504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4F5042">
        <w:rPr>
          <w:rFonts w:ascii="Angsana New" w:hAnsi="Angsana New"/>
          <w:sz w:val="30"/>
          <w:szCs w:val="30"/>
          <w:cs/>
        </w:rPr>
        <w:t>ระหว่างกาล</w:t>
      </w:r>
      <w:r w:rsidRPr="004F5042">
        <w:rPr>
          <w:rFonts w:ascii="Angsana New" w:hAnsi="Angsana New"/>
          <w:sz w:val="30"/>
          <w:szCs w:val="30"/>
        </w:rPr>
        <w:t xml:space="preserve">" </w:t>
      </w:r>
      <w:r w:rsidRPr="004F5042">
        <w:rPr>
          <w:rFonts w:ascii="Angsana New" w:hAnsi="Angsana New" w:hint="cs"/>
          <w:sz w:val="30"/>
          <w:szCs w:val="30"/>
          <w:cs/>
        </w:rPr>
        <w:t>รวมถึงการตีความและแนวปฏิบัติทางการบัญชีที่ประกาศใช้โดย</w:t>
      </w:r>
      <w:r w:rsidRPr="004F5042">
        <w:rPr>
          <w:rFonts w:ascii="Angsana New" w:hAnsi="Angsana New"/>
          <w:sz w:val="30"/>
          <w:szCs w:val="30"/>
          <w:cs/>
        </w:rPr>
        <w:t>สภาวิชาชีพบัญชี</w:t>
      </w:r>
      <w:r w:rsidR="00513D81" w:rsidRPr="004F5042">
        <w:rPr>
          <w:rFonts w:ascii="Angsana New" w:hAnsi="Angsana New" w:hint="cs"/>
          <w:sz w:val="30"/>
          <w:szCs w:val="30"/>
          <w:cs/>
        </w:rPr>
        <w:t>ฯ</w:t>
      </w:r>
      <w:r w:rsidRPr="004F5042">
        <w:rPr>
          <w:rFonts w:ascii="Angsana New" w:hAnsi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</w:t>
      </w:r>
      <w:r w:rsidR="00EE0A94" w:rsidRPr="004F5042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และประกาศกรมพัฒนาธุรกิจการค้าที่เกี่ยวข้อง</w:t>
      </w: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F5042">
        <w:rPr>
          <w:rFonts w:ascii="Angsana New" w:hAnsi="Angsana New"/>
          <w:sz w:val="30"/>
          <w:szCs w:val="30"/>
        </w:rPr>
        <w:t>255</w:t>
      </w:r>
      <w:r w:rsidR="00155428" w:rsidRPr="004F5042">
        <w:rPr>
          <w:rFonts w:ascii="Angsana New" w:hAnsi="Angsana New"/>
          <w:sz w:val="30"/>
          <w:szCs w:val="30"/>
        </w:rPr>
        <w:t>9</w:t>
      </w:r>
      <w:r w:rsidRPr="004F5042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เพื่อไม่ให้ข้อมูลที่นำเสน</w:t>
      </w:r>
      <w:r w:rsidRPr="004F5042">
        <w:rPr>
          <w:rFonts w:ascii="Angsana New" w:hAnsi="Angsana New" w:hint="cs"/>
          <w:sz w:val="30"/>
          <w:szCs w:val="30"/>
          <w:cs/>
        </w:rPr>
        <w:t>อ</w:t>
      </w:r>
      <w:r w:rsidRPr="004F5042">
        <w:rPr>
          <w:rFonts w:ascii="Angsana New" w:hAnsi="Angsana New"/>
          <w:sz w:val="30"/>
          <w:szCs w:val="30"/>
          <w:cs/>
        </w:rPr>
        <w:t>ซ้ำซ้อนกับข้อมูลที่ได้รายงานไปแล้ว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ดังนั้น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ข้อมูลทางการเงินระหว่างกาลนี้ควรต้องอ่านควบคู่กับงบการเงินสำหรับ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>สิ้นสุดวันที่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F5042">
        <w:rPr>
          <w:rFonts w:ascii="Angsana New" w:hAnsi="Angsana New"/>
          <w:sz w:val="30"/>
          <w:szCs w:val="30"/>
        </w:rPr>
        <w:t>255</w:t>
      </w:r>
      <w:r w:rsidR="00155428" w:rsidRPr="004F5042">
        <w:rPr>
          <w:rFonts w:ascii="Angsana New" w:hAnsi="Angsana New"/>
          <w:sz w:val="30"/>
          <w:szCs w:val="30"/>
        </w:rPr>
        <w:t>9</w:t>
      </w:r>
    </w:p>
    <w:p w:rsidR="008242BB" w:rsidRPr="004F5042" w:rsidRDefault="008242BB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สำหรับงวดสาม</w:t>
      </w:r>
      <w:r w:rsidR="00097488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="00A405DD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9C6896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A405DD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FF2E1B" w:rsidRPr="004F5042">
        <w:rPr>
          <w:rFonts w:ascii="Angsana New" w:hAnsi="Angsana New"/>
          <w:sz w:val="30"/>
          <w:szCs w:val="30"/>
          <w:cs/>
        </w:rPr>
        <w:t>3</w:t>
      </w:r>
      <w:r w:rsidR="00A405DD">
        <w:rPr>
          <w:rFonts w:ascii="Angsana New" w:hAnsi="Angsana New" w:hint="cs"/>
          <w:sz w:val="30"/>
          <w:szCs w:val="30"/>
          <w:cs/>
        </w:rPr>
        <w:t>0</w:t>
      </w:r>
      <w:r w:rsidR="00FF2E1B" w:rsidRPr="004F5042">
        <w:rPr>
          <w:rFonts w:ascii="Angsana New" w:hAnsi="Angsana New"/>
          <w:sz w:val="30"/>
          <w:szCs w:val="30"/>
          <w:cs/>
        </w:rPr>
        <w:t xml:space="preserve"> </w:t>
      </w:r>
      <w:r w:rsidR="00B611EF">
        <w:rPr>
          <w:rFonts w:ascii="Angsana New" w:hAnsi="Angsana New" w:hint="cs"/>
          <w:sz w:val="30"/>
          <w:szCs w:val="30"/>
          <w:cs/>
        </w:rPr>
        <w:t>กันยายน</w:t>
      </w:r>
      <w:r w:rsidR="00FF2E1B" w:rsidRPr="004F5042">
        <w:rPr>
          <w:rFonts w:ascii="Angsana New" w:hAnsi="Angsana New"/>
          <w:sz w:val="30"/>
          <w:szCs w:val="30"/>
          <w:cs/>
        </w:rPr>
        <w:t xml:space="preserve"> 25</w:t>
      </w:r>
      <w:r w:rsidR="00155428" w:rsidRPr="004F5042">
        <w:rPr>
          <w:rFonts w:ascii="Angsana New" w:hAnsi="Angsana New"/>
          <w:sz w:val="30"/>
          <w:szCs w:val="30"/>
        </w:rPr>
        <w:t>60</w:t>
      </w:r>
      <w:r w:rsidRPr="004F504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F2E1B" w:rsidRPr="004F5042">
        <w:rPr>
          <w:rFonts w:ascii="Angsana New" w:hAnsi="Angsana New"/>
          <w:sz w:val="30"/>
          <w:szCs w:val="30"/>
        </w:rPr>
        <w:t>255</w:t>
      </w:r>
      <w:r w:rsidR="00155428" w:rsidRPr="004F5042">
        <w:rPr>
          <w:rFonts w:ascii="Angsana New" w:hAnsi="Angsana New"/>
          <w:sz w:val="30"/>
          <w:szCs w:val="30"/>
        </w:rPr>
        <w:t>9</w:t>
      </w:r>
      <w:r w:rsidR="00EE0A94" w:rsidRPr="004F5042">
        <w:rPr>
          <w:rFonts w:ascii="Angsana New" w:hAnsi="Angsana New"/>
          <w:sz w:val="30"/>
          <w:szCs w:val="30"/>
        </w:rPr>
        <w:t xml:space="preserve"> </w:t>
      </w:r>
      <w:r w:rsidR="00EE0A94" w:rsidRPr="004F5042">
        <w:rPr>
          <w:rFonts w:ascii="Angsana New" w:hAnsi="Angsana New" w:hint="cs"/>
          <w:sz w:val="30"/>
          <w:szCs w:val="30"/>
          <w:cs/>
        </w:rPr>
        <w:t>และงบการเงินรวมสำหรับปีสิ้นสุดวันที่ 31 ธันวาคม 2559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ซึ่งเป็นส่วนหนึ่งของ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BC781F" w:rsidRPr="004F5042">
        <w:rPr>
          <w:rFonts w:ascii="Angsana New" w:hAnsi="Angsana New" w:hint="cs"/>
          <w:sz w:val="30"/>
          <w:szCs w:val="30"/>
          <w:cs/>
        </w:rPr>
        <w:t>นี้</w:t>
      </w:r>
      <w:r w:rsidRPr="004F5042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="00EE0A94" w:rsidRPr="004F5042">
        <w:rPr>
          <w:rFonts w:ascii="Angsana New" w:hAnsi="Angsana New" w:hint="cs"/>
          <w:sz w:val="30"/>
          <w:szCs w:val="30"/>
          <w:cs/>
        </w:rPr>
        <w:t>ที่</w:t>
      </w:r>
      <w:r w:rsidRPr="004F5042">
        <w:rPr>
          <w:rFonts w:ascii="Angsana New" w:hAnsi="Angsana New"/>
          <w:sz w:val="30"/>
          <w:szCs w:val="30"/>
          <w:cs/>
        </w:rPr>
        <w:t>บริษัทมีอำนาจควบคุมหรือถือหุ้นทั้งทางตรงและทางอ้อม</w:t>
      </w:r>
      <w:r w:rsidRPr="004F5042">
        <w:rPr>
          <w:rFonts w:ascii="Angsana New" w:hAnsi="Angsana New" w:hint="cs"/>
          <w:sz w:val="30"/>
          <w:szCs w:val="30"/>
          <w:cs/>
        </w:rPr>
        <w:t>ตามที่กล่าวใน</w:t>
      </w:r>
      <w:r w:rsidRPr="0082330E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Pr="0082330E">
        <w:rPr>
          <w:rFonts w:ascii="Angsana New" w:hAnsi="Angsana New"/>
          <w:sz w:val="30"/>
          <w:szCs w:val="30"/>
        </w:rPr>
        <w:t>5</w:t>
      </w:r>
    </w:p>
    <w:p w:rsidR="009603C3" w:rsidRPr="004F504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รายการบัญชีระหว่างบริษัท</w:t>
      </w:r>
      <w:r w:rsidRPr="004F5042">
        <w:rPr>
          <w:rFonts w:ascii="Angsana New" w:hAnsi="Angsana New" w:hint="cs"/>
          <w:sz w:val="30"/>
          <w:szCs w:val="30"/>
          <w:cs/>
        </w:rPr>
        <w:t>และ</w:t>
      </w:r>
      <w:r w:rsidRPr="004F5042">
        <w:rPr>
          <w:rFonts w:ascii="Angsana New" w:hAnsi="Angsana New"/>
          <w:sz w:val="30"/>
          <w:szCs w:val="30"/>
          <w:cs/>
        </w:rPr>
        <w:t>บริษัทย่อยที่มีนัยสำคัญได้ถูกตัดรายการในการ</w:t>
      </w:r>
      <w:r w:rsidRPr="004F5042">
        <w:rPr>
          <w:rFonts w:ascii="Angsana New" w:hAnsi="Angsana New" w:hint="cs"/>
          <w:sz w:val="30"/>
          <w:szCs w:val="30"/>
          <w:cs/>
        </w:rPr>
        <w:t>จัด</w:t>
      </w:r>
      <w:r w:rsidRPr="004F5042">
        <w:rPr>
          <w:rFonts w:ascii="Angsana New" w:hAnsi="Angsana New"/>
          <w:sz w:val="30"/>
          <w:szCs w:val="30"/>
          <w:cs/>
        </w:rPr>
        <w:t>ทำงบการเงินรวมแล้ว</w:t>
      </w:r>
    </w:p>
    <w:p w:rsidR="009603C3" w:rsidRPr="004F504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D71FE" w:rsidRPr="004F5042" w:rsidRDefault="00BD71FE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4F5042">
        <w:rPr>
          <w:rFonts w:ascii="Angsana New" w:hAnsi="Angsana New"/>
          <w:sz w:val="30"/>
          <w:szCs w:val="30"/>
        </w:rPr>
        <w:t xml:space="preserve">1 </w:t>
      </w:r>
      <w:r w:rsidRPr="004F504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F5042">
        <w:rPr>
          <w:rFonts w:ascii="Angsana New" w:hAnsi="Angsana New"/>
          <w:sz w:val="30"/>
          <w:szCs w:val="30"/>
        </w:rPr>
        <w:t>25</w:t>
      </w:r>
      <w:r w:rsidR="00155428" w:rsidRPr="004F5042">
        <w:rPr>
          <w:rFonts w:ascii="Angsana New" w:hAnsi="Angsana New"/>
          <w:sz w:val="30"/>
          <w:szCs w:val="30"/>
        </w:rPr>
        <w:t>60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ได้ถือปฏิบัติตาม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ปรับปรุงใหม่โดยสภาวิชาชีพบัญชีฯ ซึ่งมีผลบังคับใช้สำหรับรอบระยะเวลาบัญชีที่เริ่มในหรือหลังวันที่ </w:t>
      </w:r>
      <w:r w:rsidRPr="004F5042">
        <w:rPr>
          <w:rFonts w:ascii="Angsana New" w:hAnsi="Angsana New"/>
          <w:sz w:val="30"/>
          <w:szCs w:val="30"/>
        </w:rPr>
        <w:t xml:space="preserve">1 </w:t>
      </w:r>
      <w:r w:rsidRPr="004F504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F5042">
        <w:rPr>
          <w:rFonts w:ascii="Angsana New" w:hAnsi="Angsana New"/>
          <w:sz w:val="30"/>
          <w:szCs w:val="30"/>
        </w:rPr>
        <w:t>25</w:t>
      </w:r>
      <w:r w:rsidR="00155428" w:rsidRPr="004F5042">
        <w:rPr>
          <w:rFonts w:ascii="Angsana New" w:hAnsi="Angsana New"/>
          <w:sz w:val="30"/>
          <w:szCs w:val="30"/>
        </w:rPr>
        <w:t>60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ทั้งนี้ การนำ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ปรับปรุงใหม่ดังกล่าวข้างต้นมาเริ่มถือปฏิบัติไม่มีผลกระทบที่เป็นสาระสำคัญต่อบริษัทและบริษัทย่อย</w:t>
      </w:r>
    </w:p>
    <w:p w:rsidR="006A681F" w:rsidRPr="004F5042" w:rsidRDefault="006A681F" w:rsidP="006A681F">
      <w:pPr>
        <w:tabs>
          <w:tab w:val="clear" w:pos="227"/>
          <w:tab w:val="clear" w:pos="454"/>
          <w:tab w:val="clear" w:pos="680"/>
          <w:tab w:val="left" w:pos="-4253"/>
          <w:tab w:val="left" w:pos="567"/>
          <w:tab w:val="left" w:pos="4500"/>
        </w:tabs>
        <w:jc w:val="thaiDistribute"/>
        <w:rPr>
          <w:rFonts w:ascii="Angsana New" w:hAnsi="Angsana New"/>
          <w:sz w:val="30"/>
          <w:szCs w:val="30"/>
          <w:highlight w:val="yellow"/>
          <w:lang w:val="en-GB"/>
        </w:rPr>
      </w:pPr>
    </w:p>
    <w:p w:rsidR="00237BDE" w:rsidRPr="004F5042" w:rsidRDefault="000F27FC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</w:t>
      </w:r>
      <w:r w:rsidR="00EE0A94"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ซึ่งได้นำเสนอเพื่อวัตถุประสงค์ของการรายงานทางการเงินเพื่อใช้ในประเทศ</w:t>
      </w:r>
    </w:p>
    <w:p w:rsidR="009603C3" w:rsidRPr="004F5042" w:rsidRDefault="009603C3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EE0A94" w:rsidRPr="004F5042" w:rsidRDefault="00EE0A94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EE0A94" w:rsidRPr="004F5042" w:rsidRDefault="00EE0A94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EE0A94" w:rsidRDefault="00EE0A94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1A527B" w:rsidRPr="004F5042" w:rsidRDefault="001A527B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090FDB" w:rsidRPr="004F5042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="00090FDB" w:rsidRPr="004F5042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E448F0" w:rsidRPr="004F5042" w:rsidRDefault="00E448F0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47F5" w:rsidRPr="004F5042" w:rsidRDefault="00A95220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บริษัท</w:t>
      </w:r>
      <w:r w:rsidRPr="004F5042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4F5042">
        <w:rPr>
          <w:rFonts w:ascii="Angsana New" w:hAnsi="Angsana New"/>
          <w:sz w:val="30"/>
          <w:szCs w:val="30"/>
          <w:cs/>
        </w:rPr>
        <w:t>ได้ใช้นโยบายการบัญชีที่สำคัญ</w:t>
      </w:r>
      <w:r w:rsidR="00981F14" w:rsidRPr="004F5042">
        <w:rPr>
          <w:rFonts w:ascii="Angsana New" w:hAnsi="Angsana New" w:hint="cs"/>
          <w:sz w:val="30"/>
          <w:szCs w:val="30"/>
          <w:cs/>
        </w:rPr>
        <w:t xml:space="preserve">และวิธีการคำนวณต่างๆ </w:t>
      </w:r>
      <w:r w:rsidRPr="004F5042">
        <w:rPr>
          <w:rFonts w:ascii="Angsana New" w:hAnsi="Angsana New"/>
          <w:sz w:val="30"/>
          <w:szCs w:val="30"/>
          <w:cs/>
        </w:rPr>
        <w:t>ใน</w:t>
      </w:r>
      <w:r w:rsidRPr="004F5042">
        <w:rPr>
          <w:rFonts w:ascii="Angsana New" w:hAnsi="Angsana New" w:hint="cs"/>
          <w:sz w:val="30"/>
          <w:szCs w:val="30"/>
          <w:cs/>
        </w:rPr>
        <w:t>การจัดทำ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ข้อมูลทางการเงินระหว่างกาลสำหรับ</w:t>
      </w:r>
      <w:r w:rsidR="00540B78" w:rsidRPr="004F5042">
        <w:rPr>
          <w:rFonts w:ascii="Angsana New" w:hAnsi="Angsana New" w:hint="cs"/>
          <w:sz w:val="30"/>
          <w:szCs w:val="30"/>
          <w:cs/>
        </w:rPr>
        <w:t>งวด</w:t>
      </w:r>
      <w:r w:rsidR="008B467A" w:rsidRPr="004F5042">
        <w:rPr>
          <w:rFonts w:ascii="Angsana New" w:hAnsi="Angsana New" w:hint="cs"/>
          <w:sz w:val="30"/>
          <w:szCs w:val="30"/>
          <w:cs/>
        </w:rPr>
        <w:t>สามเดือน</w:t>
      </w:r>
      <w:r w:rsidR="00A405DD" w:rsidRPr="00B91C22">
        <w:rPr>
          <w:rFonts w:ascii="Angsana New" w:hAnsi="Angsana New" w:hint="cs"/>
          <w:sz w:val="30"/>
          <w:szCs w:val="30"/>
          <w:cs/>
        </w:rPr>
        <w:t>และ</w:t>
      </w:r>
      <w:r w:rsidR="009C6896">
        <w:rPr>
          <w:rFonts w:ascii="Angsana New" w:hAnsi="Angsana New" w:hint="cs"/>
          <w:sz w:val="30"/>
          <w:szCs w:val="30"/>
          <w:cs/>
        </w:rPr>
        <w:t>เก้า</w:t>
      </w:r>
      <w:r w:rsidR="00A405DD" w:rsidRPr="00B91C22">
        <w:rPr>
          <w:rFonts w:ascii="Angsana New" w:hAnsi="Angsana New" w:hint="cs"/>
          <w:sz w:val="30"/>
          <w:szCs w:val="30"/>
          <w:cs/>
        </w:rPr>
        <w:t>เดือน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55428" w:rsidRPr="004F5042">
        <w:rPr>
          <w:rFonts w:ascii="Angsana New" w:hAnsi="Angsana New" w:hint="cs"/>
          <w:sz w:val="30"/>
          <w:szCs w:val="30"/>
          <w:cs/>
        </w:rPr>
        <w:t>3</w:t>
      </w:r>
      <w:r w:rsidR="00A405DD">
        <w:rPr>
          <w:rFonts w:ascii="Angsana New" w:hAnsi="Angsana New" w:hint="cs"/>
          <w:sz w:val="30"/>
          <w:szCs w:val="30"/>
          <w:cs/>
        </w:rPr>
        <w:t>0</w:t>
      </w:r>
      <w:r w:rsidR="00155428"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="00B611EF">
        <w:rPr>
          <w:rFonts w:ascii="Angsana New" w:hAnsi="Angsana New" w:hint="cs"/>
          <w:sz w:val="30"/>
          <w:szCs w:val="30"/>
          <w:cs/>
        </w:rPr>
        <w:t>กันยายน</w:t>
      </w:r>
      <w:r w:rsidR="00155428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155428" w:rsidRPr="004F5042">
        <w:rPr>
          <w:rFonts w:ascii="Angsana New" w:hAnsi="Angsana New"/>
          <w:sz w:val="30"/>
          <w:szCs w:val="30"/>
        </w:rPr>
        <w:t>60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/>
          <w:sz w:val="30"/>
          <w:szCs w:val="30"/>
        </w:rPr>
        <w:t>255</w:t>
      </w:r>
      <w:r w:rsidR="00155428" w:rsidRPr="004F5042">
        <w:rPr>
          <w:rFonts w:ascii="Angsana New" w:hAnsi="Angsana New"/>
          <w:sz w:val="30"/>
          <w:szCs w:val="30"/>
        </w:rPr>
        <w:t>9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เช่นเดียวกับที่ใช้</w:t>
      </w:r>
      <w:r w:rsidRPr="004F5042">
        <w:rPr>
          <w:rFonts w:ascii="Angsana New" w:hAnsi="Angsana New" w:hint="cs"/>
          <w:sz w:val="30"/>
          <w:szCs w:val="30"/>
          <w:cs/>
        </w:rPr>
        <w:t>ในการจัดทำ</w:t>
      </w:r>
      <w:r w:rsidRPr="004F5042">
        <w:rPr>
          <w:rFonts w:ascii="Angsana New" w:hAnsi="Angsana New"/>
          <w:sz w:val="30"/>
          <w:szCs w:val="30"/>
          <w:cs/>
        </w:rPr>
        <w:t>งบการเงิน</w:t>
      </w:r>
      <w:r w:rsidRPr="004F5042">
        <w:rPr>
          <w:rFonts w:ascii="Angsana New" w:hAnsi="Angsana New" w:hint="cs"/>
          <w:sz w:val="30"/>
          <w:szCs w:val="30"/>
          <w:cs/>
        </w:rPr>
        <w:t>สำหรับปี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155428" w:rsidRPr="004F5042">
        <w:rPr>
          <w:rFonts w:ascii="Angsana New" w:hAnsi="Angsana New"/>
          <w:sz w:val="30"/>
          <w:szCs w:val="30"/>
        </w:rPr>
        <w:t>2559</w:t>
      </w:r>
      <w:r w:rsidR="003758E2" w:rsidRPr="004F5042">
        <w:rPr>
          <w:rFonts w:ascii="Angsana New" w:hAnsi="Angsana New"/>
          <w:sz w:val="30"/>
          <w:szCs w:val="30"/>
        </w:rPr>
        <w:t xml:space="preserve"> </w:t>
      </w:r>
      <w:r w:rsidR="00EE0A94" w:rsidRPr="004F5042">
        <w:rPr>
          <w:rFonts w:ascii="Angsana New" w:hAnsi="Angsana New"/>
          <w:sz w:val="30"/>
          <w:szCs w:val="30"/>
          <w:cs/>
        </w:rPr>
        <w:t>ยกเว้นการนำ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ปรับปรุงใหม่ตามที่กล่าวในหมายเหตุ 1 มาเริ่มถือปฏิบัติซึ่งไม่มีผลกระทบที่เป็นสาระสำคัญต่อบริษัท</w:t>
      </w:r>
      <w:r w:rsidR="00097488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:rsidR="001F1219" w:rsidRPr="004F5042" w:rsidRDefault="001F1219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90FDB" w:rsidRPr="004F5042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</w:p>
    <w:p w:rsidR="00090FDB" w:rsidRDefault="00090FDB" w:rsidP="0009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242B1" w:rsidRPr="00965CA7" w:rsidRDefault="00A242B1" w:rsidP="00A2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242B1">
        <w:rPr>
          <w:rFonts w:ascii="Angsana New" w:hAnsi="Angsana New" w:hint="cs"/>
          <w:spacing w:val="-6"/>
          <w:sz w:val="30"/>
          <w:szCs w:val="30"/>
          <w:cs/>
        </w:rPr>
        <w:t>ในระหว่างงวดสามเดือนและ</w:t>
      </w:r>
      <w:r w:rsidR="009C6896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A242B1">
        <w:rPr>
          <w:rFonts w:ascii="Angsana New" w:hAnsi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Pr="00A242B1">
        <w:rPr>
          <w:rFonts w:ascii="Angsana New" w:hAnsi="Angsana New"/>
          <w:spacing w:val="-6"/>
          <w:sz w:val="30"/>
          <w:szCs w:val="30"/>
        </w:rPr>
        <w:t xml:space="preserve">30 </w:t>
      </w:r>
      <w:r w:rsidR="00B611EF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A242B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242B1">
        <w:rPr>
          <w:rFonts w:ascii="Angsana New" w:hAnsi="Angsana New"/>
          <w:spacing w:val="-6"/>
          <w:sz w:val="30"/>
          <w:szCs w:val="30"/>
        </w:rPr>
        <w:t xml:space="preserve">2560 </w:t>
      </w:r>
      <w:r w:rsidRPr="00A242B1">
        <w:rPr>
          <w:rFonts w:ascii="Angsana New" w:hAnsi="Angsana New" w:hint="cs"/>
          <w:spacing w:val="-6"/>
          <w:sz w:val="30"/>
          <w:szCs w:val="30"/>
          <w:cs/>
        </w:rPr>
        <w:t>บริษัทมีบริษัทที่เกี่ยวข้องกัน</w:t>
      </w:r>
      <w:r w:rsidRPr="00A242B1">
        <w:rPr>
          <w:rFonts w:ascii="Angsana New" w:hAnsi="Angsana New" w:hint="cs"/>
          <w:sz w:val="30"/>
          <w:szCs w:val="30"/>
          <w:cs/>
        </w:rPr>
        <w:t>เพิ่มเติม</w:t>
      </w:r>
      <w:r w:rsidR="00700990">
        <w:rPr>
          <w:rFonts w:ascii="Angsana New" w:hAnsi="Angsana New" w:hint="cs"/>
          <w:sz w:val="30"/>
          <w:szCs w:val="30"/>
          <w:cs/>
        </w:rPr>
        <w:t>ซึ่งมีรายละเอียดดั</w:t>
      </w:r>
      <w:r w:rsidRPr="00A242B1">
        <w:rPr>
          <w:rFonts w:ascii="Angsana New" w:hAnsi="Angsana New" w:hint="cs"/>
          <w:sz w:val="30"/>
          <w:szCs w:val="30"/>
          <w:cs/>
        </w:rPr>
        <w:t>งนี้</w:t>
      </w:r>
    </w:p>
    <w:p w:rsidR="00881218" w:rsidRPr="000665E3" w:rsidRDefault="00881218" w:rsidP="00881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510"/>
        <w:gridCol w:w="252"/>
        <w:gridCol w:w="3119"/>
        <w:gridCol w:w="284"/>
        <w:gridCol w:w="2582"/>
      </w:tblGrid>
      <w:tr w:rsidR="00881218" w:rsidRPr="000422C2" w:rsidTr="00BA0E65">
        <w:trPr>
          <w:tblHeader/>
        </w:trPr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:rsidR="00881218" w:rsidRPr="00F50010" w:rsidRDefault="0088121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010">
              <w:rPr>
                <w:rFonts w:ascii="Angsana New" w:hAnsi="Angsana New"/>
                <w:sz w:val="30"/>
                <w:szCs w:val="30"/>
                <w:cs/>
              </w:rPr>
              <w:t xml:space="preserve">ชื่อบริษัท </w:t>
            </w:r>
          </w:p>
        </w:tc>
        <w:tc>
          <w:tcPr>
            <w:tcW w:w="252" w:type="dxa"/>
            <w:vAlign w:val="bottom"/>
          </w:tcPr>
          <w:p w:rsidR="00881218" w:rsidRPr="00F50010" w:rsidRDefault="0088121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881218" w:rsidRPr="00F50010" w:rsidRDefault="0088121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10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4" w:type="dxa"/>
            <w:vAlign w:val="bottom"/>
          </w:tcPr>
          <w:p w:rsidR="00881218" w:rsidRPr="00F50010" w:rsidRDefault="0088121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  <w:vAlign w:val="bottom"/>
          </w:tcPr>
          <w:p w:rsidR="00881218" w:rsidRPr="00F50010" w:rsidRDefault="0088121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10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81218" w:rsidRPr="000422C2" w:rsidTr="00BA0E65">
        <w:tc>
          <w:tcPr>
            <w:tcW w:w="3510" w:type="dxa"/>
          </w:tcPr>
          <w:p w:rsidR="00881218" w:rsidRPr="00F50010" w:rsidRDefault="00881218" w:rsidP="00BA0E65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252" w:type="dxa"/>
          </w:tcPr>
          <w:p w:rsidR="00881218" w:rsidRPr="00F50010" w:rsidRDefault="0088121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</w:tcPr>
          <w:p w:rsidR="00881218" w:rsidRPr="00F50010" w:rsidRDefault="00A242B1" w:rsidP="003A0A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บริษัทผู้ลงทุนในกิจการที่ดำเนินธุรกิจด้านพลังงาน</w:t>
            </w:r>
          </w:p>
        </w:tc>
        <w:tc>
          <w:tcPr>
            <w:tcW w:w="284" w:type="dxa"/>
          </w:tcPr>
          <w:p w:rsidR="00881218" w:rsidRPr="00F50010" w:rsidRDefault="0088121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</w:tcPr>
          <w:p w:rsidR="00881218" w:rsidRPr="00F50010" w:rsidRDefault="0088121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1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A242B1" w:rsidRPr="000422C2" w:rsidTr="00BA0E65">
        <w:tc>
          <w:tcPr>
            <w:tcW w:w="3510" w:type="dxa"/>
          </w:tcPr>
          <w:p w:rsidR="00A242B1" w:rsidRPr="00F50010" w:rsidRDefault="00A242B1" w:rsidP="00BA0E65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5001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F5001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เซฟ</w:t>
            </w:r>
            <w:r w:rsidRPr="00F5001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เอนเนอร์จี</w:t>
            </w:r>
            <w:r w:rsidRPr="00F5001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โฮลดิ้งส์</w:t>
            </w:r>
            <w:r w:rsidRPr="00F5001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252" w:type="dxa"/>
          </w:tcPr>
          <w:p w:rsidR="00A242B1" w:rsidRPr="00F50010" w:rsidRDefault="00A242B1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</w:tcPr>
          <w:p w:rsidR="00A242B1" w:rsidRPr="00F50010" w:rsidRDefault="00A242B1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บริษัทผู้ลงทุนในกิจการที่ดำเนินธุรกิจด้านพลังงาน</w:t>
            </w:r>
          </w:p>
        </w:tc>
        <w:tc>
          <w:tcPr>
            <w:tcW w:w="284" w:type="dxa"/>
          </w:tcPr>
          <w:p w:rsidR="00A242B1" w:rsidRPr="00F50010" w:rsidRDefault="00A242B1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</w:tcPr>
          <w:p w:rsidR="00A242B1" w:rsidRPr="00F50010" w:rsidRDefault="00A242B1" w:rsidP="00A242B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242B1" w:rsidRPr="000422C2" w:rsidTr="00BA0E65">
        <w:tc>
          <w:tcPr>
            <w:tcW w:w="3510" w:type="dxa"/>
          </w:tcPr>
          <w:p w:rsidR="00A242B1" w:rsidRPr="00F50010" w:rsidRDefault="00A242B1" w:rsidP="00BA0E65">
            <w:pPr>
              <w:rPr>
                <w:rFonts w:ascii="Angsana New" w:hAnsi="Angsana New"/>
                <w:sz w:val="30"/>
                <w:szCs w:val="30"/>
              </w:rPr>
            </w:pP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พลังงานเพื่อโลกสีเขียว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A242B1" w:rsidRPr="00F50010" w:rsidRDefault="00A242B1" w:rsidP="00BA0E65">
            <w:pPr>
              <w:rPr>
                <w:rFonts w:ascii="Angsana New" w:hAnsi="Angsana New"/>
                <w:sz w:val="30"/>
                <w:szCs w:val="30"/>
              </w:rPr>
            </w:pPr>
            <w:r w:rsidRPr="00F5001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52" w:type="dxa"/>
          </w:tcPr>
          <w:p w:rsidR="00A242B1" w:rsidRPr="00F50010" w:rsidRDefault="00A242B1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</w:tcPr>
          <w:p w:rsidR="00A242B1" w:rsidRPr="00F50010" w:rsidRDefault="008922F2" w:rsidP="003A0A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บริษัทผู้ลงทุนในกิจการที่ดำเนินธุรกิจด้านพลังงาน</w:t>
            </w:r>
          </w:p>
        </w:tc>
        <w:tc>
          <w:tcPr>
            <w:tcW w:w="284" w:type="dxa"/>
          </w:tcPr>
          <w:p w:rsidR="00A242B1" w:rsidRPr="00F50010" w:rsidRDefault="00A242B1" w:rsidP="00BA0E6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</w:tcPr>
          <w:p w:rsidR="00A242B1" w:rsidRPr="00F50010" w:rsidRDefault="00A242B1" w:rsidP="00A242B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881218" w:rsidRPr="000422C2" w:rsidTr="00BA0E65">
        <w:tc>
          <w:tcPr>
            <w:tcW w:w="3510" w:type="dxa"/>
          </w:tcPr>
          <w:p w:rsidR="00881218" w:rsidRPr="00F50010" w:rsidRDefault="00881218" w:rsidP="00BA0E65">
            <w:pPr>
              <w:rPr>
                <w:rFonts w:ascii="Angsana New" w:hAnsi="Angsana New"/>
                <w:sz w:val="30"/>
                <w:szCs w:val="30"/>
              </w:rPr>
            </w:pP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ไพร้ซ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ออฟ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วู้ด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กรีน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เอนเนอร์จี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52" w:type="dxa"/>
          </w:tcPr>
          <w:p w:rsidR="00881218" w:rsidRPr="00F50010" w:rsidRDefault="0088121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</w:tcPr>
          <w:p w:rsidR="00881218" w:rsidRPr="00F50010" w:rsidRDefault="00917BB7" w:rsidP="00BA0E6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ดำเนินธุรกิจเกี่ยวกับการ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>ผลิตและจำหน่ายกระแสไฟฟ้า</w:t>
            </w:r>
            <w:r w:rsidR="00700990">
              <w:rPr>
                <w:rFonts w:ascii="Angsana New" w:hAnsi="Angsana New" w:hint="cs"/>
                <w:sz w:val="30"/>
                <w:szCs w:val="30"/>
                <w:cs/>
              </w:rPr>
              <w:t>จากเชื้อเพลิงชีวมวล</w:t>
            </w:r>
          </w:p>
        </w:tc>
        <w:tc>
          <w:tcPr>
            <w:tcW w:w="284" w:type="dxa"/>
          </w:tcPr>
          <w:p w:rsidR="00881218" w:rsidRPr="00F50010" w:rsidRDefault="00881218" w:rsidP="00BA0E6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</w:tcPr>
          <w:p w:rsidR="00881218" w:rsidRPr="00F50010" w:rsidRDefault="003A0A48" w:rsidP="00BA0E6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01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</w:t>
            </w:r>
          </w:p>
        </w:tc>
      </w:tr>
      <w:tr w:rsidR="00881218" w:rsidRPr="000422C2" w:rsidTr="00BA0E65">
        <w:tc>
          <w:tcPr>
            <w:tcW w:w="3510" w:type="dxa"/>
          </w:tcPr>
          <w:p w:rsidR="00881218" w:rsidRPr="00F50010" w:rsidRDefault="00881218" w:rsidP="00BA0E65">
            <w:pPr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F50010">
              <w:rPr>
                <w:rFonts w:ascii="Angsana New" w:hAnsi="Angsana New"/>
                <w:sz w:val="30"/>
                <w:szCs w:val="30"/>
                <w:lang w:eastAsia="zh-CN"/>
              </w:rPr>
              <w:t>GEP (Myanmar) Company Limited</w:t>
            </w:r>
          </w:p>
          <w:p w:rsidR="00881218" w:rsidRPr="00F50010" w:rsidRDefault="00881218" w:rsidP="00700990">
            <w:pPr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F50010">
              <w:rPr>
                <w:rFonts w:ascii="Angsana New" w:hAnsi="Angsana New"/>
                <w:sz w:val="30"/>
                <w:szCs w:val="30"/>
              </w:rPr>
              <w:t>(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จดทะเบียนและประกอบการใน</w:t>
            </w:r>
            <w:r w:rsidR="00700990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  <w:r w:rsidRPr="00F500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:rsidR="00881218" w:rsidRPr="00F50010" w:rsidRDefault="0088121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</w:tcPr>
          <w:p w:rsidR="00881218" w:rsidRPr="00F50010" w:rsidRDefault="008922F2" w:rsidP="008922F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ดำเนินธุรกิจเกี่ยวกับการ</w:t>
            </w:r>
            <w:r w:rsidR="003A0A48" w:rsidRPr="00F50010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>กระแสไฟฟ้า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3A0A48" w:rsidRPr="00F50010">
              <w:rPr>
                <w:rFonts w:ascii="Angsana New" w:hAnsi="Angsana New"/>
                <w:sz w:val="30"/>
                <w:szCs w:val="30"/>
                <w:cs/>
              </w:rPr>
              <w:t>พลังงาน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แสงอาทิตย์</w:t>
            </w:r>
          </w:p>
        </w:tc>
        <w:tc>
          <w:tcPr>
            <w:tcW w:w="284" w:type="dxa"/>
          </w:tcPr>
          <w:p w:rsidR="00881218" w:rsidRPr="00F50010" w:rsidRDefault="00881218" w:rsidP="00BA0E6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</w:tcPr>
          <w:p w:rsidR="00881218" w:rsidRPr="00F50010" w:rsidRDefault="00A242B1" w:rsidP="00BA0E6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881218" w:rsidRDefault="00881218" w:rsidP="0009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61698" w:rsidRDefault="00C61698" w:rsidP="0009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61698" w:rsidRDefault="00C61698" w:rsidP="0009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61698" w:rsidRDefault="00C61698" w:rsidP="0009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C3B96" w:rsidRDefault="00CC3B96" w:rsidP="0009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3401F" w:rsidRDefault="00570466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 w:hint="cs"/>
          <w:color w:val="000000"/>
          <w:sz w:val="30"/>
          <w:szCs w:val="30"/>
          <w:cs/>
        </w:rPr>
        <w:lastRenderedPageBreak/>
        <w:t>รายได้และค่าใช้จ่ายที่มีสาระสำคัญที่เกิดระหว่างบริษัทและบุคคลหรือบริษัทที่เกี่ยวข้องกัน</w:t>
      </w:r>
      <w:r w:rsidR="00632C23" w:rsidRPr="004F5042">
        <w:rPr>
          <w:rFonts w:ascii="Angsana New" w:hAnsi="Angsana New" w:hint="cs"/>
          <w:color w:val="000000"/>
          <w:sz w:val="30"/>
          <w:szCs w:val="30"/>
          <w:cs/>
        </w:rPr>
        <w:t>สำหรับงวดสามเดือน</w:t>
      </w:r>
      <w:r w:rsidR="008C2D8F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9C6896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="008C2D8F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="008C2D8F" w:rsidRPr="006178D6">
        <w:rPr>
          <w:rFonts w:ascii="Angsana New" w:hAnsi="Angsana New" w:hint="cs"/>
          <w:color w:val="000000"/>
          <w:sz w:val="30"/>
          <w:szCs w:val="30"/>
          <w:cs/>
        </w:rPr>
        <w:t xml:space="preserve">สิ้นสุดวันที่ </w:t>
      </w:r>
      <w:r w:rsidR="008C2D8F">
        <w:rPr>
          <w:rFonts w:ascii="Angsana New" w:hAnsi="Angsana New"/>
          <w:color w:val="000000"/>
          <w:sz w:val="30"/>
          <w:szCs w:val="30"/>
        </w:rPr>
        <w:t>3</w:t>
      </w:r>
      <w:r w:rsidR="008C2D8F">
        <w:rPr>
          <w:rFonts w:ascii="Angsana New" w:hAnsi="Angsana New" w:hint="cs"/>
          <w:color w:val="000000"/>
          <w:sz w:val="30"/>
          <w:szCs w:val="30"/>
          <w:cs/>
        </w:rPr>
        <w:t xml:space="preserve">0 </w:t>
      </w:r>
      <w:r w:rsidR="00B611EF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FF2E1B" w:rsidRPr="004F504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83EA7" w:rsidRPr="004F5042">
        <w:rPr>
          <w:rFonts w:ascii="Angsana New" w:hAnsi="Angsana New"/>
          <w:color w:val="000000"/>
          <w:sz w:val="30"/>
          <w:szCs w:val="30"/>
        </w:rPr>
        <w:t>2560</w:t>
      </w:r>
      <w:r w:rsidR="00A61F5E" w:rsidRPr="004F5042">
        <w:rPr>
          <w:rFonts w:ascii="Angsana New" w:hAnsi="Angsana New"/>
          <w:color w:val="000000"/>
          <w:sz w:val="30"/>
          <w:szCs w:val="30"/>
        </w:rPr>
        <w:t xml:space="preserve"> </w:t>
      </w:r>
      <w:r w:rsidR="00A61F5E" w:rsidRPr="004F5042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/>
          <w:color w:val="000000"/>
          <w:sz w:val="30"/>
          <w:szCs w:val="30"/>
        </w:rPr>
        <w:t>255</w:t>
      </w:r>
      <w:r w:rsidR="00883EA7" w:rsidRPr="004F5042">
        <w:rPr>
          <w:rFonts w:ascii="Angsana New" w:hAnsi="Angsana New"/>
          <w:color w:val="000000"/>
          <w:sz w:val="30"/>
          <w:szCs w:val="30"/>
        </w:rPr>
        <w:t>9</w:t>
      </w:r>
      <w:r w:rsidR="00A61F5E" w:rsidRPr="004F5042">
        <w:rPr>
          <w:rFonts w:ascii="Angsana New" w:hAnsi="Angsana New"/>
          <w:color w:val="000000"/>
          <w:sz w:val="30"/>
          <w:szCs w:val="30"/>
        </w:rPr>
        <w:t xml:space="preserve"> </w:t>
      </w:r>
      <w:r w:rsidR="00381BF9" w:rsidRPr="004F504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:rsidR="002F06ED" w:rsidRDefault="002F06ED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3" w:type="dxa"/>
        <w:tblLayout w:type="fixed"/>
        <w:tblLook w:val="05E0" w:firstRow="1" w:lastRow="1" w:firstColumn="1" w:lastColumn="1" w:noHBand="0" w:noVBand="1"/>
      </w:tblPr>
      <w:tblGrid>
        <w:gridCol w:w="3369"/>
        <w:gridCol w:w="1418"/>
        <w:gridCol w:w="283"/>
        <w:gridCol w:w="1419"/>
        <w:gridCol w:w="284"/>
        <w:gridCol w:w="1416"/>
        <w:gridCol w:w="283"/>
        <w:gridCol w:w="1418"/>
        <w:gridCol w:w="283"/>
      </w:tblGrid>
      <w:tr w:rsidR="008C2D8F" w:rsidRPr="00700990" w:rsidTr="007E2F67">
        <w:trPr>
          <w:gridAfter w:val="1"/>
          <w:wAfter w:w="283" w:type="dxa"/>
          <w:tblHeader/>
        </w:trPr>
        <w:tc>
          <w:tcPr>
            <w:tcW w:w="3369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งบการเงินรวม</w:t>
            </w: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 xml:space="preserve"> (</w:t>
            </w:r>
            <w:r w:rsidRPr="00700990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พันบาท</w:t>
            </w: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)</w:t>
            </w:r>
          </w:p>
        </w:tc>
      </w:tr>
      <w:tr w:rsidR="008C2D8F" w:rsidRPr="00700990" w:rsidTr="007E2F67">
        <w:trPr>
          <w:gridAfter w:val="1"/>
          <w:wAfter w:w="283" w:type="dxa"/>
          <w:tblHeader/>
        </w:trPr>
        <w:tc>
          <w:tcPr>
            <w:tcW w:w="3369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700990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  <w:r w:rsidR="009C6896">
              <w:rPr>
                <w:rFonts w:ascii="Angsana New" w:hAnsi="Angsana New" w:hint="cs"/>
                <w:sz w:val="29"/>
                <w:szCs w:val="29"/>
                <w:cs/>
              </w:rPr>
              <w:t>เก้า</w:t>
            </w:r>
            <w:r w:rsidRPr="00700990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</w:tr>
      <w:tr w:rsidR="008C2D8F" w:rsidRPr="00700990" w:rsidTr="007E2F67">
        <w:trPr>
          <w:gridAfter w:val="1"/>
          <w:wAfter w:w="283" w:type="dxa"/>
          <w:tblHeader/>
        </w:trPr>
        <w:tc>
          <w:tcPr>
            <w:tcW w:w="3369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C2D8F" w:rsidRPr="00700990" w:rsidRDefault="008C2D8F" w:rsidP="008C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2560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8C2D8F" w:rsidRPr="00700990" w:rsidRDefault="008C2D8F" w:rsidP="008C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255</w:t>
            </w: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9</w:t>
            </w:r>
          </w:p>
        </w:tc>
        <w:tc>
          <w:tcPr>
            <w:tcW w:w="284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2560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255</w:t>
            </w: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9</w:t>
            </w:r>
          </w:p>
        </w:tc>
      </w:tr>
      <w:tr w:rsidR="008C2D8F" w:rsidRPr="00700990" w:rsidTr="007E2F67">
        <w:trPr>
          <w:gridAfter w:val="1"/>
          <w:wAfter w:w="283" w:type="dxa"/>
        </w:trPr>
        <w:tc>
          <w:tcPr>
            <w:tcW w:w="3369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700990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</w:tr>
      <w:tr w:rsidR="008C2D8F" w:rsidRPr="00700990" w:rsidTr="007E2F67">
        <w:trPr>
          <w:gridAfter w:val="1"/>
          <w:wAfter w:w="283" w:type="dxa"/>
        </w:trPr>
        <w:tc>
          <w:tcPr>
            <w:tcW w:w="3369" w:type="dxa"/>
            <w:vAlign w:val="bottom"/>
          </w:tcPr>
          <w:p w:rsidR="008C2D8F" w:rsidRPr="00700990" w:rsidRDefault="008C2D8F" w:rsidP="000078D2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C2D8F" w:rsidRPr="00C03472" w:rsidRDefault="00C0347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03472">
              <w:rPr>
                <w:rFonts w:ascii="Angsana New" w:hAnsi="Angsana New"/>
                <w:sz w:val="29"/>
                <w:szCs w:val="29"/>
              </w:rPr>
              <w:t>7,994</w:t>
            </w:r>
          </w:p>
        </w:tc>
        <w:tc>
          <w:tcPr>
            <w:tcW w:w="283" w:type="dxa"/>
            <w:vAlign w:val="bottom"/>
          </w:tcPr>
          <w:p w:rsidR="008C2D8F" w:rsidRPr="00C03472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8C2D8F" w:rsidRPr="00C03472" w:rsidRDefault="00160CE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C03472">
              <w:rPr>
                <w:rFonts w:ascii="Angsana New" w:hAnsi="Angsana New"/>
                <w:sz w:val="29"/>
                <w:szCs w:val="29"/>
              </w:rPr>
              <w:t>6,809</w:t>
            </w:r>
          </w:p>
        </w:tc>
        <w:tc>
          <w:tcPr>
            <w:tcW w:w="284" w:type="dxa"/>
          </w:tcPr>
          <w:p w:rsidR="008C2D8F" w:rsidRPr="00C03472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8C2D8F" w:rsidRPr="00C03472" w:rsidRDefault="00C03472" w:rsidP="008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03472">
              <w:rPr>
                <w:rFonts w:ascii="Angsana New" w:hAnsi="Angsana New"/>
                <w:color w:val="000000"/>
                <w:sz w:val="29"/>
                <w:szCs w:val="29"/>
              </w:rPr>
              <w:t>20,833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C2D8F" w:rsidRPr="00700990" w:rsidRDefault="000F050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19,945</w:t>
            </w:r>
          </w:p>
        </w:tc>
      </w:tr>
      <w:tr w:rsidR="007E2F67" w:rsidRPr="00700990" w:rsidTr="007E2F67">
        <w:trPr>
          <w:gridAfter w:val="1"/>
          <w:wAfter w:w="283" w:type="dxa"/>
        </w:trPr>
        <w:tc>
          <w:tcPr>
            <w:tcW w:w="3369" w:type="dxa"/>
            <w:vAlign w:val="bottom"/>
          </w:tcPr>
          <w:p w:rsidR="007E2F67" w:rsidRPr="00700990" w:rsidRDefault="007E2F67" w:rsidP="00700990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>ดอกเบี้ยรับ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7E2F67" w:rsidRPr="00C03472" w:rsidRDefault="007E2F67" w:rsidP="007E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7E2F67" w:rsidRPr="007E2F67" w:rsidRDefault="007E2F67" w:rsidP="007E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7E2F67" w:rsidRPr="00C03472" w:rsidRDefault="007E2F67" w:rsidP="007E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7E2F67" w:rsidRPr="00C03472" w:rsidRDefault="007E2F67" w:rsidP="007E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:rsidR="007E2F67" w:rsidRPr="00C03472" w:rsidRDefault="007E2F67" w:rsidP="007E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7E2F67" w:rsidRPr="007E2F67" w:rsidRDefault="007E2F67" w:rsidP="007E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7E2F67" w:rsidRPr="007E2F67" w:rsidRDefault="007E2F67" w:rsidP="007E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7E2F67" w:rsidRPr="00700990" w:rsidTr="007E2F67">
        <w:tc>
          <w:tcPr>
            <w:tcW w:w="3369" w:type="dxa"/>
            <w:vAlign w:val="bottom"/>
          </w:tcPr>
          <w:p w:rsidR="007E2F67" w:rsidRPr="00700990" w:rsidRDefault="007E2F67" w:rsidP="00700990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:rsidR="007E2F67" w:rsidRPr="007E2F67" w:rsidRDefault="007E2F67" w:rsidP="007E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82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E2F67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11</w:t>
            </w:r>
          </w:p>
        </w:tc>
        <w:tc>
          <w:tcPr>
            <w:tcW w:w="283" w:type="dxa"/>
            <w:vAlign w:val="bottom"/>
          </w:tcPr>
          <w:p w:rsidR="007E2F67" w:rsidRPr="007E2F67" w:rsidRDefault="007E2F67" w:rsidP="007E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82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9" w:type="dxa"/>
            <w:vAlign w:val="bottom"/>
          </w:tcPr>
          <w:p w:rsidR="007E2F67" w:rsidRPr="00C03472" w:rsidRDefault="007E2F67" w:rsidP="00CD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  <w:tab w:val="left" w:pos="1167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03472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7E2F67" w:rsidRPr="00C03472" w:rsidRDefault="007E2F67" w:rsidP="00CD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7E2F67" w:rsidRPr="00C03472" w:rsidRDefault="007E2F67" w:rsidP="007E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82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11</w:t>
            </w:r>
          </w:p>
        </w:tc>
        <w:tc>
          <w:tcPr>
            <w:tcW w:w="283" w:type="dxa"/>
            <w:vAlign w:val="bottom"/>
          </w:tcPr>
          <w:p w:rsidR="007E2F67" w:rsidRPr="007E2F67" w:rsidRDefault="007E2F67" w:rsidP="007E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82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7E2F67" w:rsidRPr="00C03472" w:rsidRDefault="007E2F67" w:rsidP="00CD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  <w:tab w:val="left" w:pos="1167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03472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7E2F67" w:rsidRPr="00C03472" w:rsidRDefault="007E2F67" w:rsidP="00CD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7E2F67" w:rsidRPr="00700990" w:rsidTr="007E2F67">
        <w:trPr>
          <w:gridAfter w:val="1"/>
          <w:wAfter w:w="283" w:type="dxa"/>
        </w:trPr>
        <w:tc>
          <w:tcPr>
            <w:tcW w:w="3369" w:type="dxa"/>
            <w:vAlign w:val="bottom"/>
          </w:tcPr>
          <w:p w:rsidR="007E2F67" w:rsidRPr="00700990" w:rsidRDefault="007E2F67" w:rsidP="00700990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>ซื้อสินค้าและวัตถุดิบหรือวัสดุสิ้นเปลือง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red"/>
              </w:rPr>
            </w:pPr>
          </w:p>
        </w:tc>
      </w:tr>
      <w:tr w:rsidR="007E2F67" w:rsidRPr="00700990" w:rsidTr="007E2F67">
        <w:trPr>
          <w:gridAfter w:val="1"/>
          <w:wAfter w:w="283" w:type="dxa"/>
        </w:trPr>
        <w:tc>
          <w:tcPr>
            <w:tcW w:w="3369" w:type="dxa"/>
            <w:vAlign w:val="bottom"/>
          </w:tcPr>
          <w:p w:rsidR="007E2F67" w:rsidRPr="00700990" w:rsidRDefault="007E2F67" w:rsidP="000078D2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82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03472">
              <w:rPr>
                <w:rFonts w:ascii="Angsana New" w:hAnsi="Angsana New"/>
                <w:color w:val="000000"/>
                <w:sz w:val="29"/>
                <w:szCs w:val="29"/>
              </w:rPr>
              <w:t>160</w:t>
            </w:r>
          </w:p>
        </w:tc>
        <w:tc>
          <w:tcPr>
            <w:tcW w:w="283" w:type="dxa"/>
            <w:vAlign w:val="bottom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82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03472">
              <w:rPr>
                <w:rFonts w:ascii="Angsana New" w:hAnsi="Angsana New"/>
                <w:color w:val="000000"/>
                <w:sz w:val="29"/>
                <w:szCs w:val="29"/>
              </w:rPr>
              <w:t>362</w:t>
            </w:r>
          </w:p>
        </w:tc>
        <w:tc>
          <w:tcPr>
            <w:tcW w:w="284" w:type="dxa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03472">
              <w:rPr>
                <w:rFonts w:ascii="Angsana New" w:hAnsi="Angsana New"/>
                <w:color w:val="000000"/>
                <w:sz w:val="29"/>
                <w:szCs w:val="29"/>
              </w:rPr>
              <w:t>1,046</w:t>
            </w:r>
          </w:p>
        </w:tc>
        <w:tc>
          <w:tcPr>
            <w:tcW w:w="283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red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558</w:t>
            </w:r>
          </w:p>
        </w:tc>
      </w:tr>
      <w:tr w:rsidR="007E2F67" w:rsidRPr="00700990" w:rsidTr="007E2F67">
        <w:trPr>
          <w:gridAfter w:val="1"/>
          <w:wAfter w:w="283" w:type="dxa"/>
        </w:trPr>
        <w:tc>
          <w:tcPr>
            <w:tcW w:w="3369" w:type="dxa"/>
            <w:vAlign w:val="bottom"/>
          </w:tcPr>
          <w:p w:rsidR="007E2F67" w:rsidRPr="00700990" w:rsidRDefault="007E2F67" w:rsidP="000078D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>ค่าเช่าและค่าบริการโชว์รูม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7E2F67" w:rsidRPr="00160CEE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red"/>
              </w:rPr>
            </w:pPr>
          </w:p>
        </w:tc>
        <w:tc>
          <w:tcPr>
            <w:tcW w:w="284" w:type="dxa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:rsidR="007E2F67" w:rsidRPr="00160CEE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red"/>
              </w:rPr>
            </w:pPr>
          </w:p>
        </w:tc>
      </w:tr>
      <w:tr w:rsidR="007E2F67" w:rsidRPr="00700990" w:rsidTr="007E2F67">
        <w:trPr>
          <w:gridAfter w:val="1"/>
          <w:wAfter w:w="283" w:type="dxa"/>
        </w:trPr>
        <w:tc>
          <w:tcPr>
            <w:tcW w:w="3369" w:type="dxa"/>
            <w:vAlign w:val="bottom"/>
          </w:tcPr>
          <w:p w:rsidR="007E2F67" w:rsidRPr="00700990" w:rsidRDefault="007E2F67" w:rsidP="000078D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03472">
              <w:rPr>
                <w:rFonts w:ascii="Angsana New" w:hAnsi="Angsana New"/>
                <w:color w:val="000000"/>
                <w:sz w:val="29"/>
                <w:szCs w:val="29"/>
              </w:rPr>
              <w:t>4,793</w:t>
            </w:r>
          </w:p>
        </w:tc>
        <w:tc>
          <w:tcPr>
            <w:tcW w:w="283" w:type="dxa"/>
            <w:vAlign w:val="bottom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03472">
              <w:rPr>
                <w:rFonts w:ascii="Angsana New" w:hAnsi="Angsana New"/>
                <w:color w:val="000000"/>
                <w:sz w:val="29"/>
                <w:szCs w:val="29"/>
              </w:rPr>
              <w:t>5,025</w:t>
            </w:r>
          </w:p>
        </w:tc>
        <w:tc>
          <w:tcPr>
            <w:tcW w:w="284" w:type="dxa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7E2F67" w:rsidRPr="00C03472" w:rsidRDefault="007E2F67" w:rsidP="002C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03472">
              <w:rPr>
                <w:rFonts w:ascii="Angsana New" w:hAnsi="Angsana New"/>
                <w:color w:val="000000"/>
                <w:sz w:val="29"/>
                <w:szCs w:val="29"/>
              </w:rPr>
              <w:t>14,663</w:t>
            </w:r>
          </w:p>
        </w:tc>
        <w:tc>
          <w:tcPr>
            <w:tcW w:w="283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17,008</w:t>
            </w:r>
          </w:p>
        </w:tc>
      </w:tr>
      <w:tr w:rsidR="007E2F67" w:rsidRPr="00700990" w:rsidTr="007E2F67">
        <w:trPr>
          <w:gridAfter w:val="1"/>
          <w:wAfter w:w="283" w:type="dxa"/>
        </w:trPr>
        <w:tc>
          <w:tcPr>
            <w:tcW w:w="3369" w:type="dxa"/>
            <w:vAlign w:val="bottom"/>
          </w:tcPr>
          <w:p w:rsidR="007E2F67" w:rsidRPr="00700990" w:rsidRDefault="007E2F67" w:rsidP="00334A37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29"/>
                <w:szCs w:val="29"/>
                <w:lang w:eastAsia="en-GB"/>
              </w:rPr>
            </w:pPr>
            <w:r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 xml:space="preserve">ค่าตกแต่งโชว์รูม </w:t>
            </w:r>
            <w:r w:rsidRPr="00700990">
              <w:rPr>
                <w:rFonts w:ascii="Angsana New" w:hAnsi="Angsana New"/>
                <w:b/>
                <w:bCs/>
                <w:sz w:val="29"/>
                <w:szCs w:val="29"/>
                <w:lang w:eastAsia="en-GB"/>
              </w:rPr>
              <w:t>(</w:t>
            </w:r>
            <w:r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>บันทึกเป็น</w:t>
            </w:r>
          </w:p>
          <w:p w:rsidR="007E2F67" w:rsidRPr="00700990" w:rsidRDefault="007E2F67" w:rsidP="00334A37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>สินทรัพย์ไม่หมุนเวียนอื่น</w:t>
            </w:r>
            <w:r w:rsidRPr="00700990">
              <w:rPr>
                <w:rFonts w:ascii="Angsana New" w:hAnsi="Angsana New"/>
                <w:b/>
                <w:bCs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7E2F67" w:rsidRPr="00160CEE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:rsidR="007E2F67" w:rsidRPr="00160CEE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red"/>
              </w:rPr>
            </w:pPr>
          </w:p>
        </w:tc>
      </w:tr>
      <w:tr w:rsidR="007E2F67" w:rsidRPr="00700990" w:rsidTr="007E2F67">
        <w:trPr>
          <w:gridAfter w:val="1"/>
          <w:wAfter w:w="283" w:type="dxa"/>
        </w:trPr>
        <w:tc>
          <w:tcPr>
            <w:tcW w:w="3369" w:type="dxa"/>
            <w:vAlign w:val="bottom"/>
          </w:tcPr>
          <w:p w:rsidR="007E2F67" w:rsidRPr="00700990" w:rsidRDefault="007E2F67" w:rsidP="000078D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E2F67" w:rsidRPr="00C03472" w:rsidRDefault="007E2F67" w:rsidP="002C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  <w:tab w:val="left" w:pos="1167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03472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03472">
              <w:rPr>
                <w:rFonts w:ascii="Angsana New" w:hAnsi="Angsana New"/>
                <w:color w:val="000000"/>
                <w:sz w:val="29"/>
                <w:szCs w:val="29"/>
              </w:rPr>
              <w:t>480</w:t>
            </w:r>
          </w:p>
        </w:tc>
        <w:tc>
          <w:tcPr>
            <w:tcW w:w="284" w:type="dxa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bottom w:val="double" w:sz="4" w:space="0" w:color="auto"/>
            </w:tcBorders>
            <w:vAlign w:val="bottom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03472">
              <w:rPr>
                <w:rFonts w:ascii="Angsana New" w:hAnsi="Angsana New"/>
                <w:color w:val="000000"/>
                <w:sz w:val="29"/>
                <w:szCs w:val="29"/>
              </w:rPr>
              <w:t>388</w:t>
            </w:r>
          </w:p>
        </w:tc>
        <w:tc>
          <w:tcPr>
            <w:tcW w:w="283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1,785</w:t>
            </w:r>
          </w:p>
        </w:tc>
      </w:tr>
      <w:tr w:rsidR="007E2F67" w:rsidRPr="00700990" w:rsidTr="007E2F67">
        <w:trPr>
          <w:gridAfter w:val="1"/>
          <w:wAfter w:w="283" w:type="dxa"/>
        </w:trPr>
        <w:tc>
          <w:tcPr>
            <w:tcW w:w="3369" w:type="dxa"/>
            <w:vAlign w:val="bottom"/>
          </w:tcPr>
          <w:p w:rsidR="007E2F67" w:rsidRPr="00700990" w:rsidRDefault="007E2F67" w:rsidP="003A28F5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>ดอกเบี้ยจ่าย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E2F67" w:rsidRPr="00160CEE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7E2F67" w:rsidRPr="00160CEE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red"/>
              </w:rPr>
            </w:pPr>
          </w:p>
        </w:tc>
      </w:tr>
      <w:tr w:rsidR="007E2F67" w:rsidRPr="00700990" w:rsidTr="007E2F67">
        <w:trPr>
          <w:gridAfter w:val="1"/>
          <w:wAfter w:w="283" w:type="dxa"/>
        </w:trPr>
        <w:tc>
          <w:tcPr>
            <w:tcW w:w="3369" w:type="dxa"/>
            <w:vAlign w:val="bottom"/>
          </w:tcPr>
          <w:p w:rsidR="007E2F67" w:rsidRPr="00C03472" w:rsidRDefault="007E2F67" w:rsidP="003A28F5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03472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03472">
              <w:rPr>
                <w:rFonts w:ascii="Angsana New" w:hAnsi="Angsana New"/>
                <w:color w:val="000000"/>
                <w:sz w:val="29"/>
                <w:szCs w:val="29"/>
              </w:rPr>
              <w:t>215</w:t>
            </w:r>
          </w:p>
        </w:tc>
        <w:tc>
          <w:tcPr>
            <w:tcW w:w="283" w:type="dxa"/>
            <w:vAlign w:val="bottom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7E2F67" w:rsidRPr="00C03472" w:rsidRDefault="007E2F67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  <w:tab w:val="left" w:pos="1167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03472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bottom w:val="double" w:sz="4" w:space="0" w:color="auto"/>
            </w:tcBorders>
            <w:vAlign w:val="bottom"/>
          </w:tcPr>
          <w:p w:rsidR="007E2F67" w:rsidRPr="00C03472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03472">
              <w:rPr>
                <w:rFonts w:ascii="Angsana New" w:hAnsi="Angsana New"/>
                <w:color w:val="000000"/>
                <w:sz w:val="29"/>
                <w:szCs w:val="29"/>
              </w:rPr>
              <w:t>255</w:t>
            </w:r>
          </w:p>
        </w:tc>
        <w:tc>
          <w:tcPr>
            <w:tcW w:w="283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E2F67" w:rsidRPr="00700990" w:rsidRDefault="007E2F67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  <w:tab w:val="left" w:pos="1167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7E2F67" w:rsidRPr="00700990" w:rsidTr="007E2F67">
        <w:trPr>
          <w:gridAfter w:val="1"/>
          <w:wAfter w:w="283" w:type="dxa"/>
        </w:trPr>
        <w:tc>
          <w:tcPr>
            <w:tcW w:w="3369" w:type="dxa"/>
            <w:vAlign w:val="bottom"/>
          </w:tcPr>
          <w:p w:rsidR="007E2F67" w:rsidRPr="00700990" w:rsidRDefault="007E2F67" w:rsidP="000078D2">
            <w:pPr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E2F67" w:rsidRPr="00160CEE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7E2F67" w:rsidRPr="00160CEE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red"/>
              </w:rPr>
            </w:pPr>
          </w:p>
        </w:tc>
      </w:tr>
      <w:tr w:rsidR="007E2F67" w:rsidRPr="00700990" w:rsidTr="007E2F67">
        <w:trPr>
          <w:gridAfter w:val="1"/>
          <w:wAfter w:w="283" w:type="dxa"/>
        </w:trPr>
        <w:tc>
          <w:tcPr>
            <w:tcW w:w="3369" w:type="dxa"/>
            <w:vAlign w:val="bottom"/>
          </w:tcPr>
          <w:p w:rsidR="007E2F67" w:rsidRPr="00700990" w:rsidRDefault="007E2F67" w:rsidP="000078D2">
            <w:pPr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7E2F67" w:rsidRPr="00C03472" w:rsidRDefault="007E2F67" w:rsidP="00C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,943</w:t>
            </w:r>
          </w:p>
        </w:tc>
        <w:tc>
          <w:tcPr>
            <w:tcW w:w="283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6,048</w:t>
            </w:r>
          </w:p>
        </w:tc>
        <w:tc>
          <w:tcPr>
            <w:tcW w:w="284" w:type="dxa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7E2F67" w:rsidRPr="00C03472" w:rsidRDefault="007E2F67" w:rsidP="00C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3472">
              <w:rPr>
                <w:rFonts w:ascii="Angsana New" w:hAnsi="Angsana New"/>
                <w:color w:val="000000"/>
                <w:sz w:val="30"/>
                <w:szCs w:val="30"/>
              </w:rPr>
              <w:t>18,191</w:t>
            </w:r>
          </w:p>
        </w:tc>
        <w:tc>
          <w:tcPr>
            <w:tcW w:w="283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19,183</w:t>
            </w:r>
          </w:p>
        </w:tc>
      </w:tr>
      <w:tr w:rsidR="007E2F67" w:rsidRPr="00700990" w:rsidTr="007E2F67">
        <w:trPr>
          <w:gridAfter w:val="1"/>
          <w:wAfter w:w="283" w:type="dxa"/>
        </w:trPr>
        <w:tc>
          <w:tcPr>
            <w:tcW w:w="3369" w:type="dxa"/>
            <w:vAlign w:val="bottom"/>
          </w:tcPr>
          <w:p w:rsidR="007E2F67" w:rsidRPr="00700990" w:rsidRDefault="007E2F67" w:rsidP="000078D2">
            <w:pPr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E2F67" w:rsidRPr="00C03472" w:rsidRDefault="007E2F67" w:rsidP="00C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3472">
              <w:rPr>
                <w:rFonts w:ascii="Angsana New" w:hAnsi="Angsana New"/>
                <w:color w:val="000000"/>
                <w:sz w:val="30"/>
                <w:szCs w:val="30"/>
              </w:rPr>
              <w:t>120</w:t>
            </w:r>
          </w:p>
        </w:tc>
        <w:tc>
          <w:tcPr>
            <w:tcW w:w="283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305</w:t>
            </w:r>
          </w:p>
        </w:tc>
        <w:tc>
          <w:tcPr>
            <w:tcW w:w="284" w:type="dxa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7E2F67" w:rsidRPr="00C03472" w:rsidRDefault="007E2F67" w:rsidP="00C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3472">
              <w:rPr>
                <w:rFonts w:ascii="Angsana New" w:hAnsi="Angsana New"/>
                <w:color w:val="000000"/>
                <w:sz w:val="30"/>
                <w:szCs w:val="30"/>
              </w:rPr>
              <w:t>356</w:t>
            </w:r>
          </w:p>
        </w:tc>
        <w:tc>
          <w:tcPr>
            <w:tcW w:w="283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1,007</w:t>
            </w:r>
          </w:p>
        </w:tc>
      </w:tr>
      <w:tr w:rsidR="007E2F67" w:rsidRPr="00700990" w:rsidTr="007E2F67">
        <w:trPr>
          <w:gridAfter w:val="1"/>
          <w:wAfter w:w="283" w:type="dxa"/>
        </w:trPr>
        <w:tc>
          <w:tcPr>
            <w:tcW w:w="3369" w:type="dxa"/>
            <w:vAlign w:val="bottom"/>
          </w:tcPr>
          <w:p w:rsidR="007E2F67" w:rsidRPr="00700990" w:rsidRDefault="007E2F67" w:rsidP="000078D2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2F67" w:rsidRPr="00C03472" w:rsidRDefault="007E2F67" w:rsidP="00C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5,063</w:t>
            </w:r>
          </w:p>
        </w:tc>
        <w:tc>
          <w:tcPr>
            <w:tcW w:w="283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red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6,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353</w:t>
            </w:r>
          </w:p>
        </w:tc>
        <w:tc>
          <w:tcPr>
            <w:tcW w:w="284" w:type="dxa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2F67" w:rsidRPr="00C03472" w:rsidRDefault="007E2F67" w:rsidP="00C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3472">
              <w:rPr>
                <w:rFonts w:ascii="Angsana New" w:hAnsi="Angsana New"/>
                <w:color w:val="000000"/>
                <w:sz w:val="30"/>
                <w:szCs w:val="30"/>
              </w:rPr>
              <w:t>18,547</w:t>
            </w:r>
          </w:p>
        </w:tc>
        <w:tc>
          <w:tcPr>
            <w:tcW w:w="283" w:type="dxa"/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2F67" w:rsidRPr="00700990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red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20,190</w:t>
            </w:r>
          </w:p>
        </w:tc>
      </w:tr>
    </w:tbl>
    <w:p w:rsidR="003A28F5" w:rsidRPr="00700990" w:rsidRDefault="003A28F5">
      <w:pPr>
        <w:rPr>
          <w:rFonts w:ascii="Angsana New" w:hAnsi="Angsana New"/>
          <w:sz w:val="29"/>
          <w:szCs w:val="29"/>
        </w:rPr>
      </w:pPr>
    </w:p>
    <w:tbl>
      <w:tblPr>
        <w:tblW w:w="9890" w:type="dxa"/>
        <w:tblLayout w:type="fixed"/>
        <w:tblLook w:val="04A0" w:firstRow="1" w:lastRow="0" w:firstColumn="1" w:lastColumn="0" w:noHBand="0" w:noVBand="1"/>
      </w:tblPr>
      <w:tblGrid>
        <w:gridCol w:w="3369"/>
        <w:gridCol w:w="1418"/>
        <w:gridCol w:w="283"/>
        <w:gridCol w:w="1419"/>
        <w:gridCol w:w="284"/>
        <w:gridCol w:w="1416"/>
        <w:gridCol w:w="283"/>
        <w:gridCol w:w="1418"/>
      </w:tblGrid>
      <w:tr w:rsidR="003A28F5" w:rsidRPr="00700990" w:rsidTr="008C2D8F">
        <w:trPr>
          <w:tblHeader/>
        </w:trPr>
        <w:tc>
          <w:tcPr>
            <w:tcW w:w="3369" w:type="dxa"/>
            <w:vAlign w:val="bottom"/>
          </w:tcPr>
          <w:p w:rsidR="003A28F5" w:rsidRPr="00700990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3A28F5" w:rsidRPr="00700990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700990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งบการเงินเฉพาะกิจการ </w:t>
            </w: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(</w:t>
            </w:r>
            <w:r w:rsidRPr="00700990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พันบาท</w:t>
            </w: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)</w:t>
            </w:r>
          </w:p>
        </w:tc>
      </w:tr>
      <w:tr w:rsidR="008C2D8F" w:rsidRPr="00700990" w:rsidTr="008C2D8F">
        <w:trPr>
          <w:tblHeader/>
        </w:trPr>
        <w:tc>
          <w:tcPr>
            <w:tcW w:w="3369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700990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  <w:r w:rsidR="009C6896">
              <w:rPr>
                <w:rFonts w:ascii="Angsana New" w:hAnsi="Angsana New" w:hint="cs"/>
                <w:sz w:val="29"/>
                <w:szCs w:val="29"/>
                <w:cs/>
              </w:rPr>
              <w:t>เก้า</w:t>
            </w:r>
            <w:r w:rsidRPr="00700990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</w:tr>
      <w:tr w:rsidR="008C2D8F" w:rsidRPr="00700990" w:rsidTr="008C2D8F">
        <w:trPr>
          <w:tblHeader/>
        </w:trPr>
        <w:tc>
          <w:tcPr>
            <w:tcW w:w="3369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2560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255</w:t>
            </w: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9</w:t>
            </w:r>
          </w:p>
        </w:tc>
        <w:tc>
          <w:tcPr>
            <w:tcW w:w="284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2560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255</w:t>
            </w: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9</w:t>
            </w:r>
          </w:p>
        </w:tc>
      </w:tr>
      <w:tr w:rsidR="008C2D8F" w:rsidRPr="00700990" w:rsidTr="008C2D8F">
        <w:tc>
          <w:tcPr>
            <w:tcW w:w="3369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700990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</w:tr>
      <w:tr w:rsidR="0063220D" w:rsidRPr="00700990" w:rsidTr="008C2D8F">
        <w:tc>
          <w:tcPr>
            <w:tcW w:w="3369" w:type="dxa"/>
            <w:vAlign w:val="bottom"/>
          </w:tcPr>
          <w:p w:rsidR="0063220D" w:rsidRPr="00700990" w:rsidRDefault="0063220D" w:rsidP="000078D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63220D" w:rsidRPr="005D2CC6" w:rsidRDefault="007E2F6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5,474</w:t>
            </w:r>
          </w:p>
        </w:tc>
        <w:tc>
          <w:tcPr>
            <w:tcW w:w="283" w:type="dxa"/>
            <w:vAlign w:val="bottom"/>
          </w:tcPr>
          <w:p w:rsidR="0063220D" w:rsidRPr="005D2CC6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63220D" w:rsidRPr="005D2CC6" w:rsidRDefault="0055190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D2CC6">
              <w:rPr>
                <w:rFonts w:ascii="Angsana New" w:hAnsi="Angsana New"/>
                <w:color w:val="000000"/>
                <w:sz w:val="29"/>
                <w:szCs w:val="29"/>
              </w:rPr>
              <w:t>5,954</w:t>
            </w:r>
          </w:p>
        </w:tc>
        <w:tc>
          <w:tcPr>
            <w:tcW w:w="284" w:type="dxa"/>
          </w:tcPr>
          <w:p w:rsidR="0063220D" w:rsidRPr="005D2CC6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63220D" w:rsidRPr="005D2CC6" w:rsidRDefault="005D2CC6" w:rsidP="00A9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D2CC6">
              <w:rPr>
                <w:rFonts w:ascii="Angsana New" w:hAnsi="Angsana New"/>
                <w:color w:val="000000"/>
                <w:sz w:val="29"/>
                <w:szCs w:val="29"/>
              </w:rPr>
              <w:t>16,149</w:t>
            </w:r>
          </w:p>
        </w:tc>
        <w:tc>
          <w:tcPr>
            <w:tcW w:w="283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63220D" w:rsidRPr="00700990" w:rsidRDefault="00FD0D0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17,054</w:t>
            </w:r>
          </w:p>
        </w:tc>
      </w:tr>
      <w:tr w:rsidR="0063220D" w:rsidRPr="00700990" w:rsidTr="008C2D8F">
        <w:tc>
          <w:tcPr>
            <w:tcW w:w="3369" w:type="dxa"/>
            <w:vAlign w:val="bottom"/>
          </w:tcPr>
          <w:p w:rsidR="0063220D" w:rsidRPr="00700990" w:rsidRDefault="0063220D" w:rsidP="000078D2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:rsidR="0063220D" w:rsidRPr="005D2CC6" w:rsidRDefault="005D2CC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D2CC6">
              <w:rPr>
                <w:rFonts w:ascii="Angsana New" w:hAnsi="Angsana New"/>
                <w:color w:val="000000"/>
                <w:sz w:val="29"/>
                <w:szCs w:val="29"/>
              </w:rPr>
              <w:t>7,994</w:t>
            </w:r>
          </w:p>
        </w:tc>
        <w:tc>
          <w:tcPr>
            <w:tcW w:w="283" w:type="dxa"/>
            <w:vAlign w:val="bottom"/>
          </w:tcPr>
          <w:p w:rsidR="0063220D" w:rsidRPr="005D2CC6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63220D" w:rsidRPr="005D2CC6" w:rsidRDefault="0055190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D2CC6">
              <w:rPr>
                <w:rFonts w:ascii="Angsana New" w:hAnsi="Angsana New"/>
                <w:color w:val="000000"/>
                <w:sz w:val="29"/>
                <w:szCs w:val="29"/>
              </w:rPr>
              <w:t>6,808</w:t>
            </w:r>
          </w:p>
        </w:tc>
        <w:tc>
          <w:tcPr>
            <w:tcW w:w="284" w:type="dxa"/>
          </w:tcPr>
          <w:p w:rsidR="0063220D" w:rsidRPr="005D2CC6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63220D" w:rsidRPr="005D2CC6" w:rsidRDefault="005D2CC6" w:rsidP="00525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D2CC6">
              <w:rPr>
                <w:rFonts w:ascii="Angsana New" w:hAnsi="Angsana New"/>
                <w:color w:val="000000"/>
                <w:sz w:val="29"/>
                <w:szCs w:val="29"/>
              </w:rPr>
              <w:t>20,833</w:t>
            </w:r>
          </w:p>
        </w:tc>
        <w:tc>
          <w:tcPr>
            <w:tcW w:w="283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63220D" w:rsidRPr="00700990" w:rsidRDefault="00FD0D0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19,944</w:t>
            </w:r>
          </w:p>
        </w:tc>
      </w:tr>
      <w:tr w:rsidR="0063220D" w:rsidRPr="00700990" w:rsidTr="008C2D8F">
        <w:tc>
          <w:tcPr>
            <w:tcW w:w="3369" w:type="dxa"/>
            <w:vAlign w:val="bottom"/>
          </w:tcPr>
          <w:p w:rsidR="0063220D" w:rsidRPr="00700990" w:rsidRDefault="0063220D" w:rsidP="000078D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220D" w:rsidRPr="005D2CC6" w:rsidRDefault="005D2CC6" w:rsidP="007E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D2CC6">
              <w:rPr>
                <w:rFonts w:ascii="Angsana New" w:hAnsi="Angsana New"/>
                <w:color w:val="000000"/>
                <w:sz w:val="29"/>
                <w:szCs w:val="29"/>
              </w:rPr>
              <w:t>13,</w:t>
            </w:r>
            <w:r w:rsidR="007E2F67">
              <w:rPr>
                <w:rFonts w:ascii="Angsana New" w:hAnsi="Angsana New"/>
                <w:color w:val="000000"/>
                <w:sz w:val="29"/>
                <w:szCs w:val="29"/>
              </w:rPr>
              <w:t>468</w:t>
            </w:r>
          </w:p>
        </w:tc>
        <w:tc>
          <w:tcPr>
            <w:tcW w:w="283" w:type="dxa"/>
            <w:vAlign w:val="bottom"/>
          </w:tcPr>
          <w:p w:rsidR="0063220D" w:rsidRPr="005D2CC6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220D" w:rsidRPr="005D2CC6" w:rsidRDefault="0055190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D2CC6">
              <w:rPr>
                <w:rFonts w:ascii="Angsana New" w:hAnsi="Angsana New"/>
                <w:color w:val="000000"/>
                <w:sz w:val="29"/>
                <w:szCs w:val="29"/>
              </w:rPr>
              <w:t>12,762</w:t>
            </w:r>
          </w:p>
        </w:tc>
        <w:tc>
          <w:tcPr>
            <w:tcW w:w="284" w:type="dxa"/>
          </w:tcPr>
          <w:p w:rsidR="0063220D" w:rsidRPr="005D2CC6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220D" w:rsidRPr="005D2CC6" w:rsidRDefault="005D2CC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D2CC6">
              <w:rPr>
                <w:rFonts w:ascii="Angsana New" w:hAnsi="Angsana New"/>
                <w:color w:val="000000"/>
                <w:sz w:val="29"/>
                <w:szCs w:val="29"/>
              </w:rPr>
              <w:t>36,982</w:t>
            </w:r>
          </w:p>
        </w:tc>
        <w:tc>
          <w:tcPr>
            <w:tcW w:w="283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220D" w:rsidRPr="00700990" w:rsidRDefault="00FD0D0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36,998</w:t>
            </w:r>
          </w:p>
        </w:tc>
      </w:tr>
      <w:tr w:rsidR="00334A37" w:rsidRPr="00700990" w:rsidTr="008C2D8F">
        <w:tc>
          <w:tcPr>
            <w:tcW w:w="3369" w:type="dxa"/>
            <w:vAlign w:val="bottom"/>
          </w:tcPr>
          <w:p w:rsidR="00334A37" w:rsidRPr="00700990" w:rsidRDefault="00334A37" w:rsidP="000078D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lastRenderedPageBreak/>
              <w:t>ดอกเบี้ยรับ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34A37" w:rsidRPr="005D2CC6" w:rsidRDefault="00334A3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334A37" w:rsidRPr="005D2CC6" w:rsidRDefault="00334A3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334A37" w:rsidRPr="005D2CC6" w:rsidRDefault="00334A3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334A37" w:rsidRPr="005D2CC6" w:rsidRDefault="00334A3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334A37" w:rsidRPr="005D2CC6" w:rsidRDefault="00334A3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334A37" w:rsidRPr="00700990" w:rsidRDefault="00334A3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334A37" w:rsidRPr="00700990" w:rsidRDefault="00334A3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63220D" w:rsidRPr="00700990" w:rsidTr="008C2D8F">
        <w:tc>
          <w:tcPr>
            <w:tcW w:w="3369" w:type="dxa"/>
            <w:vAlign w:val="bottom"/>
          </w:tcPr>
          <w:p w:rsidR="003A28F5" w:rsidRPr="00700990" w:rsidRDefault="0063220D" w:rsidP="003A28F5">
            <w:pPr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63220D" w:rsidRPr="005D2CC6" w:rsidRDefault="005D2CC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D2CC6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</w:p>
        </w:tc>
        <w:tc>
          <w:tcPr>
            <w:tcW w:w="283" w:type="dxa"/>
            <w:vAlign w:val="bottom"/>
          </w:tcPr>
          <w:p w:rsidR="0063220D" w:rsidRPr="005D2CC6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63220D" w:rsidRPr="005D2CC6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D2CC6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5D2CC6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4" w:type="dxa"/>
          </w:tcPr>
          <w:p w:rsidR="0063220D" w:rsidRPr="005D2CC6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bottom w:val="double" w:sz="4" w:space="0" w:color="auto"/>
            </w:tcBorders>
            <w:vAlign w:val="bottom"/>
          </w:tcPr>
          <w:p w:rsidR="0063220D" w:rsidRPr="005D2CC6" w:rsidRDefault="001271E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</w:t>
            </w:r>
            <w:r w:rsidR="007E2F67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7</w:t>
            </w:r>
          </w:p>
        </w:tc>
        <w:tc>
          <w:tcPr>
            <w:tcW w:w="283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63220D" w:rsidRPr="00700990" w:rsidRDefault="00FD0D0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92</w:t>
            </w:r>
          </w:p>
        </w:tc>
      </w:tr>
      <w:tr w:rsidR="0063220D" w:rsidRPr="00700990" w:rsidTr="008C2D8F">
        <w:tc>
          <w:tcPr>
            <w:tcW w:w="3369" w:type="dxa"/>
            <w:vAlign w:val="bottom"/>
          </w:tcPr>
          <w:p w:rsidR="0063220D" w:rsidRPr="00700990" w:rsidRDefault="0063220D" w:rsidP="000078D2">
            <w:pPr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>รายได้ค่าเช่าพื้นที่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20D" w:rsidRPr="0028293F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63220D" w:rsidRPr="0028293F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63220D" w:rsidRPr="00700990" w:rsidTr="008C2D8F">
        <w:tc>
          <w:tcPr>
            <w:tcW w:w="3369" w:type="dxa"/>
            <w:vAlign w:val="bottom"/>
          </w:tcPr>
          <w:p w:rsidR="0063220D" w:rsidRPr="00700990" w:rsidRDefault="0063220D" w:rsidP="000078D2">
            <w:pPr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63220D" w:rsidRPr="005D2CC6" w:rsidRDefault="005D2CC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D2CC6">
              <w:rPr>
                <w:rFonts w:ascii="Angsana New" w:hAnsi="Angsana New"/>
                <w:color w:val="000000"/>
                <w:sz w:val="29"/>
                <w:szCs w:val="29"/>
              </w:rPr>
              <w:t>2</w:t>
            </w:r>
          </w:p>
        </w:tc>
        <w:tc>
          <w:tcPr>
            <w:tcW w:w="283" w:type="dxa"/>
            <w:vAlign w:val="bottom"/>
          </w:tcPr>
          <w:p w:rsidR="0063220D" w:rsidRPr="005D2CC6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63220D" w:rsidRPr="005D2CC6" w:rsidRDefault="0055190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D2CC6">
              <w:rPr>
                <w:rFonts w:ascii="Angsana New" w:hAnsi="Angsana New"/>
                <w:color w:val="000000"/>
                <w:sz w:val="29"/>
                <w:szCs w:val="29"/>
              </w:rPr>
              <w:t>3</w:t>
            </w:r>
          </w:p>
        </w:tc>
        <w:tc>
          <w:tcPr>
            <w:tcW w:w="284" w:type="dxa"/>
          </w:tcPr>
          <w:p w:rsidR="0063220D" w:rsidRPr="005D2CC6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bottom w:val="double" w:sz="4" w:space="0" w:color="auto"/>
            </w:tcBorders>
            <w:vAlign w:val="bottom"/>
          </w:tcPr>
          <w:p w:rsidR="0063220D" w:rsidRPr="005D2CC6" w:rsidRDefault="005D2CC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D2CC6">
              <w:rPr>
                <w:rFonts w:ascii="Angsana New" w:hAnsi="Angsana New"/>
                <w:color w:val="000000"/>
                <w:sz w:val="29"/>
                <w:szCs w:val="29"/>
              </w:rPr>
              <w:t>7</w:t>
            </w:r>
          </w:p>
        </w:tc>
        <w:tc>
          <w:tcPr>
            <w:tcW w:w="283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63220D" w:rsidRPr="00700990" w:rsidRDefault="00FD0D0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8</w:t>
            </w:r>
          </w:p>
        </w:tc>
      </w:tr>
      <w:tr w:rsidR="00700990" w:rsidRPr="0071328B" w:rsidTr="007657C3">
        <w:tc>
          <w:tcPr>
            <w:tcW w:w="3369" w:type="dxa"/>
            <w:vAlign w:val="bottom"/>
          </w:tcPr>
          <w:p w:rsidR="00700990" w:rsidRPr="00D12F1E" w:rsidRDefault="00700990" w:rsidP="00700990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2F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ซื้อ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สินค้าและ</w:t>
            </w:r>
            <w:r w:rsidRPr="00D12F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วัตถุดิบ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หรือ</w:t>
            </w:r>
            <w:r w:rsidRPr="00D12F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วัสดุสิ้นเปลือง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00990" w:rsidRPr="005D2CC6" w:rsidRDefault="007009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700990" w:rsidRPr="005D2CC6" w:rsidRDefault="007009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700990" w:rsidRPr="005D2CC6" w:rsidRDefault="007009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700990" w:rsidRPr="005D2CC6" w:rsidRDefault="007009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700990" w:rsidRPr="005D2CC6" w:rsidRDefault="007009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700990" w:rsidRPr="00D12F1E" w:rsidRDefault="007009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00990" w:rsidRPr="00D12F1E" w:rsidRDefault="007009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D0D06" w:rsidRPr="0071328B" w:rsidTr="00525C12">
        <w:tc>
          <w:tcPr>
            <w:tcW w:w="3369" w:type="dxa"/>
            <w:vAlign w:val="bottom"/>
          </w:tcPr>
          <w:p w:rsidR="00FD0D06" w:rsidRPr="00D12F1E" w:rsidRDefault="00FD0D06" w:rsidP="000078D2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2F1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D0D06" w:rsidRPr="005D2CC6" w:rsidRDefault="005D2CC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D0D06" w:rsidRPr="005D2CC6" w:rsidRDefault="00FD0D0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:rsidR="00FD0D06" w:rsidRPr="005D2CC6" w:rsidRDefault="00FD0D06" w:rsidP="0073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D2CC6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:rsidR="00FD0D06" w:rsidRPr="005D2CC6" w:rsidRDefault="00FD0D0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FD0D06" w:rsidRPr="005D2CC6" w:rsidRDefault="005D2CC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83" w:type="dxa"/>
            <w:vAlign w:val="bottom"/>
          </w:tcPr>
          <w:p w:rsidR="00FD0D06" w:rsidRPr="00525C12" w:rsidRDefault="00FD0D0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D0D06" w:rsidRPr="00700990" w:rsidRDefault="00FD0D06" w:rsidP="0073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</w:p>
        </w:tc>
      </w:tr>
      <w:tr w:rsidR="00525C12" w:rsidRPr="0071328B" w:rsidTr="00525C12">
        <w:tc>
          <w:tcPr>
            <w:tcW w:w="3369" w:type="dxa"/>
            <w:vAlign w:val="bottom"/>
          </w:tcPr>
          <w:p w:rsidR="00525C12" w:rsidRPr="00D12F1E" w:rsidRDefault="00525C12" w:rsidP="00EA0B31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2F1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25C12" w:rsidRPr="005D2CC6" w:rsidRDefault="005D2CC6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>160</w:t>
            </w:r>
          </w:p>
        </w:tc>
        <w:tc>
          <w:tcPr>
            <w:tcW w:w="283" w:type="dxa"/>
            <w:vAlign w:val="bottom"/>
          </w:tcPr>
          <w:p w:rsidR="00525C12" w:rsidRPr="005D2CC6" w:rsidRDefault="00525C12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525C12" w:rsidRPr="005D2CC6" w:rsidRDefault="00551909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>362</w:t>
            </w:r>
          </w:p>
        </w:tc>
        <w:tc>
          <w:tcPr>
            <w:tcW w:w="284" w:type="dxa"/>
          </w:tcPr>
          <w:p w:rsidR="00525C12" w:rsidRPr="005D2CC6" w:rsidRDefault="00525C12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525C12" w:rsidRPr="005D2CC6" w:rsidRDefault="005D2CC6" w:rsidP="005D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>1,046</w:t>
            </w:r>
          </w:p>
        </w:tc>
        <w:tc>
          <w:tcPr>
            <w:tcW w:w="283" w:type="dxa"/>
            <w:vAlign w:val="bottom"/>
          </w:tcPr>
          <w:p w:rsidR="00525C12" w:rsidRPr="00525C12" w:rsidRDefault="00525C12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25C12" w:rsidRPr="00525C12" w:rsidRDefault="00FD0D06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558</w:t>
            </w:r>
          </w:p>
        </w:tc>
      </w:tr>
      <w:tr w:rsidR="00525C12" w:rsidRPr="0071328B" w:rsidTr="00525C12">
        <w:tc>
          <w:tcPr>
            <w:tcW w:w="3369" w:type="dxa"/>
            <w:vAlign w:val="bottom"/>
          </w:tcPr>
          <w:p w:rsidR="00525C12" w:rsidRPr="00D12F1E" w:rsidRDefault="00525C12" w:rsidP="000078D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12F1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525C12" w:rsidRPr="005D2CC6" w:rsidRDefault="001271E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174</w:t>
            </w:r>
          </w:p>
        </w:tc>
        <w:tc>
          <w:tcPr>
            <w:tcW w:w="283" w:type="dxa"/>
            <w:vAlign w:val="bottom"/>
          </w:tcPr>
          <w:p w:rsidR="00525C12" w:rsidRPr="005D2CC6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525C12" w:rsidRPr="005D2CC6" w:rsidRDefault="0055190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>368</w:t>
            </w:r>
          </w:p>
        </w:tc>
        <w:tc>
          <w:tcPr>
            <w:tcW w:w="284" w:type="dxa"/>
          </w:tcPr>
          <w:p w:rsidR="00525C12" w:rsidRPr="005D2CC6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525C12" w:rsidRPr="005D2CC6" w:rsidRDefault="001271E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,065</w:t>
            </w:r>
          </w:p>
        </w:tc>
        <w:tc>
          <w:tcPr>
            <w:tcW w:w="283" w:type="dxa"/>
            <w:vAlign w:val="bottom"/>
          </w:tcPr>
          <w:p w:rsidR="00525C12" w:rsidRPr="00525C12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525C12" w:rsidRPr="00525C12" w:rsidRDefault="00FD0D0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564</w:t>
            </w:r>
          </w:p>
        </w:tc>
      </w:tr>
      <w:tr w:rsidR="00525C12" w:rsidRPr="0071328B" w:rsidTr="008C2D8F">
        <w:tc>
          <w:tcPr>
            <w:tcW w:w="3369" w:type="dxa"/>
            <w:vAlign w:val="bottom"/>
          </w:tcPr>
          <w:p w:rsidR="00525C12" w:rsidRPr="00D12F1E" w:rsidRDefault="00525C12" w:rsidP="000078D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2F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ค่าเช่าและค่าบริการโชว์รูม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525C12" w:rsidRPr="005D2CC6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525C12" w:rsidRPr="005D2CC6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525C12" w:rsidRPr="005D2CC6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525C12" w:rsidRPr="005D2CC6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:rsidR="00525C12" w:rsidRPr="005D2CC6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525C12" w:rsidRPr="00D12F1E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525C12" w:rsidRPr="00D12F1E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25C12" w:rsidRPr="0071328B" w:rsidTr="008C2D8F">
        <w:tc>
          <w:tcPr>
            <w:tcW w:w="3369" w:type="dxa"/>
            <w:vAlign w:val="bottom"/>
          </w:tcPr>
          <w:p w:rsidR="00525C12" w:rsidRPr="00D12F1E" w:rsidRDefault="00525C12" w:rsidP="000078D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12F1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25C12" w:rsidRPr="005D2CC6" w:rsidRDefault="00B06221" w:rsidP="005D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>4,</w:t>
            </w:r>
            <w:r w:rsidR="005D2CC6">
              <w:rPr>
                <w:rFonts w:ascii="Angsana New" w:hAnsi="Angsana New"/>
                <w:color w:val="000000"/>
                <w:sz w:val="30"/>
                <w:szCs w:val="30"/>
              </w:rPr>
              <w:t>793</w:t>
            </w:r>
          </w:p>
        </w:tc>
        <w:tc>
          <w:tcPr>
            <w:tcW w:w="283" w:type="dxa"/>
            <w:vAlign w:val="bottom"/>
          </w:tcPr>
          <w:p w:rsidR="00525C12" w:rsidRPr="005D2CC6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525C12" w:rsidRPr="005D2CC6" w:rsidRDefault="0055190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>5,025</w:t>
            </w:r>
          </w:p>
        </w:tc>
        <w:tc>
          <w:tcPr>
            <w:tcW w:w="284" w:type="dxa"/>
          </w:tcPr>
          <w:p w:rsidR="00525C12" w:rsidRPr="005D2CC6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double" w:sz="4" w:space="0" w:color="auto"/>
            </w:tcBorders>
            <w:vAlign w:val="bottom"/>
          </w:tcPr>
          <w:p w:rsidR="00525C12" w:rsidRPr="005D2CC6" w:rsidRDefault="005D2CC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14,663</w:t>
            </w:r>
          </w:p>
        </w:tc>
        <w:tc>
          <w:tcPr>
            <w:tcW w:w="283" w:type="dxa"/>
            <w:vAlign w:val="bottom"/>
          </w:tcPr>
          <w:p w:rsidR="00525C12" w:rsidRPr="00B06221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25C12" w:rsidRPr="00B06221" w:rsidRDefault="005C4EC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17,008</w:t>
            </w:r>
          </w:p>
        </w:tc>
      </w:tr>
      <w:tr w:rsidR="00525C12" w:rsidRPr="0071328B" w:rsidTr="008C2D8F">
        <w:tc>
          <w:tcPr>
            <w:tcW w:w="3369" w:type="dxa"/>
            <w:vAlign w:val="bottom"/>
          </w:tcPr>
          <w:p w:rsidR="00700990" w:rsidRDefault="00525C12" w:rsidP="00334A37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12F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ค่าตกแต่งโชว์รูม </w:t>
            </w:r>
            <w:r w:rsidRPr="00D12F1E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Pr="00D12F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บันทึกเป็น</w:t>
            </w:r>
          </w:p>
          <w:p w:rsidR="00525C12" w:rsidRPr="00D12F1E" w:rsidRDefault="00525C12" w:rsidP="00334A37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2F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สินทรัพย์ไม่หมุนเวียนอื่น</w:t>
            </w:r>
            <w:r w:rsidRPr="00D12F1E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525C12" w:rsidRPr="005D2CC6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525C12" w:rsidRPr="005D2CC6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525C12" w:rsidRPr="005D2CC6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525C12" w:rsidRPr="005D2CC6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:rsidR="00525C12" w:rsidRPr="005D2CC6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525C12" w:rsidRPr="00D12F1E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525C12" w:rsidRPr="00D12F1E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red"/>
              </w:rPr>
            </w:pPr>
          </w:p>
        </w:tc>
      </w:tr>
      <w:tr w:rsidR="00B06221" w:rsidRPr="0071328B" w:rsidTr="00B06221">
        <w:tc>
          <w:tcPr>
            <w:tcW w:w="3369" w:type="dxa"/>
            <w:vAlign w:val="bottom"/>
          </w:tcPr>
          <w:p w:rsidR="00B06221" w:rsidRPr="00D12F1E" w:rsidRDefault="00B06221" w:rsidP="000078D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2F1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B06221" w:rsidRPr="005D2CC6" w:rsidRDefault="00B06221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B06221" w:rsidRPr="005D2CC6" w:rsidRDefault="00B0622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B06221" w:rsidRPr="005D2CC6" w:rsidRDefault="0055190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>480</w:t>
            </w:r>
          </w:p>
        </w:tc>
        <w:tc>
          <w:tcPr>
            <w:tcW w:w="284" w:type="dxa"/>
          </w:tcPr>
          <w:p w:rsidR="00B06221" w:rsidRPr="005D2CC6" w:rsidRDefault="00B0622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06221" w:rsidRPr="005D2CC6" w:rsidRDefault="00B0622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>388</w:t>
            </w:r>
          </w:p>
        </w:tc>
        <w:tc>
          <w:tcPr>
            <w:tcW w:w="283" w:type="dxa"/>
            <w:vAlign w:val="bottom"/>
          </w:tcPr>
          <w:p w:rsidR="00B06221" w:rsidRPr="00D12F1E" w:rsidRDefault="00B0622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B06221" w:rsidRPr="00D12F1E" w:rsidRDefault="005C4EC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1,785</w:t>
            </w:r>
          </w:p>
        </w:tc>
      </w:tr>
      <w:tr w:rsidR="003A28F5" w:rsidRPr="0071328B" w:rsidTr="003A28F5">
        <w:tc>
          <w:tcPr>
            <w:tcW w:w="3369" w:type="dxa"/>
            <w:vAlign w:val="bottom"/>
          </w:tcPr>
          <w:p w:rsidR="003A28F5" w:rsidRPr="003A28F5" w:rsidRDefault="003A28F5" w:rsidP="00EA0B31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22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A28F5" w:rsidRPr="005D2CC6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3A28F5" w:rsidRPr="005D2CC6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3A28F5" w:rsidRPr="005D2CC6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3A28F5" w:rsidRPr="005D2CC6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3A28F5" w:rsidRPr="005D2CC6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3A28F5" w:rsidRPr="00D12F1E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3A28F5" w:rsidRPr="00525C12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657C3" w:rsidRPr="0071328B" w:rsidTr="003A28F5">
        <w:tc>
          <w:tcPr>
            <w:tcW w:w="3369" w:type="dxa"/>
            <w:vAlign w:val="bottom"/>
          </w:tcPr>
          <w:p w:rsidR="007657C3" w:rsidRPr="003A28F5" w:rsidRDefault="007657C3" w:rsidP="00EA0B31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12F1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7657C3" w:rsidRPr="005D2CC6" w:rsidRDefault="007E2F67" w:rsidP="00765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7657C3" w:rsidRPr="005D2CC6" w:rsidRDefault="007657C3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657C3" w:rsidRPr="005D2CC6" w:rsidRDefault="007657C3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4" w:type="dxa"/>
          </w:tcPr>
          <w:p w:rsidR="007657C3" w:rsidRPr="005D2CC6" w:rsidRDefault="007657C3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7657C3" w:rsidRPr="005D2CC6" w:rsidRDefault="00F50010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CC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22</w:t>
            </w:r>
            <w:r w:rsidR="007657C3" w:rsidRPr="005D2CC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283" w:type="dxa"/>
            <w:vAlign w:val="bottom"/>
          </w:tcPr>
          <w:p w:rsidR="007657C3" w:rsidRPr="00D12F1E" w:rsidRDefault="007657C3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7657C3" w:rsidRPr="00525C12" w:rsidRDefault="007657C3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3A28F5" w:rsidRPr="0071328B" w:rsidTr="003A28F5">
        <w:tc>
          <w:tcPr>
            <w:tcW w:w="3369" w:type="dxa"/>
            <w:vAlign w:val="bottom"/>
          </w:tcPr>
          <w:p w:rsidR="003A28F5" w:rsidRPr="003A28F5" w:rsidRDefault="00F50010" w:rsidP="00EA0B31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</w:t>
            </w:r>
            <w:r w:rsidR="003A28F5" w:rsidRPr="003A28F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A28F5" w:rsidRPr="005D2CC6" w:rsidRDefault="005D2CC6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>201</w:t>
            </w:r>
          </w:p>
        </w:tc>
        <w:tc>
          <w:tcPr>
            <w:tcW w:w="283" w:type="dxa"/>
            <w:vAlign w:val="bottom"/>
          </w:tcPr>
          <w:p w:rsidR="003A28F5" w:rsidRPr="005D2CC6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3A28F5" w:rsidRPr="005D2CC6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4" w:type="dxa"/>
          </w:tcPr>
          <w:p w:rsidR="003A28F5" w:rsidRPr="005D2CC6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3A28F5" w:rsidRPr="005D2CC6" w:rsidRDefault="005D2CC6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>241</w:t>
            </w:r>
          </w:p>
        </w:tc>
        <w:tc>
          <w:tcPr>
            <w:tcW w:w="283" w:type="dxa"/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A28F5" w:rsidRPr="00525C12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3A28F5" w:rsidRPr="0071328B" w:rsidTr="003A28F5">
        <w:tc>
          <w:tcPr>
            <w:tcW w:w="3369" w:type="dxa"/>
            <w:vAlign w:val="bottom"/>
          </w:tcPr>
          <w:p w:rsidR="003A28F5" w:rsidRPr="005D2CC6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2CC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8F5" w:rsidRPr="005D2CC6" w:rsidRDefault="007E2F67" w:rsidP="00F50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201</w:t>
            </w:r>
          </w:p>
        </w:tc>
        <w:tc>
          <w:tcPr>
            <w:tcW w:w="283" w:type="dxa"/>
            <w:vAlign w:val="bottom"/>
          </w:tcPr>
          <w:p w:rsidR="003A28F5" w:rsidRPr="005D2CC6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8F5" w:rsidRPr="005D2CC6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4" w:type="dxa"/>
          </w:tcPr>
          <w:p w:rsidR="003A28F5" w:rsidRPr="005D2CC6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8F5" w:rsidRPr="005D2CC6" w:rsidRDefault="005D2CC6" w:rsidP="00F50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CC6">
              <w:rPr>
                <w:rFonts w:ascii="Angsana New" w:hAnsi="Angsana New"/>
                <w:color w:val="000000"/>
                <w:sz w:val="30"/>
                <w:szCs w:val="30"/>
              </w:rPr>
              <w:t>470</w:t>
            </w:r>
          </w:p>
        </w:tc>
        <w:tc>
          <w:tcPr>
            <w:tcW w:w="283" w:type="dxa"/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8F5" w:rsidRPr="00525C12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3A28F5" w:rsidRPr="0071328B" w:rsidTr="00B06221">
        <w:tc>
          <w:tcPr>
            <w:tcW w:w="3369" w:type="dxa"/>
            <w:vAlign w:val="bottom"/>
          </w:tcPr>
          <w:p w:rsidR="003A28F5" w:rsidRPr="00D12F1E" w:rsidRDefault="003A28F5" w:rsidP="000078D2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2F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3A28F5" w:rsidRPr="00A93843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red"/>
              </w:rPr>
            </w:pPr>
          </w:p>
        </w:tc>
        <w:tc>
          <w:tcPr>
            <w:tcW w:w="284" w:type="dxa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:rsidR="003A28F5" w:rsidRPr="00A93843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red"/>
              </w:rPr>
            </w:pPr>
          </w:p>
        </w:tc>
      </w:tr>
      <w:tr w:rsidR="003A28F5" w:rsidRPr="0071328B" w:rsidTr="008C2D8F">
        <w:tc>
          <w:tcPr>
            <w:tcW w:w="3369" w:type="dxa"/>
            <w:vAlign w:val="bottom"/>
          </w:tcPr>
          <w:p w:rsidR="003A28F5" w:rsidRPr="00C03472" w:rsidRDefault="003A28F5" w:rsidP="000078D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0347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3A28F5" w:rsidRPr="00C03472" w:rsidRDefault="007E2F67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,943</w:t>
            </w:r>
          </w:p>
        </w:tc>
        <w:tc>
          <w:tcPr>
            <w:tcW w:w="283" w:type="dxa"/>
            <w:vAlign w:val="bottom"/>
          </w:tcPr>
          <w:p w:rsidR="003A28F5" w:rsidRPr="00C03472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:rsidR="003A28F5" w:rsidRPr="00C03472" w:rsidRDefault="0055190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3472">
              <w:rPr>
                <w:rFonts w:ascii="Angsana New" w:hAnsi="Angsana New"/>
                <w:color w:val="000000"/>
                <w:sz w:val="30"/>
                <w:szCs w:val="30"/>
              </w:rPr>
              <w:t>6,048</w:t>
            </w:r>
          </w:p>
        </w:tc>
        <w:tc>
          <w:tcPr>
            <w:tcW w:w="284" w:type="dxa"/>
          </w:tcPr>
          <w:p w:rsidR="003A28F5" w:rsidRPr="00C03472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3A28F5" w:rsidRPr="00C03472" w:rsidRDefault="00C03472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3472">
              <w:rPr>
                <w:rFonts w:ascii="Angsana New" w:hAnsi="Angsana New"/>
                <w:color w:val="000000"/>
                <w:sz w:val="30"/>
                <w:szCs w:val="30"/>
              </w:rPr>
              <w:t>18,191</w:t>
            </w:r>
          </w:p>
        </w:tc>
        <w:tc>
          <w:tcPr>
            <w:tcW w:w="283" w:type="dxa"/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A28F5" w:rsidRPr="00D12F1E" w:rsidRDefault="005C4EC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19,183</w:t>
            </w:r>
          </w:p>
        </w:tc>
      </w:tr>
      <w:tr w:rsidR="003A28F5" w:rsidRPr="0071328B" w:rsidTr="008C2D8F">
        <w:tc>
          <w:tcPr>
            <w:tcW w:w="3369" w:type="dxa"/>
            <w:vAlign w:val="bottom"/>
          </w:tcPr>
          <w:p w:rsidR="003A28F5" w:rsidRPr="00C03472" w:rsidRDefault="003A28F5" w:rsidP="000078D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0347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A28F5" w:rsidRPr="00C03472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347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C03472" w:rsidRPr="00C03472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83" w:type="dxa"/>
            <w:vAlign w:val="bottom"/>
          </w:tcPr>
          <w:p w:rsidR="003A28F5" w:rsidRPr="00C03472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3A28F5" w:rsidRPr="00C03472" w:rsidRDefault="0055190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3472">
              <w:rPr>
                <w:rFonts w:ascii="Angsana New" w:hAnsi="Angsana New"/>
                <w:color w:val="000000"/>
                <w:sz w:val="30"/>
                <w:szCs w:val="30"/>
              </w:rPr>
              <w:t>305</w:t>
            </w:r>
          </w:p>
        </w:tc>
        <w:tc>
          <w:tcPr>
            <w:tcW w:w="284" w:type="dxa"/>
          </w:tcPr>
          <w:p w:rsidR="003A28F5" w:rsidRPr="00C03472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3A28F5" w:rsidRPr="00C03472" w:rsidRDefault="00C03472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3472">
              <w:rPr>
                <w:rFonts w:ascii="Angsana New" w:hAnsi="Angsana New"/>
                <w:color w:val="000000"/>
                <w:sz w:val="30"/>
                <w:szCs w:val="30"/>
              </w:rPr>
              <w:t>356</w:t>
            </w:r>
          </w:p>
        </w:tc>
        <w:tc>
          <w:tcPr>
            <w:tcW w:w="283" w:type="dxa"/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A28F5" w:rsidRPr="00D12F1E" w:rsidRDefault="005C4EC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1,007</w:t>
            </w:r>
          </w:p>
        </w:tc>
      </w:tr>
      <w:tr w:rsidR="003A28F5" w:rsidRPr="0071328B" w:rsidTr="008C2D8F">
        <w:tc>
          <w:tcPr>
            <w:tcW w:w="3369" w:type="dxa"/>
            <w:vAlign w:val="bottom"/>
          </w:tcPr>
          <w:p w:rsidR="003A28F5" w:rsidRPr="00C03472" w:rsidRDefault="003A28F5" w:rsidP="000078D2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0347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8F5" w:rsidRPr="00C03472" w:rsidRDefault="00C03472" w:rsidP="007E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3472"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="007E2F67">
              <w:rPr>
                <w:rFonts w:ascii="Angsana New" w:hAnsi="Angsana New"/>
                <w:color w:val="000000"/>
                <w:sz w:val="30"/>
                <w:szCs w:val="30"/>
              </w:rPr>
              <w:t>063</w:t>
            </w:r>
          </w:p>
        </w:tc>
        <w:tc>
          <w:tcPr>
            <w:tcW w:w="283" w:type="dxa"/>
            <w:vAlign w:val="bottom"/>
          </w:tcPr>
          <w:p w:rsidR="003A28F5" w:rsidRPr="00C03472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8F5" w:rsidRPr="00C03472" w:rsidRDefault="0055190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3472">
              <w:rPr>
                <w:rFonts w:ascii="Angsana New" w:hAnsi="Angsana New"/>
                <w:color w:val="000000"/>
                <w:sz w:val="30"/>
                <w:szCs w:val="30"/>
              </w:rPr>
              <w:t>6,353</w:t>
            </w:r>
          </w:p>
        </w:tc>
        <w:tc>
          <w:tcPr>
            <w:tcW w:w="284" w:type="dxa"/>
          </w:tcPr>
          <w:p w:rsidR="003A28F5" w:rsidRPr="00C03472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8F5" w:rsidRPr="00C03472" w:rsidRDefault="00C03472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3472">
              <w:rPr>
                <w:rFonts w:ascii="Angsana New" w:hAnsi="Angsana New"/>
                <w:color w:val="000000"/>
                <w:sz w:val="30"/>
                <w:szCs w:val="30"/>
              </w:rPr>
              <w:t>18,547</w:t>
            </w:r>
          </w:p>
        </w:tc>
        <w:tc>
          <w:tcPr>
            <w:tcW w:w="283" w:type="dxa"/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8F5" w:rsidRPr="00D12F1E" w:rsidRDefault="005C4EC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20,190</w:t>
            </w:r>
          </w:p>
        </w:tc>
      </w:tr>
    </w:tbl>
    <w:p w:rsidR="008C2D8F" w:rsidRDefault="008C2D8F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03472" w:rsidRDefault="00C03472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03472" w:rsidRDefault="00C03472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03472" w:rsidRDefault="00C03472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03472" w:rsidRDefault="00C03472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03472" w:rsidRDefault="00C03472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33716" w:rsidRDefault="00E064D6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ยอดคงเหลือที่มีสาระสำคัญกับ</w:t>
      </w:r>
      <w:r w:rsidRPr="004F5042">
        <w:rPr>
          <w:rFonts w:ascii="Angsana New" w:hAnsi="Angsana New" w:hint="cs"/>
          <w:color w:val="000000"/>
          <w:sz w:val="30"/>
          <w:szCs w:val="30"/>
          <w:cs/>
        </w:rPr>
        <w:t>บุคคลและ</w:t>
      </w:r>
      <w:r w:rsidR="00F06CF1" w:rsidRPr="004F5042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4F5042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 ณ </w:t>
      </w:r>
      <w:r w:rsidRPr="004F5042">
        <w:rPr>
          <w:rFonts w:ascii="Angsana New" w:hAnsi="Angsana New"/>
          <w:sz w:val="30"/>
          <w:szCs w:val="30"/>
          <w:cs/>
        </w:rPr>
        <w:t>วันที่</w:t>
      </w:r>
      <w:r w:rsidR="00033716" w:rsidRPr="004F5042">
        <w:rPr>
          <w:rFonts w:ascii="Angsana New" w:hAnsi="Angsana New"/>
          <w:sz w:val="30"/>
          <w:szCs w:val="30"/>
          <w:cs/>
        </w:rPr>
        <w:t xml:space="preserve"> </w:t>
      </w:r>
      <w:r w:rsidR="00FF2E1B" w:rsidRPr="004F5042">
        <w:rPr>
          <w:rFonts w:ascii="Angsana New" w:hAnsi="Angsana New"/>
          <w:sz w:val="30"/>
          <w:szCs w:val="30"/>
        </w:rPr>
        <w:t>3</w:t>
      </w:r>
      <w:r w:rsidR="006B7D3D">
        <w:rPr>
          <w:rFonts w:ascii="Angsana New" w:hAnsi="Angsana New"/>
          <w:sz w:val="30"/>
          <w:szCs w:val="30"/>
        </w:rPr>
        <w:t>0</w:t>
      </w:r>
      <w:r w:rsidR="00FF2E1B" w:rsidRPr="004F5042">
        <w:rPr>
          <w:rFonts w:ascii="Angsana New" w:hAnsi="Angsana New"/>
          <w:sz w:val="30"/>
          <w:szCs w:val="30"/>
        </w:rPr>
        <w:t xml:space="preserve"> </w:t>
      </w:r>
      <w:r w:rsidR="00B611EF">
        <w:rPr>
          <w:rFonts w:ascii="Angsana New" w:hAnsi="Angsana New" w:hint="cs"/>
          <w:sz w:val="30"/>
          <w:szCs w:val="30"/>
          <w:cs/>
        </w:rPr>
        <w:t>กันยายน</w:t>
      </w:r>
      <w:r w:rsidR="00FF2E1B" w:rsidRPr="004F5042">
        <w:rPr>
          <w:rFonts w:ascii="Angsana New" w:hAnsi="Angsana New"/>
          <w:sz w:val="30"/>
          <w:szCs w:val="30"/>
          <w:cs/>
        </w:rPr>
        <w:t xml:space="preserve"> </w:t>
      </w:r>
      <w:r w:rsidR="002503B9" w:rsidRPr="004F5042">
        <w:rPr>
          <w:rFonts w:ascii="Angsana New" w:hAnsi="Angsana New"/>
          <w:sz w:val="30"/>
          <w:szCs w:val="30"/>
        </w:rPr>
        <w:t>2560</w:t>
      </w:r>
      <w:r w:rsidR="00033716" w:rsidRPr="004F5042">
        <w:rPr>
          <w:rFonts w:ascii="Angsana New" w:hAnsi="Angsana New"/>
          <w:sz w:val="30"/>
          <w:szCs w:val="30"/>
        </w:rPr>
        <w:t xml:space="preserve"> </w:t>
      </w:r>
      <w:r w:rsidR="00033716" w:rsidRPr="004F5042">
        <w:rPr>
          <w:rFonts w:ascii="Angsana New" w:hAnsi="Angsana New"/>
          <w:sz w:val="30"/>
          <w:szCs w:val="30"/>
          <w:cs/>
        </w:rPr>
        <w:t xml:space="preserve">และ </w:t>
      </w:r>
      <w:r w:rsidR="00033716" w:rsidRPr="004F5042">
        <w:rPr>
          <w:rFonts w:ascii="Angsana New" w:hAnsi="Angsana New"/>
          <w:sz w:val="30"/>
          <w:szCs w:val="30"/>
        </w:rPr>
        <w:t xml:space="preserve">31 </w:t>
      </w:r>
      <w:r w:rsidR="00033716"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4F5042">
        <w:rPr>
          <w:rFonts w:ascii="Angsana New" w:hAnsi="Angsana New"/>
          <w:sz w:val="30"/>
          <w:szCs w:val="30"/>
        </w:rPr>
        <w:t>255</w:t>
      </w:r>
      <w:r w:rsidR="002503B9" w:rsidRPr="004F5042">
        <w:rPr>
          <w:rFonts w:ascii="Angsana New" w:hAnsi="Angsana New"/>
          <w:sz w:val="30"/>
          <w:szCs w:val="30"/>
        </w:rPr>
        <w:t>9</w:t>
      </w:r>
      <w:r w:rsidR="00033716" w:rsidRPr="004F5042">
        <w:rPr>
          <w:rFonts w:ascii="Angsana New" w:hAnsi="Angsana New"/>
          <w:color w:val="000000"/>
          <w:sz w:val="30"/>
          <w:szCs w:val="30"/>
        </w:rPr>
        <w:t xml:space="preserve"> </w:t>
      </w:r>
      <w:r w:rsidR="00033716" w:rsidRPr="004F5042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DF5AE4" w:rsidRPr="004F5042" w:rsidRDefault="00DF5AE4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893" w:type="dxa"/>
        <w:tblLayout w:type="fixed"/>
        <w:tblLook w:val="04A0" w:firstRow="1" w:lastRow="0" w:firstColumn="1" w:lastColumn="0" w:noHBand="0" w:noVBand="1"/>
      </w:tblPr>
      <w:tblGrid>
        <w:gridCol w:w="3369"/>
        <w:gridCol w:w="1417"/>
        <w:gridCol w:w="283"/>
        <w:gridCol w:w="1422"/>
        <w:gridCol w:w="284"/>
        <w:gridCol w:w="1417"/>
        <w:gridCol w:w="283"/>
        <w:gridCol w:w="1418"/>
      </w:tblGrid>
      <w:tr w:rsidR="002503B9" w:rsidRPr="004F5042" w:rsidTr="00E1600D">
        <w:trPr>
          <w:tblHeader/>
        </w:trPr>
        <w:tc>
          <w:tcPr>
            <w:tcW w:w="3369" w:type="dxa"/>
            <w:vAlign w:val="bottom"/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2503B9" w:rsidRPr="004F5042" w:rsidTr="00E1600D">
        <w:trPr>
          <w:tblHeader/>
        </w:trPr>
        <w:tc>
          <w:tcPr>
            <w:tcW w:w="3369" w:type="dxa"/>
            <w:vAlign w:val="bottom"/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7D3D" w:rsidRPr="004F5042" w:rsidTr="00E1600D">
        <w:trPr>
          <w:tblHeader/>
        </w:trPr>
        <w:tc>
          <w:tcPr>
            <w:tcW w:w="3369" w:type="dxa"/>
            <w:vAlign w:val="bottom"/>
          </w:tcPr>
          <w:p w:rsidR="006B7D3D" w:rsidRPr="004F5042" w:rsidRDefault="006B7D3D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7D3D" w:rsidRPr="004F5042" w:rsidRDefault="006B7D3D" w:rsidP="006B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4F504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611E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4F50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F504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B7D3D" w:rsidRPr="004F5042" w:rsidRDefault="006B7D3D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7D3D" w:rsidRPr="004F5042" w:rsidRDefault="006B7D3D" w:rsidP="00D61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ธันวาคม 2559</w:t>
            </w:r>
          </w:p>
        </w:tc>
        <w:tc>
          <w:tcPr>
            <w:tcW w:w="284" w:type="dxa"/>
            <w:vAlign w:val="bottom"/>
          </w:tcPr>
          <w:p w:rsidR="006B7D3D" w:rsidRPr="004F5042" w:rsidRDefault="006B7D3D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7D3D" w:rsidRPr="004F5042" w:rsidRDefault="006B7D3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4F504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611E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4F50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F504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vAlign w:val="bottom"/>
          </w:tcPr>
          <w:p w:rsidR="006B7D3D" w:rsidRPr="004F5042" w:rsidRDefault="006B7D3D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7D3D" w:rsidRPr="004F5042" w:rsidRDefault="006B7D3D" w:rsidP="00D61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ธันวาคม 2559</w:t>
            </w:r>
          </w:p>
        </w:tc>
      </w:tr>
      <w:tr w:rsidR="002503B9" w:rsidRPr="004F5042" w:rsidTr="00E1600D">
        <w:tc>
          <w:tcPr>
            <w:tcW w:w="3369" w:type="dxa"/>
            <w:vAlign w:val="bottom"/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D61524" w:rsidRPr="004F5042" w:rsidTr="00E1600D">
        <w:tc>
          <w:tcPr>
            <w:tcW w:w="3369" w:type="dxa"/>
            <w:vAlign w:val="bottom"/>
          </w:tcPr>
          <w:p w:rsidR="00D61524" w:rsidRPr="004F5042" w:rsidRDefault="00D61524" w:rsidP="00E1600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D61524" w:rsidRPr="0082330E" w:rsidRDefault="00D6152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330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D61524" w:rsidRPr="0082330E" w:rsidRDefault="00D6152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D61524" w:rsidRPr="0082330E" w:rsidRDefault="00D6152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330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D61524" w:rsidRPr="0082330E" w:rsidRDefault="00D6152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D61524" w:rsidRPr="0082330E" w:rsidRDefault="0082330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82330E">
              <w:rPr>
                <w:rFonts w:ascii="Angsana New" w:hAnsi="Angsana New"/>
                <w:color w:val="000000"/>
                <w:sz w:val="30"/>
                <w:szCs w:val="30"/>
              </w:rPr>
              <w:t>10,10</w:t>
            </w:r>
            <w:r w:rsidR="00AB6EB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:rsidR="00D61524" w:rsidRPr="004F5042" w:rsidRDefault="00D6152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D61524" w:rsidRPr="004F5042" w:rsidRDefault="00D6152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7,766</w:t>
            </w:r>
          </w:p>
        </w:tc>
      </w:tr>
      <w:tr w:rsidR="00AE6496" w:rsidRPr="004F5042" w:rsidTr="00E1600D">
        <w:tc>
          <w:tcPr>
            <w:tcW w:w="3369" w:type="dxa"/>
            <w:vAlign w:val="bottom"/>
          </w:tcPr>
          <w:p w:rsidR="00AE6496" w:rsidRPr="006A3194" w:rsidRDefault="00AE6496" w:rsidP="00E1600D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A319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E6496" w:rsidRPr="0082330E" w:rsidRDefault="0082330E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2330E">
              <w:rPr>
                <w:rFonts w:ascii="Angsana New" w:hAnsi="Angsana New"/>
                <w:color w:val="000000"/>
                <w:sz w:val="30"/>
                <w:szCs w:val="30"/>
              </w:rPr>
              <w:t>9,393</w:t>
            </w:r>
          </w:p>
        </w:tc>
        <w:tc>
          <w:tcPr>
            <w:tcW w:w="283" w:type="dxa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3194">
              <w:rPr>
                <w:rFonts w:ascii="Angsana New" w:hAnsi="Angsana New"/>
                <w:color w:val="000000"/>
                <w:sz w:val="30"/>
                <w:szCs w:val="30"/>
              </w:rPr>
              <w:t>8,089</w:t>
            </w:r>
          </w:p>
        </w:tc>
        <w:tc>
          <w:tcPr>
            <w:tcW w:w="284" w:type="dxa"/>
            <w:vAlign w:val="bottom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AE6496" w:rsidRPr="0082330E" w:rsidRDefault="0082330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330E">
              <w:rPr>
                <w:rFonts w:ascii="Angsana New" w:hAnsi="Angsana New"/>
                <w:color w:val="000000"/>
                <w:sz w:val="30"/>
                <w:szCs w:val="30"/>
              </w:rPr>
              <w:t>9,393</w:t>
            </w:r>
          </w:p>
        </w:tc>
        <w:tc>
          <w:tcPr>
            <w:tcW w:w="283" w:type="dxa"/>
            <w:vAlign w:val="bottom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3194">
              <w:rPr>
                <w:rFonts w:ascii="Angsana New" w:hAnsi="Angsana New"/>
                <w:color w:val="000000"/>
                <w:sz w:val="30"/>
                <w:szCs w:val="30"/>
              </w:rPr>
              <w:t>8,089</w:t>
            </w:r>
          </w:p>
        </w:tc>
      </w:tr>
      <w:tr w:rsidR="00AE6496" w:rsidRPr="004F5042" w:rsidTr="00E1600D">
        <w:tc>
          <w:tcPr>
            <w:tcW w:w="3369" w:type="dxa"/>
            <w:vAlign w:val="bottom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31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496" w:rsidRPr="0082330E" w:rsidRDefault="001271EF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9,393</w:t>
            </w:r>
          </w:p>
        </w:tc>
        <w:tc>
          <w:tcPr>
            <w:tcW w:w="283" w:type="dxa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3194">
              <w:rPr>
                <w:rFonts w:ascii="Angsana New" w:hAnsi="Angsana New"/>
                <w:color w:val="000000"/>
                <w:sz w:val="30"/>
                <w:szCs w:val="30"/>
              </w:rPr>
              <w:t>8,089</w:t>
            </w:r>
          </w:p>
        </w:tc>
        <w:tc>
          <w:tcPr>
            <w:tcW w:w="284" w:type="dxa"/>
            <w:vAlign w:val="bottom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71EF" w:rsidRPr="0082330E" w:rsidRDefault="001271EF" w:rsidP="00AB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</w:t>
            </w:r>
            <w:r w:rsidR="00AB6EBA">
              <w:rPr>
                <w:rFonts w:ascii="Angsana New" w:hAnsi="Angsana New"/>
                <w:color w:val="000000"/>
                <w:sz w:val="30"/>
                <w:szCs w:val="30"/>
              </w:rPr>
              <w:t>499</w:t>
            </w:r>
            <w:r w:rsidR="00F0664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3194">
              <w:rPr>
                <w:rFonts w:ascii="Angsana New" w:hAnsi="Angsana New"/>
                <w:color w:val="000000"/>
                <w:sz w:val="30"/>
                <w:szCs w:val="30"/>
              </w:rPr>
              <w:t>15,855</w:t>
            </w:r>
          </w:p>
        </w:tc>
      </w:tr>
      <w:tr w:rsidR="00012CBB" w:rsidRPr="004F5042" w:rsidTr="007657C3">
        <w:tc>
          <w:tcPr>
            <w:tcW w:w="3369" w:type="dxa"/>
            <w:vAlign w:val="bottom"/>
          </w:tcPr>
          <w:p w:rsidR="00012CBB" w:rsidRPr="00C75EC4" w:rsidRDefault="00012CBB" w:rsidP="0070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75E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เงินจ่ายล่วงหน้าค่าหุ้น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12CBB" w:rsidRPr="00C75EC4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012CBB" w:rsidRPr="006A3194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012CBB" w:rsidRPr="006A3194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012CBB" w:rsidRPr="006A3194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12CBB" w:rsidRPr="006A3194" w:rsidRDefault="00012CBB" w:rsidP="00AE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012CBB" w:rsidRPr="006A3194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12CBB" w:rsidRPr="006A3194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75EC4" w:rsidRPr="004F5042" w:rsidTr="00AE6496">
        <w:tc>
          <w:tcPr>
            <w:tcW w:w="3369" w:type="dxa"/>
            <w:vAlign w:val="bottom"/>
          </w:tcPr>
          <w:p w:rsidR="00C75EC4" w:rsidRPr="00C75EC4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5EC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C75EC4" w:rsidRPr="00C75EC4" w:rsidRDefault="00C75EC4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5EC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C75EC4" w:rsidRPr="006A3194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C75EC4" w:rsidRPr="006A3194" w:rsidRDefault="00C75EC4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31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C75EC4" w:rsidRPr="006A3194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C75EC4" w:rsidRPr="006A3194" w:rsidRDefault="00C75EC4" w:rsidP="00C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31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C75EC4" w:rsidRPr="006A3194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C75EC4" w:rsidRPr="006A3194" w:rsidRDefault="00C75EC4" w:rsidP="00E7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31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50,000</w:t>
            </w:r>
          </w:p>
        </w:tc>
      </w:tr>
      <w:tr w:rsidR="00C75EC4" w:rsidRPr="004F5042" w:rsidTr="00AE6496">
        <w:tc>
          <w:tcPr>
            <w:tcW w:w="3369" w:type="dxa"/>
            <w:vAlign w:val="bottom"/>
          </w:tcPr>
          <w:p w:rsidR="00C75EC4" w:rsidRPr="004F5042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เงินประกันการเช่าและบริการโชว์รูม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C75EC4" w:rsidRPr="0009145B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C75EC4" w:rsidRPr="004F5042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:rsidR="00C75EC4" w:rsidRPr="004F5042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75EC4" w:rsidRPr="004F5042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C75EC4" w:rsidRPr="0009145B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75EC4" w:rsidRPr="004F5042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C75EC4" w:rsidRPr="004F5042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C75EC4" w:rsidRPr="004F5042" w:rsidTr="00E1600D">
        <w:tc>
          <w:tcPr>
            <w:tcW w:w="3369" w:type="dxa"/>
            <w:vAlign w:val="bottom"/>
          </w:tcPr>
          <w:p w:rsidR="00C75EC4" w:rsidRPr="004F5042" w:rsidRDefault="00C75EC4" w:rsidP="00E1600D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C75EC4" w:rsidRPr="0082330E" w:rsidRDefault="00C75EC4" w:rsidP="00AE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330E">
              <w:rPr>
                <w:rFonts w:ascii="Angsana New" w:hAnsi="Angsana New"/>
                <w:color w:val="000000"/>
                <w:sz w:val="30"/>
                <w:szCs w:val="30"/>
              </w:rPr>
              <w:t>4,879</w:t>
            </w:r>
          </w:p>
        </w:tc>
        <w:tc>
          <w:tcPr>
            <w:tcW w:w="283" w:type="dxa"/>
            <w:vAlign w:val="bottom"/>
          </w:tcPr>
          <w:p w:rsidR="00C75EC4" w:rsidRPr="0082330E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C75EC4" w:rsidRPr="0082330E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330E">
              <w:rPr>
                <w:rFonts w:ascii="Angsana New" w:hAnsi="Angsana New"/>
                <w:color w:val="000000"/>
                <w:sz w:val="30"/>
                <w:szCs w:val="30"/>
              </w:rPr>
              <w:t>4,925</w:t>
            </w:r>
          </w:p>
        </w:tc>
        <w:tc>
          <w:tcPr>
            <w:tcW w:w="284" w:type="dxa"/>
            <w:vAlign w:val="bottom"/>
          </w:tcPr>
          <w:p w:rsidR="00C75EC4" w:rsidRPr="0082330E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C75EC4" w:rsidRPr="0082330E" w:rsidRDefault="00C75EC4" w:rsidP="00AE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33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  <w:r w:rsidRPr="0082330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233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879</w:t>
            </w:r>
          </w:p>
        </w:tc>
        <w:tc>
          <w:tcPr>
            <w:tcW w:w="283" w:type="dxa"/>
            <w:vAlign w:val="bottom"/>
          </w:tcPr>
          <w:p w:rsidR="00C75EC4" w:rsidRPr="00AE6496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C75EC4" w:rsidRPr="00AE6496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6496">
              <w:rPr>
                <w:rFonts w:ascii="Angsana New" w:hAnsi="Angsana New"/>
                <w:color w:val="000000"/>
                <w:sz w:val="30"/>
                <w:szCs w:val="30"/>
              </w:rPr>
              <w:t>4,925</w:t>
            </w:r>
          </w:p>
        </w:tc>
      </w:tr>
      <w:tr w:rsidR="00C75EC4" w:rsidRPr="004F5042" w:rsidTr="00E1600D">
        <w:tc>
          <w:tcPr>
            <w:tcW w:w="3369" w:type="dxa"/>
            <w:vAlign w:val="bottom"/>
          </w:tcPr>
          <w:p w:rsidR="00C75EC4" w:rsidRPr="004F5042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:rsidR="00C75EC4" w:rsidRPr="0009145B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C75EC4" w:rsidRPr="004F5042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</w:tcPr>
          <w:p w:rsidR="00C75EC4" w:rsidRPr="004F5042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75EC4" w:rsidRPr="004F5042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75EC4" w:rsidRPr="0009145B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75EC4" w:rsidRPr="004F5042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75EC4" w:rsidRPr="004F5042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C75EC4" w:rsidRPr="004F5042" w:rsidTr="00BD26AD">
        <w:tc>
          <w:tcPr>
            <w:tcW w:w="3369" w:type="dxa"/>
            <w:vAlign w:val="bottom"/>
          </w:tcPr>
          <w:p w:rsidR="00C75EC4" w:rsidRPr="004F5042" w:rsidRDefault="00C75EC4" w:rsidP="00E1600D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C75EC4" w:rsidRPr="00846631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6631">
              <w:rPr>
                <w:rFonts w:ascii="Angsana New" w:hAnsi="Angsana New"/>
                <w:color w:val="000000"/>
                <w:sz w:val="30"/>
                <w:szCs w:val="30"/>
              </w:rPr>
              <w:t>171</w:t>
            </w:r>
          </w:p>
        </w:tc>
        <w:tc>
          <w:tcPr>
            <w:tcW w:w="283" w:type="dxa"/>
          </w:tcPr>
          <w:p w:rsidR="00C75EC4" w:rsidRPr="00846631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C75EC4" w:rsidRPr="00846631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66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193</w:t>
            </w:r>
          </w:p>
        </w:tc>
        <w:tc>
          <w:tcPr>
            <w:tcW w:w="284" w:type="dxa"/>
            <w:vAlign w:val="bottom"/>
          </w:tcPr>
          <w:p w:rsidR="00C75EC4" w:rsidRPr="00846631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C75EC4" w:rsidRPr="00846631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6631">
              <w:rPr>
                <w:rFonts w:ascii="Angsana New" w:hAnsi="Angsana New"/>
                <w:color w:val="000000"/>
                <w:sz w:val="30"/>
                <w:szCs w:val="30"/>
              </w:rPr>
              <w:t>171</w:t>
            </w:r>
          </w:p>
        </w:tc>
        <w:tc>
          <w:tcPr>
            <w:tcW w:w="283" w:type="dxa"/>
            <w:vAlign w:val="bottom"/>
          </w:tcPr>
          <w:p w:rsidR="00C75EC4" w:rsidRPr="004F5042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C75EC4" w:rsidRPr="004F5042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193</w:t>
            </w:r>
          </w:p>
        </w:tc>
      </w:tr>
      <w:tr w:rsidR="00C75EC4" w:rsidRPr="004F5042" w:rsidTr="00B567B0">
        <w:tc>
          <w:tcPr>
            <w:tcW w:w="3369" w:type="dxa"/>
            <w:vAlign w:val="bottom"/>
          </w:tcPr>
          <w:p w:rsidR="00C75EC4" w:rsidRPr="00DA1626" w:rsidRDefault="00C75EC4" w:rsidP="00E1600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17" w:type="dxa"/>
            <w:vAlign w:val="bottom"/>
          </w:tcPr>
          <w:p w:rsidR="00C75EC4" w:rsidRPr="0009145B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75EC4" w:rsidRPr="00DA1626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C75EC4" w:rsidRPr="00DA1626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C75EC4" w:rsidRPr="00DA1626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75EC4" w:rsidRPr="0009145B" w:rsidRDefault="00C75EC4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75EC4" w:rsidRPr="00DA1626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75EC4" w:rsidRPr="00DA1626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75EC4" w:rsidRPr="004F5042" w:rsidTr="00B567B0">
        <w:tc>
          <w:tcPr>
            <w:tcW w:w="3369" w:type="dxa"/>
            <w:vAlign w:val="bottom"/>
          </w:tcPr>
          <w:p w:rsidR="00C75EC4" w:rsidRPr="00DA1626" w:rsidRDefault="00C75EC4" w:rsidP="00EA0B31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A162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C75EC4" w:rsidRPr="00846631" w:rsidRDefault="00C75EC4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663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C75EC4" w:rsidRPr="00846631" w:rsidRDefault="00C75EC4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C75EC4" w:rsidRPr="00846631" w:rsidRDefault="00C75EC4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663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C75EC4" w:rsidRPr="00846631" w:rsidRDefault="00C75EC4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75EC4" w:rsidRPr="00846631" w:rsidRDefault="007E2F67" w:rsidP="007E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</w:p>
        </w:tc>
        <w:tc>
          <w:tcPr>
            <w:tcW w:w="283" w:type="dxa"/>
            <w:vAlign w:val="bottom"/>
          </w:tcPr>
          <w:p w:rsidR="00C75EC4" w:rsidRPr="00DA1626" w:rsidRDefault="00C75EC4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75EC4" w:rsidRPr="00DA1626" w:rsidRDefault="00C75EC4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23</w:t>
            </w:r>
          </w:p>
        </w:tc>
      </w:tr>
      <w:tr w:rsidR="00C75EC4" w:rsidRPr="004F5042" w:rsidTr="00B567B0">
        <w:tc>
          <w:tcPr>
            <w:tcW w:w="3369" w:type="dxa"/>
            <w:vAlign w:val="bottom"/>
          </w:tcPr>
          <w:p w:rsidR="00C75EC4" w:rsidRPr="004F5042" w:rsidRDefault="00C75EC4" w:rsidP="00E1600D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75EC4" w:rsidRPr="00846631" w:rsidRDefault="00C75EC4" w:rsidP="007E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6631">
              <w:rPr>
                <w:rFonts w:ascii="Angsana New" w:hAnsi="Angsana New"/>
                <w:color w:val="000000"/>
                <w:sz w:val="30"/>
                <w:szCs w:val="30"/>
              </w:rPr>
              <w:t>1,4</w:t>
            </w:r>
            <w:r w:rsidR="007E2F67">
              <w:rPr>
                <w:rFonts w:ascii="Angsana New" w:hAnsi="Angsana New"/>
                <w:color w:val="000000"/>
                <w:sz w:val="30"/>
                <w:szCs w:val="30"/>
              </w:rPr>
              <w:t>81</w:t>
            </w:r>
          </w:p>
        </w:tc>
        <w:tc>
          <w:tcPr>
            <w:tcW w:w="283" w:type="dxa"/>
            <w:vAlign w:val="bottom"/>
          </w:tcPr>
          <w:p w:rsidR="00C75EC4" w:rsidRPr="00846631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C75EC4" w:rsidRPr="00846631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6631">
              <w:rPr>
                <w:rFonts w:ascii="Angsana New" w:hAnsi="Angsana New"/>
                <w:color w:val="000000"/>
                <w:sz w:val="30"/>
                <w:szCs w:val="30"/>
              </w:rPr>
              <w:t>1,964</w:t>
            </w:r>
          </w:p>
        </w:tc>
        <w:tc>
          <w:tcPr>
            <w:tcW w:w="284" w:type="dxa"/>
            <w:vAlign w:val="bottom"/>
          </w:tcPr>
          <w:p w:rsidR="00C75EC4" w:rsidRPr="00846631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75EC4" w:rsidRPr="00846631" w:rsidRDefault="00C75EC4" w:rsidP="007E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6631">
              <w:rPr>
                <w:rFonts w:ascii="Angsana New" w:hAnsi="Angsana New"/>
                <w:color w:val="000000"/>
                <w:sz w:val="30"/>
                <w:szCs w:val="30"/>
              </w:rPr>
              <w:t>1,4</w:t>
            </w:r>
            <w:r w:rsidR="007E2F67">
              <w:rPr>
                <w:rFonts w:ascii="Angsana New" w:hAnsi="Angsana New"/>
                <w:color w:val="000000"/>
                <w:sz w:val="30"/>
                <w:szCs w:val="30"/>
              </w:rPr>
              <w:t>81</w:t>
            </w:r>
          </w:p>
        </w:tc>
        <w:tc>
          <w:tcPr>
            <w:tcW w:w="283" w:type="dxa"/>
            <w:vAlign w:val="bottom"/>
          </w:tcPr>
          <w:p w:rsidR="00C75EC4" w:rsidRPr="004F5042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75EC4" w:rsidRPr="004F5042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1,964</w:t>
            </w:r>
          </w:p>
        </w:tc>
      </w:tr>
      <w:tr w:rsidR="001271EF" w:rsidRPr="004F5042" w:rsidTr="000E22BB">
        <w:tc>
          <w:tcPr>
            <w:tcW w:w="3369" w:type="dxa"/>
            <w:vAlign w:val="bottom"/>
          </w:tcPr>
          <w:p w:rsidR="001271EF" w:rsidRDefault="001271EF" w:rsidP="00E1600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A31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71EF" w:rsidRPr="00846631" w:rsidRDefault="001271EF" w:rsidP="007E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</w:t>
            </w:r>
            <w:r w:rsidR="007E2F67">
              <w:rPr>
                <w:rFonts w:ascii="Angsana New" w:hAnsi="Angsana New"/>
                <w:color w:val="000000"/>
                <w:sz w:val="30"/>
                <w:szCs w:val="30"/>
              </w:rPr>
              <w:t>81</w:t>
            </w:r>
          </w:p>
        </w:tc>
        <w:tc>
          <w:tcPr>
            <w:tcW w:w="283" w:type="dxa"/>
            <w:vAlign w:val="bottom"/>
          </w:tcPr>
          <w:p w:rsidR="001271EF" w:rsidRPr="00846631" w:rsidRDefault="001271EF" w:rsidP="001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71EF" w:rsidRPr="00846631" w:rsidRDefault="001271EF" w:rsidP="001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1,964</w:t>
            </w:r>
          </w:p>
        </w:tc>
        <w:tc>
          <w:tcPr>
            <w:tcW w:w="284" w:type="dxa"/>
            <w:vAlign w:val="bottom"/>
          </w:tcPr>
          <w:p w:rsidR="001271EF" w:rsidRPr="001271EF" w:rsidRDefault="001271EF" w:rsidP="001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71EF" w:rsidRPr="00846631" w:rsidRDefault="001271EF" w:rsidP="007E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</w:t>
            </w:r>
            <w:r w:rsidR="007E2F67">
              <w:rPr>
                <w:rFonts w:ascii="Angsana New" w:hAnsi="Angsana New"/>
                <w:color w:val="000000"/>
                <w:sz w:val="30"/>
                <w:szCs w:val="30"/>
              </w:rPr>
              <w:t>96</w:t>
            </w:r>
          </w:p>
        </w:tc>
        <w:tc>
          <w:tcPr>
            <w:tcW w:w="283" w:type="dxa"/>
            <w:vAlign w:val="bottom"/>
          </w:tcPr>
          <w:p w:rsidR="001271EF" w:rsidRPr="001271EF" w:rsidRDefault="001271EF" w:rsidP="001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71EF" w:rsidRPr="004F5042" w:rsidRDefault="001271EF" w:rsidP="001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1,987</w:t>
            </w:r>
          </w:p>
        </w:tc>
      </w:tr>
      <w:tr w:rsidR="00C75EC4" w:rsidRPr="004F5042" w:rsidTr="000E22BB">
        <w:tc>
          <w:tcPr>
            <w:tcW w:w="3369" w:type="dxa"/>
            <w:vAlign w:val="bottom"/>
          </w:tcPr>
          <w:p w:rsidR="00C75EC4" w:rsidRPr="000E22BB" w:rsidRDefault="00C75EC4" w:rsidP="001271E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22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</w:t>
            </w:r>
            <w:r w:rsidR="001271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ให้</w:t>
            </w:r>
            <w:r w:rsidRPr="000E22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กู้ยืมระยะสั้น</w:t>
            </w:r>
            <w:r w:rsidRPr="000E22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และดอกเบี้ยค้าง</w:t>
            </w:r>
            <w:r w:rsidR="001271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:rsidR="00C75EC4" w:rsidRPr="0009145B" w:rsidRDefault="00C75EC4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C75EC4" w:rsidRPr="000E22BB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C75EC4" w:rsidRPr="000E22BB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C75EC4" w:rsidRPr="000E22BB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75EC4" w:rsidRPr="0009145B" w:rsidRDefault="00C75EC4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C75EC4" w:rsidRPr="000E22BB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75EC4" w:rsidRPr="000E22BB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75EC4" w:rsidRPr="004F5042" w:rsidTr="000E22BB">
        <w:tc>
          <w:tcPr>
            <w:tcW w:w="3369" w:type="dxa"/>
            <w:vAlign w:val="bottom"/>
          </w:tcPr>
          <w:p w:rsidR="00C75EC4" w:rsidRPr="000E22BB" w:rsidRDefault="00C75EC4" w:rsidP="00EA0B3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22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ดอกเบี้ย</w:t>
            </w:r>
            <w:r w:rsidR="001271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ค้าง</w:t>
            </w:r>
            <w:r w:rsidR="001271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:rsidR="00C75EC4" w:rsidRPr="0009145B" w:rsidRDefault="00C75EC4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C75EC4" w:rsidRPr="000E22BB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C75EC4" w:rsidRPr="000E22BB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C75EC4" w:rsidRPr="000E22BB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75EC4" w:rsidRPr="0009145B" w:rsidRDefault="00C75EC4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C75EC4" w:rsidRPr="000E22BB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75EC4" w:rsidRPr="000E22BB" w:rsidRDefault="00C75EC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87501" w:rsidRPr="004F5042" w:rsidTr="000E22BB">
        <w:tc>
          <w:tcPr>
            <w:tcW w:w="3369" w:type="dxa"/>
            <w:vAlign w:val="bottom"/>
          </w:tcPr>
          <w:p w:rsidR="00C87501" w:rsidRPr="000E22BB" w:rsidRDefault="001271EF" w:rsidP="001A527B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A162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C87501" w:rsidRPr="00DA1626" w:rsidRDefault="007E2F67" w:rsidP="007E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</w:t>
            </w:r>
          </w:p>
        </w:tc>
        <w:tc>
          <w:tcPr>
            <w:tcW w:w="283" w:type="dxa"/>
            <w:vAlign w:val="bottom"/>
          </w:tcPr>
          <w:p w:rsidR="00C87501" w:rsidRPr="000E22BB" w:rsidRDefault="00C87501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C87501" w:rsidRPr="00DA1626" w:rsidRDefault="00C87501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C87501" w:rsidRPr="000E22BB" w:rsidRDefault="00C87501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87501" w:rsidRPr="00DA1626" w:rsidRDefault="001271EF" w:rsidP="001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:rsidR="00C87501" w:rsidRPr="000E22BB" w:rsidRDefault="00C87501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87501" w:rsidRPr="00DA1626" w:rsidRDefault="00C87501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87501" w:rsidRPr="004F5042" w:rsidTr="001271EF">
        <w:tc>
          <w:tcPr>
            <w:tcW w:w="3369" w:type="dxa"/>
            <w:vAlign w:val="bottom"/>
          </w:tcPr>
          <w:p w:rsidR="00C87501" w:rsidRPr="000E22BB" w:rsidRDefault="00C87501" w:rsidP="00EA0B3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22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</w:t>
            </w:r>
            <w:r w:rsidR="001271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ให้</w:t>
            </w:r>
            <w:r w:rsidRPr="000E22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417" w:type="dxa"/>
            <w:vAlign w:val="bottom"/>
          </w:tcPr>
          <w:p w:rsidR="00C87501" w:rsidRPr="000E22BB" w:rsidRDefault="00C87501" w:rsidP="00C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87501" w:rsidRPr="000E22BB" w:rsidRDefault="00C87501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C87501" w:rsidRPr="000E22BB" w:rsidRDefault="00C87501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C87501" w:rsidRPr="000E22BB" w:rsidRDefault="00C87501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87501" w:rsidRPr="000E22BB" w:rsidRDefault="00C87501" w:rsidP="00C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87501" w:rsidRPr="000E22BB" w:rsidRDefault="00C87501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87501" w:rsidRPr="000E22BB" w:rsidRDefault="00C87501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271EF" w:rsidRPr="004F5042" w:rsidTr="001271EF">
        <w:tc>
          <w:tcPr>
            <w:tcW w:w="3369" w:type="dxa"/>
            <w:vAlign w:val="bottom"/>
          </w:tcPr>
          <w:p w:rsidR="009606C2" w:rsidRDefault="001271EF" w:rsidP="00E041E5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A162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  <w:r w:rsidR="009606C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</w:p>
          <w:p w:rsidR="001271EF" w:rsidRPr="00DA1626" w:rsidRDefault="009606C2" w:rsidP="00E041E5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="000B0000">
              <w:rPr>
                <w:rFonts w:ascii="Angsana New" w:hAnsi="Angsana New"/>
                <w:sz w:val="30"/>
                <w:szCs w:val="30"/>
                <w:lang w:eastAsia="en-GB"/>
              </w:rPr>
              <w:t xml:space="preserve">6.25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ต่อปี</w:t>
            </w:r>
            <w:r w:rsidR="001F368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และครบกำหนดชำระเมื่อทวงถาม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1271EF" w:rsidRPr="00DA1626" w:rsidRDefault="001271EF" w:rsidP="00E0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1271EF" w:rsidRPr="000E22BB" w:rsidRDefault="001271EF" w:rsidP="00E0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1271EF" w:rsidRPr="00DA1626" w:rsidRDefault="001271EF" w:rsidP="00E0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1271EF" w:rsidRPr="000E22BB" w:rsidRDefault="001271EF" w:rsidP="00E0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1271EF" w:rsidRDefault="001271EF" w:rsidP="001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2,000</w:t>
            </w:r>
          </w:p>
        </w:tc>
        <w:tc>
          <w:tcPr>
            <w:tcW w:w="283" w:type="dxa"/>
            <w:vAlign w:val="bottom"/>
          </w:tcPr>
          <w:p w:rsidR="001271EF" w:rsidRPr="000E22BB" w:rsidRDefault="001271EF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271EF" w:rsidRPr="00DA1626" w:rsidRDefault="001271EF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271EF" w:rsidRPr="004F5042" w:rsidTr="001271EF">
        <w:tc>
          <w:tcPr>
            <w:tcW w:w="3369" w:type="dxa"/>
            <w:vAlign w:val="bottom"/>
          </w:tcPr>
          <w:p w:rsidR="001271EF" w:rsidRDefault="001271EF" w:rsidP="00E041E5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  <w:p w:rsidR="00C17FA0" w:rsidRDefault="009606C2" w:rsidP="00E041E5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="00C17FA0"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ต่อปี</w:t>
            </w:r>
            <w:r w:rsidR="001F368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</w:t>
            </w:r>
            <w:r w:rsidR="00FB2E2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 </w:t>
            </w:r>
          </w:p>
          <w:p w:rsidR="009606C2" w:rsidRPr="004F5042" w:rsidRDefault="001F368C" w:rsidP="00E041E5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ครบกำหนดชำระเมื่อทวงถาม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271EF" w:rsidRPr="00DA1626" w:rsidRDefault="001271EF" w:rsidP="001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1,161</w:t>
            </w:r>
          </w:p>
        </w:tc>
        <w:tc>
          <w:tcPr>
            <w:tcW w:w="283" w:type="dxa"/>
            <w:vAlign w:val="bottom"/>
          </w:tcPr>
          <w:p w:rsidR="001271EF" w:rsidRPr="000E22BB" w:rsidRDefault="001271EF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1271EF" w:rsidRPr="00DA1626" w:rsidRDefault="001271EF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1271EF" w:rsidRPr="000E22BB" w:rsidRDefault="001271EF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271EF" w:rsidRPr="00DA1626" w:rsidRDefault="007E2F67" w:rsidP="007E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1271EF" w:rsidRPr="000E22BB" w:rsidRDefault="001271EF" w:rsidP="00E0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271EF" w:rsidRPr="00DA1626" w:rsidRDefault="001271EF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271EF" w:rsidRPr="004F5042" w:rsidTr="000E22BB">
        <w:tc>
          <w:tcPr>
            <w:tcW w:w="3369" w:type="dxa"/>
            <w:vAlign w:val="bottom"/>
          </w:tcPr>
          <w:p w:rsidR="001271EF" w:rsidRPr="000E22BB" w:rsidRDefault="001271EF" w:rsidP="00EA0B31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22B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71EF" w:rsidRPr="00DA1626" w:rsidRDefault="001271EF" w:rsidP="007E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</w:t>
            </w:r>
            <w:r w:rsidR="007E2F67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:rsidR="001271EF" w:rsidRPr="000E22BB" w:rsidRDefault="001271EF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71EF" w:rsidRPr="00DA1626" w:rsidRDefault="001271EF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1271EF" w:rsidRPr="000E22BB" w:rsidRDefault="001271EF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71EF" w:rsidRPr="00DA1626" w:rsidRDefault="001271EF" w:rsidP="001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2,001</w:t>
            </w:r>
          </w:p>
        </w:tc>
        <w:tc>
          <w:tcPr>
            <w:tcW w:w="283" w:type="dxa"/>
            <w:vAlign w:val="bottom"/>
          </w:tcPr>
          <w:p w:rsidR="001271EF" w:rsidRPr="000E22BB" w:rsidRDefault="001271EF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71EF" w:rsidRPr="00DA1626" w:rsidRDefault="001271EF" w:rsidP="00E0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:rsidR="006B7D3D" w:rsidRDefault="006B7D3D" w:rsidP="006B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A28F5" w:rsidRPr="00A37CC5" w:rsidRDefault="003A28F5" w:rsidP="003A28F5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  <w:r w:rsidRPr="00A37CC5">
        <w:rPr>
          <w:rFonts w:ascii="Angsana New" w:hAnsi="Angsana New" w:hint="cs"/>
          <w:sz w:val="30"/>
          <w:szCs w:val="30"/>
          <w:cs/>
        </w:rPr>
        <w:lastRenderedPageBreak/>
        <w:t>เงินให้กู้ยืมและเง</w:t>
      </w:r>
      <w:r w:rsidR="00FB2E26">
        <w:rPr>
          <w:rFonts w:ascii="Angsana New" w:hAnsi="Angsana New" w:hint="cs"/>
          <w:sz w:val="30"/>
          <w:szCs w:val="30"/>
          <w:cs/>
        </w:rPr>
        <w:t>ินกู้ยืมที่เกิดขึ้นกับบริษัท</w:t>
      </w:r>
      <w:r w:rsidRPr="00A37CC5">
        <w:rPr>
          <w:rFonts w:ascii="Angsana New" w:hAnsi="Angsana New" w:hint="cs"/>
          <w:sz w:val="30"/>
          <w:szCs w:val="30"/>
          <w:cs/>
        </w:rPr>
        <w:t>และบุคคลที่เกี่ยวข้องกัน</w:t>
      </w:r>
      <w:r w:rsidRPr="00A37CC5">
        <w:rPr>
          <w:rFonts w:ascii="Angsana New" w:hAnsi="Angsana New"/>
          <w:sz w:val="30"/>
          <w:szCs w:val="30"/>
          <w:cs/>
        </w:rPr>
        <w:t>มีรายการเคลื่อนไหวในระหว่าง</w:t>
      </w:r>
      <w:r w:rsidR="00BB6580" w:rsidRPr="00A37CC5">
        <w:rPr>
          <w:rFonts w:ascii="Angsana New" w:hAnsi="Angsana New" w:hint="cs"/>
          <w:sz w:val="30"/>
          <w:szCs w:val="30"/>
          <w:cs/>
        </w:rPr>
        <w:t>งวด</w:t>
      </w:r>
      <w:r w:rsidRPr="00A37CC5">
        <w:rPr>
          <w:rFonts w:ascii="Angsana New" w:hAnsi="Angsana New"/>
          <w:sz w:val="30"/>
          <w:szCs w:val="30"/>
          <w:cs/>
        </w:rPr>
        <w:t>ดังนี้</w:t>
      </w:r>
    </w:p>
    <w:p w:rsidR="006A3194" w:rsidRDefault="006A3194" w:rsidP="003A28F5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9"/>
          <w:szCs w:val="29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14"/>
        <w:gridCol w:w="29"/>
      </w:tblGrid>
      <w:tr w:rsidR="002F0760" w:rsidRPr="007657C3" w:rsidTr="00F50010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2F0760" w:rsidRPr="007657C3" w:rsidRDefault="002F0760" w:rsidP="00BA0E65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F50010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7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2F0760" w:rsidRPr="007657C3" w:rsidTr="00000058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2F0760" w:rsidRPr="007657C3" w:rsidRDefault="002F0760" w:rsidP="00BA0E65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7C3">
              <w:rPr>
                <w:rFonts w:ascii="Angsana New" w:hAnsi="Angsana New"/>
                <w:sz w:val="30"/>
                <w:szCs w:val="30"/>
                <w:cs/>
              </w:rPr>
              <w:t>ยอดคง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7657C3">
              <w:rPr>
                <w:rFonts w:ascii="Angsana New" w:hAnsi="Angsana New"/>
                <w:sz w:val="30"/>
                <w:szCs w:val="30"/>
                <w:cs/>
              </w:rPr>
              <w:t>หลือ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57C3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57C3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7C3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7C3">
              <w:rPr>
                <w:rFonts w:ascii="Angsana New" w:hAnsi="Angsana New"/>
                <w:sz w:val="30"/>
                <w:szCs w:val="30"/>
                <w:cs/>
              </w:rPr>
              <w:t>ยอดคง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7657C3">
              <w:rPr>
                <w:rFonts w:ascii="Angsana New" w:hAnsi="Angsana New"/>
                <w:sz w:val="30"/>
                <w:szCs w:val="30"/>
                <w:cs/>
              </w:rPr>
              <w:t>หลือ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57C3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57C3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</w:tr>
      <w:tr w:rsidR="002F0760" w:rsidRPr="007657C3" w:rsidTr="00000058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2F0760" w:rsidRPr="007657C3" w:rsidRDefault="002F0760" w:rsidP="00BA0E65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7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57C3">
              <w:rPr>
                <w:rFonts w:ascii="Angsana New" w:hAnsi="Angsana New"/>
                <w:sz w:val="30"/>
                <w:szCs w:val="30"/>
                <w:cs/>
              </w:rPr>
              <w:t>ธันวาคม 2559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7657C3" w:rsidRDefault="002F0760" w:rsidP="00BA0E6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7C3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7C3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7657C3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7C3">
              <w:rPr>
                <w:rFonts w:ascii="Angsana New" w:hAnsi="Angsana New"/>
                <w:sz w:val="30"/>
                <w:szCs w:val="30"/>
              </w:rPr>
              <w:t>3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 w:rsidR="00B611E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 xml:space="preserve"> 2560</w:t>
            </w:r>
          </w:p>
        </w:tc>
      </w:tr>
      <w:tr w:rsidR="00502100" w:rsidRPr="007657C3" w:rsidTr="00000058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502100" w:rsidRPr="009A4A80" w:rsidRDefault="00502100" w:rsidP="00FB2E2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</w:t>
            </w:r>
            <w:r w:rsidR="007E2F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ให้</w:t>
            </w:r>
            <w:r w:rsidRPr="00765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2100" w:rsidRPr="007657C3" w:rsidRDefault="00502100" w:rsidP="00E0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02100" w:rsidRPr="007657C3" w:rsidRDefault="00502100" w:rsidP="00E041E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2100" w:rsidRPr="00846631" w:rsidRDefault="00502100" w:rsidP="00E041E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02100" w:rsidRPr="00846631" w:rsidRDefault="00502100" w:rsidP="00E041E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2100" w:rsidRPr="00846631" w:rsidRDefault="00502100" w:rsidP="00E0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02100" w:rsidRPr="00846631" w:rsidRDefault="00502100" w:rsidP="00E041E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2100" w:rsidRPr="007657C3" w:rsidRDefault="00502100" w:rsidP="00E0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02100" w:rsidRPr="007657C3" w:rsidTr="00881E9E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606C2" w:rsidRPr="007657C3" w:rsidRDefault="00AD16EA" w:rsidP="00BA0E65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B718A">
              <w:rPr>
                <w:rFonts w:ascii="Angsana New" w:hAnsi="Angsana New"/>
                <w:sz w:val="30"/>
                <w:szCs w:val="30"/>
                <w:cs/>
              </w:rPr>
              <w:t>บริษัท พลังงานเพื่อโลก</w:t>
            </w:r>
            <w:r w:rsidR="009B56F4">
              <w:rPr>
                <w:rFonts w:ascii="Angsana New" w:hAnsi="Angsana New" w:hint="cs"/>
                <w:sz w:val="30"/>
                <w:szCs w:val="30"/>
                <w:cs/>
              </w:rPr>
              <w:t>สี</w:t>
            </w:r>
            <w:r w:rsidRPr="006B718A">
              <w:rPr>
                <w:rFonts w:ascii="Angsana New" w:hAnsi="Angsana New"/>
                <w:sz w:val="30"/>
                <w:szCs w:val="30"/>
                <w:cs/>
              </w:rPr>
              <w:t>เขียว (ประเทศไทย) จำกัด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02100" w:rsidRPr="00881E9E" w:rsidRDefault="00502100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881E9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881E9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02100" w:rsidRPr="00881E9E" w:rsidRDefault="0050210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02100" w:rsidRPr="00881E9E" w:rsidRDefault="00881E9E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881E9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1,161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02100" w:rsidRPr="00881E9E" w:rsidRDefault="0050210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02100" w:rsidRPr="00881E9E" w:rsidRDefault="00881E9E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881E9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881E9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02100" w:rsidRPr="00881E9E" w:rsidRDefault="0050210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02100" w:rsidRPr="00881E9E" w:rsidRDefault="00502100" w:rsidP="0050210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881E9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1,161</w:t>
            </w:r>
          </w:p>
        </w:tc>
      </w:tr>
      <w:tr w:rsidR="00881E9E" w:rsidRPr="007657C3" w:rsidTr="00881E9E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81E9E" w:rsidRPr="004F5042" w:rsidRDefault="00881E9E" w:rsidP="00FB2E26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65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81E9E" w:rsidRPr="007657C3" w:rsidRDefault="00881E9E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81E9E" w:rsidRPr="007657C3" w:rsidRDefault="00881E9E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81E9E" w:rsidRDefault="00881E9E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81E9E" w:rsidRPr="00846631" w:rsidRDefault="00881E9E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81E9E" w:rsidRPr="007657C3" w:rsidRDefault="00881E9E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81E9E" w:rsidRPr="00846631" w:rsidRDefault="00881E9E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81E9E" w:rsidRDefault="00881E9E" w:rsidP="0050210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81E9E" w:rsidRPr="007657C3" w:rsidTr="007E2F67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81E9E" w:rsidRPr="004F5042" w:rsidRDefault="00881E9E" w:rsidP="00BA0E65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กรรมการ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81E9E" w:rsidRPr="00881E9E" w:rsidRDefault="00881E9E" w:rsidP="00CD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881E9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881E9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1E9E" w:rsidRPr="00881E9E" w:rsidRDefault="00881E9E" w:rsidP="00CD1EA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81E9E" w:rsidRPr="00881E9E" w:rsidRDefault="00881E9E" w:rsidP="00CD1EA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81E9E" w:rsidRPr="00881E9E" w:rsidRDefault="00881E9E" w:rsidP="00CD1EA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81E9E" w:rsidRPr="00881E9E" w:rsidRDefault="00881E9E" w:rsidP="00881E9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65,000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1E9E" w:rsidRPr="00881E9E" w:rsidRDefault="00881E9E" w:rsidP="00CD1EA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81E9E" w:rsidRPr="00881E9E" w:rsidRDefault="00881E9E" w:rsidP="00881E9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881E9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881E9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</w:tbl>
    <w:p w:rsidR="002F0760" w:rsidRDefault="002F0760" w:rsidP="003A28F5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9"/>
          <w:szCs w:val="29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6"/>
        <w:gridCol w:w="1757"/>
        <w:gridCol w:w="283"/>
        <w:gridCol w:w="1361"/>
        <w:gridCol w:w="283"/>
        <w:gridCol w:w="1362"/>
        <w:gridCol w:w="285"/>
        <w:gridCol w:w="1760"/>
      </w:tblGrid>
      <w:tr w:rsidR="002F0760" w:rsidRPr="002F076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2F0760" w:rsidRPr="002F0760" w:rsidRDefault="002F0760" w:rsidP="00BA0E65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9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2F0760" w:rsidRPr="002F076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2F0760" w:rsidRPr="002F0760" w:rsidRDefault="002F0760" w:rsidP="00BA0E65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sz w:val="30"/>
                <w:szCs w:val="30"/>
                <w:cs/>
              </w:rPr>
              <w:t>ยอดคง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หลือ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รายการเปลี่ยนแปลงระหว่างงวด</w:t>
            </w:r>
          </w:p>
        </w:tc>
        <w:tc>
          <w:tcPr>
            <w:tcW w:w="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  <w:cs/>
              </w:rPr>
              <w:t>ยอดคง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หลือ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</w:tr>
      <w:tr w:rsidR="002F0760" w:rsidRPr="002F076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2F0760" w:rsidRPr="002F0760" w:rsidRDefault="002F0760" w:rsidP="00BA0E65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ธันวาคม 2559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2F0760" w:rsidRDefault="002F0760" w:rsidP="00BA0E6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076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0760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2F0760" w:rsidRPr="002F0760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3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 w:rsidR="00B611E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 xml:space="preserve"> 2560</w:t>
            </w:r>
          </w:p>
        </w:tc>
      </w:tr>
      <w:tr w:rsidR="002F0760" w:rsidRPr="002F076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2F0760" w:rsidRPr="00BB6580" w:rsidRDefault="002F0760" w:rsidP="00FB2E26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  <w:r w:rsidRPr="00BB65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pStyle w:val="jern3"/>
              <w:pBdr>
                <w:bottom w:val="none" w:sz="0" w:space="0" w:color="auto"/>
              </w:pBdr>
              <w:ind w:right="2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846631" w:rsidRDefault="002F0760" w:rsidP="00BA0E65">
            <w:pPr>
              <w:pStyle w:val="jern3"/>
              <w:pBdr>
                <w:bottom w:val="none" w:sz="0" w:space="0" w:color="auto"/>
              </w:pBdr>
              <w:ind w:right="2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846631" w:rsidRDefault="002F0760" w:rsidP="00BA0E65">
            <w:pPr>
              <w:pStyle w:val="jern3"/>
              <w:pBdr>
                <w:bottom w:val="none" w:sz="0" w:space="0" w:color="auto"/>
              </w:pBdr>
              <w:ind w:right="2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846631" w:rsidRDefault="002F0760" w:rsidP="00BA0E65">
            <w:pPr>
              <w:pStyle w:val="jern3"/>
              <w:pBdr>
                <w:bottom w:val="none" w:sz="0" w:space="0" w:color="auto"/>
              </w:pBdr>
              <w:ind w:right="2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846631" w:rsidRDefault="002F0760" w:rsidP="00BA0E65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2F0760" w:rsidRPr="00846631" w:rsidRDefault="002F0760" w:rsidP="00BA0E65">
            <w:pPr>
              <w:pStyle w:val="jern3"/>
              <w:pBdr>
                <w:bottom w:val="none" w:sz="0" w:space="0" w:color="auto"/>
              </w:pBdr>
              <w:ind w:right="2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846631" w:rsidRDefault="002F0760" w:rsidP="00BA0E65">
            <w:pPr>
              <w:pStyle w:val="jern3"/>
              <w:pBdr>
                <w:bottom w:val="none" w:sz="0" w:space="0" w:color="auto"/>
              </w:pBdr>
              <w:ind w:right="2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</w:p>
        </w:tc>
      </w:tr>
      <w:tr w:rsidR="002F0760" w:rsidRPr="002F076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B6580">
              <w:rPr>
                <w:rFonts w:ascii="Angsana New" w:hAnsi="Angsana New" w:hint="cs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1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846631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0760" w:rsidRPr="00846631" w:rsidRDefault="00846631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6631">
              <w:rPr>
                <w:rFonts w:ascii="Angsana New" w:hAnsi="Angsana New"/>
                <w:sz w:val="30"/>
                <w:szCs w:val="30"/>
              </w:rPr>
              <w:t>7</w:t>
            </w:r>
            <w:r w:rsidR="002F0760" w:rsidRPr="00846631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846631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0760" w:rsidRPr="00846631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6631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2F0760" w:rsidRPr="00846631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0760" w:rsidRPr="00846631" w:rsidRDefault="00846631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6631">
              <w:rPr>
                <w:rFonts w:ascii="Angsana New" w:hAnsi="Angsana New"/>
                <w:color w:val="000000"/>
                <w:sz w:val="30"/>
                <w:szCs w:val="30"/>
              </w:rPr>
              <w:t>2,000</w:t>
            </w:r>
          </w:p>
        </w:tc>
      </w:tr>
      <w:tr w:rsidR="002F0760" w:rsidRPr="00F5001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2F0760" w:rsidRPr="00BB6580" w:rsidRDefault="002F0760" w:rsidP="00FB2E2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65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F0760" w:rsidRPr="00442C23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442C23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F0760" w:rsidRPr="00442C23" w:rsidRDefault="002F0760" w:rsidP="00BA0E65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125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2F0760" w:rsidRPr="00442C23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F0760" w:rsidRPr="00442C23" w:rsidRDefault="002F0760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2F0760" w:rsidRPr="002F076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B6580">
              <w:rPr>
                <w:rFonts w:ascii="Angsana New" w:hAnsi="Angsana New" w:hint="cs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2F0760" w:rsidRPr="00846631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6631">
              <w:rPr>
                <w:rFonts w:ascii="Angsana New" w:hAnsi="Angsana New"/>
                <w:sz w:val="30"/>
                <w:szCs w:val="30"/>
              </w:rPr>
              <w:t>23,000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846631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:rsidR="002F0760" w:rsidRPr="00846631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6631">
              <w:rPr>
                <w:rFonts w:ascii="Angsana New" w:hAnsi="Angsana New"/>
                <w:sz w:val="30"/>
                <w:szCs w:val="30"/>
              </w:rPr>
              <w:t>23,000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2F0760" w:rsidRPr="00846631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:rsidR="002F0760" w:rsidRPr="00846631" w:rsidRDefault="002F0760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663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84663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2F0760" w:rsidRPr="002F076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6580">
              <w:rPr>
                <w:rFonts w:ascii="Angsana New" w:hAnsi="Angsana New" w:hint="cs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2F0760" w:rsidRPr="00846631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6631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846631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:rsidR="002F0760" w:rsidRPr="00846631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6631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2F0760" w:rsidRPr="00846631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:rsidR="002F0760" w:rsidRPr="00846631" w:rsidRDefault="002F0760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663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84663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846631" w:rsidRPr="002F076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846631" w:rsidRPr="007657C3" w:rsidRDefault="00846631" w:rsidP="00E7214B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6631" w:rsidRPr="007657C3" w:rsidRDefault="00846631" w:rsidP="00E7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7C3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7657C3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6631" w:rsidRPr="007657C3" w:rsidRDefault="00846631" w:rsidP="00E7214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6631" w:rsidRPr="00846631" w:rsidRDefault="00846631" w:rsidP="00E7214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6631"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 w:rsidRPr="00846631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6631" w:rsidRPr="00846631" w:rsidRDefault="00846631" w:rsidP="00E7214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6631" w:rsidRPr="00846631" w:rsidRDefault="00846631" w:rsidP="0084663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6631">
              <w:rPr>
                <w:rFonts w:ascii="Angsana New" w:hAnsi="Angsana New"/>
                <w:color w:val="000000"/>
                <w:sz w:val="30"/>
                <w:szCs w:val="30"/>
              </w:rPr>
              <w:t>63,</w:t>
            </w:r>
            <w:r w:rsidRPr="0084663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846631" w:rsidRPr="00442C23" w:rsidRDefault="00846631" w:rsidP="00E7214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6631" w:rsidRPr="007657C3" w:rsidRDefault="00846631" w:rsidP="00C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7C3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7657C3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846631" w:rsidRPr="002F076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846631" w:rsidRPr="00BB6580" w:rsidRDefault="00846631" w:rsidP="00E7214B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22B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6631" w:rsidRPr="00BB6580" w:rsidRDefault="00846631" w:rsidP="00E7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6631" w:rsidRPr="00BB6580" w:rsidRDefault="00846631" w:rsidP="00E7214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6631" w:rsidRPr="00846631" w:rsidRDefault="00846631" w:rsidP="00E7214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6631">
              <w:rPr>
                <w:rFonts w:ascii="Angsana New" w:hAnsi="Angsana New" w:hint="cs"/>
                <w:sz w:val="30"/>
                <w:szCs w:val="30"/>
                <w:cs/>
              </w:rPr>
              <w:t>131</w:t>
            </w:r>
            <w:r w:rsidRPr="00846631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6631" w:rsidRPr="00846631" w:rsidRDefault="00846631" w:rsidP="00E7214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6631" w:rsidRPr="00846631" w:rsidRDefault="00846631" w:rsidP="00E7214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6631">
              <w:rPr>
                <w:rFonts w:ascii="Angsana New" w:hAnsi="Angsana New" w:hint="cs"/>
                <w:sz w:val="30"/>
                <w:szCs w:val="30"/>
                <w:cs/>
              </w:rPr>
              <w:t>131</w:t>
            </w:r>
            <w:r w:rsidRPr="00846631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846631" w:rsidRPr="00442C23" w:rsidRDefault="00846631" w:rsidP="00E7214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6631" w:rsidRPr="00BB6580" w:rsidRDefault="00846631" w:rsidP="00C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</w:tbl>
    <w:p w:rsidR="00F50010" w:rsidRDefault="00F50010" w:rsidP="00191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87501" w:rsidRDefault="00C87501" w:rsidP="00191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87501" w:rsidRDefault="00C87501" w:rsidP="00191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87501" w:rsidRDefault="00C87501" w:rsidP="00191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87501" w:rsidRDefault="00C87501" w:rsidP="00191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2E26" w:rsidRDefault="00FB2E26" w:rsidP="00191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2E26" w:rsidRDefault="00FB2E26" w:rsidP="00191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2E26" w:rsidRDefault="00FB2E26" w:rsidP="00191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2E26" w:rsidRDefault="00FB2E26" w:rsidP="00191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2E26" w:rsidRDefault="00FB2E26" w:rsidP="00191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E4658" w:rsidRPr="002F0760" w:rsidRDefault="004E4658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2F0760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:rsidR="004E4658" w:rsidRPr="002F0760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4E4658" w:rsidRPr="002F0760" w:rsidRDefault="00EE0A94" w:rsidP="004E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2F0760">
        <w:rPr>
          <w:rFonts w:ascii="Angsana New" w:hAnsi="Angsana New"/>
          <w:color w:val="000000"/>
          <w:sz w:val="30"/>
          <w:szCs w:val="30"/>
          <w:cs/>
        </w:rPr>
        <w:t xml:space="preserve">ลูกหนี้การค้า </w:t>
      </w:r>
      <w:r w:rsidR="004E4658" w:rsidRPr="002F0760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="004E4658"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="003D3ED3" w:rsidRPr="002F0760">
        <w:rPr>
          <w:rFonts w:ascii="Angsana New" w:hAnsi="Angsana New"/>
          <w:sz w:val="30"/>
          <w:szCs w:val="30"/>
          <w:cs/>
        </w:rPr>
        <w:t>3</w:t>
      </w:r>
      <w:r w:rsidR="007E7A46" w:rsidRPr="002F0760">
        <w:rPr>
          <w:rFonts w:ascii="Angsana New" w:hAnsi="Angsana New"/>
          <w:sz w:val="30"/>
          <w:szCs w:val="30"/>
          <w:cs/>
        </w:rPr>
        <w:t>0</w:t>
      </w:r>
      <w:r w:rsidR="003D3ED3" w:rsidRPr="002F0760">
        <w:rPr>
          <w:rFonts w:ascii="Angsana New" w:hAnsi="Angsana New"/>
          <w:sz w:val="30"/>
          <w:szCs w:val="30"/>
          <w:cs/>
        </w:rPr>
        <w:t xml:space="preserve"> </w:t>
      </w:r>
      <w:r w:rsidR="00B611EF">
        <w:rPr>
          <w:rFonts w:ascii="Angsana New" w:hAnsi="Angsana New"/>
          <w:sz w:val="30"/>
          <w:szCs w:val="30"/>
          <w:cs/>
        </w:rPr>
        <w:t>กันยายน</w:t>
      </w:r>
      <w:r w:rsidR="00D132FF" w:rsidRPr="002F0760">
        <w:rPr>
          <w:rFonts w:ascii="Angsana New" w:hAnsi="Angsana New"/>
          <w:sz w:val="30"/>
          <w:szCs w:val="30"/>
          <w:cs/>
        </w:rPr>
        <w:t xml:space="preserve"> </w:t>
      </w:r>
      <w:r w:rsidR="00BD6F86" w:rsidRPr="002F0760">
        <w:rPr>
          <w:rFonts w:ascii="Angsana New" w:hAnsi="Angsana New"/>
          <w:sz w:val="30"/>
          <w:szCs w:val="30"/>
        </w:rPr>
        <w:t>25</w:t>
      </w:r>
      <w:r w:rsidRPr="002F0760">
        <w:rPr>
          <w:rFonts w:ascii="Angsana New" w:hAnsi="Angsana New"/>
          <w:sz w:val="30"/>
          <w:szCs w:val="30"/>
          <w:cs/>
        </w:rPr>
        <w:t>60</w:t>
      </w:r>
      <w:r w:rsidR="005F1D96" w:rsidRPr="002F0760">
        <w:rPr>
          <w:rFonts w:ascii="Angsana New" w:hAnsi="Angsana New"/>
          <w:sz w:val="30"/>
          <w:szCs w:val="30"/>
        </w:rPr>
        <w:t xml:space="preserve"> </w:t>
      </w:r>
      <w:r w:rsidR="005F1D96" w:rsidRPr="002F0760">
        <w:rPr>
          <w:rFonts w:ascii="Angsana New" w:hAnsi="Angsana New"/>
          <w:sz w:val="30"/>
          <w:szCs w:val="30"/>
          <w:cs/>
        </w:rPr>
        <w:t xml:space="preserve">และ </w:t>
      </w:r>
      <w:r w:rsidR="005F1D96" w:rsidRPr="002F0760">
        <w:rPr>
          <w:rFonts w:ascii="Angsana New" w:hAnsi="Angsana New"/>
          <w:sz w:val="30"/>
          <w:szCs w:val="30"/>
        </w:rPr>
        <w:t xml:space="preserve">31 </w:t>
      </w:r>
      <w:r w:rsidR="005F1D96" w:rsidRPr="002F0760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2F0760">
        <w:rPr>
          <w:rFonts w:ascii="Angsana New" w:hAnsi="Angsana New"/>
          <w:sz w:val="30"/>
          <w:szCs w:val="30"/>
        </w:rPr>
        <w:t>255</w:t>
      </w:r>
      <w:r w:rsidRPr="002F0760">
        <w:rPr>
          <w:rFonts w:ascii="Angsana New" w:hAnsi="Angsana New"/>
          <w:sz w:val="30"/>
          <w:szCs w:val="30"/>
          <w:cs/>
        </w:rPr>
        <w:t xml:space="preserve">9 </w:t>
      </w:r>
      <w:r w:rsidR="004E4658" w:rsidRPr="002F0760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4E4658" w:rsidRPr="002F0760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896" w:type="dxa"/>
        <w:tblLayout w:type="fixed"/>
        <w:tblLook w:val="04A0" w:firstRow="1" w:lastRow="0" w:firstColumn="1" w:lastColumn="0" w:noHBand="0" w:noVBand="1"/>
      </w:tblPr>
      <w:tblGrid>
        <w:gridCol w:w="3363"/>
        <w:gridCol w:w="1421"/>
        <w:gridCol w:w="283"/>
        <w:gridCol w:w="1418"/>
        <w:gridCol w:w="284"/>
        <w:gridCol w:w="1417"/>
        <w:gridCol w:w="283"/>
        <w:gridCol w:w="1419"/>
        <w:gridCol w:w="8"/>
      </w:tblGrid>
      <w:tr w:rsidR="005D1447" w:rsidRPr="002F0760" w:rsidTr="00C87501">
        <w:trPr>
          <w:gridAfter w:val="1"/>
          <w:wAfter w:w="8" w:type="dxa"/>
          <w:tblHeader/>
        </w:trPr>
        <w:tc>
          <w:tcPr>
            <w:tcW w:w="3363" w:type="dxa"/>
            <w:vAlign w:val="bottom"/>
          </w:tcPr>
          <w:p w:rsidR="005D1447" w:rsidRPr="002F0760" w:rsidRDefault="005D1447" w:rsidP="00FC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  <w:vAlign w:val="bottom"/>
          </w:tcPr>
          <w:p w:rsidR="005D1447" w:rsidRPr="002F0760" w:rsidRDefault="00BD13E1" w:rsidP="00FC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5D1447" w:rsidRPr="002F0760" w:rsidTr="00C87501">
        <w:trPr>
          <w:gridAfter w:val="1"/>
          <w:wAfter w:w="8" w:type="dxa"/>
          <w:tblHeader/>
        </w:trPr>
        <w:tc>
          <w:tcPr>
            <w:tcW w:w="3363" w:type="dxa"/>
            <w:vAlign w:val="bottom"/>
          </w:tcPr>
          <w:p w:rsidR="005D1447" w:rsidRPr="002F0760" w:rsidRDefault="005D1447" w:rsidP="00FC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1447" w:rsidRPr="002F0760" w:rsidRDefault="005D1447" w:rsidP="00FC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5D1447" w:rsidRPr="002F0760" w:rsidRDefault="005D1447" w:rsidP="00FC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1447" w:rsidRPr="002F0760" w:rsidRDefault="00F06CF1" w:rsidP="00FC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7A46" w:rsidRPr="002F0760" w:rsidTr="00C87501">
        <w:trPr>
          <w:gridAfter w:val="1"/>
          <w:wAfter w:w="8" w:type="dxa"/>
          <w:tblHeader/>
        </w:trPr>
        <w:tc>
          <w:tcPr>
            <w:tcW w:w="3363" w:type="dxa"/>
            <w:vAlign w:val="bottom"/>
          </w:tcPr>
          <w:p w:rsidR="007E7A46" w:rsidRPr="002F0760" w:rsidRDefault="007E7A46" w:rsidP="00FC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7A46" w:rsidRPr="002F0760" w:rsidRDefault="007E7A46" w:rsidP="007E7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30 </w:t>
            </w:r>
            <w:r w:rsidR="00B611E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7E7A46" w:rsidRPr="002F0760" w:rsidRDefault="007E7A46" w:rsidP="00BD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E7A46" w:rsidRPr="002F0760" w:rsidRDefault="007E7A46" w:rsidP="0088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255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4" w:type="dxa"/>
            <w:vAlign w:val="bottom"/>
          </w:tcPr>
          <w:p w:rsidR="007E7A46" w:rsidRPr="002F0760" w:rsidRDefault="007E7A46" w:rsidP="00BD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E7A46" w:rsidRPr="002F0760" w:rsidRDefault="007E7A4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30 </w:t>
            </w:r>
            <w:r w:rsidR="00B611E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3" w:type="dxa"/>
            <w:vAlign w:val="bottom"/>
          </w:tcPr>
          <w:p w:rsidR="007E7A46" w:rsidRPr="002F0760" w:rsidRDefault="007E7A46" w:rsidP="00D6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7A46" w:rsidRPr="002F0760" w:rsidRDefault="007E7A46" w:rsidP="00D6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255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0A4251" w:rsidRPr="002F0760" w:rsidTr="00C87501">
        <w:trPr>
          <w:gridAfter w:val="1"/>
          <w:wAfter w:w="8" w:type="dxa"/>
        </w:trPr>
        <w:tc>
          <w:tcPr>
            <w:tcW w:w="3363" w:type="dxa"/>
            <w:vAlign w:val="bottom"/>
          </w:tcPr>
          <w:p w:rsidR="000A4251" w:rsidRPr="002F0760" w:rsidRDefault="008123D3" w:rsidP="00FC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2F07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:rsidR="000A4251" w:rsidRPr="002F0760" w:rsidRDefault="000A4251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0A4251" w:rsidRPr="002F0760" w:rsidRDefault="000A4251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A4251" w:rsidRPr="002F0760" w:rsidRDefault="000A4251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0A4251" w:rsidRPr="002F0760" w:rsidRDefault="000A4251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A4251" w:rsidRPr="002F0760" w:rsidRDefault="000A4251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0A4251" w:rsidRPr="002F0760" w:rsidRDefault="000A4251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0A4251" w:rsidRPr="002F0760" w:rsidRDefault="000A4251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D0F25" w:rsidRPr="002F0760" w:rsidTr="00C87501">
        <w:trPr>
          <w:gridAfter w:val="1"/>
          <w:wAfter w:w="8" w:type="dxa"/>
        </w:trPr>
        <w:tc>
          <w:tcPr>
            <w:tcW w:w="3363" w:type="dxa"/>
            <w:vAlign w:val="bottom"/>
          </w:tcPr>
          <w:p w:rsidR="00CD0F25" w:rsidRPr="002F0760" w:rsidRDefault="00CD0F25" w:rsidP="00FC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21" w:type="dxa"/>
            <w:vAlign w:val="bottom"/>
          </w:tcPr>
          <w:p w:rsidR="00CD0F25" w:rsidRPr="0088376B" w:rsidRDefault="0088376B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376B">
              <w:rPr>
                <w:rFonts w:ascii="Angsana New" w:hAnsi="Angsana New"/>
                <w:color w:val="000000"/>
                <w:sz w:val="30"/>
                <w:szCs w:val="30"/>
              </w:rPr>
              <w:t>6,761</w:t>
            </w:r>
          </w:p>
        </w:tc>
        <w:tc>
          <w:tcPr>
            <w:tcW w:w="283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D0F25" w:rsidRPr="002F0760" w:rsidRDefault="00CD0F2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5,075</w:t>
            </w:r>
          </w:p>
        </w:tc>
        <w:tc>
          <w:tcPr>
            <w:tcW w:w="284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D0F25" w:rsidRPr="0088376B" w:rsidRDefault="0088376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376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88376B">
              <w:rPr>
                <w:rFonts w:ascii="Angsana New" w:hAnsi="Angsana New"/>
                <w:color w:val="000000"/>
                <w:sz w:val="30"/>
                <w:szCs w:val="30"/>
              </w:rPr>
              <w:t>,61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3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CD0F25" w:rsidRPr="002F0760" w:rsidRDefault="00CD0F2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10,900</w:t>
            </w:r>
          </w:p>
        </w:tc>
      </w:tr>
      <w:tr w:rsidR="00CD0F25" w:rsidRPr="002F0760" w:rsidTr="00C87501">
        <w:trPr>
          <w:gridAfter w:val="1"/>
          <w:wAfter w:w="8" w:type="dxa"/>
        </w:trPr>
        <w:tc>
          <w:tcPr>
            <w:tcW w:w="3363" w:type="dxa"/>
            <w:vAlign w:val="bottom"/>
          </w:tcPr>
          <w:p w:rsidR="00CD0F25" w:rsidRPr="002F0760" w:rsidRDefault="00CD0F25" w:rsidP="00FC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ค้างชำระไม่เกิน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21" w:type="dxa"/>
            <w:vAlign w:val="bottom"/>
          </w:tcPr>
          <w:p w:rsidR="00CD0F25" w:rsidRPr="0088376B" w:rsidRDefault="0088376B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376B">
              <w:rPr>
                <w:rFonts w:ascii="Angsana New" w:hAnsi="Angsana New"/>
                <w:color w:val="000000"/>
                <w:sz w:val="30"/>
                <w:szCs w:val="30"/>
              </w:rPr>
              <w:t>2,619</w:t>
            </w:r>
          </w:p>
        </w:tc>
        <w:tc>
          <w:tcPr>
            <w:tcW w:w="283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D0F25" w:rsidRPr="002F0760" w:rsidRDefault="00CD0F2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3,001</w:t>
            </w:r>
          </w:p>
        </w:tc>
        <w:tc>
          <w:tcPr>
            <w:tcW w:w="284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D0F25" w:rsidRPr="0088376B" w:rsidRDefault="0088376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376B">
              <w:rPr>
                <w:rFonts w:ascii="Angsana New" w:hAnsi="Angsana New"/>
                <w:color w:val="000000"/>
                <w:sz w:val="30"/>
                <w:szCs w:val="30"/>
              </w:rPr>
              <w:t>6,868</w:t>
            </w:r>
          </w:p>
        </w:tc>
        <w:tc>
          <w:tcPr>
            <w:tcW w:w="283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CD0F25" w:rsidRPr="002F0760" w:rsidRDefault="00CD0F2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4,942</w:t>
            </w:r>
          </w:p>
        </w:tc>
      </w:tr>
      <w:tr w:rsidR="00CD0F25" w:rsidRPr="002F0760" w:rsidTr="00C87501">
        <w:trPr>
          <w:gridAfter w:val="1"/>
          <w:wAfter w:w="8" w:type="dxa"/>
        </w:trPr>
        <w:tc>
          <w:tcPr>
            <w:tcW w:w="3363" w:type="dxa"/>
            <w:vAlign w:val="bottom"/>
          </w:tcPr>
          <w:p w:rsidR="00CD0F25" w:rsidRPr="002F0760" w:rsidRDefault="0088376B" w:rsidP="00C75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ค้างชำระเกินกว่า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:rsidR="00CD0F25" w:rsidRPr="0088376B" w:rsidRDefault="00126CA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376B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83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D0F25" w:rsidRPr="002F0760" w:rsidRDefault="00CD0F2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84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D0F25" w:rsidRPr="0088376B" w:rsidRDefault="00126CA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376B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83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CD0F25" w:rsidRPr="002F0760" w:rsidRDefault="00CD0F2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</w:tr>
      <w:tr w:rsidR="00CD0F25" w:rsidRPr="002F0760" w:rsidTr="00C87501">
        <w:trPr>
          <w:gridAfter w:val="1"/>
          <w:wAfter w:w="8" w:type="dxa"/>
        </w:trPr>
        <w:tc>
          <w:tcPr>
            <w:tcW w:w="3363" w:type="dxa"/>
            <w:vAlign w:val="bottom"/>
          </w:tcPr>
          <w:p w:rsidR="00CD0F25" w:rsidRPr="002F0760" w:rsidRDefault="00CD0F25" w:rsidP="00C75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0F25" w:rsidRPr="0088376B" w:rsidRDefault="0088376B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376B">
              <w:rPr>
                <w:rFonts w:ascii="Angsana New" w:hAnsi="Angsana New"/>
                <w:color w:val="000000"/>
                <w:sz w:val="30"/>
                <w:szCs w:val="30"/>
              </w:rPr>
              <w:t>9,393</w:t>
            </w:r>
          </w:p>
        </w:tc>
        <w:tc>
          <w:tcPr>
            <w:tcW w:w="283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0F25" w:rsidRPr="002F0760" w:rsidRDefault="00CD0F2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8,089</w:t>
            </w:r>
          </w:p>
        </w:tc>
        <w:tc>
          <w:tcPr>
            <w:tcW w:w="284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0F25" w:rsidRPr="0088376B" w:rsidRDefault="0088376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376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19</w:t>
            </w:r>
            <w:r w:rsidRPr="0088376B">
              <w:rPr>
                <w:rFonts w:ascii="Angsana New" w:hAnsi="Angsana New"/>
                <w:color w:val="000000"/>
                <w:sz w:val="30"/>
                <w:szCs w:val="30"/>
              </w:rPr>
              <w:t>,499</w:t>
            </w:r>
          </w:p>
        </w:tc>
        <w:tc>
          <w:tcPr>
            <w:tcW w:w="283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0F25" w:rsidRPr="002F0760" w:rsidRDefault="00CD0F2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15,855</w:t>
            </w:r>
          </w:p>
        </w:tc>
      </w:tr>
      <w:tr w:rsidR="00513FBA" w:rsidRPr="002F0760" w:rsidTr="00C87501">
        <w:trPr>
          <w:gridAfter w:val="1"/>
          <w:wAfter w:w="8" w:type="dxa"/>
          <w:tblHeader/>
        </w:trPr>
        <w:tc>
          <w:tcPr>
            <w:tcW w:w="3363" w:type="dxa"/>
            <w:vAlign w:val="bottom"/>
          </w:tcPr>
          <w:p w:rsidR="00513FBA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C87501" w:rsidRPr="002F0760" w:rsidRDefault="00C87501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513FBA" w:rsidRPr="002F0760" w:rsidTr="00C87501">
        <w:trPr>
          <w:gridAfter w:val="1"/>
          <w:wAfter w:w="8" w:type="dxa"/>
          <w:tblHeader/>
        </w:trPr>
        <w:tc>
          <w:tcPr>
            <w:tcW w:w="3363" w:type="dxa"/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7A46" w:rsidRPr="002F0760" w:rsidTr="00C87501">
        <w:trPr>
          <w:gridAfter w:val="1"/>
          <w:wAfter w:w="8" w:type="dxa"/>
          <w:tblHeader/>
        </w:trPr>
        <w:tc>
          <w:tcPr>
            <w:tcW w:w="3363" w:type="dxa"/>
            <w:vAlign w:val="bottom"/>
          </w:tcPr>
          <w:p w:rsidR="007E7A46" w:rsidRPr="002F0760" w:rsidRDefault="007E7A46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7A46" w:rsidRPr="002F0760" w:rsidRDefault="007E7A4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30 </w:t>
            </w:r>
            <w:r w:rsidR="00B611E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7E7A46" w:rsidRPr="002F0760" w:rsidRDefault="007E7A4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7A46" w:rsidRPr="002F0760" w:rsidRDefault="007E7A4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255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4" w:type="dxa"/>
            <w:vAlign w:val="bottom"/>
          </w:tcPr>
          <w:p w:rsidR="007E7A46" w:rsidRPr="002F0760" w:rsidRDefault="007E7A4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E7A46" w:rsidRPr="002F0760" w:rsidRDefault="007E7A4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30 </w:t>
            </w:r>
            <w:r w:rsidR="00B611E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3" w:type="dxa"/>
            <w:vAlign w:val="bottom"/>
          </w:tcPr>
          <w:p w:rsidR="007E7A46" w:rsidRPr="002F0760" w:rsidRDefault="007E7A4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7A46" w:rsidRPr="002F0760" w:rsidRDefault="007E7A4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255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513FBA" w:rsidRPr="002F0760" w:rsidTr="00C87501">
        <w:tc>
          <w:tcPr>
            <w:tcW w:w="3363" w:type="dxa"/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2F07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 xml:space="preserve">บริษัทอื่น </w:t>
            </w:r>
            <w:r w:rsidRPr="002F07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  <w:t xml:space="preserve">- </w:t>
            </w:r>
            <w:r w:rsidRPr="002F07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421" w:type="dxa"/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56A4E" w:rsidRPr="002F0760" w:rsidTr="00C87501">
        <w:tc>
          <w:tcPr>
            <w:tcW w:w="336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21" w:type="dxa"/>
            <w:vAlign w:val="bottom"/>
          </w:tcPr>
          <w:p w:rsidR="00D56A4E" w:rsidRPr="005A2156" w:rsidRDefault="0088376B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2156">
              <w:rPr>
                <w:rFonts w:ascii="Angsana New" w:hAnsi="Angsana New"/>
                <w:color w:val="000000"/>
                <w:sz w:val="30"/>
                <w:szCs w:val="30"/>
              </w:rPr>
              <w:t>159,469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157,730</w:t>
            </w:r>
          </w:p>
        </w:tc>
        <w:tc>
          <w:tcPr>
            <w:tcW w:w="284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D56A4E" w:rsidRPr="0088376B" w:rsidRDefault="0088376B" w:rsidP="0018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376B">
              <w:rPr>
                <w:rFonts w:ascii="Angsana New" w:hAnsi="Angsana New"/>
                <w:color w:val="000000"/>
                <w:sz w:val="30"/>
                <w:szCs w:val="30"/>
              </w:rPr>
              <w:t>155,053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154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546</w:t>
            </w:r>
          </w:p>
        </w:tc>
      </w:tr>
      <w:tr w:rsidR="00D56A4E" w:rsidRPr="002F0760" w:rsidTr="00C87501">
        <w:tc>
          <w:tcPr>
            <w:tcW w:w="336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ค้างชำระไม่เกิน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21" w:type="dxa"/>
            <w:vAlign w:val="bottom"/>
          </w:tcPr>
          <w:p w:rsidR="00D56A4E" w:rsidRPr="005A2156" w:rsidRDefault="0088376B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2156">
              <w:rPr>
                <w:rFonts w:ascii="Angsana New" w:hAnsi="Angsana New"/>
                <w:color w:val="000000"/>
                <w:sz w:val="30"/>
                <w:szCs w:val="30"/>
              </w:rPr>
              <w:t>55,760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31,037</w:t>
            </w:r>
          </w:p>
        </w:tc>
        <w:tc>
          <w:tcPr>
            <w:tcW w:w="284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D56A4E" w:rsidRPr="0088376B" w:rsidRDefault="0088376B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376B">
              <w:rPr>
                <w:rFonts w:ascii="Angsana New" w:hAnsi="Angsana New"/>
                <w:color w:val="000000"/>
                <w:sz w:val="30"/>
                <w:szCs w:val="30"/>
              </w:rPr>
              <w:t>53,204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27,963</w:t>
            </w:r>
          </w:p>
        </w:tc>
      </w:tr>
      <w:tr w:rsidR="00D56A4E" w:rsidRPr="002F0760" w:rsidTr="00C87501">
        <w:tc>
          <w:tcPr>
            <w:tcW w:w="336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ค้างชำระระหว่าง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3 - 6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21" w:type="dxa"/>
            <w:vAlign w:val="bottom"/>
          </w:tcPr>
          <w:p w:rsidR="00D56A4E" w:rsidRPr="005A2156" w:rsidRDefault="0088376B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2156">
              <w:rPr>
                <w:rFonts w:ascii="Angsana New" w:hAnsi="Angsana New"/>
                <w:color w:val="000000"/>
                <w:sz w:val="30"/>
                <w:szCs w:val="30"/>
              </w:rPr>
              <w:t>6,191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4,107</w:t>
            </w:r>
          </w:p>
        </w:tc>
        <w:tc>
          <w:tcPr>
            <w:tcW w:w="284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D56A4E" w:rsidRPr="0088376B" w:rsidRDefault="0088376B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376B">
              <w:rPr>
                <w:rFonts w:ascii="Angsana New" w:hAnsi="Angsana New"/>
                <w:color w:val="000000"/>
                <w:sz w:val="30"/>
                <w:szCs w:val="30"/>
              </w:rPr>
              <w:t>4,844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3,768</w:t>
            </w:r>
          </w:p>
        </w:tc>
      </w:tr>
      <w:tr w:rsidR="00D56A4E" w:rsidRPr="002F0760" w:rsidTr="00C87501">
        <w:tc>
          <w:tcPr>
            <w:tcW w:w="336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ค้างชำระระหว่าง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7 - 12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21" w:type="dxa"/>
            <w:vAlign w:val="bottom"/>
          </w:tcPr>
          <w:p w:rsidR="00D56A4E" w:rsidRPr="005A2156" w:rsidRDefault="0088376B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2156">
              <w:rPr>
                <w:rFonts w:ascii="Angsana New" w:hAnsi="Angsana New"/>
                <w:color w:val="000000"/>
                <w:sz w:val="30"/>
                <w:szCs w:val="30"/>
              </w:rPr>
              <w:t>5,748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1,006</w:t>
            </w:r>
          </w:p>
        </w:tc>
        <w:tc>
          <w:tcPr>
            <w:tcW w:w="284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D56A4E" w:rsidRPr="0088376B" w:rsidRDefault="0088376B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376B">
              <w:rPr>
                <w:rFonts w:ascii="Angsana New" w:hAnsi="Angsana New"/>
                <w:color w:val="000000"/>
                <w:sz w:val="30"/>
                <w:szCs w:val="30"/>
              </w:rPr>
              <w:t>4,94</w:t>
            </w:r>
            <w:r w:rsidR="00881E9E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528</w:t>
            </w:r>
          </w:p>
        </w:tc>
      </w:tr>
      <w:tr w:rsidR="00D56A4E" w:rsidRPr="002F0760" w:rsidTr="00C87501">
        <w:tc>
          <w:tcPr>
            <w:tcW w:w="336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ค้างชำระเกินกว่า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:rsidR="00D56A4E" w:rsidRPr="005A2156" w:rsidRDefault="0088376B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2156">
              <w:rPr>
                <w:rFonts w:ascii="Angsana New" w:hAnsi="Angsana New"/>
                <w:color w:val="000000"/>
                <w:sz w:val="30"/>
                <w:szCs w:val="30"/>
              </w:rPr>
              <w:t>3,474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3,338</w:t>
            </w:r>
          </w:p>
        </w:tc>
        <w:tc>
          <w:tcPr>
            <w:tcW w:w="284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56A4E" w:rsidRPr="0088376B" w:rsidRDefault="0088376B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376B">
              <w:rPr>
                <w:rFonts w:ascii="Angsana New" w:hAnsi="Angsana New"/>
                <w:color w:val="000000"/>
                <w:sz w:val="30"/>
                <w:szCs w:val="30"/>
              </w:rPr>
              <w:t>2,261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2,261</w:t>
            </w:r>
          </w:p>
        </w:tc>
      </w:tr>
      <w:tr w:rsidR="00D56A4E" w:rsidRPr="002F0760" w:rsidTr="00C87501">
        <w:tc>
          <w:tcPr>
            <w:tcW w:w="336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:rsidR="00D56A4E" w:rsidRPr="005A2156" w:rsidRDefault="0088376B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2156">
              <w:rPr>
                <w:rFonts w:ascii="Angsana New" w:hAnsi="Angsana New"/>
                <w:color w:val="000000"/>
                <w:sz w:val="30"/>
                <w:szCs w:val="30"/>
              </w:rPr>
              <w:t>230,642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197,218</w:t>
            </w:r>
          </w:p>
        </w:tc>
        <w:tc>
          <w:tcPr>
            <w:tcW w:w="284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D56A4E" w:rsidRPr="0088376B" w:rsidRDefault="0088376B" w:rsidP="0018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376B">
              <w:rPr>
                <w:rFonts w:ascii="Angsana New" w:hAnsi="Angsana New"/>
                <w:color w:val="000000"/>
                <w:sz w:val="30"/>
                <w:szCs w:val="30"/>
              </w:rPr>
              <w:t>220,31</w:t>
            </w:r>
            <w:r w:rsidR="00881E9E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189,066</w:t>
            </w:r>
          </w:p>
        </w:tc>
      </w:tr>
      <w:tr w:rsidR="0004299F" w:rsidRPr="002F0760" w:rsidTr="00C87501">
        <w:tc>
          <w:tcPr>
            <w:tcW w:w="3363" w:type="dxa"/>
          </w:tcPr>
          <w:p w:rsidR="0004299F" w:rsidRPr="002F0760" w:rsidRDefault="0004299F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:rsidR="0004299F" w:rsidRPr="005A2156" w:rsidRDefault="0019164C" w:rsidP="005A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2156">
              <w:rPr>
                <w:rFonts w:ascii="Angsana New" w:hAnsi="Angsana New"/>
                <w:color w:val="000000"/>
                <w:sz w:val="30"/>
                <w:szCs w:val="30"/>
              </w:rPr>
              <w:t xml:space="preserve">( </w:t>
            </w:r>
            <w:r w:rsidR="00F50010" w:rsidRPr="005A2156">
              <w:rPr>
                <w:rFonts w:ascii="Angsana New" w:hAnsi="Angsana New"/>
                <w:color w:val="000000"/>
                <w:sz w:val="30"/>
                <w:szCs w:val="30"/>
              </w:rPr>
              <w:t xml:space="preserve">    2,48</w:t>
            </w:r>
            <w:r w:rsidR="005A2156" w:rsidRPr="005A215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04299F" w:rsidRPr="005A2156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04299F" w:rsidRPr="002F0760" w:rsidRDefault="0004299F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4299F" w:rsidRPr="002F0760" w:rsidRDefault="0004299F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19164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    2,203)</w:t>
            </w:r>
          </w:p>
        </w:tc>
        <w:tc>
          <w:tcPr>
            <w:tcW w:w="284" w:type="dxa"/>
            <w:vAlign w:val="bottom"/>
          </w:tcPr>
          <w:p w:rsidR="0004299F" w:rsidRPr="002F0760" w:rsidRDefault="0004299F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67"/>
              </w:tabs>
              <w:spacing w:line="240" w:lineRule="auto"/>
              <w:ind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4299F" w:rsidRPr="0088376B" w:rsidRDefault="0004299F" w:rsidP="0088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376B">
              <w:rPr>
                <w:rFonts w:ascii="Angsana New" w:hAnsi="Angsana New"/>
                <w:color w:val="000000"/>
                <w:sz w:val="30"/>
                <w:szCs w:val="30"/>
              </w:rPr>
              <w:t xml:space="preserve">(   </w:t>
            </w:r>
            <w:r w:rsidR="0019164C" w:rsidRPr="0088376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8376B">
              <w:rPr>
                <w:rFonts w:ascii="Angsana New" w:hAnsi="Angsana New"/>
                <w:color w:val="000000"/>
                <w:sz w:val="30"/>
                <w:szCs w:val="30"/>
              </w:rPr>
              <w:t xml:space="preserve"> 1,</w:t>
            </w:r>
            <w:r w:rsidR="00126CA8" w:rsidRPr="0088376B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88376B" w:rsidRPr="0088376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88376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04299F" w:rsidRPr="002F0760" w:rsidRDefault="0004299F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67"/>
              </w:tabs>
              <w:spacing w:line="240" w:lineRule="auto"/>
              <w:ind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vAlign w:val="bottom"/>
          </w:tcPr>
          <w:p w:rsidR="0004299F" w:rsidRPr="002F0760" w:rsidRDefault="0004299F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(    </w:t>
            </w:r>
            <w:r w:rsidR="0019164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1,169)</w:t>
            </w:r>
          </w:p>
        </w:tc>
      </w:tr>
      <w:tr w:rsidR="00D56A4E" w:rsidRPr="002F0760" w:rsidTr="00C87501">
        <w:tc>
          <w:tcPr>
            <w:tcW w:w="3363" w:type="dxa"/>
          </w:tcPr>
          <w:p w:rsidR="00D56A4E" w:rsidRPr="00522EC8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2E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6A4E" w:rsidRPr="00522EC8" w:rsidRDefault="005A2156" w:rsidP="00A1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EC8">
              <w:rPr>
                <w:rFonts w:ascii="Angsana New" w:hAnsi="Angsana New"/>
                <w:color w:val="000000"/>
                <w:sz w:val="30"/>
                <w:szCs w:val="30"/>
              </w:rPr>
              <w:t>228,159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195,015</w:t>
            </w:r>
          </w:p>
        </w:tc>
        <w:tc>
          <w:tcPr>
            <w:tcW w:w="284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6A4E" w:rsidRPr="0088376B" w:rsidRDefault="0088376B" w:rsidP="0018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376B">
              <w:rPr>
                <w:rFonts w:ascii="Angsana New" w:hAnsi="Angsana New"/>
                <w:color w:val="000000"/>
                <w:sz w:val="30"/>
                <w:szCs w:val="30"/>
              </w:rPr>
              <w:t>218,99</w:t>
            </w:r>
            <w:r w:rsidR="00881E9E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187,897</w:t>
            </w:r>
          </w:p>
        </w:tc>
      </w:tr>
    </w:tbl>
    <w:p w:rsidR="00933101" w:rsidRPr="002F0760" w:rsidRDefault="00933101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21856" w:rsidRDefault="005D1447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2F076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D3ED3" w:rsidRPr="002F0760">
        <w:rPr>
          <w:rFonts w:ascii="Angsana New" w:hAnsi="Angsana New"/>
          <w:sz w:val="30"/>
          <w:szCs w:val="30"/>
        </w:rPr>
        <w:t>3</w:t>
      </w:r>
      <w:r w:rsidR="00141043" w:rsidRPr="002F0760">
        <w:rPr>
          <w:rFonts w:ascii="Angsana New" w:hAnsi="Angsana New"/>
          <w:sz w:val="30"/>
          <w:szCs w:val="30"/>
        </w:rPr>
        <w:t>0</w:t>
      </w:r>
      <w:r w:rsidR="003D3ED3" w:rsidRPr="002F0760">
        <w:rPr>
          <w:rFonts w:ascii="Angsana New" w:hAnsi="Angsana New"/>
          <w:sz w:val="30"/>
          <w:szCs w:val="30"/>
        </w:rPr>
        <w:t xml:space="preserve"> </w:t>
      </w:r>
      <w:r w:rsidR="00B611EF">
        <w:rPr>
          <w:rFonts w:ascii="Angsana New" w:hAnsi="Angsana New" w:hint="cs"/>
          <w:sz w:val="30"/>
          <w:szCs w:val="30"/>
          <w:cs/>
        </w:rPr>
        <w:t>กันยายน</w:t>
      </w:r>
      <w:r w:rsidR="004642CC" w:rsidRPr="002F0760">
        <w:rPr>
          <w:rFonts w:ascii="Angsana New" w:hAnsi="Angsana New" w:hint="cs"/>
          <w:sz w:val="30"/>
          <w:szCs w:val="30"/>
          <w:cs/>
        </w:rPr>
        <w:t xml:space="preserve"> </w:t>
      </w:r>
      <w:r w:rsidR="00D45417" w:rsidRPr="002F0760">
        <w:rPr>
          <w:rFonts w:ascii="Angsana New" w:hAnsi="Angsana New"/>
          <w:sz w:val="30"/>
          <w:szCs w:val="30"/>
        </w:rPr>
        <w:t>25</w:t>
      </w:r>
      <w:r w:rsidR="00A7711E" w:rsidRPr="002F0760">
        <w:rPr>
          <w:rFonts w:ascii="Angsana New" w:hAnsi="Angsana New"/>
          <w:sz w:val="30"/>
          <w:szCs w:val="30"/>
        </w:rPr>
        <w:t>60</w:t>
      </w:r>
      <w:r w:rsidR="008E24AA" w:rsidRPr="002F0760">
        <w:rPr>
          <w:rFonts w:ascii="Angsana New" w:hAnsi="Angsana New"/>
          <w:sz w:val="30"/>
          <w:szCs w:val="30"/>
        </w:rPr>
        <w:t xml:space="preserve"> </w:t>
      </w:r>
      <w:r w:rsidR="008E24AA" w:rsidRPr="002F0760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2F0760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FF2E1B" w:rsidRPr="002F0760">
        <w:rPr>
          <w:rFonts w:ascii="Angsana New" w:hAnsi="Angsana New"/>
          <w:sz w:val="30"/>
          <w:szCs w:val="30"/>
        </w:rPr>
        <w:t>255</w:t>
      </w:r>
      <w:r w:rsidR="00A7711E" w:rsidRPr="002F0760">
        <w:rPr>
          <w:rFonts w:ascii="Angsana New" w:hAnsi="Angsana New"/>
          <w:sz w:val="30"/>
          <w:szCs w:val="30"/>
        </w:rPr>
        <w:t>9</w:t>
      </w:r>
      <w:r w:rsidRPr="002F0760">
        <w:rPr>
          <w:rFonts w:ascii="Angsana New" w:hAnsi="Angsana New"/>
          <w:sz w:val="30"/>
          <w:szCs w:val="30"/>
        </w:rPr>
        <w:t xml:space="preserve"> 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บริษัทได้นำลูกหนี้การค้าจำนวนเงินประมาณ </w:t>
      </w:r>
      <w:r w:rsidR="00332CCE">
        <w:rPr>
          <w:rFonts w:ascii="Angsana New" w:hAnsi="Angsana New"/>
          <w:color w:val="000000"/>
          <w:sz w:val="30"/>
          <w:szCs w:val="30"/>
        </w:rPr>
        <w:t>131</w:t>
      </w:r>
      <w:r w:rsidR="00881E9E">
        <w:rPr>
          <w:rFonts w:ascii="Angsana New" w:hAnsi="Angsana New"/>
          <w:color w:val="000000"/>
          <w:sz w:val="30"/>
          <w:szCs w:val="30"/>
        </w:rPr>
        <w:t>.0</w:t>
      </w:r>
      <w:r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ล้านบาทและ </w:t>
      </w:r>
      <w:r w:rsidR="00A7711E" w:rsidRPr="002F0760">
        <w:rPr>
          <w:rFonts w:ascii="Angsana New" w:hAnsi="Angsana New"/>
          <w:color w:val="000000"/>
          <w:sz w:val="30"/>
          <w:szCs w:val="30"/>
        </w:rPr>
        <w:t>89.</w:t>
      </w:r>
      <w:r w:rsidR="00700990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>ตามลำดับ ไปขายลดแก่สถาบันการเงิน</w:t>
      </w:r>
      <w:r w:rsidR="0082619D" w:rsidRPr="002F0760">
        <w:rPr>
          <w:rFonts w:ascii="Angsana New" w:hAnsi="Angsana New" w:hint="cs"/>
          <w:color w:val="000000"/>
          <w:sz w:val="30"/>
          <w:szCs w:val="30"/>
          <w:cs/>
        </w:rPr>
        <w:t>ในประเทศ</w:t>
      </w:r>
      <w:r w:rsidR="005B0730" w:rsidRPr="002F0760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="00700990">
        <w:rPr>
          <w:rFonts w:ascii="Angsana New" w:hAnsi="Angsana New" w:hint="cs"/>
          <w:color w:val="000000"/>
          <w:sz w:val="30"/>
          <w:szCs w:val="30"/>
          <w:cs/>
        </w:rPr>
        <w:t>และสองแห่ง</w:t>
      </w:r>
      <w:r w:rsidRPr="002F0760">
        <w:rPr>
          <w:rFonts w:ascii="Angsana New" w:hAnsi="Angsana New"/>
          <w:color w:val="000000"/>
          <w:sz w:val="30"/>
          <w:szCs w:val="30"/>
        </w:rPr>
        <w:t xml:space="preserve"> (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 xml:space="preserve">ภายใต้วงเงินสินเชื่อรวม </w:t>
      </w:r>
      <w:r w:rsidR="005B0730" w:rsidRPr="00C87501">
        <w:rPr>
          <w:rFonts w:ascii="Angsana New" w:hAnsi="Angsana New"/>
          <w:color w:val="000000"/>
          <w:sz w:val="30"/>
          <w:szCs w:val="30"/>
        </w:rPr>
        <w:t>2</w:t>
      </w:r>
      <w:r w:rsidR="007657C3" w:rsidRPr="00C87501">
        <w:rPr>
          <w:rFonts w:ascii="Angsana New" w:hAnsi="Angsana New"/>
          <w:color w:val="000000"/>
          <w:sz w:val="30"/>
          <w:szCs w:val="30"/>
        </w:rPr>
        <w:t>7</w:t>
      </w:r>
      <w:r w:rsidR="00A7711E" w:rsidRPr="00C87501">
        <w:rPr>
          <w:rFonts w:ascii="Angsana New" w:hAnsi="Angsana New"/>
          <w:color w:val="000000"/>
          <w:sz w:val="30"/>
          <w:szCs w:val="30"/>
        </w:rPr>
        <w:t>5</w:t>
      </w:r>
      <w:r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D45417" w:rsidRPr="002F0760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700990">
        <w:rPr>
          <w:rFonts w:ascii="Angsana New" w:hAnsi="Angsana New"/>
          <w:color w:val="000000"/>
          <w:sz w:val="30"/>
          <w:szCs w:val="30"/>
        </w:rPr>
        <w:t xml:space="preserve"> </w:t>
      </w:r>
      <w:r w:rsidR="007657C3">
        <w:rPr>
          <w:rFonts w:ascii="Angsana New" w:hAnsi="Angsana New"/>
          <w:color w:val="000000"/>
          <w:sz w:val="30"/>
          <w:szCs w:val="30"/>
        </w:rPr>
        <w:t>195</w:t>
      </w:r>
      <w:r w:rsidR="00D45417"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="00D45417" w:rsidRPr="002F0760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364CFA">
        <w:rPr>
          <w:rFonts w:ascii="Angsana New" w:hAnsi="Angsana New"/>
          <w:color w:val="000000"/>
          <w:sz w:val="30"/>
          <w:szCs w:val="30"/>
        </w:rPr>
        <w:t>)</w:t>
      </w:r>
      <w:r w:rsidR="00D45417" w:rsidRPr="002F0760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  <w:r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>โดยสถาบันการเงินดังกล่าวมีสิทธิไล่เบี้ย</w:t>
      </w:r>
      <w:r w:rsidR="00700990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>จำนวนเงินประมาณ</w:t>
      </w:r>
      <w:r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="00C87501">
        <w:rPr>
          <w:rFonts w:ascii="Angsana New" w:hAnsi="Angsana New"/>
          <w:color w:val="000000"/>
          <w:sz w:val="30"/>
          <w:szCs w:val="30"/>
        </w:rPr>
        <w:t>102.5</w:t>
      </w:r>
      <w:r w:rsidR="00E0714C"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ล้านบาทและ </w:t>
      </w:r>
      <w:r w:rsidR="00700990">
        <w:rPr>
          <w:rFonts w:ascii="Angsana New" w:hAnsi="Angsana New"/>
          <w:color w:val="000000"/>
          <w:sz w:val="30"/>
          <w:szCs w:val="30"/>
        </w:rPr>
        <w:t>60.2</w:t>
      </w:r>
      <w:r w:rsidR="007C1F20"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>ล้านบาท ตามลำดับ บริษัทได้แสดงจำนวนเงิน</w:t>
      </w:r>
      <w:r w:rsidR="00700990">
        <w:rPr>
          <w:rFonts w:ascii="Angsana New" w:hAnsi="Angsana New" w:hint="cs"/>
          <w:color w:val="000000"/>
          <w:sz w:val="30"/>
          <w:szCs w:val="30"/>
          <w:cs/>
        </w:rPr>
        <w:t>ที่มีสิทธิถูกไล่เบี้ย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 xml:space="preserve">ดังกล่าวเป็น </w:t>
      </w:r>
      <w:r w:rsidRPr="002F0760">
        <w:rPr>
          <w:rFonts w:ascii="Angsana New" w:hAnsi="Angsana New"/>
          <w:color w:val="000000"/>
          <w:sz w:val="30"/>
          <w:szCs w:val="30"/>
        </w:rPr>
        <w:t>“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>เจ้าหนี้จากการขายสิทธิเรียกร้องลูกหนี้การค้า</w:t>
      </w:r>
      <w:r w:rsidRPr="002F0760">
        <w:rPr>
          <w:rFonts w:ascii="Angsana New" w:hAnsi="Angsana New"/>
          <w:color w:val="000000"/>
          <w:sz w:val="30"/>
          <w:szCs w:val="30"/>
        </w:rPr>
        <w:t>”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 xml:space="preserve"> ในงบแสดงฐานะการเงิน</w:t>
      </w:r>
    </w:p>
    <w:p w:rsidR="00FB50DB" w:rsidRPr="002F0760" w:rsidRDefault="00FB50DB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2F0760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เงินลงทุนในบริษัทย่อยซึ่งบันทึกโดยวิธีราคาทุน</w:t>
      </w:r>
      <w:r w:rsidR="00692D71" w:rsidRPr="002F0760">
        <w:rPr>
          <w:rFonts w:ascii="Angsana New" w:hAnsi="Angsana New" w:hint="cs"/>
          <w:b/>
          <w:bCs/>
          <w:color w:val="000000"/>
          <w:sz w:val="30"/>
          <w:szCs w:val="30"/>
          <w:cs/>
        </w:rPr>
        <w:t>และ</w:t>
      </w:r>
      <w:r w:rsidR="00774B90" w:rsidRPr="002F0760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เงินลงทุนในบริษัทร่วมซึ่งบันทึกโดยวิธีส่วนได้เสีย</w:t>
      </w:r>
    </w:p>
    <w:p w:rsidR="00692D71" w:rsidRPr="002F0760" w:rsidRDefault="00692D71" w:rsidP="0069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13FC3" w:rsidRPr="002F0760" w:rsidRDefault="00113FC3" w:rsidP="00C02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2F0760">
        <w:rPr>
          <w:rFonts w:ascii="Angsana New" w:hAnsi="Angsana New"/>
          <w:i/>
          <w:iCs/>
          <w:color w:val="000000"/>
          <w:sz w:val="30"/>
          <w:szCs w:val="30"/>
          <w:cs/>
        </w:rPr>
        <w:t>เงินลงทุนในบริษัทย่อยซึ่งบันทึกโดยวิธีราคาทุน</w:t>
      </w:r>
    </w:p>
    <w:tbl>
      <w:tblPr>
        <w:tblpPr w:leftFromText="180" w:rightFromText="180" w:vertAnchor="text" w:horzAnchor="margin" w:tblpY="272"/>
        <w:tblW w:w="9973" w:type="dxa"/>
        <w:tblLook w:val="01E0" w:firstRow="1" w:lastRow="1" w:firstColumn="1" w:lastColumn="1" w:noHBand="0" w:noVBand="0"/>
      </w:tblPr>
      <w:tblGrid>
        <w:gridCol w:w="2518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3B5103" w:rsidRPr="002F0760" w:rsidTr="00CB56C7">
        <w:tc>
          <w:tcPr>
            <w:tcW w:w="2518" w:type="dxa"/>
            <w:vAlign w:val="bottom"/>
          </w:tcPr>
          <w:p w:rsidR="003B5103" w:rsidRPr="002F0760" w:rsidRDefault="003B5103" w:rsidP="00CB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:rsidR="003B5103" w:rsidRPr="002F0760" w:rsidRDefault="003B5103" w:rsidP="00744ED0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F07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งบการเงินเฉพาะ</w:t>
            </w:r>
            <w:r w:rsidR="00744ED0" w:rsidRPr="002F07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บริษัท</w:t>
            </w:r>
          </w:p>
        </w:tc>
      </w:tr>
      <w:tr w:rsidR="003B5103" w:rsidRPr="002F0760" w:rsidTr="00CB56C7">
        <w:tc>
          <w:tcPr>
            <w:tcW w:w="2518" w:type="dxa"/>
            <w:vAlign w:val="bottom"/>
          </w:tcPr>
          <w:p w:rsidR="003B5103" w:rsidRPr="002F0760" w:rsidRDefault="003B5103" w:rsidP="00CB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2080" w:rsidRDefault="003B5103" w:rsidP="00DC2080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F07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</w:t>
            </w:r>
            <w:r w:rsidRPr="002F07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จดทะเบียน</w:t>
            </w:r>
          </w:p>
          <w:p w:rsidR="003B5103" w:rsidRPr="002F0760" w:rsidRDefault="003B5103" w:rsidP="00DC2080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F076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(</w:t>
            </w:r>
            <w:r w:rsidRPr="002F07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พันบาท</w:t>
            </w:r>
            <w:r w:rsidRPr="002F0760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B5103" w:rsidRPr="002F0760" w:rsidRDefault="003B5103" w:rsidP="00CB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5103" w:rsidRPr="002F0760" w:rsidRDefault="003B5103" w:rsidP="00CB56C7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F07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สัดส่วนการถือหุ้น</w:t>
            </w:r>
            <w:r w:rsidRPr="002F076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2F07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B5103" w:rsidRPr="002F0760" w:rsidRDefault="003B5103" w:rsidP="00CB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5103" w:rsidRPr="002F0760" w:rsidRDefault="003B5103" w:rsidP="00CB56C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F07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ราคาทุนของ</w:t>
            </w:r>
            <w:r w:rsidRPr="002F07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เงินลงทุน</w:t>
            </w:r>
          </w:p>
          <w:p w:rsidR="003B5103" w:rsidRPr="002F0760" w:rsidRDefault="003B5103" w:rsidP="00CB56C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F0760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2F07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พันบาท</w:t>
            </w:r>
            <w:r w:rsidRPr="002F0760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574182" w:rsidRPr="002F0760" w:rsidTr="00CB56C7">
        <w:tc>
          <w:tcPr>
            <w:tcW w:w="2518" w:type="dxa"/>
            <w:vAlign w:val="bottom"/>
          </w:tcPr>
          <w:p w:rsidR="00574182" w:rsidRPr="002F0760" w:rsidRDefault="00574182" w:rsidP="00574182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574182" w:rsidRPr="002F0760" w:rsidTr="00574182">
        <w:tc>
          <w:tcPr>
            <w:tcW w:w="2518" w:type="dxa"/>
            <w:vAlign w:val="bottom"/>
          </w:tcPr>
          <w:p w:rsidR="00574182" w:rsidRPr="002F0760" w:rsidRDefault="00574182" w:rsidP="00574182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>วีวี-เดคคอร์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 xml:space="preserve">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574182" w:rsidRPr="002F0760" w:rsidTr="00574182">
        <w:tc>
          <w:tcPr>
            <w:tcW w:w="2518" w:type="dxa"/>
          </w:tcPr>
          <w:p w:rsidR="00574182" w:rsidRPr="002F0760" w:rsidRDefault="00574182" w:rsidP="00574182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10,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10,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  <w:tc>
          <w:tcPr>
            <w:tcW w:w="236" w:type="dxa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</w:tr>
      <w:tr w:rsidR="00D509BB" w:rsidRPr="004F5042" w:rsidTr="00574182">
        <w:tc>
          <w:tcPr>
            <w:tcW w:w="2518" w:type="dxa"/>
          </w:tcPr>
          <w:p w:rsidR="00D509BB" w:rsidRPr="004F5042" w:rsidRDefault="00D509BB" w:rsidP="00D509BB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509BB" w:rsidRPr="004F5042" w:rsidRDefault="00DC2080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522,653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99.9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09BB" w:rsidRPr="004F5042" w:rsidRDefault="005A2156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454,252</w:t>
            </w:r>
          </w:p>
        </w:tc>
        <w:tc>
          <w:tcPr>
            <w:tcW w:w="236" w:type="dxa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D509BB" w:rsidRPr="004F5042" w:rsidTr="00CB56C7">
        <w:tc>
          <w:tcPr>
            <w:tcW w:w="2518" w:type="dxa"/>
          </w:tcPr>
          <w:p w:rsidR="00D509BB" w:rsidRPr="004F5042" w:rsidRDefault="00D509BB" w:rsidP="00D509BB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09BB" w:rsidRPr="004F5042" w:rsidRDefault="005A2156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462,752</w:t>
            </w:r>
          </w:p>
        </w:tc>
        <w:tc>
          <w:tcPr>
            <w:tcW w:w="236" w:type="dxa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8,500</w:t>
            </w:r>
          </w:p>
        </w:tc>
      </w:tr>
    </w:tbl>
    <w:p w:rsidR="00806277" w:rsidRDefault="00806277" w:rsidP="00EB3D4C">
      <w:pPr>
        <w:jc w:val="thaiDistribute"/>
        <w:rPr>
          <w:rFonts w:ascii="Angsana New" w:hAnsi="Angsana New"/>
          <w:sz w:val="30"/>
          <w:szCs w:val="30"/>
        </w:rPr>
      </w:pPr>
    </w:p>
    <w:p w:rsidR="00946E13" w:rsidRDefault="00EB3D4C" w:rsidP="00605C47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A37CC5">
        <w:rPr>
          <w:rFonts w:ascii="Angsana New" w:hAnsi="Angsana New" w:hint="cs"/>
          <w:sz w:val="30"/>
          <w:szCs w:val="30"/>
          <w:cs/>
        </w:rPr>
        <w:t xml:space="preserve">เมื่อวันที่ 12 มกราคม 2560 คณะกรรมการบริษัทได้มีมติอนุมัติให้บริษัทจัดตั้งบริษัทย่อยเพิ่มเติมอีกหนึ่งแห่งซึ่งได้แก่ บริษัท อีซีเอฟ พาวเวอร์ จำกัด </w:t>
      </w:r>
      <w:r w:rsidRPr="00A37CC5">
        <w:rPr>
          <w:rFonts w:ascii="Angsana New" w:hAnsi="Angsana New"/>
          <w:sz w:val="30"/>
          <w:szCs w:val="30"/>
        </w:rPr>
        <w:t xml:space="preserve">(“ECF-P”) </w:t>
      </w:r>
      <w:r w:rsidRPr="00A37CC5">
        <w:rPr>
          <w:rFonts w:ascii="Angsana New" w:hAnsi="Angsana New" w:hint="cs"/>
          <w:sz w:val="30"/>
          <w:szCs w:val="30"/>
          <w:cs/>
        </w:rPr>
        <w:t xml:space="preserve">เพื่อดำเนินธุรกิจเป็นผู้ลงทุนในกิจการที่ดำเนินธุรกิจด้านพลังงาน เช่น พลังงานชีวมวลหรือพลังงานแสงอาทิตย์ ซึ่ง </w:t>
      </w:r>
      <w:r w:rsidRPr="00A37CC5">
        <w:rPr>
          <w:rFonts w:ascii="Angsana New" w:hAnsi="Angsana New"/>
          <w:sz w:val="30"/>
          <w:szCs w:val="30"/>
        </w:rPr>
        <w:t xml:space="preserve">ECF-P </w:t>
      </w:r>
      <w:r w:rsidRPr="00A37CC5">
        <w:rPr>
          <w:rFonts w:ascii="Angsana New" w:hAnsi="Angsana New" w:hint="cs"/>
          <w:sz w:val="30"/>
          <w:szCs w:val="30"/>
          <w:cs/>
        </w:rPr>
        <w:t>ได้ถูกจดทะเบียนจัดตั้งขึ้นเมื่อวันที่ 16 มกราคม 2560 ด้วยทุนจดทะเบียนจำนวน 1 ล้านบาท</w:t>
      </w:r>
      <w:r w:rsidRPr="00A37CC5">
        <w:rPr>
          <w:rFonts w:ascii="Angsana New" w:hAnsi="Angsana New"/>
          <w:sz w:val="30"/>
          <w:szCs w:val="30"/>
        </w:rPr>
        <w:t xml:space="preserve"> (</w:t>
      </w:r>
      <w:r w:rsidRPr="00A37CC5">
        <w:rPr>
          <w:rFonts w:ascii="Angsana New" w:hAnsi="Angsana New" w:hint="cs"/>
          <w:sz w:val="30"/>
          <w:szCs w:val="30"/>
          <w:cs/>
        </w:rPr>
        <w:t>แบ่งออกเป็นหุ้นสามัญจำนวน 100</w:t>
      </w:r>
      <w:r w:rsidRPr="00A37CC5">
        <w:rPr>
          <w:rFonts w:ascii="Angsana New" w:hAnsi="Angsana New"/>
          <w:sz w:val="30"/>
          <w:szCs w:val="30"/>
        </w:rPr>
        <w:t xml:space="preserve">,000 </w:t>
      </w:r>
      <w:r w:rsidRPr="00A37CC5">
        <w:rPr>
          <w:rFonts w:ascii="Angsana New" w:hAnsi="Angsana New" w:hint="cs"/>
          <w:sz w:val="30"/>
          <w:szCs w:val="30"/>
          <w:cs/>
        </w:rPr>
        <w:t>หุ้น มูลค่าหุ้นละ 10 บาท</w:t>
      </w:r>
      <w:r w:rsidRPr="00A37CC5">
        <w:rPr>
          <w:rFonts w:ascii="Angsana New" w:hAnsi="Angsana New"/>
          <w:sz w:val="30"/>
          <w:szCs w:val="30"/>
        </w:rPr>
        <w:t xml:space="preserve">) </w:t>
      </w:r>
      <w:r w:rsidRPr="00A37CC5">
        <w:rPr>
          <w:rFonts w:ascii="Angsana New" w:hAnsi="Angsana New" w:hint="cs"/>
          <w:sz w:val="30"/>
          <w:szCs w:val="30"/>
          <w:cs/>
        </w:rPr>
        <w:t xml:space="preserve">โดยบริษัทถือหุ้นใน </w:t>
      </w:r>
      <w:r w:rsidRPr="00A37CC5">
        <w:rPr>
          <w:rFonts w:ascii="Angsana New" w:hAnsi="Angsana New"/>
          <w:sz w:val="30"/>
          <w:szCs w:val="30"/>
        </w:rPr>
        <w:t xml:space="preserve">ECF-P </w:t>
      </w:r>
      <w:r w:rsidRPr="00A37CC5">
        <w:rPr>
          <w:rFonts w:ascii="Angsana New" w:hAnsi="Angsana New" w:hint="cs"/>
          <w:sz w:val="30"/>
          <w:szCs w:val="30"/>
          <w:cs/>
        </w:rPr>
        <w:t xml:space="preserve">ในสัดส่วนร้อยละ 99.99 และส่วนที่เหลือถือโดยผู้ถือหุ้นและกรรมการของบริษัทจำนวน 5 ท่าน </w:t>
      </w:r>
      <w:r w:rsidRPr="00A37CC5">
        <w:rPr>
          <w:rFonts w:ascii="Angsana New" w:hAnsi="Angsana New"/>
          <w:sz w:val="30"/>
          <w:szCs w:val="30"/>
        </w:rPr>
        <w:t xml:space="preserve">ECF-P </w:t>
      </w:r>
      <w:r w:rsidRPr="00A37CC5">
        <w:rPr>
          <w:rFonts w:ascii="Angsana New" w:hAnsi="Angsana New" w:hint="cs"/>
          <w:sz w:val="30"/>
          <w:szCs w:val="30"/>
          <w:cs/>
        </w:rPr>
        <w:t>มีที่อยู่จดทะเบียนตั้งอยู่ที่อำเภอแกลง จังหวัดระยอง ต่อมาในที่ประชุมวิสามัญ</w:t>
      </w:r>
      <w:r w:rsidR="00FC51CB" w:rsidRPr="00A37CC5">
        <w:rPr>
          <w:rFonts w:ascii="Angsana New" w:hAnsi="Angsana New" w:hint="cs"/>
          <w:sz w:val="30"/>
          <w:szCs w:val="30"/>
          <w:cs/>
        </w:rPr>
        <w:t>ผู้ถือหุ้นของ</w:t>
      </w:r>
      <w:r w:rsidR="00FC51CB" w:rsidRPr="00A37CC5">
        <w:rPr>
          <w:rFonts w:ascii="Angsana New" w:hAnsi="Angsana New"/>
          <w:sz w:val="30"/>
          <w:szCs w:val="30"/>
          <w:lang w:eastAsia="zh-CN"/>
        </w:rPr>
        <w:t xml:space="preserve"> ECF-P </w:t>
      </w:r>
      <w:r w:rsidRPr="00A37CC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37CC5">
        <w:rPr>
          <w:rFonts w:ascii="Angsana New" w:hAnsi="Angsana New"/>
          <w:sz w:val="30"/>
          <w:szCs w:val="30"/>
        </w:rPr>
        <w:t xml:space="preserve">13 </w:t>
      </w:r>
      <w:r w:rsidRPr="00A37CC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A37CC5">
        <w:rPr>
          <w:rFonts w:ascii="Angsana New" w:hAnsi="Angsana New"/>
          <w:sz w:val="30"/>
          <w:szCs w:val="30"/>
        </w:rPr>
        <w:t xml:space="preserve">2560 </w:t>
      </w:r>
      <w:r w:rsidR="008C02E0">
        <w:rPr>
          <w:rFonts w:ascii="Angsana New" w:hAnsi="Angsana New" w:hint="cs"/>
          <w:sz w:val="30"/>
          <w:szCs w:val="30"/>
          <w:cs/>
        </w:rPr>
        <w:t>ผู้ถือหุ้นได้มีมติ</w:t>
      </w:r>
      <w:r w:rsidRPr="00A37CC5">
        <w:rPr>
          <w:rFonts w:ascii="Angsana New" w:hAnsi="Angsana New" w:hint="cs"/>
          <w:color w:val="000000"/>
          <w:sz w:val="30"/>
          <w:szCs w:val="30"/>
          <w:cs/>
        </w:rPr>
        <w:t xml:space="preserve">อนุมัติเพิ่มทุนจดทะเบียนของ </w:t>
      </w:r>
      <w:r w:rsidR="00FC51CB" w:rsidRPr="00A37CC5">
        <w:rPr>
          <w:rFonts w:ascii="Angsana New" w:hAnsi="Angsana New"/>
          <w:sz w:val="30"/>
          <w:szCs w:val="30"/>
          <w:lang w:eastAsia="zh-CN"/>
        </w:rPr>
        <w:t xml:space="preserve">ECF-P </w:t>
      </w:r>
      <w:r w:rsidRPr="00A37CC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A37CC5">
        <w:rPr>
          <w:rFonts w:ascii="Angsana New" w:hAnsi="Angsana New"/>
          <w:sz w:val="30"/>
          <w:szCs w:val="30"/>
        </w:rPr>
        <w:t xml:space="preserve">141.7 </w:t>
      </w:r>
      <w:r w:rsidRPr="00A37CC5">
        <w:rPr>
          <w:rFonts w:ascii="Angsana New" w:hAnsi="Angsana New" w:hint="cs"/>
          <w:sz w:val="30"/>
          <w:szCs w:val="30"/>
          <w:cs/>
        </w:rPr>
        <w:t xml:space="preserve">ล้านบาท (จากเดิม </w:t>
      </w:r>
      <w:r w:rsidRPr="00A37CC5">
        <w:rPr>
          <w:rFonts w:ascii="Angsana New" w:hAnsi="Angsana New"/>
          <w:sz w:val="30"/>
          <w:szCs w:val="30"/>
        </w:rPr>
        <w:t xml:space="preserve">1 </w:t>
      </w:r>
      <w:r w:rsidRPr="00A37CC5">
        <w:rPr>
          <w:rFonts w:ascii="Angsana New" w:hAnsi="Angsana New" w:hint="cs"/>
          <w:sz w:val="30"/>
          <w:szCs w:val="30"/>
          <w:cs/>
        </w:rPr>
        <w:t xml:space="preserve">ล้านบาทเป็น </w:t>
      </w:r>
      <w:r w:rsidRPr="00A37CC5">
        <w:rPr>
          <w:rFonts w:ascii="Angsana New" w:hAnsi="Angsana New"/>
          <w:sz w:val="30"/>
          <w:szCs w:val="30"/>
        </w:rPr>
        <w:t>14</w:t>
      </w:r>
      <w:r w:rsidR="00FC51CB" w:rsidRPr="00A37CC5">
        <w:rPr>
          <w:rFonts w:ascii="Angsana New" w:hAnsi="Angsana New"/>
          <w:sz w:val="30"/>
          <w:szCs w:val="30"/>
        </w:rPr>
        <w:t>2</w:t>
      </w:r>
      <w:r w:rsidRPr="00A37CC5">
        <w:rPr>
          <w:rFonts w:ascii="Angsana New" w:hAnsi="Angsana New"/>
          <w:sz w:val="30"/>
          <w:szCs w:val="30"/>
        </w:rPr>
        <w:t xml:space="preserve">.7 </w:t>
      </w:r>
      <w:r w:rsidRPr="00A37CC5">
        <w:rPr>
          <w:rFonts w:ascii="Angsana New" w:hAnsi="Angsana New" w:hint="cs"/>
          <w:sz w:val="30"/>
          <w:szCs w:val="30"/>
          <w:cs/>
        </w:rPr>
        <w:t>ล้านบาท) โดยเป็นการเพิ่มทุนตามสัดส่วน</w:t>
      </w:r>
      <w:r w:rsidR="00FC51CB" w:rsidRPr="00A37CC5">
        <w:rPr>
          <w:rFonts w:ascii="Angsana New" w:hAnsi="Angsana New" w:hint="cs"/>
          <w:sz w:val="30"/>
          <w:szCs w:val="30"/>
          <w:cs/>
        </w:rPr>
        <w:t>ของผู้ถือหุ้นเดิมโดย</w:t>
      </w:r>
      <w:r w:rsidR="00FC51CB" w:rsidRPr="00A37CC5">
        <w:rPr>
          <w:rFonts w:ascii="Angsana New" w:hAnsi="Angsana New"/>
          <w:sz w:val="30"/>
          <w:szCs w:val="30"/>
          <w:lang w:eastAsia="zh-CN"/>
        </w:rPr>
        <w:t xml:space="preserve"> ECF-P</w:t>
      </w:r>
      <w:r w:rsidR="00FC51CB" w:rsidRPr="00A37CC5">
        <w:rPr>
          <w:rFonts w:ascii="Angsana New" w:hAnsi="Angsana New" w:hint="eastAsia"/>
          <w:sz w:val="30"/>
          <w:szCs w:val="30"/>
          <w:lang w:eastAsia="zh-CN"/>
        </w:rPr>
        <w:t xml:space="preserve"> </w:t>
      </w:r>
      <w:r w:rsidRPr="00A37CC5">
        <w:rPr>
          <w:rFonts w:ascii="Angsana New" w:hAnsi="Angsana New" w:hint="cs"/>
          <w:sz w:val="30"/>
          <w:szCs w:val="30"/>
          <w:cs/>
        </w:rPr>
        <w:t>ได้ดำเนินการ</w:t>
      </w:r>
      <w:r w:rsidR="00FC51CB" w:rsidRPr="00A37CC5">
        <w:rPr>
          <w:rFonts w:ascii="Angsana New" w:hAnsi="Angsana New" w:hint="cs"/>
          <w:sz w:val="30"/>
          <w:szCs w:val="30"/>
          <w:cs/>
        </w:rPr>
        <w:t>เรียกชำระค่าหุ้นเต็มจำนวนในเดือนเมษายน 2560 และ</w:t>
      </w:r>
      <w:r w:rsidRPr="00A37CC5">
        <w:rPr>
          <w:rFonts w:ascii="Angsana New" w:hAnsi="Angsana New"/>
          <w:sz w:val="30"/>
          <w:szCs w:val="30"/>
          <w:cs/>
        </w:rPr>
        <w:t>จดทะเบียนการเพิ่มทุนนี้กับกระทรวงพาณิชย์เมื่อวันที่</w:t>
      </w:r>
      <w:r w:rsidRPr="00A37CC5">
        <w:rPr>
          <w:rFonts w:ascii="Angsana New" w:hAnsi="Angsana New"/>
          <w:sz w:val="30"/>
          <w:szCs w:val="30"/>
        </w:rPr>
        <w:t xml:space="preserve"> </w:t>
      </w:r>
      <w:r w:rsidR="004F0F44" w:rsidRPr="00A37CC5">
        <w:rPr>
          <w:rFonts w:ascii="Angsana New" w:hAnsi="Angsana New" w:hint="cs"/>
          <w:sz w:val="30"/>
          <w:szCs w:val="30"/>
          <w:cs/>
        </w:rPr>
        <w:t>20</w:t>
      </w:r>
      <w:r w:rsidRPr="00A37CC5">
        <w:rPr>
          <w:rFonts w:ascii="Angsana New" w:hAnsi="Angsana New"/>
          <w:sz w:val="30"/>
          <w:szCs w:val="30"/>
        </w:rPr>
        <w:t xml:space="preserve"> </w:t>
      </w:r>
      <w:r w:rsidRPr="00A37CC5">
        <w:rPr>
          <w:rFonts w:ascii="Angsana New" w:hAnsi="Angsana New" w:hint="cs"/>
          <w:sz w:val="30"/>
          <w:szCs w:val="30"/>
          <w:cs/>
        </w:rPr>
        <w:t>เมษายน</w:t>
      </w:r>
      <w:r w:rsidRPr="00A37CC5">
        <w:rPr>
          <w:rFonts w:ascii="Angsana New" w:hAnsi="Angsana New"/>
          <w:sz w:val="30"/>
          <w:szCs w:val="30"/>
          <w:cs/>
        </w:rPr>
        <w:t xml:space="preserve"> </w:t>
      </w:r>
      <w:r w:rsidRPr="00605C47">
        <w:rPr>
          <w:rFonts w:ascii="Angsana New" w:hAnsi="Angsana New"/>
          <w:sz w:val="30"/>
          <w:szCs w:val="30"/>
        </w:rPr>
        <w:t xml:space="preserve">2560 </w:t>
      </w:r>
    </w:p>
    <w:p w:rsidR="00946E13" w:rsidRDefault="00946E13" w:rsidP="00605C47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F5AE4" w:rsidRDefault="00946E13" w:rsidP="00605C47">
      <w:pPr>
        <w:jc w:val="thaiDistribute"/>
        <w:rPr>
          <w:rFonts w:ascii="Angsana New" w:hAnsi="Angsana New"/>
          <w:color w:val="000000"/>
          <w:sz w:val="30"/>
          <w:szCs w:val="30"/>
          <w:lang w:eastAsia="zh-CN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ต่อมา</w:t>
      </w:r>
      <w:r w:rsidR="00DF5AE4" w:rsidRPr="00605C47">
        <w:rPr>
          <w:rFonts w:ascii="Angsana New" w:hAnsi="Angsana New" w:hint="cs"/>
          <w:color w:val="000000"/>
          <w:sz w:val="30"/>
          <w:szCs w:val="30"/>
          <w:cs/>
        </w:rPr>
        <w:t>ในที่ประชุม</w:t>
      </w:r>
      <w:r w:rsidR="00C54D70" w:rsidRPr="00605C47">
        <w:rPr>
          <w:rFonts w:ascii="Angsana New" w:hAnsi="Angsana New" w:hint="cs"/>
          <w:color w:val="000000"/>
          <w:sz w:val="30"/>
          <w:szCs w:val="30"/>
          <w:cs/>
        </w:rPr>
        <w:t>วิสามัญผู้ถือหุ้น</w:t>
      </w:r>
      <w:r w:rsidR="008C02E0">
        <w:rPr>
          <w:rFonts w:ascii="Angsana New" w:hAnsi="Angsana New" w:hint="cs"/>
          <w:color w:val="000000"/>
          <w:sz w:val="30"/>
          <w:szCs w:val="30"/>
          <w:cs/>
        </w:rPr>
        <w:t xml:space="preserve">ของ </w:t>
      </w:r>
      <w:r w:rsidR="008C02E0">
        <w:rPr>
          <w:rFonts w:ascii="Angsana New" w:hAnsi="Angsana New"/>
          <w:color w:val="000000"/>
          <w:sz w:val="30"/>
          <w:szCs w:val="30"/>
        </w:rPr>
        <w:t xml:space="preserve">ECF-P </w:t>
      </w:r>
      <w:r w:rsidR="00DF5AE4" w:rsidRPr="00605C47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C54D70" w:rsidRPr="00605C47">
        <w:rPr>
          <w:rFonts w:ascii="Angsana New" w:hAnsi="Angsana New" w:hint="cs"/>
          <w:color w:val="000000"/>
          <w:sz w:val="30"/>
          <w:szCs w:val="30"/>
          <w:cs/>
        </w:rPr>
        <w:t>3 กรกฎาคม</w:t>
      </w:r>
      <w:r w:rsidR="00DF5AE4" w:rsidRPr="00605C4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F5AE4" w:rsidRPr="00605C47">
        <w:rPr>
          <w:rFonts w:ascii="Angsana New" w:hAnsi="Angsana New"/>
          <w:color w:val="000000"/>
          <w:sz w:val="30"/>
          <w:szCs w:val="30"/>
        </w:rPr>
        <w:t>25</w:t>
      </w:r>
      <w:r w:rsidR="00C54D70" w:rsidRPr="00605C47">
        <w:rPr>
          <w:rFonts w:ascii="Angsana New" w:hAnsi="Angsana New"/>
          <w:color w:val="000000"/>
          <w:sz w:val="30"/>
          <w:szCs w:val="30"/>
        </w:rPr>
        <w:t>60</w:t>
      </w:r>
      <w:r w:rsidR="00C54D70" w:rsidRPr="00605C4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54D70" w:rsidRPr="00605C47">
        <w:rPr>
          <w:rFonts w:ascii="Angsana New" w:hAnsi="Angsana New" w:hint="cs"/>
          <w:sz w:val="30"/>
          <w:szCs w:val="30"/>
          <w:cs/>
        </w:rPr>
        <w:t>ผู้ถือหุ้นได้มีมติเป็นเอกฉันท์</w:t>
      </w:r>
      <w:r w:rsidR="00DF5AE4" w:rsidRPr="00605C47">
        <w:rPr>
          <w:rFonts w:ascii="Angsana New" w:hAnsi="Angsana New" w:hint="cs"/>
          <w:color w:val="000000"/>
          <w:sz w:val="30"/>
          <w:szCs w:val="30"/>
          <w:cs/>
        </w:rPr>
        <w:t xml:space="preserve">อนุมัติการเพิ่มทุนจดทะเบียนของ </w:t>
      </w:r>
      <w:r>
        <w:rPr>
          <w:rFonts w:ascii="Angsana New" w:hAnsi="Angsana New"/>
          <w:sz w:val="30"/>
          <w:szCs w:val="30"/>
        </w:rPr>
        <w:t>ECF-P</w:t>
      </w:r>
      <w:r w:rsidR="00DF5AE4" w:rsidRPr="00605C47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C54D70" w:rsidRPr="00605C47">
        <w:rPr>
          <w:rFonts w:ascii="Angsana New" w:hAnsi="Angsana New" w:hint="cs"/>
          <w:sz w:val="30"/>
          <w:szCs w:val="30"/>
          <w:cs/>
        </w:rPr>
        <w:t>380</w:t>
      </w:r>
      <w:r w:rsidR="00DF5AE4" w:rsidRPr="00605C47">
        <w:rPr>
          <w:rFonts w:ascii="Angsana New" w:hAnsi="Angsana New"/>
          <w:sz w:val="30"/>
          <w:szCs w:val="30"/>
        </w:rPr>
        <w:t xml:space="preserve"> </w:t>
      </w:r>
      <w:r w:rsidR="00DF5AE4" w:rsidRPr="00605C47">
        <w:rPr>
          <w:rFonts w:ascii="Angsana New" w:hAnsi="Angsana New" w:hint="cs"/>
          <w:sz w:val="30"/>
          <w:szCs w:val="30"/>
          <w:cs/>
        </w:rPr>
        <w:t>ล้านบาท (จากเดิม</w:t>
      </w:r>
      <w:r w:rsidR="003F74BB">
        <w:rPr>
          <w:rFonts w:ascii="Angsana New" w:hAnsi="Angsana New" w:hint="cs"/>
          <w:sz w:val="30"/>
          <w:szCs w:val="30"/>
          <w:cs/>
        </w:rPr>
        <w:t>ประมาณ</w:t>
      </w:r>
      <w:r w:rsidR="00DF5AE4" w:rsidRPr="00605C4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142.7</w:t>
      </w:r>
      <w:r w:rsidR="00DF5AE4" w:rsidRPr="00605C47">
        <w:rPr>
          <w:rFonts w:ascii="Angsana New" w:hAnsi="Angsana New"/>
          <w:sz w:val="30"/>
          <w:szCs w:val="30"/>
        </w:rPr>
        <w:t xml:space="preserve"> </w:t>
      </w:r>
      <w:r w:rsidR="00DF5AE4" w:rsidRPr="00605C47">
        <w:rPr>
          <w:rFonts w:ascii="Angsana New" w:hAnsi="Angsana New" w:hint="cs"/>
          <w:sz w:val="30"/>
          <w:szCs w:val="30"/>
          <w:cs/>
        </w:rPr>
        <w:t>ล้านบาทเป็น</w:t>
      </w:r>
      <w:r w:rsidR="00C54D70" w:rsidRPr="00605C47">
        <w:rPr>
          <w:rFonts w:ascii="Angsana New" w:hAnsi="Angsana New"/>
          <w:sz w:val="30"/>
          <w:szCs w:val="30"/>
        </w:rPr>
        <w:t xml:space="preserve"> 52</w:t>
      </w:r>
      <w:r>
        <w:rPr>
          <w:rFonts w:ascii="Angsana New" w:hAnsi="Angsana New"/>
          <w:sz w:val="30"/>
          <w:szCs w:val="30"/>
        </w:rPr>
        <w:t>2.7</w:t>
      </w:r>
      <w:r w:rsidR="00DF5AE4" w:rsidRPr="00605C47">
        <w:rPr>
          <w:rFonts w:ascii="Angsana New" w:hAnsi="Angsana New"/>
          <w:sz w:val="30"/>
          <w:szCs w:val="30"/>
        </w:rPr>
        <w:t xml:space="preserve"> </w:t>
      </w:r>
      <w:r w:rsidR="00DF5AE4" w:rsidRPr="00605C47">
        <w:rPr>
          <w:rFonts w:ascii="Angsana New" w:hAnsi="Angsana New" w:hint="cs"/>
          <w:sz w:val="30"/>
          <w:szCs w:val="30"/>
          <w:cs/>
        </w:rPr>
        <w:t>ล้านบาท) โดย</w:t>
      </w:r>
      <w:r>
        <w:rPr>
          <w:rFonts w:ascii="Angsana New" w:hAnsi="Angsana New"/>
          <w:sz w:val="30"/>
          <w:szCs w:val="30"/>
        </w:rPr>
        <w:t xml:space="preserve"> ECF-P </w:t>
      </w:r>
      <w:r w:rsidR="00DF5AE4" w:rsidRPr="00605C47">
        <w:rPr>
          <w:rFonts w:ascii="Angsana New" w:hAnsi="Angsana New" w:hint="cs"/>
          <w:sz w:val="30"/>
          <w:szCs w:val="30"/>
          <w:cs/>
        </w:rPr>
        <w:t>ได้ดำเนินการเพิ่มทุนและ</w:t>
      </w:r>
      <w:r w:rsidR="00DF5AE4" w:rsidRPr="00605C47">
        <w:rPr>
          <w:rFonts w:ascii="Angsana New" w:hAnsi="Angsana New"/>
          <w:sz w:val="30"/>
          <w:szCs w:val="30"/>
          <w:cs/>
        </w:rPr>
        <w:t>จดทะเบียนการเพิ่มทุนนี้กับกระทรวงพาณิชย์เมื่อวันที่</w:t>
      </w:r>
      <w:r w:rsidR="00DF5AE4" w:rsidRPr="00605C47">
        <w:rPr>
          <w:rFonts w:ascii="Angsana New" w:hAnsi="Angsana New"/>
          <w:sz w:val="30"/>
          <w:szCs w:val="30"/>
        </w:rPr>
        <w:t xml:space="preserve"> </w:t>
      </w:r>
      <w:r w:rsidR="00C54D70" w:rsidRPr="00605C47">
        <w:rPr>
          <w:rFonts w:ascii="Angsana New" w:hAnsi="Angsana New" w:hint="cs"/>
          <w:sz w:val="30"/>
          <w:szCs w:val="30"/>
          <w:cs/>
        </w:rPr>
        <w:t>7 กรกฎาคม 2560</w:t>
      </w:r>
      <w:r w:rsidR="00DC2080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DC2080">
        <w:rPr>
          <w:rFonts w:ascii="Angsana New" w:hAnsi="Angsana New"/>
          <w:sz w:val="30"/>
          <w:szCs w:val="30"/>
        </w:rPr>
        <w:t xml:space="preserve">30 </w:t>
      </w:r>
      <w:r w:rsidR="00DC208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DC2080">
        <w:rPr>
          <w:rFonts w:ascii="Angsana New" w:hAnsi="Angsana New"/>
          <w:sz w:val="30"/>
          <w:szCs w:val="30"/>
        </w:rPr>
        <w:t xml:space="preserve">2560 </w:t>
      </w:r>
      <w:r w:rsidR="00DC2080">
        <w:rPr>
          <w:rFonts w:ascii="Angsana New" w:hAnsi="Angsana New" w:hint="cs"/>
          <w:sz w:val="30"/>
          <w:szCs w:val="30"/>
          <w:cs/>
        </w:rPr>
        <w:t xml:space="preserve">บริษัทได้ชำระค่าหุ้นในส่วนนี้แล้วเป็นจำนวน </w:t>
      </w:r>
      <w:r w:rsidR="00DC2080">
        <w:rPr>
          <w:rFonts w:ascii="Angsana New" w:hAnsi="Angsana New"/>
          <w:sz w:val="30"/>
          <w:szCs w:val="30"/>
        </w:rPr>
        <w:t xml:space="preserve">311.6 </w:t>
      </w:r>
      <w:r w:rsidR="00DC2080">
        <w:rPr>
          <w:rFonts w:ascii="Angsana New" w:hAnsi="Angsana New" w:hint="cs"/>
          <w:sz w:val="30"/>
          <w:szCs w:val="30"/>
          <w:cs/>
        </w:rPr>
        <w:t>ล้านบาท</w:t>
      </w:r>
      <w:r w:rsidR="00DF5AE4" w:rsidRPr="00C5053E">
        <w:rPr>
          <w:rFonts w:ascii="Angsana New" w:hAnsi="Angsana New"/>
          <w:sz w:val="30"/>
          <w:szCs w:val="30"/>
        </w:rPr>
        <w:t xml:space="preserve"> </w:t>
      </w:r>
    </w:p>
    <w:p w:rsidR="003060BE" w:rsidRDefault="003060BE" w:rsidP="00605C47">
      <w:pPr>
        <w:jc w:val="thaiDistribute"/>
        <w:rPr>
          <w:rFonts w:ascii="Angsana New" w:hAnsi="Angsana New"/>
          <w:color w:val="000000"/>
          <w:sz w:val="30"/>
          <w:szCs w:val="30"/>
          <w:lang w:eastAsia="zh-CN"/>
        </w:rPr>
      </w:pPr>
    </w:p>
    <w:p w:rsidR="003060BE" w:rsidRDefault="003060BE" w:rsidP="00605C47">
      <w:pPr>
        <w:jc w:val="thaiDistribute"/>
        <w:rPr>
          <w:rFonts w:ascii="Angsana New" w:hAnsi="Angsana New"/>
          <w:color w:val="000000"/>
          <w:sz w:val="30"/>
          <w:szCs w:val="30"/>
          <w:lang w:eastAsia="zh-CN"/>
        </w:rPr>
      </w:pPr>
    </w:p>
    <w:p w:rsidR="003060BE" w:rsidRDefault="003060BE" w:rsidP="00605C47">
      <w:pPr>
        <w:jc w:val="thaiDistribute"/>
        <w:rPr>
          <w:rFonts w:ascii="Angsana New" w:hAnsi="Angsana New"/>
          <w:color w:val="000000"/>
          <w:sz w:val="30"/>
          <w:szCs w:val="30"/>
          <w:lang w:eastAsia="zh-CN"/>
        </w:rPr>
      </w:pPr>
    </w:p>
    <w:p w:rsidR="003060BE" w:rsidRPr="00946E13" w:rsidRDefault="003060BE" w:rsidP="00605C47">
      <w:pPr>
        <w:jc w:val="thaiDistribute"/>
        <w:rPr>
          <w:rFonts w:ascii="Angsana New" w:hAnsi="Angsana New"/>
          <w:color w:val="000000"/>
          <w:sz w:val="30"/>
          <w:szCs w:val="30"/>
          <w:cs/>
          <w:lang w:eastAsia="zh-CN"/>
        </w:rPr>
      </w:pPr>
    </w:p>
    <w:p w:rsidR="00E3309F" w:rsidRDefault="00E3309F" w:rsidP="00FF6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:rsidR="00463967" w:rsidRPr="003060BE" w:rsidRDefault="00463967" w:rsidP="00463967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ใ</w:t>
      </w:r>
      <w:r w:rsidRPr="003060BE">
        <w:rPr>
          <w:rFonts w:ascii="Angsana New" w:hAnsi="Angsana New" w:cs="Angsana New" w:hint="cs"/>
          <w:sz w:val="30"/>
          <w:szCs w:val="30"/>
          <w:cs/>
        </w:rPr>
        <w:t xml:space="preserve">นระหว่างงวดสามเดือนสิ้นสุดวันที่ 30 กันยายน 2560 </w:t>
      </w:r>
      <w:r w:rsidRPr="003060BE">
        <w:rPr>
          <w:rFonts w:ascii="Angsana New" w:hAnsi="Angsana New" w:cs="Angsana New"/>
          <w:sz w:val="30"/>
          <w:szCs w:val="30"/>
        </w:rPr>
        <w:t xml:space="preserve">ECF-P </w:t>
      </w:r>
      <w:r w:rsidRPr="003060BE">
        <w:rPr>
          <w:rFonts w:ascii="Angsana New" w:hAnsi="Angsana New" w:cs="Angsana New" w:hint="cs"/>
          <w:sz w:val="30"/>
          <w:szCs w:val="30"/>
          <w:cs/>
        </w:rPr>
        <w:t xml:space="preserve">ได้นำใบหุ้นที่ลงทุนใน </w:t>
      </w:r>
      <w:r w:rsidR="006B718A" w:rsidRPr="006B718A">
        <w:rPr>
          <w:rFonts w:ascii="Angsana New" w:hAnsi="Angsana New" w:cs="Angsana New"/>
          <w:sz w:val="30"/>
          <w:szCs w:val="30"/>
          <w:cs/>
        </w:rPr>
        <w:t>บริษัท พลังงานเพื่อโลกเขียว (ประเทศไทย) จำกัด</w:t>
      </w:r>
      <w:r w:rsidRPr="003060BE">
        <w:rPr>
          <w:rFonts w:ascii="Angsana New" w:hAnsi="Angsana New" w:cs="Angsana New"/>
          <w:sz w:val="30"/>
          <w:szCs w:val="30"/>
        </w:rPr>
        <w:t xml:space="preserve"> </w:t>
      </w:r>
      <w:r w:rsidRPr="003060BE">
        <w:rPr>
          <w:rFonts w:ascii="Angsana New" w:hAnsi="Angsana New" w:cs="Angsana New" w:hint="cs"/>
          <w:sz w:val="30"/>
          <w:szCs w:val="30"/>
          <w:cs/>
        </w:rPr>
        <w:t>จำนวน 30</w:t>
      </w:r>
      <w:r w:rsidRPr="003060BE">
        <w:rPr>
          <w:rFonts w:ascii="Angsana New" w:hAnsi="Angsana New" w:cs="Angsana New"/>
          <w:sz w:val="30"/>
          <w:szCs w:val="30"/>
        </w:rPr>
        <w:t>,</w:t>
      </w:r>
      <w:r w:rsidRPr="003060BE">
        <w:rPr>
          <w:rFonts w:ascii="Angsana New" w:hAnsi="Angsana New" w:cs="Angsana New" w:hint="cs"/>
          <w:sz w:val="30"/>
          <w:szCs w:val="30"/>
          <w:cs/>
        </w:rPr>
        <w:t xml:space="preserve">907 หุ้น (คิดเป็นร้อยละ 60 ของจำนวนหุ้นทั้งหมดที่ลงทุน) ไปวางเป็นหลักประกันการจ่ายชำระเงินค่าก่อสร้างโครงการโรงไฟฟ้าพลังงานแสงอาทิตย์ในประเทศพม่าของ </w:t>
      </w:r>
      <w:r w:rsidR="006B718A" w:rsidRPr="006B718A">
        <w:rPr>
          <w:rFonts w:ascii="Angsana New" w:hAnsi="Angsana New" w:cs="Angsana New"/>
          <w:sz w:val="30"/>
          <w:szCs w:val="30"/>
        </w:rPr>
        <w:t>GEP (Myanmar) Company Limited</w:t>
      </w:r>
      <w:r w:rsidRPr="003060BE">
        <w:rPr>
          <w:rFonts w:ascii="Angsana New" w:hAnsi="Angsana New" w:cs="Angsana New" w:hint="cs"/>
          <w:sz w:val="30"/>
          <w:szCs w:val="30"/>
          <w:cs/>
        </w:rPr>
        <w:t xml:space="preserve"> ให้แก่บริษัทย่อยสองแห่งของ</w:t>
      </w:r>
      <w:r w:rsidRPr="003060BE">
        <w:rPr>
          <w:rFonts w:ascii="Angsana New" w:hAnsi="Angsana New" w:cs="Angsana New"/>
          <w:sz w:val="30"/>
          <w:szCs w:val="30"/>
          <w:cs/>
        </w:rPr>
        <w:t>บริษัท วินเทจ วิศวกรรม จำกัด (มหาชน</w:t>
      </w:r>
      <w:r w:rsidRPr="003060BE">
        <w:rPr>
          <w:rFonts w:ascii="Angsana New" w:hAnsi="Angsana New" w:cs="Angsana New" w:hint="cs"/>
          <w:sz w:val="30"/>
          <w:szCs w:val="30"/>
          <w:cs/>
        </w:rPr>
        <w:t>) ซึ่งเป็นผู้รับเหมาก่อสร้างโครงการดังกล่าว ทั้งนี้ การวางหลักประกันดังกล่าวเป็นไปตามเงื่อนไขการจ่ายชำระเงินของโครงการดังกล่าวเนื่องจากการจ่ายชำระเงินจะเกิดขึ้นหลังจากการก่อสร้างโครงการได้แล้วเสร็จ</w:t>
      </w:r>
    </w:p>
    <w:p w:rsidR="00000058" w:rsidRDefault="00000058" w:rsidP="0046396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63967" w:rsidRPr="00000058" w:rsidRDefault="00463967" w:rsidP="0046396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000058">
        <w:rPr>
          <w:rFonts w:ascii="Angsana New" w:hAnsi="Angsana New" w:cs="Angsana New"/>
          <w:sz w:val="30"/>
          <w:szCs w:val="30"/>
          <w:cs/>
        </w:rPr>
        <w:t>นอกจากนี้ ในที่ประชุมคณะกรรมการบริษัทเมื่อวันที่ 27 ตุลาคม 2560 คณะกรรมการบริษัทได้มีมติอนุมัติให้บริษัทจัดตั้งบริษัทย่อยแห่งใหม่ (แห่งที่สี่) ซึ่งได้แก่ บริษัท แพลนเนทบอร์ด จำกัด (</w:t>
      </w:r>
      <w:r w:rsidRPr="00000058">
        <w:rPr>
          <w:rFonts w:ascii="Angsana New" w:hAnsi="Angsana New" w:cs="Angsana New"/>
          <w:sz w:val="30"/>
          <w:szCs w:val="30"/>
        </w:rPr>
        <w:t xml:space="preserve">“Planet Board”) </w:t>
      </w:r>
      <w:r w:rsidRPr="00000058">
        <w:rPr>
          <w:rFonts w:ascii="Angsana New" w:hAnsi="Angsana New" w:cs="Angsana New"/>
          <w:sz w:val="30"/>
          <w:szCs w:val="30"/>
          <w:cs/>
        </w:rPr>
        <w:t>ด้วยทุนจดทะเบียน 50 ล้านบาท</w:t>
      </w:r>
      <w:r w:rsidRPr="00000058">
        <w:rPr>
          <w:rFonts w:ascii="Angsana New" w:hAnsi="Angsana New" w:cs="Angsana New"/>
          <w:sz w:val="30"/>
          <w:szCs w:val="30"/>
        </w:rPr>
        <w:t xml:space="preserve"> (</w:t>
      </w:r>
      <w:r w:rsidRPr="00000058">
        <w:rPr>
          <w:rFonts w:ascii="Angsana New" w:hAnsi="Angsana New" w:cs="Angsana New"/>
          <w:sz w:val="30"/>
          <w:szCs w:val="30"/>
          <w:cs/>
        </w:rPr>
        <w:t>หุ้นสามัญ 50</w:t>
      </w:r>
      <w:r w:rsidRPr="00000058">
        <w:rPr>
          <w:rFonts w:ascii="Angsana New" w:hAnsi="Angsana New" w:cs="Angsana New"/>
          <w:sz w:val="30"/>
          <w:szCs w:val="30"/>
        </w:rPr>
        <w:t xml:space="preserve">,000,000 </w:t>
      </w:r>
      <w:r w:rsidRPr="00000058">
        <w:rPr>
          <w:rFonts w:ascii="Angsana New" w:hAnsi="Angsana New" w:cs="Angsana New"/>
          <w:sz w:val="30"/>
          <w:szCs w:val="30"/>
          <w:cs/>
        </w:rPr>
        <w:t>หุ้น มูลค่าหุ้นละ 1 บาท</w:t>
      </w:r>
      <w:r w:rsidRPr="00000058">
        <w:rPr>
          <w:rFonts w:ascii="Angsana New" w:hAnsi="Angsana New" w:cs="Angsana New"/>
          <w:sz w:val="30"/>
          <w:szCs w:val="30"/>
        </w:rPr>
        <w:t xml:space="preserve">) </w:t>
      </w:r>
      <w:r w:rsidRPr="00000058">
        <w:rPr>
          <w:rFonts w:ascii="Angsana New" w:hAnsi="Angsana New" w:cs="Angsana New"/>
          <w:sz w:val="30"/>
          <w:szCs w:val="30"/>
          <w:cs/>
        </w:rPr>
        <w:t>เพื่อดำเนินธุรกิจเกี่ยวกับการผลิตและจำหน่ายแผ่นไม้ (</w:t>
      </w:r>
      <w:r w:rsidRPr="00000058">
        <w:rPr>
          <w:rFonts w:ascii="Angsana New" w:hAnsi="Angsana New" w:cs="Angsana New"/>
          <w:sz w:val="30"/>
          <w:szCs w:val="30"/>
        </w:rPr>
        <w:t>wood-based panel</w:t>
      </w:r>
      <w:r w:rsidRPr="00000058">
        <w:rPr>
          <w:rFonts w:ascii="Angsana New" w:hAnsi="Angsana New" w:cs="Angsana New"/>
          <w:sz w:val="30"/>
          <w:szCs w:val="30"/>
          <w:cs/>
        </w:rPr>
        <w:t xml:space="preserve">) ซึ่งได้แก่ แผ่น </w:t>
      </w:r>
      <w:r w:rsidRPr="00000058">
        <w:rPr>
          <w:rFonts w:ascii="Angsana New" w:hAnsi="Angsana New" w:cs="Angsana New"/>
          <w:sz w:val="30"/>
          <w:szCs w:val="30"/>
        </w:rPr>
        <w:t xml:space="preserve">MDF (MDF board) </w:t>
      </w:r>
      <w:r w:rsidRPr="00000058">
        <w:rPr>
          <w:rFonts w:ascii="Angsana New" w:hAnsi="Angsana New" w:cs="Angsana New"/>
          <w:sz w:val="30"/>
          <w:szCs w:val="30"/>
          <w:cs/>
        </w:rPr>
        <w:t xml:space="preserve">และแผ่นปาร์ติเกิ้ล </w:t>
      </w:r>
      <w:r w:rsidRPr="00000058">
        <w:rPr>
          <w:rFonts w:ascii="Angsana New" w:hAnsi="Angsana New" w:cs="Angsana New"/>
          <w:sz w:val="30"/>
          <w:szCs w:val="30"/>
        </w:rPr>
        <w:t>(particle board)</w:t>
      </w:r>
      <w:r w:rsidRPr="00000058">
        <w:rPr>
          <w:rFonts w:ascii="Angsana New" w:hAnsi="Angsana New" w:cs="Angsana New"/>
          <w:sz w:val="30"/>
          <w:szCs w:val="30"/>
          <w:cs/>
        </w:rPr>
        <w:t xml:space="preserve"> ด้วยกำลังการผลิต 600</w:t>
      </w:r>
      <w:r w:rsidRPr="00000058">
        <w:rPr>
          <w:rFonts w:ascii="Angsana New" w:hAnsi="Angsana New" w:cs="Angsana New"/>
          <w:sz w:val="30"/>
          <w:szCs w:val="30"/>
        </w:rPr>
        <w:t>-</w:t>
      </w:r>
      <w:r w:rsidRPr="00000058">
        <w:rPr>
          <w:rFonts w:ascii="Angsana New" w:hAnsi="Angsana New" w:cs="Angsana New"/>
          <w:sz w:val="30"/>
          <w:szCs w:val="30"/>
          <w:cs/>
        </w:rPr>
        <w:t xml:space="preserve">800 ลูกบาศก์เมตรต่อวัน โดยบริษัทจะถือหุ้นใน </w:t>
      </w:r>
      <w:r w:rsidRPr="00000058">
        <w:rPr>
          <w:rFonts w:ascii="Angsana New" w:hAnsi="Angsana New" w:cs="Angsana New"/>
          <w:sz w:val="30"/>
          <w:szCs w:val="30"/>
        </w:rPr>
        <w:t xml:space="preserve">Planet Board </w:t>
      </w:r>
      <w:r w:rsidRPr="00000058">
        <w:rPr>
          <w:rFonts w:ascii="Angsana New" w:hAnsi="Angsana New" w:cs="Angsana New"/>
          <w:sz w:val="30"/>
          <w:szCs w:val="30"/>
          <w:cs/>
        </w:rPr>
        <w:t>ในสัดส่วนร้อยละ 99.99</w:t>
      </w:r>
      <w:r w:rsidRPr="00000058">
        <w:rPr>
          <w:rFonts w:ascii="Angsana New" w:hAnsi="Angsana New" w:cs="Angsana New"/>
          <w:sz w:val="30"/>
          <w:szCs w:val="30"/>
        </w:rPr>
        <w:t xml:space="preserve"> </w:t>
      </w:r>
      <w:r w:rsidRPr="00000058">
        <w:rPr>
          <w:rFonts w:ascii="Angsana New" w:hAnsi="Angsana New" w:cs="Angsana New"/>
          <w:sz w:val="30"/>
          <w:szCs w:val="30"/>
          <w:cs/>
        </w:rPr>
        <w:t xml:space="preserve">ทั้งนี้ เงินทุนที่จะใช้ในการลงทุนใน </w:t>
      </w:r>
      <w:r w:rsidRPr="00000058">
        <w:rPr>
          <w:rFonts w:ascii="Angsana New" w:hAnsi="Angsana New" w:cs="Angsana New"/>
          <w:sz w:val="30"/>
          <w:szCs w:val="30"/>
        </w:rPr>
        <w:t xml:space="preserve">Planet Board </w:t>
      </w:r>
      <w:r w:rsidRPr="00000058">
        <w:rPr>
          <w:rFonts w:ascii="Angsana New" w:hAnsi="Angsana New" w:cs="Angsana New"/>
          <w:sz w:val="30"/>
          <w:szCs w:val="30"/>
          <w:cs/>
        </w:rPr>
        <w:t xml:space="preserve">จะมาจากเงินทุนหมุนเวียนของบริษัทและบริษัทคาดว่าจะดำเนินการจดทะเบียนจัดตั้ง </w:t>
      </w:r>
      <w:r w:rsidRPr="00000058">
        <w:rPr>
          <w:rFonts w:ascii="Angsana New" w:hAnsi="Angsana New" w:cs="Angsana New"/>
          <w:sz w:val="30"/>
          <w:szCs w:val="30"/>
        </w:rPr>
        <w:t xml:space="preserve">Planet Board </w:t>
      </w:r>
      <w:r w:rsidRPr="00000058">
        <w:rPr>
          <w:rFonts w:ascii="Angsana New" w:hAnsi="Angsana New" w:cs="Angsana New"/>
          <w:sz w:val="30"/>
          <w:szCs w:val="30"/>
          <w:cs/>
        </w:rPr>
        <w:t>ให้แล้วเสร็จภายในปี 2560</w:t>
      </w:r>
    </w:p>
    <w:p w:rsidR="00463967" w:rsidRPr="004F5042" w:rsidRDefault="00463967" w:rsidP="00FF6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:rsidR="00883EA7" w:rsidRPr="004F5042" w:rsidRDefault="00883EA7" w:rsidP="0057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74182" w:rsidRPr="004F5042" w:rsidRDefault="00574182" w:rsidP="0057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74182" w:rsidRPr="004F5042" w:rsidRDefault="00574182" w:rsidP="0057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color w:val="000000"/>
          <w:sz w:val="30"/>
          <w:szCs w:val="30"/>
          <w:cs/>
        </w:rPr>
        <w:sectPr w:rsidR="00574182" w:rsidRPr="004F5042" w:rsidSect="001A527B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19" w:right="1134" w:bottom="567" w:left="1440" w:header="992" w:footer="269" w:gutter="0"/>
          <w:pgNumType w:start="15" w:chapStyle="1"/>
          <w:cols w:space="720"/>
          <w:titlePg/>
        </w:sectPr>
      </w:pPr>
    </w:p>
    <w:p w:rsidR="00883EA7" w:rsidRPr="004F5042" w:rsidRDefault="00883EA7" w:rsidP="006E52E8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4F5042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เงินลงทุนใน</w:t>
      </w:r>
      <w:r w:rsidRPr="004F504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บริษัทร่วมซึ่งบันทึกด้วยวิธีส่วนได้เสีย</w:t>
      </w:r>
    </w:p>
    <w:p w:rsidR="00883EA7" w:rsidRPr="004F5042" w:rsidRDefault="00883EA7" w:rsidP="00883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426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-62" w:tblpY="272"/>
        <w:tblW w:w="15344" w:type="dxa"/>
        <w:tblLayout w:type="fixed"/>
        <w:tblLook w:val="01E0" w:firstRow="1" w:lastRow="1" w:firstColumn="1" w:lastColumn="1" w:noHBand="0" w:noVBand="0"/>
      </w:tblPr>
      <w:tblGrid>
        <w:gridCol w:w="4571"/>
        <w:gridCol w:w="1134"/>
        <w:gridCol w:w="283"/>
        <w:gridCol w:w="1135"/>
        <w:gridCol w:w="283"/>
        <w:gridCol w:w="1134"/>
        <w:gridCol w:w="236"/>
        <w:gridCol w:w="1181"/>
        <w:gridCol w:w="236"/>
        <w:gridCol w:w="1182"/>
        <w:gridCol w:w="236"/>
        <w:gridCol w:w="1182"/>
        <w:gridCol w:w="236"/>
        <w:gridCol w:w="1040"/>
        <w:gridCol w:w="236"/>
        <w:gridCol w:w="1039"/>
      </w:tblGrid>
      <w:tr w:rsidR="00EB3D4C" w:rsidRPr="004F5042" w:rsidTr="006E52E8">
        <w:trPr>
          <w:trHeight w:val="311"/>
        </w:trPr>
        <w:tc>
          <w:tcPr>
            <w:tcW w:w="4571" w:type="dxa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</w:t>
            </w:r>
            <w:r w:rsidRPr="004F50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</w:t>
            </w:r>
          </w:p>
        </w:tc>
        <w:tc>
          <w:tcPr>
            <w:tcW w:w="283" w:type="dxa"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938" w:type="dxa"/>
            <w:gridSpan w:val="11"/>
            <w:tcBorders>
              <w:bottom w:val="single" w:sz="4" w:space="0" w:color="auto"/>
            </w:tcBorders>
            <w:vAlign w:val="bottom"/>
          </w:tcPr>
          <w:p w:rsidR="00EB3D4C" w:rsidRPr="004F5042" w:rsidRDefault="00875A6D" w:rsidP="006E52E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งบการเงินรวม (</w:t>
            </w:r>
            <w:r w:rsidR="00EB3D4C" w:rsidRPr="004F50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)</w:t>
            </w:r>
          </w:p>
        </w:tc>
      </w:tr>
      <w:tr w:rsidR="00EB3D4C" w:rsidRPr="004F5042" w:rsidTr="006E52E8">
        <w:trPr>
          <w:trHeight w:val="311"/>
        </w:trPr>
        <w:tc>
          <w:tcPr>
            <w:tcW w:w="4571" w:type="dxa"/>
            <w:vMerge w:val="restart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vMerge w:val="restart"/>
            <w:tcBorders>
              <w:bottom w:val="single" w:sz="4" w:space="0" w:color="auto"/>
            </w:tcBorders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ถือหุ้นโดย</w:t>
            </w:r>
          </w:p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บริษัทย่อย </w:t>
            </w:r>
            <w:r w:rsidRPr="004F504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83" w:type="dxa"/>
            <w:vMerge w:val="restart"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</w:tcBorders>
            <w:vAlign w:val="bottom"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ทุนจดทะเบียนและ</w:t>
            </w:r>
          </w:p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1" w:type="dxa"/>
            <w:gridSpan w:val="7"/>
            <w:tcBorders>
              <w:top w:val="single" w:sz="4" w:space="0" w:color="auto"/>
            </w:tcBorders>
            <w:vAlign w:val="bottom"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EB3D4C" w:rsidRPr="004F5042" w:rsidTr="006E52E8">
        <w:trPr>
          <w:trHeight w:val="311"/>
        </w:trPr>
        <w:tc>
          <w:tcPr>
            <w:tcW w:w="4571" w:type="dxa"/>
            <w:vMerge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vMerge/>
            <w:tcBorders>
              <w:bottom w:val="single" w:sz="4" w:space="0" w:color="auto"/>
            </w:tcBorders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83" w:type="dxa"/>
            <w:vMerge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vMerge/>
            <w:tcBorders>
              <w:bottom w:val="single" w:sz="4" w:space="0" w:color="auto"/>
            </w:tcBorders>
            <w:vAlign w:val="bottom"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36" w:type="dxa"/>
            <w:vMerge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0" w:type="dxa"/>
            <w:gridSpan w:val="3"/>
            <w:tcBorders>
              <w:bottom w:val="single" w:sz="4" w:space="0" w:color="auto"/>
            </w:tcBorders>
            <w:vAlign w:val="bottom"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มูลค่าของเงินลงทุน</w:t>
            </w:r>
          </w:p>
        </w:tc>
        <w:tc>
          <w:tcPr>
            <w:tcW w:w="236" w:type="dxa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  <w:tcBorders>
              <w:bottom w:val="single" w:sz="4" w:space="0" w:color="auto"/>
            </w:tcBorders>
            <w:vAlign w:val="bottom"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F50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เงินปันผล</w:t>
            </w:r>
          </w:p>
        </w:tc>
      </w:tr>
      <w:tr w:rsidR="00EB3D4C" w:rsidRPr="004F5042" w:rsidTr="006E52E8">
        <w:tc>
          <w:tcPr>
            <w:tcW w:w="4571" w:type="dxa"/>
            <w:vAlign w:val="bottom"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EB3D4C" w:rsidRPr="004F5042" w:rsidTr="006E52E8">
        <w:tc>
          <w:tcPr>
            <w:tcW w:w="4571" w:type="dxa"/>
          </w:tcPr>
          <w:p w:rsidR="00EB3D4C" w:rsidRPr="004F5042" w:rsidRDefault="00EB3D4C" w:rsidP="006E52E8">
            <w:pPr>
              <w:ind w:firstLine="142"/>
              <w:rPr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เซฟ เอนเนอร์จี กรุ๊ป </w:t>
            </w:r>
            <w:r w:rsidRPr="004F5042">
              <w:rPr>
                <w:rFonts w:ascii="Angsana New" w:hAnsi="Angsana New"/>
                <w:sz w:val="30"/>
                <w:szCs w:val="30"/>
              </w:rPr>
              <w:t>(</w:t>
            </w: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นราธิวาส</w:t>
            </w:r>
            <w:r w:rsidRPr="004F5042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1134" w:type="dxa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83" w:type="dxa"/>
          </w:tcPr>
          <w:p w:rsidR="00EB3D4C" w:rsidRPr="004F5042" w:rsidRDefault="00EB3D4C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25.00</w:t>
            </w:r>
          </w:p>
        </w:tc>
        <w:tc>
          <w:tcPr>
            <w:tcW w:w="283" w:type="dxa"/>
          </w:tcPr>
          <w:p w:rsidR="00EB3D4C" w:rsidRPr="004F5042" w:rsidRDefault="00EB3D4C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EB3D4C" w:rsidRPr="004F5042" w:rsidRDefault="00EB3D4C" w:rsidP="006E52E8">
            <w:pPr>
              <w:tabs>
                <w:tab w:val="clear" w:pos="907"/>
                <w:tab w:val="left" w:pos="79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4F5042">
              <w:rPr>
                <w:rFonts w:ascii="Angsana New" w:hAnsi="Angsana New"/>
                <w:sz w:val="30"/>
                <w:szCs w:val="30"/>
              </w:rPr>
              <w:t>,710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</w:tr>
      <w:tr w:rsidR="00931DCA" w:rsidRPr="004F5042" w:rsidTr="006E52E8">
        <w:tc>
          <w:tcPr>
            <w:tcW w:w="4571" w:type="dxa"/>
          </w:tcPr>
          <w:p w:rsidR="00931DCA" w:rsidRPr="004F5042" w:rsidRDefault="00931DCA" w:rsidP="00931DCA">
            <w:pPr>
              <w:ind w:firstLine="142"/>
              <w:rPr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เซฟ เอนเนอร์จี กรุ๊ป </w:t>
            </w:r>
            <w:r w:rsidRPr="004F5042">
              <w:rPr>
                <w:rFonts w:ascii="Angsana New" w:hAnsi="Angsana New"/>
                <w:sz w:val="30"/>
                <w:szCs w:val="30"/>
              </w:rPr>
              <w:t>(</w:t>
            </w: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ยะลา </w:t>
            </w:r>
            <w:r w:rsidRPr="004F5042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1134" w:type="dxa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83" w:type="dxa"/>
          </w:tcPr>
          <w:p w:rsidR="00931DCA" w:rsidRPr="004F5042" w:rsidRDefault="00931DCA" w:rsidP="00931DCA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83" w:type="dxa"/>
          </w:tcPr>
          <w:p w:rsidR="00931DCA" w:rsidRPr="004F5042" w:rsidRDefault="00931DCA" w:rsidP="00931DCA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31DCA" w:rsidRPr="004F5042" w:rsidRDefault="00931DCA" w:rsidP="00931DCA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5</w:t>
            </w:r>
            <w:r w:rsidRPr="004F504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1,025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</w:tr>
      <w:tr w:rsidR="00672E23" w:rsidRPr="004F5042" w:rsidTr="006E52E8">
        <w:tc>
          <w:tcPr>
            <w:tcW w:w="4571" w:type="dxa"/>
          </w:tcPr>
          <w:p w:rsidR="00672E23" w:rsidRPr="004F5042" w:rsidRDefault="00672E23" w:rsidP="006E52E8">
            <w:pPr>
              <w:ind w:firstLine="142"/>
              <w:rPr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เซฟ เอนเนอร์จี กรุ๊ป </w:t>
            </w:r>
            <w:r w:rsidRPr="004F5042">
              <w:rPr>
                <w:rFonts w:ascii="Angsana New" w:hAnsi="Angsana New"/>
                <w:sz w:val="30"/>
                <w:szCs w:val="30"/>
              </w:rPr>
              <w:t>(</w:t>
            </w: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ปัตตานี</w:t>
            </w:r>
            <w:r w:rsidRPr="004F5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83" w:type="dxa"/>
          </w:tcPr>
          <w:p w:rsidR="00672E23" w:rsidRPr="004F5042" w:rsidRDefault="00672E23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25.00</w:t>
            </w:r>
          </w:p>
        </w:tc>
        <w:tc>
          <w:tcPr>
            <w:tcW w:w="283" w:type="dxa"/>
          </w:tcPr>
          <w:p w:rsidR="00672E23" w:rsidRPr="004F5042" w:rsidRDefault="00672E23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72E23" w:rsidRPr="004F5042" w:rsidRDefault="00672E23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5</w:t>
            </w:r>
            <w:r w:rsidRPr="004F504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1,282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</w:tr>
      <w:tr w:rsidR="00672E23" w:rsidRPr="004F5042" w:rsidTr="006E52E8">
        <w:tc>
          <w:tcPr>
            <w:tcW w:w="4571" w:type="dxa"/>
          </w:tcPr>
          <w:p w:rsidR="00672E23" w:rsidRPr="004F5042" w:rsidRDefault="00672E23" w:rsidP="006E52E8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เซฟ เอนเนอร์จี กรุ๊ป </w:t>
            </w:r>
            <w:r w:rsidRPr="004F5042">
              <w:rPr>
                <w:rFonts w:ascii="Angsana New" w:hAnsi="Angsana New"/>
                <w:sz w:val="30"/>
                <w:szCs w:val="30"/>
              </w:rPr>
              <w:t>(</w:t>
            </w: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สงขลา</w:t>
            </w:r>
            <w:r w:rsidRPr="004F5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83" w:type="dxa"/>
          </w:tcPr>
          <w:p w:rsidR="00672E23" w:rsidRPr="004F5042" w:rsidRDefault="00672E23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25.00</w:t>
            </w:r>
          </w:p>
        </w:tc>
        <w:tc>
          <w:tcPr>
            <w:tcW w:w="283" w:type="dxa"/>
          </w:tcPr>
          <w:p w:rsidR="00672E23" w:rsidRPr="004F5042" w:rsidRDefault="00672E23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72E23" w:rsidRPr="004F5042" w:rsidRDefault="00672E23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5</w:t>
            </w:r>
            <w:r w:rsidRPr="004F504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</w:tr>
      <w:tr w:rsidR="00EB3D4C" w:rsidRPr="004F5042" w:rsidTr="006E52E8">
        <w:tc>
          <w:tcPr>
            <w:tcW w:w="4571" w:type="dxa"/>
            <w:shd w:val="clear" w:color="auto" w:fill="auto"/>
          </w:tcPr>
          <w:p w:rsidR="00EB3D4C" w:rsidRPr="004F5042" w:rsidRDefault="00EB3D4C" w:rsidP="006E52E8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บริษัท เซฟ เอนเนอจี โฮลดิ้ง จำกัด</w:t>
            </w:r>
          </w:p>
        </w:tc>
        <w:tc>
          <w:tcPr>
            <w:tcW w:w="1134" w:type="dxa"/>
            <w:shd w:val="clear" w:color="auto" w:fill="auto"/>
          </w:tcPr>
          <w:p w:rsidR="00EB3D4C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33.37</w:t>
            </w:r>
          </w:p>
        </w:tc>
        <w:tc>
          <w:tcPr>
            <w:tcW w:w="283" w:type="dxa"/>
            <w:shd w:val="clear" w:color="auto" w:fill="auto"/>
          </w:tcPr>
          <w:p w:rsidR="00EB3D4C" w:rsidRPr="004F5042" w:rsidRDefault="00EB3D4C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83" w:type="dxa"/>
            <w:shd w:val="clear" w:color="auto" w:fill="auto"/>
          </w:tcPr>
          <w:p w:rsidR="00EB3D4C" w:rsidRPr="004F5042" w:rsidRDefault="00EB3D4C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EB3D4C" w:rsidRPr="004F5042" w:rsidRDefault="00334A37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EB3D4C" w:rsidRPr="004F5042" w:rsidRDefault="00C136C0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148,216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</w:tr>
      <w:tr w:rsidR="00DF5AE4" w:rsidRPr="004F5042" w:rsidTr="006E52E8">
        <w:tc>
          <w:tcPr>
            <w:tcW w:w="4571" w:type="dxa"/>
            <w:shd w:val="clear" w:color="auto" w:fill="auto"/>
          </w:tcPr>
          <w:p w:rsidR="00DF5AE4" w:rsidRPr="00DF5AE4" w:rsidRDefault="00DF5AE4" w:rsidP="006E52E8">
            <w:pPr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F5A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>พลังงานเพื่อโลกสีเขียว</w:t>
            </w:r>
            <w:r w:rsidRPr="00DF5A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DF5AE4" w:rsidRPr="004F5042" w:rsidRDefault="00DF5AE4" w:rsidP="006E52E8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DF5AE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DF5AE4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DF5AE4" w:rsidRPr="00DF5AE4" w:rsidRDefault="00DF5AE4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83" w:type="dxa"/>
            <w:shd w:val="clear" w:color="auto" w:fill="auto"/>
          </w:tcPr>
          <w:p w:rsidR="00DF5AE4" w:rsidRPr="00DF5AE4" w:rsidRDefault="00DF5AE4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DF5AE4" w:rsidRPr="00DF5AE4" w:rsidRDefault="00DF5AE4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F5AE4" w:rsidRPr="00DF5AE4" w:rsidRDefault="00A161C2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F5AE4" w:rsidRPr="00DF5AE4">
              <w:rPr>
                <w:rFonts w:ascii="Angsana New" w:hAnsi="Angsana New"/>
                <w:sz w:val="30"/>
                <w:szCs w:val="30"/>
              </w:rPr>
              <w:t>25,756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5AE4" w:rsidRPr="00DF5AE4" w:rsidRDefault="00C136C0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307,314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</w:tr>
      <w:tr w:rsidR="00334A37" w:rsidRPr="004F5042" w:rsidTr="006E52E8">
        <w:tc>
          <w:tcPr>
            <w:tcW w:w="4571" w:type="dxa"/>
          </w:tcPr>
          <w:p w:rsidR="00334A37" w:rsidRPr="004F5042" w:rsidRDefault="00334A37" w:rsidP="006E52E8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รวมเงินลงทุนในบริษัทร่วม</w:t>
            </w:r>
          </w:p>
        </w:tc>
        <w:tc>
          <w:tcPr>
            <w:tcW w:w="1134" w:type="dxa"/>
          </w:tcPr>
          <w:p w:rsidR="00334A37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334A37" w:rsidRPr="004F5042" w:rsidRDefault="00334A37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334A37" w:rsidRPr="004F5042" w:rsidRDefault="00334A37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334A37" w:rsidRPr="004F5042" w:rsidRDefault="00334A37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34A37" w:rsidRPr="004F5042" w:rsidRDefault="00334A37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34A37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334A37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34A37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4A37" w:rsidRPr="004F5042" w:rsidRDefault="00C136C0" w:rsidP="001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455,530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34A37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4A37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8,004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34A37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334A37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4A37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:rsidR="00334A37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5003DF" w:rsidRDefault="005003DF" w:rsidP="00883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426"/>
        <w:jc w:val="thaiDistribute"/>
        <w:rPr>
          <w:rFonts w:ascii="Angsana New" w:hAnsi="Angsana New"/>
          <w:sz w:val="30"/>
          <w:szCs w:val="30"/>
        </w:rPr>
      </w:pPr>
    </w:p>
    <w:p w:rsidR="00DF5AE4" w:rsidRPr="004F5042" w:rsidRDefault="00DF5AE4" w:rsidP="00883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426"/>
        <w:jc w:val="thaiDistribute"/>
        <w:rPr>
          <w:rFonts w:ascii="Angsana New" w:hAnsi="Angsana New"/>
          <w:sz w:val="30"/>
          <w:szCs w:val="30"/>
        </w:rPr>
        <w:sectPr w:rsidR="00DF5AE4" w:rsidRPr="004F5042" w:rsidSect="00D149BB">
          <w:footerReference w:type="first" r:id="rId14"/>
          <w:pgSz w:w="16834" w:h="11909" w:orient="landscape" w:code="9"/>
          <w:pgMar w:top="1134" w:right="567" w:bottom="1440" w:left="1219" w:header="992" w:footer="308" w:gutter="0"/>
          <w:pgNumType w:start="14" w:chapStyle="1"/>
          <w:cols w:space="720"/>
          <w:titlePg/>
          <w:docGrid w:linePitch="245"/>
        </w:sectPr>
      </w:pPr>
    </w:p>
    <w:p w:rsidR="00946E13" w:rsidRPr="00C108C6" w:rsidRDefault="00946E13" w:rsidP="00946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eastAsia="zh-CN"/>
        </w:rPr>
      </w:pPr>
      <w:r w:rsidRPr="00946E13">
        <w:rPr>
          <w:rFonts w:ascii="Angsana New" w:hAnsi="Angsana New"/>
          <w:sz w:val="30"/>
          <w:szCs w:val="30"/>
          <w:cs/>
        </w:rPr>
        <w:lastRenderedPageBreak/>
        <w:t xml:space="preserve">ในเดือนกุมภาพันธ์ </w:t>
      </w:r>
      <w:r w:rsidRPr="00946E13">
        <w:rPr>
          <w:rFonts w:ascii="Angsana New" w:hAnsi="Angsana New"/>
          <w:sz w:val="30"/>
          <w:szCs w:val="30"/>
        </w:rPr>
        <w:t>2560</w:t>
      </w:r>
      <w:r w:rsidRPr="00946E13">
        <w:rPr>
          <w:rFonts w:ascii="Angsana New" w:hAnsi="Angsana New"/>
          <w:sz w:val="30"/>
          <w:szCs w:val="30"/>
          <w:cs/>
        </w:rPr>
        <w:t xml:space="preserve"> บริษัท อีซีเอฟ พาวเวอร์ จำกัด ได้ลงทุนในบริษัทร่วมซึ่งได้แก่</w:t>
      </w:r>
      <w:r w:rsidRPr="00946E13">
        <w:rPr>
          <w:rFonts w:ascii="Angsana New" w:hAnsi="Angsana New"/>
          <w:sz w:val="30"/>
          <w:szCs w:val="30"/>
        </w:rPr>
        <w:t xml:space="preserve"> </w:t>
      </w:r>
      <w:r w:rsidRPr="00946E13">
        <w:rPr>
          <w:rFonts w:ascii="Angsana New" w:hAnsi="Angsana New"/>
          <w:sz w:val="30"/>
          <w:szCs w:val="30"/>
          <w:cs/>
        </w:rPr>
        <w:t xml:space="preserve">บริษัท เซฟ เอนเนอร์จี โฮลดิ้ง จำกัด </w:t>
      </w:r>
      <w:r w:rsidRPr="00946E13">
        <w:rPr>
          <w:rFonts w:ascii="Angsana New" w:hAnsi="Angsana New"/>
          <w:sz w:val="30"/>
          <w:szCs w:val="30"/>
        </w:rPr>
        <w:t>(“SAFE”)</w:t>
      </w:r>
      <w:r w:rsidRPr="00946E13">
        <w:rPr>
          <w:rFonts w:ascii="Angsana New" w:hAnsi="Angsana New"/>
          <w:sz w:val="30"/>
          <w:szCs w:val="30"/>
          <w:cs/>
        </w:rPr>
        <w:t xml:space="preserve"> ซึ่งจดทะเบียนจัดตั้งขึ้นเมื่อวันที่ 7 กุมภาพันธ์ 2560 ด้วยทุนเริ่มแรก 1 ล้านบาทเพื่อประกอบธุรกิจเป็นบริษัทผู้ลงทุนในกิจการโรงไฟฟ้าพลังงานชีวมวลเพื่อเป็นบริษัทร่วมทุนระหว่างกลุ่มบริษัทและกลุ</w:t>
      </w:r>
      <w:r w:rsidR="00291722">
        <w:rPr>
          <w:rFonts w:ascii="Angsana New" w:hAnsi="Angsana New"/>
          <w:sz w:val="30"/>
          <w:szCs w:val="30"/>
          <w:cs/>
        </w:rPr>
        <w:t>่มบริษัทอื่นที่ไม่เกี่ยวข้องกัน</w:t>
      </w:r>
      <w:r w:rsidR="00291722">
        <w:rPr>
          <w:rFonts w:ascii="Angsana New" w:hAnsi="Angsana New" w:hint="cs"/>
          <w:sz w:val="30"/>
          <w:szCs w:val="30"/>
          <w:cs/>
        </w:rPr>
        <w:t xml:space="preserve"> </w:t>
      </w:r>
      <w:r w:rsidRPr="00946E13">
        <w:rPr>
          <w:rFonts w:ascii="Angsana New" w:hAnsi="Angsana New"/>
          <w:sz w:val="30"/>
          <w:szCs w:val="30"/>
          <w:cs/>
        </w:rPr>
        <w:t xml:space="preserve">โดย </w:t>
      </w:r>
      <w:r w:rsidRPr="00946E13">
        <w:rPr>
          <w:rFonts w:ascii="Angsana New" w:hAnsi="Angsana New"/>
          <w:sz w:val="30"/>
          <w:szCs w:val="30"/>
        </w:rPr>
        <w:t xml:space="preserve">SAFE </w:t>
      </w:r>
      <w:r w:rsidRPr="00946E13">
        <w:rPr>
          <w:rFonts w:ascii="Angsana New" w:hAnsi="Angsana New"/>
          <w:sz w:val="30"/>
          <w:szCs w:val="30"/>
          <w:cs/>
        </w:rPr>
        <w:t>จะดำเนินธุรกิจเป็นบริษัทผู้ลงทุนในกิจการโรงไฟฟ้าพลังงานชีวมวลซึ่งตั้งอยู่ที่อำเภอแว้ง จังหวัดนราธิวาส (บริษัท ไพร์ซ ออฟ วู้ด กรีน เอนเนอร์จี จำกัด)</w:t>
      </w:r>
      <w:r w:rsidRPr="00946E13">
        <w:rPr>
          <w:rFonts w:ascii="Angsana New" w:hAnsi="Angsana New"/>
          <w:sz w:val="30"/>
          <w:szCs w:val="30"/>
        </w:rPr>
        <w:t xml:space="preserve"> (“PWGE”)</w:t>
      </w:r>
      <w:r w:rsidRPr="00946E13">
        <w:rPr>
          <w:rFonts w:ascii="Angsana New" w:hAnsi="Angsana New"/>
          <w:sz w:val="30"/>
          <w:szCs w:val="30"/>
          <w:cs/>
        </w:rPr>
        <w:t xml:space="preserve"> ซึ่งได้รับการอนุมัติให้ลงทุนโดยคณะกรรมการบริษัทเมื่อวันที่ 13 กุมภาพันธ์ 2560</w:t>
      </w:r>
      <w:r w:rsidR="00931DCA">
        <w:rPr>
          <w:rFonts w:ascii="Angsana New" w:hAnsi="Angsana New" w:hint="cs"/>
          <w:sz w:val="30"/>
          <w:szCs w:val="30"/>
          <w:cs/>
        </w:rPr>
        <w:t xml:space="preserve"> </w:t>
      </w:r>
      <w:r w:rsidR="00291722">
        <w:rPr>
          <w:rFonts w:ascii="Angsana New" w:hAnsi="Angsana New" w:hint="cs"/>
          <w:sz w:val="30"/>
          <w:szCs w:val="30"/>
          <w:cs/>
        </w:rPr>
        <w:t>โดย</w:t>
      </w:r>
      <w:r w:rsidR="00291722">
        <w:rPr>
          <w:rFonts w:ascii="Angsana New" w:hAnsi="Angsana New"/>
          <w:sz w:val="30"/>
          <w:szCs w:val="30"/>
        </w:rPr>
        <w:t xml:space="preserve"> ECF-P </w:t>
      </w:r>
      <w:r w:rsidR="00291722">
        <w:rPr>
          <w:rFonts w:ascii="Angsana New" w:hAnsi="Angsana New" w:hint="cs"/>
          <w:sz w:val="30"/>
          <w:szCs w:val="30"/>
          <w:cs/>
        </w:rPr>
        <w:t xml:space="preserve">ได้เข้าถือหุ้นใน </w:t>
      </w:r>
      <w:r w:rsidR="00291722">
        <w:rPr>
          <w:rFonts w:ascii="Angsana New" w:hAnsi="Angsana New"/>
          <w:sz w:val="30"/>
          <w:szCs w:val="30"/>
        </w:rPr>
        <w:t>SAFE</w:t>
      </w:r>
      <w:r w:rsidR="00931DCA">
        <w:rPr>
          <w:rFonts w:ascii="Angsana New" w:hAnsi="Angsana New"/>
          <w:sz w:val="30"/>
          <w:szCs w:val="30"/>
          <w:cs/>
        </w:rPr>
        <w:t xml:space="preserve"> ร้อยละ 33.37 โดยส่วนที่เหลือ</w:t>
      </w:r>
      <w:r w:rsidRPr="00946E13">
        <w:rPr>
          <w:rFonts w:ascii="Angsana New" w:hAnsi="Angsana New"/>
          <w:sz w:val="30"/>
          <w:szCs w:val="30"/>
          <w:cs/>
        </w:rPr>
        <w:t xml:space="preserve">ถูกถือโดยกลุ่มบริษัทอื่นร้อยละ 33.37 และผู้ถือหุ้นใหญ่ของ </w:t>
      </w:r>
      <w:r w:rsidRPr="00946E13">
        <w:rPr>
          <w:rFonts w:ascii="Angsana New" w:hAnsi="Angsana New"/>
          <w:sz w:val="30"/>
          <w:szCs w:val="30"/>
        </w:rPr>
        <w:t xml:space="preserve">PWGE </w:t>
      </w:r>
      <w:r w:rsidRPr="00946E13">
        <w:rPr>
          <w:rFonts w:ascii="Angsana New" w:hAnsi="Angsana New"/>
          <w:sz w:val="30"/>
          <w:szCs w:val="30"/>
          <w:cs/>
        </w:rPr>
        <w:t xml:space="preserve">ร้อยละ 33.26 จากนั้น </w:t>
      </w:r>
      <w:r w:rsidRPr="00946E13">
        <w:rPr>
          <w:rFonts w:ascii="Angsana New" w:hAnsi="Angsana New"/>
          <w:sz w:val="30"/>
          <w:szCs w:val="30"/>
        </w:rPr>
        <w:t xml:space="preserve">SAFE </w:t>
      </w:r>
      <w:r w:rsidR="00931DCA">
        <w:rPr>
          <w:rFonts w:ascii="Angsana New" w:hAnsi="Angsana New" w:hint="cs"/>
          <w:sz w:val="30"/>
          <w:szCs w:val="30"/>
          <w:cs/>
        </w:rPr>
        <w:t>ได้</w:t>
      </w:r>
      <w:r w:rsidRPr="00946E13">
        <w:rPr>
          <w:rFonts w:ascii="Angsana New" w:hAnsi="Angsana New"/>
          <w:sz w:val="30"/>
          <w:szCs w:val="30"/>
          <w:cs/>
        </w:rPr>
        <w:t xml:space="preserve">เข้าลงทุนใน </w:t>
      </w:r>
      <w:r w:rsidRPr="00946E13">
        <w:rPr>
          <w:rFonts w:ascii="Angsana New" w:hAnsi="Angsana New"/>
          <w:sz w:val="30"/>
          <w:szCs w:val="30"/>
        </w:rPr>
        <w:t xml:space="preserve">PWGE </w:t>
      </w:r>
      <w:r w:rsidRPr="00946E13">
        <w:rPr>
          <w:rFonts w:ascii="Angsana New" w:hAnsi="Angsana New"/>
          <w:sz w:val="30"/>
          <w:szCs w:val="30"/>
          <w:cs/>
        </w:rPr>
        <w:t>ในสัดส</w:t>
      </w:r>
      <w:r w:rsidR="00931DCA">
        <w:rPr>
          <w:rFonts w:ascii="Angsana New" w:hAnsi="Angsana New"/>
          <w:sz w:val="30"/>
          <w:szCs w:val="30"/>
          <w:cs/>
        </w:rPr>
        <w:t>่วนการถือหุ้นร้อยละ 99.99 ซึ่</w:t>
      </w:r>
      <w:r w:rsidR="00931DCA">
        <w:rPr>
          <w:rFonts w:ascii="Angsana New" w:hAnsi="Angsana New" w:hint="cs"/>
          <w:sz w:val="30"/>
          <w:szCs w:val="30"/>
          <w:cs/>
        </w:rPr>
        <w:t>ง</w:t>
      </w:r>
      <w:r w:rsidRPr="00946E13">
        <w:rPr>
          <w:rFonts w:ascii="Angsana New" w:hAnsi="Angsana New"/>
          <w:sz w:val="30"/>
          <w:szCs w:val="30"/>
          <w:cs/>
        </w:rPr>
        <w:t xml:space="preserve">ทำให้ </w:t>
      </w:r>
      <w:r w:rsidRPr="00946E13">
        <w:rPr>
          <w:rFonts w:ascii="Angsana New" w:hAnsi="Angsana New"/>
          <w:sz w:val="30"/>
          <w:szCs w:val="30"/>
        </w:rPr>
        <w:t xml:space="preserve">PWGE </w:t>
      </w:r>
      <w:r w:rsidRPr="00946E13">
        <w:rPr>
          <w:rFonts w:ascii="Angsana New" w:hAnsi="Angsana New"/>
          <w:sz w:val="30"/>
          <w:szCs w:val="30"/>
          <w:cs/>
        </w:rPr>
        <w:t xml:space="preserve">เป็นบริษัทย่อยของ </w:t>
      </w:r>
      <w:r w:rsidRPr="00946E13">
        <w:rPr>
          <w:rFonts w:ascii="Angsana New" w:hAnsi="Angsana New"/>
          <w:sz w:val="30"/>
          <w:szCs w:val="30"/>
        </w:rPr>
        <w:t xml:space="preserve">SAFE </w:t>
      </w:r>
      <w:r w:rsidR="00931DCA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ต่อมาในเดือนมิถุนายน 2560</w:t>
      </w:r>
      <w:r w:rsidRPr="00946E13">
        <w:rPr>
          <w:rFonts w:ascii="Angsana New" w:hAnsi="Angsana New"/>
          <w:sz w:val="30"/>
          <w:szCs w:val="30"/>
          <w:cs/>
        </w:rPr>
        <w:t xml:space="preserve"> </w:t>
      </w:r>
      <w:r w:rsidRPr="00946E13">
        <w:rPr>
          <w:rFonts w:ascii="Angsana New" w:hAnsi="Angsana New"/>
          <w:sz w:val="30"/>
          <w:szCs w:val="30"/>
        </w:rPr>
        <w:t xml:space="preserve">SAFE 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946E13">
        <w:rPr>
          <w:rFonts w:ascii="Angsana New" w:hAnsi="Angsana New"/>
          <w:sz w:val="30"/>
          <w:szCs w:val="30"/>
          <w:cs/>
        </w:rPr>
        <w:t>ดำเนินการเพิ่มทุนจำนวน 425 ล้านบาท (จาก 1 ล้านบาทเป็น 426 ล้านบาท)</w:t>
      </w:r>
      <w:r w:rsidRPr="00946E13">
        <w:rPr>
          <w:rFonts w:ascii="Angsana New" w:hAnsi="Angsana New" w:hint="cs"/>
          <w:sz w:val="30"/>
          <w:szCs w:val="30"/>
          <w:cs/>
        </w:rPr>
        <w:t xml:space="preserve"> </w:t>
      </w:r>
      <w:r w:rsidRPr="00946E13">
        <w:rPr>
          <w:rFonts w:ascii="Angsana New" w:hAnsi="Angsana New"/>
          <w:sz w:val="30"/>
          <w:szCs w:val="30"/>
          <w:cs/>
        </w:rPr>
        <w:t xml:space="preserve">เพื่อโครงการลงทุนใน </w:t>
      </w:r>
      <w:r w:rsidRPr="00946E13">
        <w:rPr>
          <w:rFonts w:ascii="Angsana New" w:hAnsi="Angsana New"/>
          <w:sz w:val="30"/>
          <w:szCs w:val="30"/>
        </w:rPr>
        <w:t xml:space="preserve">PWGE </w:t>
      </w:r>
      <w:r>
        <w:rPr>
          <w:rFonts w:ascii="Angsana New" w:hAnsi="Angsana New" w:hint="cs"/>
          <w:sz w:val="30"/>
          <w:szCs w:val="30"/>
          <w:cs/>
        </w:rPr>
        <w:t xml:space="preserve">โดย ณ วันที่ 30 </w:t>
      </w:r>
      <w:r w:rsidR="00B611EF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2560 </w:t>
      </w:r>
      <w:r>
        <w:rPr>
          <w:rFonts w:ascii="Angsana New" w:hAnsi="Angsana New"/>
          <w:sz w:val="30"/>
          <w:szCs w:val="30"/>
          <w:lang w:eastAsia="zh-CN"/>
        </w:rPr>
        <w:t xml:space="preserve">ECF-P </w:t>
      </w:r>
      <w:r>
        <w:rPr>
          <w:rFonts w:ascii="Angsana New" w:hAnsi="Angsana New" w:hint="cs"/>
          <w:sz w:val="30"/>
          <w:szCs w:val="30"/>
          <w:cs/>
          <w:lang w:eastAsia="zh-CN"/>
        </w:rPr>
        <w:t xml:space="preserve">ได้ลงทุนใน </w:t>
      </w:r>
      <w:r w:rsidR="00931DCA" w:rsidRPr="00946E13">
        <w:rPr>
          <w:rFonts w:ascii="Angsana New" w:hAnsi="Angsana New"/>
          <w:sz w:val="30"/>
          <w:szCs w:val="30"/>
        </w:rPr>
        <w:t>SAFE</w:t>
      </w:r>
      <w:r w:rsidR="00C108C6">
        <w:rPr>
          <w:rFonts w:ascii="Angsana New" w:hAnsi="Angsana New"/>
          <w:sz w:val="30"/>
          <w:szCs w:val="30"/>
          <w:lang w:eastAsia="zh-CN"/>
        </w:rPr>
        <w:t xml:space="preserve"> </w:t>
      </w:r>
      <w:r w:rsidR="00C108C6">
        <w:rPr>
          <w:rFonts w:ascii="Angsana New" w:hAnsi="Angsana New" w:hint="cs"/>
          <w:sz w:val="30"/>
          <w:szCs w:val="30"/>
          <w:cs/>
          <w:lang w:eastAsia="zh-CN"/>
        </w:rPr>
        <w:t>แล้วเป็นจำนวนเงิน</w:t>
      </w:r>
      <w:r w:rsidR="00C108C6" w:rsidRPr="00D45221">
        <w:rPr>
          <w:rFonts w:ascii="Angsana New" w:hAnsi="Angsana New" w:hint="cs"/>
          <w:sz w:val="30"/>
          <w:szCs w:val="30"/>
          <w:cs/>
          <w:lang w:eastAsia="zh-CN"/>
        </w:rPr>
        <w:t>ประมาณ 142.2</w:t>
      </w:r>
      <w:r w:rsidR="00C108C6">
        <w:rPr>
          <w:rFonts w:ascii="Angsana New" w:hAnsi="Angsana New" w:hint="cs"/>
          <w:sz w:val="30"/>
          <w:szCs w:val="30"/>
          <w:cs/>
          <w:lang w:eastAsia="zh-CN"/>
        </w:rPr>
        <w:t xml:space="preserve"> ล้านบาท</w:t>
      </w:r>
    </w:p>
    <w:p w:rsidR="003B4B0F" w:rsidRPr="00365451" w:rsidRDefault="003B4B0F" w:rsidP="004B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B67D6" w:rsidRPr="00C108C6" w:rsidRDefault="00B57927" w:rsidP="00C108C6">
      <w:pPr>
        <w:jc w:val="both"/>
        <w:rPr>
          <w:rFonts w:ascii="Angsana New" w:hAnsi="Angsana New"/>
          <w:sz w:val="30"/>
          <w:szCs w:val="30"/>
          <w:cs/>
          <w:lang w:eastAsia="zh-CN"/>
        </w:rPr>
      </w:pPr>
      <w:r w:rsidRPr="00365451">
        <w:rPr>
          <w:rFonts w:ascii="Angsana New" w:hAnsi="Angsana New"/>
          <w:sz w:val="30"/>
          <w:szCs w:val="30"/>
          <w:cs/>
        </w:rPr>
        <w:t xml:space="preserve">นอกจากนี้ ในที่ประชุมคณะกรรมการบริษัทเมื่อวันที่ 3 เมษายน 2560 คณะกรรมการบริษัทได้มีมติอนุมัติให้ </w:t>
      </w:r>
      <w:r w:rsidRPr="00365451">
        <w:rPr>
          <w:rFonts w:ascii="Angsana New" w:hAnsi="Angsana New"/>
          <w:sz w:val="30"/>
          <w:szCs w:val="30"/>
        </w:rPr>
        <w:t xml:space="preserve">ECF-P </w:t>
      </w:r>
      <w:r w:rsidRPr="00365451">
        <w:rPr>
          <w:rFonts w:ascii="Angsana New" w:hAnsi="Angsana New"/>
          <w:sz w:val="30"/>
          <w:szCs w:val="30"/>
          <w:cs/>
        </w:rPr>
        <w:t>เข้าลงทุนโดยการซื้อหุ้นสามัญของบริษัท พลังงานเพื่อโลกเขียว (ประเทศไทย) จำกัด (</w:t>
      </w:r>
      <w:r w:rsidRPr="00365451">
        <w:rPr>
          <w:rFonts w:ascii="Angsana New" w:hAnsi="Angsana New"/>
          <w:sz w:val="30"/>
          <w:szCs w:val="30"/>
        </w:rPr>
        <w:t xml:space="preserve">“GEP”) </w:t>
      </w:r>
      <w:r w:rsidRPr="00365451">
        <w:rPr>
          <w:rFonts w:ascii="Angsana New" w:hAnsi="Angsana New"/>
          <w:sz w:val="30"/>
          <w:szCs w:val="30"/>
          <w:cs/>
        </w:rPr>
        <w:t xml:space="preserve">จากผู้ถือหุ้นรายใหญ่ของ </w:t>
      </w:r>
      <w:r w:rsidRPr="00365451">
        <w:rPr>
          <w:rFonts w:ascii="Angsana New" w:hAnsi="Angsana New"/>
          <w:sz w:val="30"/>
          <w:szCs w:val="30"/>
        </w:rPr>
        <w:t>GEP</w:t>
      </w:r>
      <w:r w:rsidRPr="00365451">
        <w:rPr>
          <w:rFonts w:ascii="Angsana New" w:hAnsi="Angsana New"/>
          <w:sz w:val="30"/>
          <w:szCs w:val="30"/>
          <w:cs/>
        </w:rPr>
        <w:t xml:space="preserve"> ในสัดส่วนร้อยละ 20 ของหุ้นสามัญทั้งหมดที่ออกโดยบริษัทดังกล่าว ซึ่งมีมูลค่าเงินลงทุนเบื้องต้นประมาณ 310.</w:t>
      </w:r>
      <w:r w:rsidRPr="00365451">
        <w:rPr>
          <w:rFonts w:ascii="Angsana New" w:hAnsi="Angsana New" w:hint="cs"/>
          <w:sz w:val="30"/>
          <w:szCs w:val="30"/>
          <w:cs/>
        </w:rPr>
        <w:t>0</w:t>
      </w:r>
      <w:r w:rsidRPr="00365451">
        <w:rPr>
          <w:rFonts w:ascii="Angsana New" w:hAnsi="Angsana New"/>
          <w:sz w:val="30"/>
          <w:szCs w:val="30"/>
          <w:cs/>
        </w:rPr>
        <w:t xml:space="preserve">5 ล้านบาท (9 ล้านเหรียญสหรัฐ) โดยในอนาคต </w:t>
      </w:r>
      <w:r w:rsidRPr="00365451">
        <w:rPr>
          <w:rFonts w:ascii="Angsana New" w:hAnsi="Angsana New"/>
          <w:sz w:val="30"/>
          <w:szCs w:val="30"/>
        </w:rPr>
        <w:t xml:space="preserve">GEP </w:t>
      </w:r>
      <w:r w:rsidRPr="00365451">
        <w:rPr>
          <w:rFonts w:ascii="Angsana New" w:hAnsi="Angsana New"/>
          <w:sz w:val="30"/>
          <w:szCs w:val="30"/>
          <w:cs/>
        </w:rPr>
        <w:t>จะต้องมีการเพิ่มทุนเพื่อรองรับการ</w:t>
      </w:r>
      <w:r w:rsidR="00C108C6">
        <w:rPr>
          <w:rFonts w:ascii="Angsana New" w:hAnsi="Angsana New" w:hint="cs"/>
          <w:sz w:val="30"/>
          <w:szCs w:val="30"/>
          <w:cs/>
        </w:rPr>
        <w:t>ลงทุน</w:t>
      </w:r>
      <w:r w:rsidRPr="00365451">
        <w:rPr>
          <w:rFonts w:ascii="Angsana New" w:hAnsi="Angsana New"/>
          <w:sz w:val="30"/>
          <w:szCs w:val="30"/>
          <w:cs/>
        </w:rPr>
        <w:t>ก่อสร้างและผลิตกระแสไฟฟ้าเพื่อจำหน่าย</w:t>
      </w:r>
      <w:r w:rsidR="00C108C6">
        <w:rPr>
          <w:rFonts w:ascii="Angsana New" w:hAnsi="Angsana New" w:hint="cs"/>
          <w:sz w:val="30"/>
          <w:szCs w:val="30"/>
          <w:cs/>
        </w:rPr>
        <w:t>ของบริษัทย่อย (</w:t>
      </w:r>
      <w:r w:rsidR="00C108C6">
        <w:rPr>
          <w:rFonts w:ascii="Angsana New" w:hAnsi="Angsana New"/>
          <w:sz w:val="30"/>
          <w:szCs w:val="30"/>
          <w:lang w:eastAsia="zh-CN"/>
        </w:rPr>
        <w:t xml:space="preserve">GEP </w:t>
      </w:r>
      <w:r w:rsidR="00C108C6">
        <w:rPr>
          <w:rFonts w:ascii="Angsana New" w:hAnsi="Angsana New" w:hint="cs"/>
          <w:sz w:val="30"/>
          <w:szCs w:val="30"/>
          <w:cs/>
          <w:lang w:eastAsia="zh-CN"/>
        </w:rPr>
        <w:t xml:space="preserve">ถือหุ้นร้อยละ 100) ซึ่งได้แก่ </w:t>
      </w:r>
      <w:r w:rsidR="00C108C6" w:rsidRPr="00F50010">
        <w:rPr>
          <w:rFonts w:ascii="Angsana New" w:hAnsi="Angsana New"/>
          <w:sz w:val="30"/>
          <w:szCs w:val="30"/>
          <w:lang w:eastAsia="zh-CN"/>
        </w:rPr>
        <w:t>GEP (Myanmar) Company Limited</w:t>
      </w:r>
      <w:r w:rsidR="00C108C6">
        <w:rPr>
          <w:rFonts w:ascii="Angsana New" w:hAnsi="Angsana New" w:hint="cs"/>
          <w:sz w:val="30"/>
          <w:szCs w:val="30"/>
          <w:cs/>
          <w:lang w:eastAsia="zh-CN"/>
        </w:rPr>
        <w:t xml:space="preserve"> (</w:t>
      </w:r>
      <w:r w:rsidR="00C108C6">
        <w:rPr>
          <w:rFonts w:ascii="Angsana New" w:hAnsi="Angsana New"/>
          <w:sz w:val="30"/>
          <w:szCs w:val="30"/>
          <w:lang w:eastAsia="zh-CN"/>
        </w:rPr>
        <w:t xml:space="preserve">“GEPM”) </w:t>
      </w:r>
      <w:r w:rsidR="00C108C6">
        <w:rPr>
          <w:rFonts w:ascii="Angsana New" w:hAnsi="Angsana New" w:hint="cs"/>
          <w:sz w:val="30"/>
          <w:szCs w:val="30"/>
          <w:cs/>
          <w:lang w:eastAsia="zh-CN"/>
        </w:rPr>
        <w:t>โดยโครงการ</w:t>
      </w:r>
      <w:r w:rsidRPr="00365451">
        <w:rPr>
          <w:rFonts w:ascii="Angsana New" w:hAnsi="Angsana New"/>
          <w:sz w:val="30"/>
          <w:szCs w:val="30"/>
          <w:cs/>
        </w:rPr>
        <w:t>จะแบ่งออกเป็น 4 เฟสจนครบ 220</w:t>
      </w:r>
      <w:r w:rsidRPr="00365451">
        <w:rPr>
          <w:rFonts w:ascii="Angsana New" w:hAnsi="Angsana New" w:hint="cs"/>
          <w:sz w:val="30"/>
          <w:szCs w:val="30"/>
          <w:cs/>
        </w:rPr>
        <w:t xml:space="preserve"> </w:t>
      </w:r>
      <w:r w:rsidRPr="00365451">
        <w:rPr>
          <w:rFonts w:ascii="Angsana New" w:hAnsi="Angsana New"/>
          <w:sz w:val="30"/>
          <w:szCs w:val="30"/>
          <w:cs/>
        </w:rPr>
        <w:t xml:space="preserve"> เมกะวัตต์ ทั้งนี้ การเพิ่มทุนดังกล่าวจะเป็นส่วนที่</w:t>
      </w:r>
      <w:r w:rsidRPr="00365451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365451">
        <w:rPr>
          <w:rFonts w:ascii="Angsana New" w:hAnsi="Angsana New"/>
          <w:sz w:val="30"/>
          <w:szCs w:val="30"/>
        </w:rPr>
        <w:t xml:space="preserve">ECF-P </w:t>
      </w:r>
      <w:r w:rsidRPr="00365451">
        <w:rPr>
          <w:rFonts w:ascii="Angsana New" w:hAnsi="Angsana New"/>
          <w:sz w:val="30"/>
          <w:szCs w:val="30"/>
          <w:cs/>
        </w:rPr>
        <w:t>ต้องทยอยลงทุนเพิ่มเติมในอนาคตอีกประมาณ 696.58 ล้านบาท (20.22 ล้านเหรียญสหรัฐ) ในระหว่างปี 2561 - 2564 ทั้งนี้</w:t>
      </w:r>
      <w:r w:rsidR="00C108C6">
        <w:rPr>
          <w:rFonts w:ascii="Angsana New" w:hAnsi="Angsana New"/>
          <w:sz w:val="30"/>
          <w:szCs w:val="30"/>
        </w:rPr>
        <w:t xml:space="preserve"> </w:t>
      </w:r>
      <w:r w:rsidRPr="00365451">
        <w:rPr>
          <w:rFonts w:ascii="Angsana New" w:hAnsi="Angsana New"/>
          <w:sz w:val="30"/>
          <w:szCs w:val="30"/>
        </w:rPr>
        <w:t>GEP</w:t>
      </w:r>
      <w:r w:rsidR="00C108C6">
        <w:rPr>
          <w:rFonts w:ascii="Angsana New" w:hAnsi="Angsana New" w:hint="cs"/>
          <w:sz w:val="30"/>
          <w:szCs w:val="30"/>
          <w:cs/>
        </w:rPr>
        <w:t xml:space="preserve"> </w:t>
      </w:r>
      <w:r w:rsidRPr="00365451">
        <w:rPr>
          <w:rFonts w:ascii="Angsana New" w:hAnsi="Angsana New"/>
          <w:sz w:val="30"/>
          <w:szCs w:val="30"/>
          <w:cs/>
        </w:rPr>
        <w:t>ดำเนินธุรกิจเกี่ยวกับ</w:t>
      </w:r>
      <w:r w:rsidR="00C108C6">
        <w:rPr>
          <w:rFonts w:ascii="Angsana New" w:hAnsi="Angsana New" w:hint="cs"/>
          <w:sz w:val="30"/>
          <w:szCs w:val="30"/>
          <w:cs/>
        </w:rPr>
        <w:t>การลงทุนและบริหาร</w:t>
      </w:r>
      <w:r w:rsidRPr="00365451">
        <w:rPr>
          <w:rFonts w:ascii="Angsana New" w:hAnsi="Angsana New" w:hint="cs"/>
          <w:sz w:val="30"/>
          <w:szCs w:val="30"/>
          <w:cs/>
        </w:rPr>
        <w:t>โครงการ</w:t>
      </w:r>
      <w:r w:rsidRPr="00365451">
        <w:rPr>
          <w:rFonts w:ascii="Angsana New" w:hAnsi="Angsana New"/>
          <w:sz w:val="30"/>
          <w:szCs w:val="30"/>
          <w:cs/>
        </w:rPr>
        <w:t>โรงไฟฟ้าพลังงานแสงอาทิตย์ขนาด 220 เมกะวัตต์</w:t>
      </w:r>
      <w:r w:rsidR="00C108C6">
        <w:rPr>
          <w:rFonts w:ascii="Angsana New" w:hAnsi="Angsana New" w:hint="cs"/>
          <w:sz w:val="30"/>
          <w:szCs w:val="30"/>
          <w:cs/>
        </w:rPr>
        <w:t>ของ</w:t>
      </w:r>
      <w:r w:rsidR="00C108C6">
        <w:rPr>
          <w:rFonts w:ascii="Angsana New" w:hAnsi="Angsana New"/>
          <w:sz w:val="30"/>
          <w:szCs w:val="30"/>
          <w:lang w:eastAsia="zh-CN"/>
        </w:rPr>
        <w:t>GEPM</w:t>
      </w:r>
      <w:r w:rsidRPr="00365451">
        <w:rPr>
          <w:rFonts w:ascii="Angsana New" w:hAnsi="Angsana New"/>
          <w:sz w:val="30"/>
          <w:szCs w:val="30"/>
          <w:cs/>
        </w:rPr>
        <w:t xml:space="preserve"> ซึ่งตั้งอยู่</w:t>
      </w:r>
      <w:r w:rsidR="00C108C6">
        <w:rPr>
          <w:rFonts w:ascii="Angsana New" w:hAnsi="Angsana New" w:hint="cs"/>
          <w:sz w:val="30"/>
          <w:szCs w:val="30"/>
          <w:cs/>
        </w:rPr>
        <w:t>ที่</w:t>
      </w:r>
      <w:r w:rsidRPr="00365451">
        <w:rPr>
          <w:rFonts w:ascii="Angsana New" w:hAnsi="Angsana New"/>
          <w:sz w:val="30"/>
          <w:szCs w:val="30"/>
          <w:cs/>
        </w:rPr>
        <w:t>เมืองมินบู ประเทศเมียนมาร์ โดย ณ</w:t>
      </w:r>
      <w:r w:rsidRPr="00365451">
        <w:rPr>
          <w:rFonts w:ascii="Angsana New" w:hAnsi="Angsana New" w:hint="cs"/>
          <w:sz w:val="30"/>
          <w:szCs w:val="30"/>
          <w:cs/>
        </w:rPr>
        <w:t xml:space="preserve"> วันที่</w:t>
      </w:r>
      <w:r w:rsidRPr="00365451">
        <w:rPr>
          <w:rFonts w:ascii="Angsana New" w:hAnsi="Angsana New"/>
          <w:sz w:val="30"/>
          <w:szCs w:val="30"/>
          <w:cs/>
        </w:rPr>
        <w:t xml:space="preserve"> 3</w:t>
      </w:r>
      <w:r w:rsidRPr="00365451">
        <w:rPr>
          <w:rFonts w:ascii="Angsana New" w:hAnsi="Angsana New" w:hint="cs"/>
          <w:sz w:val="30"/>
          <w:szCs w:val="30"/>
          <w:cs/>
        </w:rPr>
        <w:t>0</w:t>
      </w:r>
      <w:r w:rsidRPr="00365451">
        <w:rPr>
          <w:rFonts w:ascii="Angsana New" w:hAnsi="Angsana New"/>
          <w:sz w:val="30"/>
          <w:szCs w:val="30"/>
          <w:cs/>
        </w:rPr>
        <w:t xml:space="preserve"> </w:t>
      </w:r>
      <w:r w:rsidR="00B611EF">
        <w:rPr>
          <w:rFonts w:ascii="Angsana New" w:hAnsi="Angsana New" w:hint="cs"/>
          <w:sz w:val="30"/>
          <w:szCs w:val="30"/>
          <w:cs/>
        </w:rPr>
        <w:t>กันยายน</w:t>
      </w:r>
      <w:r w:rsidRPr="00365451">
        <w:rPr>
          <w:rFonts w:ascii="Angsana New" w:hAnsi="Angsana New"/>
          <w:sz w:val="30"/>
          <w:szCs w:val="30"/>
          <w:cs/>
        </w:rPr>
        <w:t xml:space="preserve"> 2560 </w:t>
      </w:r>
      <w:r w:rsidR="00C108C6">
        <w:rPr>
          <w:rFonts w:ascii="Angsana New" w:hAnsi="Angsana New"/>
          <w:sz w:val="30"/>
          <w:szCs w:val="30"/>
          <w:lang w:eastAsia="zh-CN"/>
        </w:rPr>
        <w:t xml:space="preserve">ECF-P </w:t>
      </w:r>
      <w:r w:rsidR="00C108C6">
        <w:rPr>
          <w:rFonts w:ascii="Angsana New" w:hAnsi="Angsana New" w:hint="cs"/>
          <w:sz w:val="30"/>
          <w:szCs w:val="30"/>
          <w:cs/>
          <w:lang w:eastAsia="zh-CN"/>
        </w:rPr>
        <w:t xml:space="preserve">ได้ลงทุนใน </w:t>
      </w:r>
      <w:r w:rsidR="00C108C6">
        <w:rPr>
          <w:rFonts w:ascii="Angsana New" w:hAnsi="Angsana New"/>
          <w:sz w:val="30"/>
          <w:szCs w:val="30"/>
          <w:lang w:eastAsia="zh-CN"/>
        </w:rPr>
        <w:t xml:space="preserve">GEP </w:t>
      </w:r>
      <w:r w:rsidR="00C108C6">
        <w:rPr>
          <w:rFonts w:ascii="Angsana New" w:hAnsi="Angsana New" w:hint="cs"/>
          <w:sz w:val="30"/>
          <w:szCs w:val="30"/>
          <w:cs/>
          <w:lang w:eastAsia="zh-CN"/>
        </w:rPr>
        <w:t>แล้ว</w:t>
      </w:r>
      <w:r w:rsidR="006807BF">
        <w:rPr>
          <w:rFonts w:ascii="Angsana New" w:hAnsi="Angsana New" w:hint="cs"/>
          <w:sz w:val="30"/>
          <w:szCs w:val="30"/>
          <w:cs/>
          <w:lang w:eastAsia="zh-CN"/>
        </w:rPr>
        <w:t>เป็น</w:t>
      </w:r>
      <w:r w:rsidR="000C5B47">
        <w:rPr>
          <w:rFonts w:ascii="Angsana New" w:hAnsi="Angsana New" w:hint="cs"/>
          <w:sz w:val="30"/>
          <w:szCs w:val="30"/>
          <w:cs/>
          <w:lang w:eastAsia="zh-CN"/>
        </w:rPr>
        <w:t>จำนวน</w:t>
      </w:r>
      <w:r w:rsidR="006807BF">
        <w:rPr>
          <w:rFonts w:ascii="Angsana New" w:hAnsi="Angsana New" w:hint="cs"/>
          <w:sz w:val="30"/>
          <w:szCs w:val="30"/>
          <w:cs/>
          <w:lang w:eastAsia="zh-CN"/>
        </w:rPr>
        <w:t>เงินประมาณ</w:t>
      </w:r>
      <w:r w:rsidR="000C5B47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="00E03CAF" w:rsidRPr="00E03CAF">
        <w:rPr>
          <w:rFonts w:ascii="Angsana New" w:hAnsi="Angsana New" w:hint="cs"/>
          <w:sz w:val="30"/>
          <w:szCs w:val="30"/>
          <w:cs/>
          <w:lang w:eastAsia="zh-CN"/>
        </w:rPr>
        <w:t>311.5</w:t>
      </w:r>
      <w:r w:rsidR="000C5B47">
        <w:rPr>
          <w:rFonts w:ascii="Angsana New" w:hAnsi="Angsana New" w:hint="cs"/>
          <w:sz w:val="30"/>
          <w:szCs w:val="30"/>
          <w:cs/>
          <w:lang w:eastAsia="zh-CN"/>
        </w:rPr>
        <w:t xml:space="preserve"> ล้านบาท</w:t>
      </w:r>
    </w:p>
    <w:p w:rsidR="004B67D6" w:rsidRPr="004A01EE" w:rsidRDefault="004B67D6" w:rsidP="004B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1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F63DD6" w:rsidRPr="00C108C6" w:rsidRDefault="004B67D6" w:rsidP="004B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1"/>
        <w:jc w:val="thaiDistribute"/>
        <w:rPr>
          <w:rFonts w:ascii="Angsana New" w:hAnsi="Angsana New"/>
          <w:sz w:val="30"/>
          <w:szCs w:val="30"/>
          <w:cs/>
          <w:lang w:eastAsia="zh-CN"/>
        </w:rPr>
      </w:pPr>
      <w:r w:rsidRPr="00B57927">
        <w:rPr>
          <w:rFonts w:ascii="Angsana New" w:hAnsi="Angsana New"/>
          <w:color w:val="000000"/>
          <w:sz w:val="30"/>
          <w:szCs w:val="30"/>
          <w:cs/>
        </w:rPr>
        <w:t>ใน</w:t>
      </w:r>
      <w:r w:rsidR="00C108C6">
        <w:rPr>
          <w:rFonts w:ascii="Angsana New" w:hAnsi="Angsana New" w:hint="cs"/>
          <w:color w:val="000000"/>
          <w:sz w:val="30"/>
          <w:szCs w:val="30"/>
          <w:cs/>
        </w:rPr>
        <w:t>ระหว่าง</w:t>
      </w:r>
      <w:r w:rsidR="00672E23" w:rsidRPr="00B57927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5F1C49" w:rsidRPr="00B57927">
        <w:rPr>
          <w:rFonts w:ascii="Angsana New" w:hAnsi="Angsana New"/>
          <w:color w:val="000000"/>
          <w:sz w:val="30"/>
          <w:szCs w:val="30"/>
          <w:cs/>
        </w:rPr>
        <w:t xml:space="preserve">สามเดือนสิ้นสุดวันที่ </w:t>
      </w:r>
      <w:r w:rsidR="009313B9" w:rsidRPr="00B57927">
        <w:rPr>
          <w:rFonts w:ascii="Angsana New" w:hAnsi="Angsana New"/>
          <w:sz w:val="30"/>
          <w:szCs w:val="30"/>
          <w:cs/>
        </w:rPr>
        <w:t>3</w:t>
      </w:r>
      <w:r w:rsidR="00C108C6">
        <w:rPr>
          <w:rFonts w:ascii="Angsana New" w:hAnsi="Angsana New" w:hint="cs"/>
          <w:sz w:val="30"/>
          <w:szCs w:val="30"/>
          <w:cs/>
        </w:rPr>
        <w:t>1 มีนาคม</w:t>
      </w:r>
      <w:r w:rsidR="009313B9" w:rsidRPr="00B57927">
        <w:rPr>
          <w:rFonts w:ascii="Angsana New" w:hAnsi="Angsana New"/>
          <w:sz w:val="30"/>
          <w:szCs w:val="30"/>
          <w:cs/>
        </w:rPr>
        <w:t xml:space="preserve"> 2560</w:t>
      </w:r>
      <w:r w:rsidR="009313B9" w:rsidRPr="00B5792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57927">
        <w:rPr>
          <w:rFonts w:ascii="Angsana New" w:hAnsi="Angsana New"/>
          <w:color w:val="000000"/>
          <w:sz w:val="30"/>
          <w:szCs w:val="30"/>
          <w:cs/>
        </w:rPr>
        <w:t xml:space="preserve">บริษัทร่วม 4 แห่งซึ่งได้แก่ </w:t>
      </w:r>
      <w:r w:rsidRPr="00B57927">
        <w:rPr>
          <w:rFonts w:ascii="Angsana New" w:hAnsi="Angsana New"/>
          <w:sz w:val="30"/>
          <w:szCs w:val="30"/>
          <w:cs/>
        </w:rPr>
        <w:t xml:space="preserve">บริษัท เซฟ เอนเนอร์จี กรุ๊ป </w:t>
      </w:r>
      <w:r w:rsidRPr="00B57927">
        <w:rPr>
          <w:rFonts w:ascii="Angsana New" w:hAnsi="Angsana New"/>
          <w:sz w:val="30"/>
          <w:szCs w:val="30"/>
        </w:rPr>
        <w:t>(</w:t>
      </w:r>
      <w:r w:rsidRPr="00B57927">
        <w:rPr>
          <w:rFonts w:ascii="Angsana New" w:hAnsi="Angsana New"/>
          <w:sz w:val="30"/>
          <w:szCs w:val="30"/>
          <w:cs/>
        </w:rPr>
        <w:t>นราธิวาส</w:t>
      </w:r>
      <w:r w:rsidRPr="00B57927">
        <w:rPr>
          <w:rFonts w:ascii="Angsana New" w:hAnsi="Angsana New"/>
          <w:sz w:val="30"/>
          <w:szCs w:val="30"/>
        </w:rPr>
        <w:t>1)</w:t>
      </w:r>
      <w:r w:rsidRPr="00B5792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7927">
        <w:rPr>
          <w:rFonts w:ascii="Angsana New" w:hAnsi="Angsana New"/>
          <w:sz w:val="30"/>
          <w:szCs w:val="30"/>
          <w:cs/>
        </w:rPr>
        <w:t xml:space="preserve">บริษัท เซฟ เอนเนอร์จี กรุ๊ป </w:t>
      </w:r>
      <w:r w:rsidRPr="00B57927">
        <w:rPr>
          <w:rFonts w:ascii="Angsana New" w:hAnsi="Angsana New"/>
          <w:sz w:val="30"/>
          <w:szCs w:val="30"/>
        </w:rPr>
        <w:t>(</w:t>
      </w:r>
      <w:r w:rsidRPr="00B57927">
        <w:rPr>
          <w:rFonts w:ascii="Angsana New" w:hAnsi="Angsana New"/>
          <w:sz w:val="30"/>
          <w:szCs w:val="30"/>
          <w:cs/>
        </w:rPr>
        <w:t xml:space="preserve">ยะลา </w:t>
      </w:r>
      <w:r w:rsidRPr="00B57927">
        <w:rPr>
          <w:rFonts w:ascii="Angsana New" w:hAnsi="Angsana New"/>
          <w:sz w:val="30"/>
          <w:szCs w:val="30"/>
        </w:rPr>
        <w:t>1)</w:t>
      </w:r>
      <w:r w:rsidRPr="00B5792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7927">
        <w:rPr>
          <w:rFonts w:ascii="Angsana New" w:hAnsi="Angsana New"/>
          <w:sz w:val="30"/>
          <w:szCs w:val="30"/>
          <w:cs/>
        </w:rPr>
        <w:t xml:space="preserve">บริษัท เซฟ เอนเนอร์จี กรุ๊ป </w:t>
      </w:r>
      <w:r w:rsidRPr="00B57927">
        <w:rPr>
          <w:rFonts w:ascii="Angsana New" w:hAnsi="Angsana New"/>
          <w:sz w:val="30"/>
          <w:szCs w:val="30"/>
        </w:rPr>
        <w:t>(</w:t>
      </w:r>
      <w:r w:rsidRPr="00B57927">
        <w:rPr>
          <w:rFonts w:ascii="Angsana New" w:hAnsi="Angsana New"/>
          <w:sz w:val="30"/>
          <w:szCs w:val="30"/>
          <w:cs/>
        </w:rPr>
        <w:t>ปัตตานี</w:t>
      </w:r>
      <w:r w:rsidRPr="00B57927">
        <w:rPr>
          <w:rFonts w:ascii="Angsana New" w:hAnsi="Angsana New"/>
          <w:sz w:val="30"/>
          <w:szCs w:val="30"/>
        </w:rPr>
        <w:t>)</w:t>
      </w:r>
      <w:r w:rsidRPr="00B57927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Pr="00B57927">
        <w:rPr>
          <w:rFonts w:ascii="Angsana New" w:hAnsi="Angsana New"/>
          <w:sz w:val="30"/>
          <w:szCs w:val="30"/>
          <w:cs/>
        </w:rPr>
        <w:t xml:space="preserve">บริษัท เซฟ เอนเนอร์จี กรุ๊ป </w:t>
      </w:r>
      <w:r w:rsidRPr="00B57927">
        <w:rPr>
          <w:rFonts w:ascii="Angsana New" w:hAnsi="Angsana New"/>
          <w:sz w:val="30"/>
          <w:szCs w:val="30"/>
        </w:rPr>
        <w:t>(</w:t>
      </w:r>
      <w:r w:rsidRPr="00B57927">
        <w:rPr>
          <w:rFonts w:ascii="Angsana New" w:hAnsi="Angsana New"/>
          <w:sz w:val="30"/>
          <w:szCs w:val="30"/>
          <w:cs/>
        </w:rPr>
        <w:t>สงขลา</w:t>
      </w:r>
      <w:r w:rsidRPr="00B57927">
        <w:rPr>
          <w:rFonts w:ascii="Angsana New" w:hAnsi="Angsana New"/>
          <w:sz w:val="30"/>
          <w:szCs w:val="30"/>
        </w:rPr>
        <w:t>)</w:t>
      </w:r>
      <w:r w:rsidRPr="00B57927">
        <w:rPr>
          <w:rFonts w:ascii="Angsana New" w:hAnsi="Angsana New"/>
          <w:color w:val="000000"/>
          <w:sz w:val="30"/>
          <w:szCs w:val="30"/>
          <w:cs/>
        </w:rPr>
        <w:t xml:space="preserve"> ได้</w:t>
      </w:r>
      <w:r w:rsidR="005F1C49" w:rsidRPr="00B57927">
        <w:rPr>
          <w:rFonts w:ascii="Angsana New" w:hAnsi="Angsana New"/>
          <w:color w:val="000000"/>
          <w:sz w:val="30"/>
          <w:szCs w:val="30"/>
          <w:cs/>
        </w:rPr>
        <w:t>ดำเนินการชำระบัญชีแล้วเสร็จ</w:t>
      </w:r>
      <w:r w:rsidR="00B274E1" w:rsidRPr="00B57927">
        <w:rPr>
          <w:rFonts w:ascii="Angsana New" w:hAnsi="Angsana New" w:hint="cs"/>
          <w:color w:val="000000"/>
          <w:sz w:val="30"/>
          <w:szCs w:val="30"/>
          <w:cs/>
        </w:rPr>
        <w:t xml:space="preserve">และจดทะเบียนชำระบัญชีในเดือนเมษายน 2560 </w:t>
      </w:r>
      <w:r w:rsidR="005F1C49" w:rsidRPr="00B57927">
        <w:rPr>
          <w:rFonts w:ascii="Angsana New" w:hAnsi="Angsana New"/>
          <w:color w:val="000000"/>
          <w:sz w:val="30"/>
          <w:szCs w:val="30"/>
          <w:cs/>
        </w:rPr>
        <w:t>หลังจากที่ได้</w:t>
      </w:r>
      <w:r w:rsidRPr="00B57927">
        <w:rPr>
          <w:rFonts w:ascii="Angsana New" w:hAnsi="Angsana New"/>
          <w:color w:val="000000"/>
          <w:sz w:val="30"/>
          <w:szCs w:val="30"/>
          <w:cs/>
        </w:rPr>
        <w:t>จดทะเบียนเลิกกิจการในเดือนธันวาคม 2559 และ</w:t>
      </w:r>
      <w:r w:rsidR="005F1C49" w:rsidRPr="00B57927">
        <w:rPr>
          <w:rFonts w:ascii="Angsana New" w:hAnsi="Angsana New"/>
          <w:color w:val="000000"/>
          <w:sz w:val="30"/>
          <w:szCs w:val="30"/>
          <w:cs/>
        </w:rPr>
        <w:t>ได้ชำระคืนเงินลงทุน</w:t>
      </w:r>
      <w:r w:rsidR="00B274E1" w:rsidRPr="00B57927">
        <w:rPr>
          <w:rFonts w:ascii="Angsana New" w:hAnsi="Angsana New" w:hint="cs"/>
          <w:color w:val="000000"/>
          <w:sz w:val="30"/>
          <w:szCs w:val="30"/>
          <w:cs/>
        </w:rPr>
        <w:t>ส่วนที่เหลือ</w:t>
      </w:r>
      <w:r w:rsidR="005F1C49" w:rsidRPr="00B57927">
        <w:rPr>
          <w:rFonts w:ascii="Angsana New" w:hAnsi="Angsana New"/>
          <w:color w:val="000000"/>
          <w:sz w:val="30"/>
          <w:szCs w:val="30"/>
          <w:cs/>
        </w:rPr>
        <w:t>ให้แก่บริษัท</w:t>
      </w:r>
      <w:r w:rsidRPr="00B57927">
        <w:rPr>
          <w:rFonts w:ascii="Angsana New" w:hAnsi="Angsana New"/>
          <w:color w:val="000000"/>
          <w:sz w:val="30"/>
          <w:szCs w:val="30"/>
          <w:cs/>
        </w:rPr>
        <w:t>แล้วทั้งจำนวน</w:t>
      </w:r>
      <w:r w:rsidR="00C108C6">
        <w:rPr>
          <w:rFonts w:ascii="Angsana New" w:hAnsi="Angsana New" w:hint="cs"/>
          <w:sz w:val="30"/>
          <w:szCs w:val="30"/>
          <w:cs/>
          <w:lang w:eastAsia="zh-CN"/>
        </w:rPr>
        <w:t>ในงวดดังกล่าว</w:t>
      </w:r>
    </w:p>
    <w:p w:rsidR="00365451" w:rsidRDefault="00365451" w:rsidP="000C5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43854" w:rsidRDefault="00D43854" w:rsidP="000C5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43854" w:rsidRDefault="00D43854" w:rsidP="000C5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43854" w:rsidRDefault="00D43854" w:rsidP="000C5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841C6" w:rsidRPr="00806277" w:rsidRDefault="000841C6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06277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ค่าใช้จ่ายค้างจ่ายและหนี้สินหมุนเวียนอื่น</w:t>
      </w:r>
    </w:p>
    <w:p w:rsidR="001A69FC" w:rsidRPr="00806277" w:rsidRDefault="001A69FC" w:rsidP="0009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919" w:type="dxa"/>
        <w:tblLook w:val="01E0" w:firstRow="1" w:lastRow="1" w:firstColumn="1" w:lastColumn="1" w:noHBand="0" w:noVBand="0"/>
      </w:tblPr>
      <w:tblGrid>
        <w:gridCol w:w="3394"/>
        <w:gridCol w:w="1422"/>
        <w:gridCol w:w="285"/>
        <w:gridCol w:w="1418"/>
        <w:gridCol w:w="283"/>
        <w:gridCol w:w="1416"/>
        <w:gridCol w:w="283"/>
        <w:gridCol w:w="1418"/>
      </w:tblGrid>
      <w:tr w:rsidR="00635118" w:rsidRPr="00806277" w:rsidTr="00E1600D">
        <w:tc>
          <w:tcPr>
            <w:tcW w:w="3394" w:type="dxa"/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27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35118" w:rsidRPr="00806277" w:rsidTr="00E1600D">
        <w:tc>
          <w:tcPr>
            <w:tcW w:w="3394" w:type="dxa"/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1024" w:rsidRPr="00806277" w:rsidTr="00E1600D">
        <w:tc>
          <w:tcPr>
            <w:tcW w:w="3394" w:type="dxa"/>
            <w:vAlign w:val="bottom"/>
          </w:tcPr>
          <w:p w:rsidR="00431024" w:rsidRPr="00806277" w:rsidRDefault="00431024" w:rsidP="0063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1024" w:rsidRPr="00806277" w:rsidRDefault="00431024" w:rsidP="0043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6277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8062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 w:rsidRPr="0080627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B611E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80627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</w:t>
            </w:r>
            <w:r w:rsidRPr="00806277">
              <w:rPr>
                <w:rFonts w:ascii="Angsana New" w:hAnsi="Angsana New"/>
                <w:color w:val="000000"/>
                <w:sz w:val="30"/>
                <w:szCs w:val="30"/>
              </w:rPr>
              <w:t>560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431024" w:rsidRPr="00806277" w:rsidRDefault="00431024" w:rsidP="0063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31024" w:rsidRPr="00806277" w:rsidRDefault="00431024" w:rsidP="0063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627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0627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80627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255</w:t>
            </w:r>
            <w:r w:rsidRPr="0080627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3" w:type="dxa"/>
            <w:vAlign w:val="bottom"/>
          </w:tcPr>
          <w:p w:rsidR="00431024" w:rsidRPr="00806277" w:rsidRDefault="00431024" w:rsidP="0063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431024" w:rsidRPr="00806277" w:rsidRDefault="0043102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6277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8062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 w:rsidRPr="0080627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B611E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80627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</w:t>
            </w:r>
            <w:r w:rsidRPr="00806277">
              <w:rPr>
                <w:rFonts w:ascii="Angsana New" w:hAnsi="Angsana New"/>
                <w:color w:val="000000"/>
                <w:sz w:val="30"/>
                <w:szCs w:val="30"/>
              </w:rPr>
              <w:t>560</w:t>
            </w:r>
          </w:p>
        </w:tc>
        <w:tc>
          <w:tcPr>
            <w:tcW w:w="283" w:type="dxa"/>
            <w:vAlign w:val="bottom"/>
          </w:tcPr>
          <w:p w:rsidR="00431024" w:rsidRPr="00806277" w:rsidRDefault="00431024" w:rsidP="0063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31024" w:rsidRPr="00806277" w:rsidRDefault="00431024" w:rsidP="0063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627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0627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80627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255</w:t>
            </w:r>
            <w:r w:rsidRPr="0080627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635118" w:rsidRPr="00806277" w:rsidTr="00E1600D">
        <w:tc>
          <w:tcPr>
            <w:tcW w:w="3394" w:type="dxa"/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0627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635118" w:rsidRPr="00522EC8" w:rsidRDefault="00522EC8" w:rsidP="00D20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15,157</w:t>
            </w:r>
          </w:p>
        </w:tc>
        <w:tc>
          <w:tcPr>
            <w:tcW w:w="285" w:type="dxa"/>
            <w:vAlign w:val="bottom"/>
          </w:tcPr>
          <w:p w:rsidR="00635118" w:rsidRPr="00522EC8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5118" w:rsidRPr="00522EC8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19,306</w:t>
            </w:r>
          </w:p>
        </w:tc>
        <w:tc>
          <w:tcPr>
            <w:tcW w:w="283" w:type="dxa"/>
            <w:vAlign w:val="bottom"/>
          </w:tcPr>
          <w:p w:rsidR="00635118" w:rsidRPr="00522EC8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635118" w:rsidRPr="00522EC8" w:rsidRDefault="00522EC8" w:rsidP="00D20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15,157</w:t>
            </w:r>
          </w:p>
        </w:tc>
        <w:tc>
          <w:tcPr>
            <w:tcW w:w="283" w:type="dxa"/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18,095</w:t>
            </w:r>
          </w:p>
        </w:tc>
      </w:tr>
      <w:tr w:rsidR="00635118" w:rsidRPr="00806277" w:rsidTr="00E1600D">
        <w:tc>
          <w:tcPr>
            <w:tcW w:w="3394" w:type="dxa"/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277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422" w:type="dxa"/>
            <w:vAlign w:val="bottom"/>
          </w:tcPr>
          <w:p w:rsidR="00635118" w:rsidRPr="00522EC8" w:rsidRDefault="00522EC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11,09</w:t>
            </w:r>
            <w:r w:rsidR="003060B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5" w:type="dxa"/>
            <w:vAlign w:val="bottom"/>
          </w:tcPr>
          <w:p w:rsidR="00635118" w:rsidRPr="00522EC8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635118" w:rsidRPr="00522EC8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14,151</w:t>
            </w:r>
          </w:p>
        </w:tc>
        <w:tc>
          <w:tcPr>
            <w:tcW w:w="283" w:type="dxa"/>
            <w:vAlign w:val="bottom"/>
          </w:tcPr>
          <w:p w:rsidR="00635118" w:rsidRPr="00522EC8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635118" w:rsidRPr="00522EC8" w:rsidRDefault="00522EC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11,094</w:t>
            </w:r>
          </w:p>
        </w:tc>
        <w:tc>
          <w:tcPr>
            <w:tcW w:w="283" w:type="dxa"/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14,133</w:t>
            </w:r>
          </w:p>
        </w:tc>
      </w:tr>
      <w:tr w:rsidR="00B05C75" w:rsidRPr="00806277" w:rsidTr="00E1600D">
        <w:tc>
          <w:tcPr>
            <w:tcW w:w="3394" w:type="dxa"/>
            <w:vAlign w:val="bottom"/>
          </w:tcPr>
          <w:p w:rsidR="00B05C75" w:rsidRPr="00806277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277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80627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6277">
              <w:rPr>
                <w:rFonts w:ascii="Angsana New" w:hAnsi="Angsana New"/>
                <w:sz w:val="30"/>
                <w:szCs w:val="30"/>
                <w:cs/>
              </w:rPr>
              <w:t>ค่าแรงและสวัสดิการค้างจ่าย</w:t>
            </w:r>
          </w:p>
        </w:tc>
        <w:tc>
          <w:tcPr>
            <w:tcW w:w="1422" w:type="dxa"/>
            <w:vAlign w:val="bottom"/>
          </w:tcPr>
          <w:p w:rsidR="00B05C75" w:rsidRPr="00522EC8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4,482</w:t>
            </w:r>
          </w:p>
        </w:tc>
        <w:tc>
          <w:tcPr>
            <w:tcW w:w="285" w:type="dxa"/>
            <w:vAlign w:val="bottom"/>
          </w:tcPr>
          <w:p w:rsidR="00B05C75" w:rsidRPr="00522EC8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05C75" w:rsidRPr="00522EC8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8,186</w:t>
            </w:r>
          </w:p>
        </w:tc>
        <w:tc>
          <w:tcPr>
            <w:tcW w:w="283" w:type="dxa"/>
            <w:vAlign w:val="bottom"/>
          </w:tcPr>
          <w:p w:rsidR="00B05C75" w:rsidRPr="00522EC8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B05C75" w:rsidRPr="00522EC8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4,428</w:t>
            </w:r>
          </w:p>
        </w:tc>
        <w:tc>
          <w:tcPr>
            <w:tcW w:w="283" w:type="dxa"/>
            <w:vAlign w:val="bottom"/>
          </w:tcPr>
          <w:p w:rsidR="00B05C75" w:rsidRPr="00806277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05C75" w:rsidRPr="00806277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8,180</w:t>
            </w:r>
          </w:p>
        </w:tc>
      </w:tr>
      <w:tr w:rsidR="00B05C75" w:rsidRPr="00806277" w:rsidTr="00E1600D">
        <w:tc>
          <w:tcPr>
            <w:tcW w:w="3394" w:type="dxa"/>
            <w:vAlign w:val="bottom"/>
          </w:tcPr>
          <w:p w:rsidR="00B05C75" w:rsidRPr="00806277" w:rsidRDefault="00B05C7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277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22" w:type="dxa"/>
            <w:vAlign w:val="bottom"/>
          </w:tcPr>
          <w:p w:rsidR="00B05C75" w:rsidRPr="00522EC8" w:rsidRDefault="00B05C7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3,741</w:t>
            </w:r>
          </w:p>
        </w:tc>
        <w:tc>
          <w:tcPr>
            <w:tcW w:w="285" w:type="dxa"/>
            <w:vAlign w:val="bottom"/>
          </w:tcPr>
          <w:p w:rsidR="00B05C75" w:rsidRPr="00522EC8" w:rsidRDefault="00B05C7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05C75" w:rsidRPr="00522EC8" w:rsidRDefault="00B05C7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3,288</w:t>
            </w:r>
          </w:p>
        </w:tc>
        <w:tc>
          <w:tcPr>
            <w:tcW w:w="283" w:type="dxa"/>
            <w:vAlign w:val="bottom"/>
          </w:tcPr>
          <w:p w:rsidR="00B05C75" w:rsidRPr="00522EC8" w:rsidRDefault="00B05C7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B05C75" w:rsidRPr="00522EC8" w:rsidRDefault="00B05C7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3,739</w:t>
            </w:r>
          </w:p>
        </w:tc>
        <w:tc>
          <w:tcPr>
            <w:tcW w:w="283" w:type="dxa"/>
            <w:vAlign w:val="bottom"/>
          </w:tcPr>
          <w:p w:rsidR="00B05C75" w:rsidRPr="00806277" w:rsidRDefault="00B05C7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05C75" w:rsidRPr="00806277" w:rsidRDefault="00B05C7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3,281</w:t>
            </w:r>
          </w:p>
        </w:tc>
      </w:tr>
      <w:tr w:rsidR="00B05C75" w:rsidRPr="00806277" w:rsidTr="00E1600D">
        <w:tc>
          <w:tcPr>
            <w:tcW w:w="3394" w:type="dxa"/>
            <w:vAlign w:val="bottom"/>
          </w:tcPr>
          <w:p w:rsidR="00B05C75" w:rsidRPr="00806277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277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422" w:type="dxa"/>
            <w:vAlign w:val="bottom"/>
          </w:tcPr>
          <w:p w:rsidR="00B05C75" w:rsidRPr="00522EC8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2,822</w:t>
            </w:r>
          </w:p>
        </w:tc>
        <w:tc>
          <w:tcPr>
            <w:tcW w:w="285" w:type="dxa"/>
            <w:vAlign w:val="bottom"/>
          </w:tcPr>
          <w:p w:rsidR="00B05C75" w:rsidRPr="00522EC8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05C75" w:rsidRPr="00522EC8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3,265</w:t>
            </w:r>
          </w:p>
        </w:tc>
        <w:tc>
          <w:tcPr>
            <w:tcW w:w="283" w:type="dxa"/>
            <w:vAlign w:val="bottom"/>
          </w:tcPr>
          <w:p w:rsidR="00B05C75" w:rsidRPr="00522EC8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B05C75" w:rsidRPr="00522EC8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2,755</w:t>
            </w:r>
          </w:p>
        </w:tc>
        <w:tc>
          <w:tcPr>
            <w:tcW w:w="283" w:type="dxa"/>
            <w:vAlign w:val="bottom"/>
          </w:tcPr>
          <w:p w:rsidR="00B05C75" w:rsidRPr="00806277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05C75" w:rsidRPr="00806277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3,184</w:t>
            </w:r>
          </w:p>
        </w:tc>
      </w:tr>
      <w:tr w:rsidR="00B05C75" w:rsidRPr="00806277" w:rsidTr="00E1600D">
        <w:tc>
          <w:tcPr>
            <w:tcW w:w="3394" w:type="dxa"/>
            <w:vAlign w:val="bottom"/>
          </w:tcPr>
          <w:p w:rsidR="00B05C75" w:rsidRPr="00806277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277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422" w:type="dxa"/>
            <w:vAlign w:val="bottom"/>
          </w:tcPr>
          <w:p w:rsidR="00B05C75" w:rsidRPr="00522EC8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1,643</w:t>
            </w:r>
          </w:p>
        </w:tc>
        <w:tc>
          <w:tcPr>
            <w:tcW w:w="285" w:type="dxa"/>
            <w:vAlign w:val="bottom"/>
          </w:tcPr>
          <w:p w:rsidR="00B05C75" w:rsidRPr="00522EC8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05C75" w:rsidRPr="00522EC8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5,464</w:t>
            </w:r>
          </w:p>
        </w:tc>
        <w:tc>
          <w:tcPr>
            <w:tcW w:w="283" w:type="dxa"/>
            <w:vAlign w:val="bottom"/>
          </w:tcPr>
          <w:p w:rsidR="00B05C75" w:rsidRPr="00522EC8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B05C75" w:rsidRPr="00522EC8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1,643</w:t>
            </w:r>
          </w:p>
        </w:tc>
        <w:tc>
          <w:tcPr>
            <w:tcW w:w="283" w:type="dxa"/>
            <w:vAlign w:val="bottom"/>
          </w:tcPr>
          <w:p w:rsidR="00B05C75" w:rsidRPr="00806277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05C75" w:rsidRPr="00806277" w:rsidRDefault="00B05C75" w:rsidP="0066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5,464</w:t>
            </w:r>
          </w:p>
        </w:tc>
      </w:tr>
      <w:tr w:rsidR="00B05C75" w:rsidRPr="00806277" w:rsidTr="00E1600D">
        <w:tc>
          <w:tcPr>
            <w:tcW w:w="3394" w:type="dxa"/>
            <w:vAlign w:val="bottom"/>
          </w:tcPr>
          <w:p w:rsidR="00B05C75" w:rsidRPr="00806277" w:rsidRDefault="00B05C7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0627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B05C75" w:rsidRPr="00522EC8" w:rsidRDefault="003060BE" w:rsidP="00D12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7,787</w:t>
            </w:r>
          </w:p>
        </w:tc>
        <w:tc>
          <w:tcPr>
            <w:tcW w:w="285" w:type="dxa"/>
            <w:vAlign w:val="bottom"/>
          </w:tcPr>
          <w:p w:rsidR="00B05C75" w:rsidRPr="00522EC8" w:rsidRDefault="00B05C7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05C75" w:rsidRPr="00522EC8" w:rsidRDefault="00B05C7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8,613</w:t>
            </w:r>
          </w:p>
        </w:tc>
        <w:tc>
          <w:tcPr>
            <w:tcW w:w="283" w:type="dxa"/>
            <w:vAlign w:val="bottom"/>
          </w:tcPr>
          <w:p w:rsidR="00B05C75" w:rsidRPr="00522EC8" w:rsidRDefault="00B05C7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B05C75" w:rsidRPr="00522EC8" w:rsidRDefault="00B05C7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6,005</w:t>
            </w:r>
          </w:p>
        </w:tc>
        <w:tc>
          <w:tcPr>
            <w:tcW w:w="283" w:type="dxa"/>
            <w:vAlign w:val="bottom"/>
          </w:tcPr>
          <w:p w:rsidR="00B05C75" w:rsidRPr="00806277" w:rsidRDefault="00B05C7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05C75" w:rsidRPr="00806277" w:rsidRDefault="00B05C7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8,120</w:t>
            </w:r>
          </w:p>
        </w:tc>
      </w:tr>
      <w:tr w:rsidR="00B05C75" w:rsidRPr="00806277" w:rsidTr="00E1600D">
        <w:tc>
          <w:tcPr>
            <w:tcW w:w="3394" w:type="dxa"/>
            <w:vAlign w:val="bottom"/>
          </w:tcPr>
          <w:p w:rsidR="00B05C75" w:rsidRPr="00806277" w:rsidRDefault="00B05C75" w:rsidP="00E1600D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8062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C75" w:rsidRPr="00522EC8" w:rsidRDefault="00B05C75" w:rsidP="00D20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46,726</w:t>
            </w:r>
          </w:p>
        </w:tc>
        <w:tc>
          <w:tcPr>
            <w:tcW w:w="285" w:type="dxa"/>
            <w:vAlign w:val="bottom"/>
          </w:tcPr>
          <w:p w:rsidR="00B05C75" w:rsidRPr="00522EC8" w:rsidRDefault="00B05C7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C75" w:rsidRPr="00522EC8" w:rsidRDefault="00B05C7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62,273</w:t>
            </w:r>
          </w:p>
        </w:tc>
        <w:tc>
          <w:tcPr>
            <w:tcW w:w="283" w:type="dxa"/>
            <w:vAlign w:val="bottom"/>
          </w:tcPr>
          <w:p w:rsidR="00B05C75" w:rsidRPr="00522EC8" w:rsidRDefault="00B05C7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C75" w:rsidRPr="00522EC8" w:rsidRDefault="00B05C75" w:rsidP="00D20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EC8">
              <w:rPr>
                <w:rFonts w:ascii="Angsana New" w:hAnsi="Angsana New"/>
                <w:sz w:val="30"/>
                <w:szCs w:val="30"/>
              </w:rPr>
              <w:t>44,821</w:t>
            </w:r>
          </w:p>
        </w:tc>
        <w:tc>
          <w:tcPr>
            <w:tcW w:w="283" w:type="dxa"/>
            <w:vAlign w:val="bottom"/>
          </w:tcPr>
          <w:p w:rsidR="00B05C75" w:rsidRPr="00806277" w:rsidRDefault="00B05C7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C75" w:rsidRPr="00806277" w:rsidRDefault="00B05C7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60,457</w:t>
            </w:r>
          </w:p>
        </w:tc>
      </w:tr>
    </w:tbl>
    <w:p w:rsidR="00806277" w:rsidRDefault="00806277" w:rsidP="0080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63DD6" w:rsidRPr="004F5042" w:rsidRDefault="00F63DD6" w:rsidP="00F63DD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หุ้นกู้</w:t>
      </w:r>
      <w:r w:rsidR="0082194A" w:rsidRPr="004F5042">
        <w:rPr>
          <w:rFonts w:ascii="Angsana New" w:hAnsi="Angsana New"/>
          <w:b/>
          <w:bCs/>
          <w:sz w:val="30"/>
          <w:szCs w:val="30"/>
        </w:rPr>
        <w:t xml:space="preserve"> </w:t>
      </w:r>
      <w:r w:rsidR="0082194A" w:rsidRPr="004F5042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F63DD6" w:rsidRPr="004F5042" w:rsidRDefault="00F63DD6" w:rsidP="00F63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9907" w:type="dxa"/>
        <w:tblLook w:val="04A0" w:firstRow="1" w:lastRow="0" w:firstColumn="1" w:lastColumn="0" w:noHBand="0" w:noVBand="1"/>
      </w:tblPr>
      <w:tblGrid>
        <w:gridCol w:w="6062"/>
        <w:gridCol w:w="270"/>
        <w:gridCol w:w="1620"/>
        <w:gridCol w:w="236"/>
        <w:gridCol w:w="1719"/>
      </w:tblGrid>
      <w:tr w:rsidR="00F63DD6" w:rsidRPr="004F5042" w:rsidTr="00B049DA">
        <w:tc>
          <w:tcPr>
            <w:tcW w:w="6062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5" w:type="dxa"/>
            <w:gridSpan w:val="3"/>
            <w:tcBorders>
              <w:bottom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</w:tr>
      <w:tr w:rsidR="00F63DD6" w:rsidRPr="004F5042" w:rsidTr="00B049DA">
        <w:tc>
          <w:tcPr>
            <w:tcW w:w="6062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825C60" w:rsidP="008F4BC4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F4BC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611EF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F63DD6" w:rsidRPr="004F5042">
              <w:rPr>
                <w:rFonts w:ascii="Angsana New" w:hAnsi="Angsana New" w:cs="Angsana New"/>
                <w:sz w:val="30"/>
                <w:szCs w:val="30"/>
                <w:cs/>
              </w:rPr>
              <w:t xml:space="preserve"> 25</w:t>
            </w:r>
            <w:r w:rsidRPr="004F5042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31 ธันวาคม 255</w:t>
            </w:r>
            <w:r w:rsidR="00825C60" w:rsidRPr="004F504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547CB4" w:rsidRPr="004F5042" w:rsidTr="00B049DA">
        <w:tc>
          <w:tcPr>
            <w:tcW w:w="6062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547CB4" w:rsidRPr="00FE278A" w:rsidRDefault="00547CB4" w:rsidP="00F646C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78A">
              <w:rPr>
                <w:rFonts w:ascii="Angsana New" w:hAnsi="Angsana New" w:cs="Angsana New"/>
                <w:sz w:val="30"/>
                <w:szCs w:val="30"/>
                <w:cs/>
              </w:rPr>
              <w:t>500</w:t>
            </w:r>
            <w:r w:rsidRPr="00FE278A">
              <w:rPr>
                <w:rFonts w:ascii="Angsana New" w:hAnsi="Angsana New" w:cs="Angsana New"/>
                <w:sz w:val="30"/>
                <w:szCs w:val="30"/>
              </w:rPr>
              <w:t>,000</w:t>
            </w:r>
            <w:r w:rsidR="00F646C8" w:rsidRPr="00FE278A">
              <w:rPr>
                <w:rFonts w:ascii="Angsana New" w:hAnsi="Angsana New" w:cs="Angsana New"/>
                <w:sz w:val="30"/>
                <w:szCs w:val="30"/>
              </w:rPr>
              <w:t xml:space="preserve">                    </w:t>
            </w:r>
          </w:p>
        </w:tc>
        <w:tc>
          <w:tcPr>
            <w:tcW w:w="236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500</w:t>
            </w:r>
            <w:r w:rsidRPr="004F5042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</w:tr>
      <w:tr w:rsidR="00547CB4" w:rsidRPr="004F5042" w:rsidTr="00B049DA">
        <w:tc>
          <w:tcPr>
            <w:tcW w:w="6062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:rsidR="00547CB4" w:rsidRPr="00FE278A" w:rsidRDefault="00547CB4" w:rsidP="00FE278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78A">
              <w:rPr>
                <w:rFonts w:ascii="Angsana New" w:hAnsi="Angsana New" w:cs="Angsana New"/>
                <w:sz w:val="30"/>
                <w:szCs w:val="30"/>
              </w:rPr>
              <w:t xml:space="preserve">(    </w:t>
            </w:r>
            <w:r w:rsidR="008A18F9" w:rsidRPr="00FE278A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FE278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E278A">
              <w:rPr>
                <w:rFonts w:ascii="Angsana New" w:hAnsi="Angsana New" w:cs="Angsana New"/>
                <w:sz w:val="30"/>
                <w:szCs w:val="30"/>
              </w:rPr>
              <w:t>513</w:t>
            </w:r>
            <w:r w:rsidRPr="00FE278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</w:tcPr>
          <w:p w:rsidR="00547CB4" w:rsidRPr="004F5042" w:rsidRDefault="00547CB4" w:rsidP="0082194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53CE2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4F5042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1,690</w:t>
            </w:r>
            <w:r w:rsidRPr="004F504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47CB4" w:rsidRPr="004F5042" w:rsidTr="00825C60">
        <w:tc>
          <w:tcPr>
            <w:tcW w:w="6062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547CB4" w:rsidRPr="00FE278A" w:rsidRDefault="008A18F9" w:rsidP="00FE278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78A">
              <w:rPr>
                <w:rFonts w:ascii="Angsana New" w:hAnsi="Angsana New" w:cs="Angsana New"/>
                <w:sz w:val="30"/>
                <w:szCs w:val="30"/>
              </w:rPr>
              <w:t>499,</w:t>
            </w:r>
            <w:r w:rsidR="00FE278A">
              <w:rPr>
                <w:rFonts w:ascii="Angsana New" w:hAnsi="Angsana New" w:cs="Angsana New"/>
                <w:sz w:val="30"/>
                <w:szCs w:val="30"/>
              </w:rPr>
              <w:t>487</w:t>
            </w:r>
          </w:p>
        </w:tc>
        <w:tc>
          <w:tcPr>
            <w:tcW w:w="236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</w:tcBorders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498,310</w:t>
            </w:r>
          </w:p>
        </w:tc>
      </w:tr>
      <w:tr w:rsidR="00547CB4" w:rsidRPr="004F5042" w:rsidTr="00825C60">
        <w:tc>
          <w:tcPr>
            <w:tcW w:w="6062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47CB4" w:rsidRPr="00FE278A" w:rsidRDefault="00547CB4" w:rsidP="00B768A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78A">
              <w:rPr>
                <w:rFonts w:ascii="Angsana New" w:hAnsi="Angsana New" w:cs="Angsana New"/>
                <w:sz w:val="30"/>
                <w:szCs w:val="30"/>
              </w:rPr>
              <w:t xml:space="preserve">( </w:t>
            </w:r>
            <w:r w:rsidR="00B768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A18F9" w:rsidRPr="00FE278A">
              <w:rPr>
                <w:rFonts w:ascii="Angsana New" w:hAnsi="Angsana New" w:cs="Angsana New" w:hint="cs"/>
                <w:sz w:val="30"/>
                <w:szCs w:val="30"/>
                <w:cs/>
              </w:rPr>
              <w:t>499,</w:t>
            </w:r>
            <w:r w:rsidR="00FE278A">
              <w:rPr>
                <w:rFonts w:ascii="Angsana New" w:hAnsi="Angsana New" w:cs="Angsana New"/>
                <w:sz w:val="30"/>
                <w:szCs w:val="30"/>
              </w:rPr>
              <w:t>487</w:t>
            </w:r>
            <w:r w:rsidRPr="00FE278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</w:rPr>
              <w:t xml:space="preserve">          -</w:t>
            </w:r>
          </w:p>
        </w:tc>
      </w:tr>
      <w:tr w:rsidR="00583978" w:rsidRPr="004F5042" w:rsidTr="00825C60">
        <w:tc>
          <w:tcPr>
            <w:tcW w:w="6062" w:type="dxa"/>
          </w:tcPr>
          <w:p w:rsidR="00583978" w:rsidRPr="004F5042" w:rsidRDefault="00065EB1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ส่วนที่ครบกำหนดชำระเกินกว่าหนึ่งปี</w:t>
            </w:r>
          </w:p>
        </w:tc>
        <w:tc>
          <w:tcPr>
            <w:tcW w:w="270" w:type="dxa"/>
          </w:tcPr>
          <w:p w:rsidR="00583978" w:rsidRPr="004F5042" w:rsidRDefault="00583978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583978" w:rsidRPr="00FE278A" w:rsidRDefault="00583978" w:rsidP="0058397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278A">
              <w:rPr>
                <w:rFonts w:ascii="Angsana New" w:hAnsi="Angsana New" w:cs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36" w:type="dxa"/>
          </w:tcPr>
          <w:p w:rsidR="00583978" w:rsidRPr="004F5042" w:rsidRDefault="00583978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:rsidR="00583978" w:rsidRPr="004F5042" w:rsidRDefault="00583978" w:rsidP="0082194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17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498,310</w:t>
            </w:r>
          </w:p>
        </w:tc>
      </w:tr>
    </w:tbl>
    <w:p w:rsidR="00F63DD6" w:rsidRPr="004F5042" w:rsidRDefault="00F63DD6" w:rsidP="00F63DD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63DD6" w:rsidRPr="004F5042" w:rsidRDefault="00F63DD6" w:rsidP="00F63DD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4F504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F5042">
        <w:rPr>
          <w:rFonts w:ascii="Angsana New" w:hAnsi="Angsana New" w:cs="Angsana New"/>
          <w:sz w:val="30"/>
          <w:szCs w:val="30"/>
        </w:rPr>
        <w:t xml:space="preserve">26 </w:t>
      </w:r>
      <w:r w:rsidRPr="004F5042">
        <w:rPr>
          <w:rFonts w:ascii="Angsana New" w:hAnsi="Angsana New" w:cs="Angsana New"/>
          <w:sz w:val="30"/>
          <w:szCs w:val="30"/>
          <w:cs/>
        </w:rPr>
        <w:t>พฤษภาคม</w:t>
      </w:r>
      <w:r w:rsidRPr="004F5042">
        <w:rPr>
          <w:rFonts w:ascii="Angsana New" w:hAnsi="Angsana New" w:cs="Angsana New"/>
          <w:sz w:val="30"/>
          <w:szCs w:val="30"/>
        </w:rPr>
        <w:t xml:space="preserve"> 2559 </w:t>
      </w:r>
      <w:r w:rsidRPr="004F5042">
        <w:rPr>
          <w:rFonts w:ascii="Angsana New" w:hAnsi="Angsana New" w:cs="Angsana New"/>
          <w:sz w:val="30"/>
          <w:szCs w:val="30"/>
          <w:cs/>
        </w:rPr>
        <w:t>บริษัทได้ออกหุ้นกู้ชนิดระบุชื่อผู้ถือ ไม่ด้อยสิทธิ และไม่มีหลักประกันให้แก่ผู้ลงทุนสถาบันจำนวน</w:t>
      </w:r>
      <w:r w:rsidRPr="004F5042">
        <w:rPr>
          <w:rFonts w:ascii="Angsana New" w:hAnsi="Angsana New" w:cs="Angsana New"/>
          <w:sz w:val="30"/>
          <w:szCs w:val="30"/>
        </w:rPr>
        <w:t xml:space="preserve"> 500,000</w:t>
      </w:r>
      <w:r w:rsidRPr="004F5042">
        <w:rPr>
          <w:rFonts w:ascii="Angsana New" w:hAnsi="Angsana New" w:cs="Angsana New"/>
          <w:sz w:val="30"/>
          <w:szCs w:val="30"/>
          <w:cs/>
        </w:rPr>
        <w:t xml:space="preserve"> หน่วย มูลค่าที่ตราไว้หน่วยละ </w:t>
      </w:r>
      <w:r w:rsidRPr="004F5042">
        <w:rPr>
          <w:rFonts w:ascii="Angsana New" w:hAnsi="Angsana New" w:cs="Angsana New"/>
          <w:sz w:val="30"/>
          <w:szCs w:val="30"/>
        </w:rPr>
        <w:t xml:space="preserve">1,000 </w:t>
      </w:r>
      <w:r w:rsidRPr="004F5042">
        <w:rPr>
          <w:rFonts w:ascii="Angsana New" w:hAnsi="Angsana New" w:cs="Angsana New"/>
          <w:sz w:val="30"/>
          <w:szCs w:val="30"/>
          <w:cs/>
        </w:rPr>
        <w:t>บาท</w:t>
      </w:r>
      <w:r w:rsidRPr="004F5042">
        <w:rPr>
          <w:rFonts w:ascii="Angsana New" w:hAnsi="Angsana New" w:cs="Angsana New"/>
          <w:sz w:val="30"/>
          <w:szCs w:val="30"/>
        </w:rPr>
        <w:t xml:space="preserve"> </w:t>
      </w:r>
      <w:r w:rsidRPr="004F5042">
        <w:rPr>
          <w:rFonts w:ascii="Angsana New" w:hAnsi="Angsana New" w:cs="Angsana New"/>
          <w:sz w:val="30"/>
          <w:szCs w:val="30"/>
          <w:cs/>
        </w:rPr>
        <w:t>หุ้นกู้นี้มีอัตราดอกเบี้ยร้อยละ</w:t>
      </w:r>
      <w:r w:rsidRPr="004F5042">
        <w:rPr>
          <w:rFonts w:ascii="Angsana New" w:hAnsi="Angsana New" w:cs="Angsana New"/>
          <w:sz w:val="30"/>
          <w:szCs w:val="30"/>
        </w:rPr>
        <w:t xml:space="preserve"> 5.4 </w:t>
      </w:r>
      <w:r w:rsidRPr="004F5042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1D22B0" w:rsidRPr="004F5042">
        <w:rPr>
          <w:rFonts w:ascii="Angsana New" w:hAnsi="Angsana New" w:cs="Angsana New" w:hint="cs"/>
          <w:sz w:val="30"/>
          <w:szCs w:val="30"/>
          <w:cs/>
        </w:rPr>
        <w:t>ดอกเบี้ยครบกำหนดชำระทุก</w:t>
      </w:r>
      <w:r w:rsidRPr="004F50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F5042">
        <w:rPr>
          <w:rFonts w:ascii="Angsana New" w:hAnsi="Angsana New" w:cs="Angsana New"/>
          <w:sz w:val="30"/>
          <w:szCs w:val="30"/>
        </w:rPr>
        <w:t xml:space="preserve">3 </w:t>
      </w:r>
      <w:r w:rsidRPr="004F5042">
        <w:rPr>
          <w:rFonts w:ascii="Angsana New" w:hAnsi="Angsana New" w:cs="Angsana New"/>
          <w:sz w:val="30"/>
          <w:szCs w:val="30"/>
          <w:cs/>
        </w:rPr>
        <w:t>เดือน</w:t>
      </w:r>
      <w:r w:rsidRPr="004F5042">
        <w:rPr>
          <w:rFonts w:ascii="Angsana New" w:hAnsi="Angsana New" w:cs="Angsana New"/>
          <w:sz w:val="30"/>
          <w:szCs w:val="30"/>
        </w:rPr>
        <w:t xml:space="preserve"> </w:t>
      </w:r>
      <w:r w:rsidRPr="004F5042">
        <w:rPr>
          <w:rFonts w:ascii="Angsana New" w:hAnsi="Angsana New" w:cs="Angsana New"/>
          <w:sz w:val="30"/>
          <w:szCs w:val="30"/>
          <w:cs/>
        </w:rPr>
        <w:t xml:space="preserve">และครบกำหนดไถ่ถอนในวันที่ </w:t>
      </w:r>
      <w:r w:rsidRPr="004F5042">
        <w:rPr>
          <w:rFonts w:ascii="Angsana New" w:hAnsi="Angsana New" w:cs="Angsana New"/>
          <w:sz w:val="30"/>
          <w:szCs w:val="30"/>
        </w:rPr>
        <w:t xml:space="preserve">26 </w:t>
      </w:r>
      <w:r w:rsidRPr="004F5042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4F5042">
        <w:rPr>
          <w:rFonts w:ascii="Angsana New" w:hAnsi="Angsana New" w:cs="Angsana New"/>
          <w:sz w:val="30"/>
          <w:szCs w:val="30"/>
        </w:rPr>
        <w:t>2561</w:t>
      </w:r>
    </w:p>
    <w:p w:rsidR="001D22B0" w:rsidRPr="004F5042" w:rsidRDefault="001D22B0" w:rsidP="00F63DD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63DD6" w:rsidRPr="004F5042" w:rsidRDefault="00F63DD6" w:rsidP="00F63DD6">
      <w:pPr>
        <w:pStyle w:val="NoSpacing"/>
        <w:rPr>
          <w:rFonts w:ascii="Angsana New" w:hAnsi="Angsana New" w:cs="Angsana New"/>
          <w:sz w:val="30"/>
          <w:szCs w:val="30"/>
        </w:rPr>
      </w:pPr>
      <w:r w:rsidRPr="004F5042">
        <w:rPr>
          <w:rFonts w:ascii="Angsana New" w:hAnsi="Angsana New" w:cs="Angsana New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="00682898">
        <w:rPr>
          <w:rFonts w:ascii="Angsana New" w:hAnsi="Angsana New" w:cs="Angsana New" w:hint="cs"/>
          <w:sz w:val="30"/>
          <w:szCs w:val="30"/>
          <w:cs/>
        </w:rPr>
        <w:t>ซึ่ง</w:t>
      </w:r>
      <w:r w:rsidR="003102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 w:cs="Angsana New"/>
          <w:sz w:val="30"/>
          <w:szCs w:val="30"/>
          <w:cs/>
        </w:rPr>
        <w:t xml:space="preserve">ได้แก่ การรักษาอัตราส่วนหนี้สินต่อส่วนทุนในอัตราไม่เกินกว่า </w:t>
      </w:r>
      <w:r w:rsidRPr="004F5042">
        <w:rPr>
          <w:rFonts w:ascii="Angsana New" w:hAnsi="Angsana New" w:cs="Angsana New"/>
          <w:sz w:val="30"/>
          <w:szCs w:val="30"/>
        </w:rPr>
        <w:t>4:1</w:t>
      </w:r>
    </w:p>
    <w:p w:rsidR="0015657B" w:rsidRPr="004F5042" w:rsidRDefault="0015657B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:rsidR="0015657B" w:rsidRPr="004F5042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8064BA" w:rsidRDefault="0015657B" w:rsidP="00AA2FAD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ภาษีเงินได้</w:t>
      </w:r>
      <w:r w:rsidR="00933101" w:rsidRPr="004F5042">
        <w:rPr>
          <w:rFonts w:ascii="Angsana New" w:hAnsi="Angsana New" w:hint="cs"/>
          <w:sz w:val="30"/>
          <w:szCs w:val="30"/>
          <w:cs/>
        </w:rPr>
        <w:t>นิติบุคคล</w:t>
      </w:r>
      <w:r w:rsidRPr="004F5042">
        <w:rPr>
          <w:rFonts w:ascii="Angsana New" w:hAnsi="Angsana New"/>
          <w:sz w:val="30"/>
          <w:szCs w:val="30"/>
          <w:cs/>
        </w:rPr>
        <w:t>ที่บันทึก</w:t>
      </w:r>
      <w:r w:rsidRPr="004F5042">
        <w:rPr>
          <w:rFonts w:ascii="Angsana New" w:hAnsi="Angsana New" w:hint="cs"/>
          <w:sz w:val="30"/>
          <w:szCs w:val="30"/>
          <w:cs/>
        </w:rPr>
        <w:t>เป็น</w:t>
      </w:r>
      <w:r w:rsidRPr="004F5042">
        <w:rPr>
          <w:rFonts w:ascii="Angsana New" w:hAnsi="Angsana New"/>
          <w:sz w:val="30"/>
          <w:szCs w:val="30"/>
          <w:cs/>
        </w:rPr>
        <w:t>ค่าใช้จ่าย</w:t>
      </w:r>
      <w:r w:rsidR="00682898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4F5042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8F4BC4">
        <w:rPr>
          <w:rFonts w:ascii="Angsana New" w:hAnsi="Angsana New" w:hint="cs"/>
          <w:sz w:val="30"/>
          <w:szCs w:val="30"/>
          <w:cs/>
        </w:rPr>
        <w:t>และ</w:t>
      </w:r>
      <w:r w:rsidR="009C6896">
        <w:rPr>
          <w:rFonts w:ascii="Angsana New" w:hAnsi="Angsana New" w:hint="cs"/>
          <w:sz w:val="30"/>
          <w:szCs w:val="30"/>
          <w:cs/>
        </w:rPr>
        <w:t>เก้า</w:t>
      </w:r>
      <w:r w:rsidR="008F4BC4">
        <w:rPr>
          <w:rFonts w:ascii="Angsana New" w:hAnsi="Angsana New" w:hint="cs"/>
          <w:sz w:val="30"/>
          <w:szCs w:val="30"/>
          <w:cs/>
        </w:rPr>
        <w:t>เดือน</w:t>
      </w:r>
      <w:r w:rsidR="002E308F" w:rsidRPr="004F5042">
        <w:rPr>
          <w:rFonts w:ascii="Angsana New" w:hAnsi="Angsana New" w:hint="cs"/>
          <w:sz w:val="30"/>
          <w:szCs w:val="30"/>
          <w:cs/>
        </w:rPr>
        <w:t>สิ้น</w:t>
      </w:r>
      <w:r w:rsidRPr="004F5042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5C6A83">
        <w:rPr>
          <w:rFonts w:ascii="Angsana New" w:hAnsi="Angsana New" w:hint="cs"/>
          <w:sz w:val="30"/>
          <w:szCs w:val="30"/>
          <w:cs/>
        </w:rPr>
        <w:t xml:space="preserve">30 </w:t>
      </w:r>
      <w:r w:rsidR="00B611EF">
        <w:rPr>
          <w:rFonts w:ascii="Angsana New" w:hAnsi="Angsana New" w:hint="cs"/>
          <w:sz w:val="30"/>
          <w:szCs w:val="30"/>
          <w:cs/>
        </w:rPr>
        <w:t>กันยายน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A7711E" w:rsidRPr="004F5042">
        <w:rPr>
          <w:rFonts w:ascii="Angsana New" w:hAnsi="Angsana New"/>
          <w:sz w:val="30"/>
          <w:szCs w:val="30"/>
        </w:rPr>
        <w:t>60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="008F4BC4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 w:hint="cs"/>
          <w:sz w:val="30"/>
          <w:szCs w:val="30"/>
          <w:cs/>
        </w:rPr>
        <w:t>25</w:t>
      </w:r>
      <w:r w:rsidR="00A7711E" w:rsidRPr="004F5042">
        <w:rPr>
          <w:rFonts w:ascii="Angsana New" w:hAnsi="Angsana New"/>
          <w:sz w:val="30"/>
          <w:szCs w:val="30"/>
        </w:rPr>
        <w:t>59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ป</w:t>
      </w:r>
      <w:r w:rsidRPr="004F5042">
        <w:rPr>
          <w:rFonts w:ascii="Angsana New" w:hAnsi="Angsana New"/>
          <w:sz w:val="30"/>
          <w:szCs w:val="30"/>
          <w:cs/>
        </w:rPr>
        <w:t>ระกอบด้วยรายก</w:t>
      </w:r>
      <w:r w:rsidRPr="004F5042">
        <w:rPr>
          <w:rFonts w:ascii="Angsana New" w:hAnsi="Angsana New" w:hint="cs"/>
          <w:sz w:val="30"/>
          <w:szCs w:val="30"/>
          <w:cs/>
        </w:rPr>
        <w:t>าร</w:t>
      </w:r>
      <w:r w:rsidRPr="004F5042">
        <w:rPr>
          <w:rFonts w:ascii="Angsana New" w:hAnsi="Angsana New"/>
          <w:sz w:val="30"/>
          <w:szCs w:val="30"/>
          <w:cs/>
        </w:rPr>
        <w:t>ดัง</w:t>
      </w:r>
      <w:r w:rsidRPr="004F5042">
        <w:rPr>
          <w:rFonts w:ascii="Angsana New" w:hAnsi="Angsana New" w:hint="cs"/>
          <w:sz w:val="30"/>
          <w:szCs w:val="30"/>
          <w:cs/>
        </w:rPr>
        <w:t>ต่อไป</w:t>
      </w:r>
      <w:r w:rsidRPr="004F5042">
        <w:rPr>
          <w:rFonts w:ascii="Angsana New" w:hAnsi="Angsana New"/>
          <w:sz w:val="30"/>
          <w:szCs w:val="30"/>
          <w:cs/>
        </w:rPr>
        <w:t>นี้</w:t>
      </w:r>
    </w:p>
    <w:p w:rsidR="004F5042" w:rsidRDefault="004F5042" w:rsidP="0015657B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8F4BC4" w:rsidRPr="00B57927" w:rsidTr="008F4BC4">
        <w:trPr>
          <w:tblHeader/>
        </w:trPr>
        <w:tc>
          <w:tcPr>
            <w:tcW w:w="5211" w:type="dxa"/>
            <w:vAlign w:val="bottom"/>
          </w:tcPr>
          <w:p w:rsidR="008F4BC4" w:rsidRPr="00B57927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8F4BC4" w:rsidRPr="00B57927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 (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8F4BC4" w:rsidRPr="00B57927" w:rsidTr="008F4BC4">
        <w:trPr>
          <w:tblHeader/>
        </w:trPr>
        <w:tc>
          <w:tcPr>
            <w:tcW w:w="5211" w:type="dxa"/>
            <w:vAlign w:val="bottom"/>
          </w:tcPr>
          <w:p w:rsidR="008F4BC4" w:rsidRPr="00B57927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B57927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F4BC4" w:rsidRPr="00B57927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B57927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AA2FAD" w:rsidRPr="00B57927" w:rsidTr="008F4BC4">
        <w:trPr>
          <w:tblHeader/>
        </w:trPr>
        <w:tc>
          <w:tcPr>
            <w:tcW w:w="5211" w:type="dxa"/>
            <w:vAlign w:val="bottom"/>
          </w:tcPr>
          <w:p w:rsidR="00AA2FAD" w:rsidRPr="00B57927" w:rsidRDefault="00AA2FA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AA2FAD" w:rsidRPr="00B57927" w:rsidRDefault="00AA2FAD" w:rsidP="00AA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25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284" w:type="dxa"/>
            <w:vAlign w:val="bottom"/>
          </w:tcPr>
          <w:p w:rsidR="00AA2FAD" w:rsidRPr="00B57927" w:rsidRDefault="00AA2FAD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AA2FAD" w:rsidRPr="00B57927" w:rsidRDefault="00AA2FAD" w:rsidP="00AA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83" w:type="dxa"/>
            <w:vAlign w:val="bottom"/>
          </w:tcPr>
          <w:p w:rsidR="00AA2FAD" w:rsidRPr="00B57927" w:rsidRDefault="00AA2FAD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AA2FAD" w:rsidRPr="00B57927" w:rsidRDefault="00AA2FA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25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284" w:type="dxa"/>
            <w:vAlign w:val="bottom"/>
          </w:tcPr>
          <w:p w:rsidR="00AA2FAD" w:rsidRPr="00B57927" w:rsidRDefault="00AA2FAD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A2FAD" w:rsidRPr="00B57927" w:rsidRDefault="00AA2FA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AA2FAD" w:rsidRPr="00B57927" w:rsidTr="000078D2">
        <w:tc>
          <w:tcPr>
            <w:tcW w:w="5211" w:type="dxa"/>
            <w:vAlign w:val="bottom"/>
          </w:tcPr>
          <w:p w:rsidR="00AA2FAD" w:rsidRPr="00B57927" w:rsidRDefault="00AA2FA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  <w:r w:rsidR="00DC11A9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 xml:space="preserve">คำนวณจากกำไรทางบัญชีตามอัตราภาษีที่ประกาศใช้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2FAD" w:rsidRPr="00836B60" w:rsidRDefault="00C34FC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4,034</w:t>
            </w:r>
          </w:p>
        </w:tc>
        <w:tc>
          <w:tcPr>
            <w:tcW w:w="284" w:type="dxa"/>
            <w:vAlign w:val="bottom"/>
          </w:tcPr>
          <w:p w:rsidR="00AA2FAD" w:rsidRPr="00B57927" w:rsidRDefault="00AA2FA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AA2FAD" w:rsidRPr="00B57927" w:rsidRDefault="000E02E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7,264</w:t>
            </w:r>
          </w:p>
        </w:tc>
        <w:tc>
          <w:tcPr>
            <w:tcW w:w="283" w:type="dxa"/>
            <w:vAlign w:val="bottom"/>
          </w:tcPr>
          <w:p w:rsidR="00AA2FAD" w:rsidRPr="00B57927" w:rsidRDefault="00AA2FA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2FAD" w:rsidRPr="00836B60" w:rsidRDefault="00836B6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836B60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836B60">
              <w:rPr>
                <w:rFonts w:ascii="Angsana New" w:hAnsi="Angsana New"/>
                <w:sz w:val="28"/>
                <w:szCs w:val="28"/>
              </w:rPr>
              <w:t>,</w:t>
            </w:r>
            <w:r w:rsidRPr="00836B60">
              <w:rPr>
                <w:rFonts w:ascii="Angsana New" w:hAnsi="Angsana New" w:hint="cs"/>
                <w:sz w:val="28"/>
                <w:szCs w:val="28"/>
                <w:cs/>
              </w:rPr>
              <w:t>586</w:t>
            </w:r>
          </w:p>
        </w:tc>
        <w:tc>
          <w:tcPr>
            <w:tcW w:w="284" w:type="dxa"/>
            <w:vAlign w:val="bottom"/>
          </w:tcPr>
          <w:p w:rsidR="00AA2FAD" w:rsidRPr="00B57927" w:rsidRDefault="00AA2FA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AA2FAD" w:rsidRPr="00B57927" w:rsidRDefault="008A543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1,387</w:t>
            </w:r>
          </w:p>
        </w:tc>
      </w:tr>
      <w:tr w:rsidR="00B57927" w:rsidRPr="00B57927" w:rsidTr="000078D2">
        <w:tc>
          <w:tcPr>
            <w:tcW w:w="5211" w:type="dxa"/>
            <w:vAlign w:val="bottom"/>
          </w:tcPr>
          <w:p w:rsidR="00B57927" w:rsidRPr="00B57927" w:rsidRDefault="00B57927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57927" w:rsidRPr="00836B60" w:rsidRDefault="00512CD3" w:rsidP="0040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2,507</w:t>
            </w:r>
          </w:p>
        </w:tc>
        <w:tc>
          <w:tcPr>
            <w:tcW w:w="284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B57927" w:rsidRPr="00B57927" w:rsidRDefault="000E02E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283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57927" w:rsidRPr="00836B60" w:rsidRDefault="00836B6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6B60">
              <w:rPr>
                <w:rFonts w:ascii="Angsana New" w:hAnsi="Angsana New"/>
                <w:sz w:val="28"/>
                <w:szCs w:val="28"/>
              </w:rPr>
              <w:t>1,649</w:t>
            </w:r>
          </w:p>
        </w:tc>
        <w:tc>
          <w:tcPr>
            <w:tcW w:w="284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B57927" w:rsidRPr="00B57927" w:rsidRDefault="008A543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395</w:t>
            </w:r>
          </w:p>
        </w:tc>
      </w:tr>
      <w:tr w:rsidR="000E02EA" w:rsidRPr="00B57927" w:rsidTr="00322890">
        <w:tc>
          <w:tcPr>
            <w:tcW w:w="5211" w:type="dxa"/>
            <w:vAlign w:val="bottom"/>
          </w:tcPr>
          <w:p w:rsidR="000E02EA" w:rsidRPr="00B57927" w:rsidRDefault="000E02EA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ผลกระทบจากรายการที่สามารถหักเป็นรายจ่าย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ทางภาษี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ได้เพิ่มเติม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0E02EA" w:rsidRPr="00836B60" w:rsidRDefault="00403A64" w:rsidP="0051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</w:t>
            </w:r>
            <w:r w:rsidR="000E02EA" w:rsidRPr="00836B60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12CD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12CD3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C16FDF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0E02EA" w:rsidRPr="00836B6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0E02EA" w:rsidRPr="00B57927" w:rsidRDefault="000E02E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0E02EA" w:rsidRPr="000E02EA" w:rsidRDefault="000E02EA" w:rsidP="00D5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02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6,666</w:t>
            </w:r>
            <w:r w:rsidRPr="000E02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0E02EA" w:rsidRPr="00B57927" w:rsidRDefault="000E02E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E02EA" w:rsidRPr="00836B60" w:rsidRDefault="000E02EA" w:rsidP="0083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6B6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   </w:t>
            </w:r>
            <w:r w:rsidR="00836B60" w:rsidRPr="00836B60">
              <w:rPr>
                <w:rFonts w:ascii="Angsana New" w:hAnsi="Angsana New"/>
                <w:color w:val="000000"/>
                <w:sz w:val="28"/>
                <w:szCs w:val="28"/>
              </w:rPr>
              <w:t>895</w:t>
            </w:r>
            <w:r w:rsidRPr="00836B6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0E02EA" w:rsidRPr="00B57927" w:rsidRDefault="000E02E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0E02EA" w:rsidRPr="00B57927" w:rsidRDefault="000E02EA" w:rsidP="008A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   </w:t>
            </w:r>
            <w:r w:rsidR="008A543D">
              <w:rPr>
                <w:rFonts w:ascii="Angsana New" w:hAnsi="Angsana New"/>
                <w:color w:val="000000"/>
                <w:sz w:val="28"/>
                <w:szCs w:val="28"/>
              </w:rPr>
              <w:t>787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A543D" w:rsidRPr="00B57927" w:rsidTr="00322890">
        <w:tc>
          <w:tcPr>
            <w:tcW w:w="5211" w:type="dxa"/>
            <w:vAlign w:val="bottom"/>
          </w:tcPr>
          <w:p w:rsidR="008A543D" w:rsidRPr="00B57927" w:rsidRDefault="008A543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A543D" w:rsidRPr="00836B60" w:rsidRDefault="008A543D" w:rsidP="00B76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36B6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 w:rsidR="00836B60" w:rsidRPr="00836B60">
              <w:rPr>
                <w:rFonts w:ascii="Angsana New" w:hAnsi="Angsana New"/>
                <w:color w:val="000000"/>
                <w:sz w:val="28"/>
                <w:szCs w:val="28"/>
              </w:rPr>
              <w:t xml:space="preserve">   970</w:t>
            </w:r>
            <w:r w:rsidRPr="00836B6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8A543D" w:rsidRPr="00B57927" w:rsidRDefault="008A543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8A543D" w:rsidRPr="000E02EA" w:rsidRDefault="008A543D" w:rsidP="00D5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02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0E02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188</w:t>
            </w:r>
            <w:r w:rsidRPr="000E02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8A543D" w:rsidRPr="00B57927" w:rsidRDefault="008A543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A543D" w:rsidRPr="00836B60" w:rsidRDefault="008A543D" w:rsidP="0083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6B6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</w:t>
            </w:r>
            <w:r w:rsidR="00836B60" w:rsidRPr="00836B6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836B6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="00836B60" w:rsidRPr="00836B60">
              <w:rPr>
                <w:rFonts w:ascii="Angsana New" w:hAnsi="Angsana New"/>
                <w:color w:val="000000"/>
                <w:sz w:val="28"/>
                <w:szCs w:val="28"/>
              </w:rPr>
              <w:t>970</w:t>
            </w:r>
            <w:r w:rsidRPr="00836B6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8A543D" w:rsidRPr="00B57927" w:rsidRDefault="008A543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8A543D" w:rsidRPr="00B57927" w:rsidRDefault="008A543D" w:rsidP="008A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188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22890" w:rsidRPr="00B57927" w:rsidTr="000078D2">
        <w:tc>
          <w:tcPr>
            <w:tcW w:w="5211" w:type="dxa"/>
            <w:vAlign w:val="bottom"/>
          </w:tcPr>
          <w:p w:rsidR="00322890" w:rsidRPr="00B57927" w:rsidRDefault="00B57927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322890" w:rsidRPr="00836B60" w:rsidRDefault="00836B6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36B60">
              <w:rPr>
                <w:rFonts w:ascii="Angsana New" w:hAnsi="Angsana New"/>
                <w:sz w:val="28"/>
                <w:szCs w:val="28"/>
              </w:rPr>
              <w:t>4,401</w:t>
            </w:r>
          </w:p>
        </w:tc>
        <w:tc>
          <w:tcPr>
            <w:tcW w:w="284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322890" w:rsidRPr="00B57927" w:rsidRDefault="000E02E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807</w:t>
            </w:r>
          </w:p>
        </w:tc>
        <w:tc>
          <w:tcPr>
            <w:tcW w:w="283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2890" w:rsidRPr="00836B60" w:rsidRDefault="00836B6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6B60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836B60">
              <w:rPr>
                <w:rFonts w:ascii="Angsana New" w:hAnsi="Angsana New"/>
                <w:sz w:val="28"/>
                <w:szCs w:val="28"/>
              </w:rPr>
              <w:t>,</w:t>
            </w:r>
            <w:r w:rsidRPr="00836B60">
              <w:rPr>
                <w:rFonts w:ascii="Angsana New" w:hAnsi="Angsana New" w:hint="cs"/>
                <w:sz w:val="28"/>
                <w:szCs w:val="28"/>
                <w:cs/>
              </w:rPr>
              <w:t>370</w:t>
            </w:r>
          </w:p>
        </w:tc>
        <w:tc>
          <w:tcPr>
            <w:tcW w:w="284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22890" w:rsidRPr="00B57927" w:rsidRDefault="008A543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807</w:t>
            </w:r>
          </w:p>
        </w:tc>
      </w:tr>
      <w:tr w:rsidR="000E02EA" w:rsidRPr="00B57927" w:rsidTr="000078D2">
        <w:tc>
          <w:tcPr>
            <w:tcW w:w="5211" w:type="dxa"/>
            <w:vAlign w:val="bottom"/>
          </w:tcPr>
          <w:p w:rsidR="000E02EA" w:rsidRPr="00B57927" w:rsidRDefault="000E02EA" w:rsidP="000078D2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ภาษีเงินได้รอ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ตัดบัญชี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B5792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B579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3" w:type="dxa"/>
            <w:vAlign w:val="bottom"/>
          </w:tcPr>
          <w:p w:rsidR="000E02EA" w:rsidRPr="00836B60" w:rsidRDefault="00836B60" w:rsidP="001E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36B60">
              <w:rPr>
                <w:rFonts w:ascii="Angsana New" w:hAnsi="Angsana New"/>
                <w:sz w:val="28"/>
                <w:szCs w:val="28"/>
              </w:rPr>
              <w:t>64</w:t>
            </w:r>
            <w:r w:rsidR="001E24C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:rsidR="000E02EA" w:rsidRPr="00B57927" w:rsidRDefault="000E02E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0E02EA" w:rsidRPr="00B57927" w:rsidRDefault="000E02EA" w:rsidP="00D5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41</w:t>
            </w:r>
          </w:p>
        </w:tc>
        <w:tc>
          <w:tcPr>
            <w:tcW w:w="283" w:type="dxa"/>
            <w:vAlign w:val="bottom"/>
          </w:tcPr>
          <w:p w:rsidR="000E02EA" w:rsidRPr="00B57927" w:rsidRDefault="000E02E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E02EA" w:rsidRPr="00836B60" w:rsidRDefault="00836B60" w:rsidP="00D8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36B60">
              <w:rPr>
                <w:rFonts w:ascii="Angsana New" w:hAnsi="Angsana New"/>
                <w:sz w:val="28"/>
                <w:szCs w:val="28"/>
              </w:rPr>
              <w:t>646</w:t>
            </w:r>
          </w:p>
        </w:tc>
        <w:tc>
          <w:tcPr>
            <w:tcW w:w="284" w:type="dxa"/>
            <w:vAlign w:val="bottom"/>
          </w:tcPr>
          <w:p w:rsidR="000E02EA" w:rsidRPr="00B57927" w:rsidRDefault="000E02E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0E02EA" w:rsidRPr="00B57927" w:rsidRDefault="000E02EA" w:rsidP="008A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 w:rsidR="008A543D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="008A543D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A543D" w:rsidRPr="00B57927" w:rsidTr="000078D2">
        <w:tc>
          <w:tcPr>
            <w:tcW w:w="5211" w:type="dxa"/>
            <w:vAlign w:val="bottom"/>
          </w:tcPr>
          <w:p w:rsidR="008A543D" w:rsidRPr="00B57927" w:rsidRDefault="008A543D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หนี้สินภาษ</w:t>
            </w:r>
            <w:r w:rsidR="001E24CF">
              <w:rPr>
                <w:rFonts w:ascii="Angsana New" w:hAnsi="Angsana New" w:hint="cs"/>
                <w:sz w:val="28"/>
                <w:szCs w:val="28"/>
                <w:cs/>
              </w:rPr>
              <w:t>ีเงินได้รอการตัดบัญชีลดลง</w:t>
            </w:r>
          </w:p>
        </w:tc>
        <w:tc>
          <w:tcPr>
            <w:tcW w:w="993" w:type="dxa"/>
            <w:vAlign w:val="bottom"/>
          </w:tcPr>
          <w:p w:rsidR="008A543D" w:rsidRPr="00836B60" w:rsidRDefault="00836B60" w:rsidP="0083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36B6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 w:rsidRPr="00836B60">
              <w:rPr>
                <w:rFonts w:ascii="Angsana New" w:hAnsi="Angsana New"/>
                <w:color w:val="000000"/>
                <w:sz w:val="28"/>
                <w:szCs w:val="28"/>
              </w:rPr>
              <w:t>1,236</w:t>
            </w:r>
            <w:r w:rsidR="008A543D" w:rsidRPr="00836B6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8A543D" w:rsidRPr="00B57927" w:rsidRDefault="008A543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8A543D" w:rsidRPr="000E02EA" w:rsidRDefault="008A543D" w:rsidP="00D5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02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0E02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159</w:t>
            </w:r>
            <w:r w:rsidRPr="000E02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8A543D" w:rsidRPr="00B57927" w:rsidRDefault="008A543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A543D" w:rsidRPr="00836B60" w:rsidRDefault="008A543D" w:rsidP="0083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6B6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 w:rsidR="00836B60" w:rsidRPr="00836B60">
              <w:rPr>
                <w:rFonts w:ascii="Angsana New" w:hAnsi="Angsana New"/>
                <w:color w:val="000000"/>
                <w:sz w:val="28"/>
                <w:szCs w:val="28"/>
              </w:rPr>
              <w:t>1,236</w:t>
            </w:r>
            <w:r w:rsidRPr="00836B6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8A543D" w:rsidRPr="00B57927" w:rsidRDefault="008A543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8A543D" w:rsidRPr="00B57927" w:rsidRDefault="008A543D" w:rsidP="008A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159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22890" w:rsidRPr="00B57927" w:rsidTr="000078D2">
        <w:tc>
          <w:tcPr>
            <w:tcW w:w="5211" w:type="dxa"/>
            <w:vAlign w:val="bottom"/>
          </w:tcPr>
          <w:p w:rsidR="00322890" w:rsidRPr="00B57927" w:rsidRDefault="00B57927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เป็นรายการ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กำไรหรือขาดทุนในงบกำไร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ขาดทุนเ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22890" w:rsidRPr="00836B60" w:rsidRDefault="00836B6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6B6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836B60">
              <w:rPr>
                <w:rFonts w:ascii="Angsana New" w:hAnsi="Angsana New"/>
                <w:sz w:val="28"/>
                <w:szCs w:val="28"/>
              </w:rPr>
              <w:t>,</w:t>
            </w:r>
            <w:r w:rsidRPr="00836B60">
              <w:rPr>
                <w:rFonts w:ascii="Angsana New" w:hAnsi="Angsana New" w:hint="cs"/>
                <w:sz w:val="28"/>
                <w:szCs w:val="28"/>
                <w:cs/>
              </w:rPr>
              <w:t>81</w:t>
            </w:r>
            <w:r w:rsidR="001E24C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84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2890" w:rsidRPr="00B57927" w:rsidRDefault="000E02E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283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22890" w:rsidRPr="00836B60" w:rsidRDefault="00836B6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6B60">
              <w:rPr>
                <w:rFonts w:ascii="Angsana New" w:hAnsi="Angsana New"/>
                <w:sz w:val="28"/>
                <w:szCs w:val="28"/>
              </w:rPr>
              <w:t>3,780</w:t>
            </w:r>
          </w:p>
        </w:tc>
        <w:tc>
          <w:tcPr>
            <w:tcW w:w="284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2890" w:rsidRPr="00B57927" w:rsidRDefault="008A543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646</w:t>
            </w:r>
          </w:p>
        </w:tc>
      </w:tr>
      <w:tr w:rsidR="00322890" w:rsidRPr="00B57927" w:rsidTr="00806277">
        <w:tc>
          <w:tcPr>
            <w:tcW w:w="5211" w:type="dxa"/>
            <w:vAlign w:val="bottom"/>
          </w:tcPr>
          <w:p w:rsidR="00322890" w:rsidRPr="00B57927" w:rsidRDefault="00322890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22890" w:rsidRPr="00B57927" w:rsidTr="000078D2">
        <w:tc>
          <w:tcPr>
            <w:tcW w:w="5211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9C6896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เดือน (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22890" w:rsidRPr="00B57927" w:rsidTr="000078D2">
        <w:tc>
          <w:tcPr>
            <w:tcW w:w="5211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22890" w:rsidRPr="00B57927" w:rsidTr="000078D2">
        <w:tc>
          <w:tcPr>
            <w:tcW w:w="5211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25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284" w:type="dxa"/>
            <w:vAlign w:val="bottom"/>
          </w:tcPr>
          <w:p w:rsidR="00322890" w:rsidRPr="00B57927" w:rsidRDefault="00322890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83" w:type="dxa"/>
            <w:vAlign w:val="bottom"/>
          </w:tcPr>
          <w:p w:rsidR="00322890" w:rsidRPr="00B57927" w:rsidRDefault="00322890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25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284" w:type="dxa"/>
            <w:vAlign w:val="bottom"/>
          </w:tcPr>
          <w:p w:rsidR="00322890" w:rsidRPr="00B57927" w:rsidRDefault="00322890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B57927" w:rsidRPr="00B57927" w:rsidTr="000078D2">
        <w:tc>
          <w:tcPr>
            <w:tcW w:w="5211" w:type="dxa"/>
            <w:vAlign w:val="bottom"/>
          </w:tcPr>
          <w:p w:rsidR="00B57927" w:rsidRPr="00B57927" w:rsidRDefault="00B57927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  <w:r w:rsidR="00DC11A9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 xml:space="preserve">คำนวณจากกำไรทางบัญชีตามอัตราภาษีที่ประกาศใช้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7927" w:rsidRPr="00FE278A" w:rsidRDefault="00C34FCE" w:rsidP="00C16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8,768</w:t>
            </w:r>
          </w:p>
        </w:tc>
        <w:tc>
          <w:tcPr>
            <w:tcW w:w="284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B57927" w:rsidRPr="00B57927" w:rsidRDefault="003A43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13,873</w:t>
            </w:r>
          </w:p>
        </w:tc>
        <w:tc>
          <w:tcPr>
            <w:tcW w:w="283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B57927" w:rsidRPr="00FE278A" w:rsidRDefault="00FE278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78A">
              <w:rPr>
                <w:rFonts w:ascii="Angsana New" w:hAnsi="Angsana New"/>
                <w:sz w:val="28"/>
                <w:szCs w:val="28"/>
              </w:rPr>
              <w:t>12,048</w:t>
            </w:r>
          </w:p>
        </w:tc>
        <w:tc>
          <w:tcPr>
            <w:tcW w:w="284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B57927" w:rsidRPr="00B57927" w:rsidRDefault="00D747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10,818</w:t>
            </w:r>
          </w:p>
        </w:tc>
      </w:tr>
      <w:tr w:rsidR="00B57927" w:rsidRPr="00B57927" w:rsidTr="000078D2">
        <w:tc>
          <w:tcPr>
            <w:tcW w:w="5211" w:type="dxa"/>
            <w:vAlign w:val="bottom"/>
          </w:tcPr>
          <w:p w:rsidR="00B57927" w:rsidRPr="00B57927" w:rsidRDefault="00B57927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57927" w:rsidRPr="00FE278A" w:rsidRDefault="00512CD3" w:rsidP="0040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9,661</w:t>
            </w:r>
          </w:p>
        </w:tc>
        <w:tc>
          <w:tcPr>
            <w:tcW w:w="284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B57927" w:rsidRPr="00B57927" w:rsidRDefault="003A43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4,366</w:t>
            </w:r>
          </w:p>
        </w:tc>
        <w:tc>
          <w:tcPr>
            <w:tcW w:w="283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B57927" w:rsidRPr="00FE278A" w:rsidRDefault="00FE278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78A">
              <w:rPr>
                <w:rFonts w:ascii="Angsana New" w:hAnsi="Angsana New"/>
                <w:sz w:val="28"/>
                <w:szCs w:val="28"/>
              </w:rPr>
              <w:t>6,014</w:t>
            </w:r>
          </w:p>
        </w:tc>
        <w:tc>
          <w:tcPr>
            <w:tcW w:w="284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B57927" w:rsidRPr="00B57927" w:rsidRDefault="00D747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3,362</w:t>
            </w:r>
          </w:p>
        </w:tc>
      </w:tr>
      <w:tr w:rsidR="00223ABA" w:rsidRPr="00B57927" w:rsidTr="000078D2">
        <w:tc>
          <w:tcPr>
            <w:tcW w:w="5211" w:type="dxa"/>
            <w:vAlign w:val="bottom"/>
          </w:tcPr>
          <w:p w:rsidR="00223ABA" w:rsidRPr="00B57927" w:rsidRDefault="00223ABA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ผลกระทบจากรายการที่สามารถหักเป็นรายจ่าย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ทางภาษี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ได้เพิ่มเติม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23ABA" w:rsidRPr="00FE278A" w:rsidRDefault="00FE278A" w:rsidP="0051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278A">
              <w:rPr>
                <w:rFonts w:ascii="Angsana New" w:hAnsi="Angsana New"/>
                <w:color w:val="000000"/>
                <w:sz w:val="28"/>
                <w:szCs w:val="28"/>
              </w:rPr>
              <w:t xml:space="preserve">(  </w:t>
            </w:r>
            <w:r w:rsidR="00223ABA" w:rsidRPr="00FE278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12CD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E24C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12CD3">
              <w:rPr>
                <w:rFonts w:ascii="Angsana New" w:hAnsi="Angsana New"/>
                <w:color w:val="000000"/>
                <w:sz w:val="28"/>
                <w:szCs w:val="28"/>
              </w:rPr>
              <w:t>828</w:t>
            </w:r>
            <w:r w:rsidR="00223ABA" w:rsidRPr="00FE278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223ABA" w:rsidRPr="00B57927" w:rsidRDefault="00223ABA" w:rsidP="00B76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5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B768A9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3A43A9">
              <w:rPr>
                <w:rFonts w:ascii="Angsana New" w:hAnsi="Angsana New"/>
                <w:color w:val="000000"/>
                <w:sz w:val="28"/>
                <w:szCs w:val="28"/>
              </w:rPr>
              <w:t>6,064</w:t>
            </w:r>
            <w:r w:rsidRPr="00B5792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223ABA" w:rsidRPr="00FE278A" w:rsidRDefault="00FE278A" w:rsidP="00B76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  <w:tab w:val="left" w:pos="885"/>
                <w:tab w:val="left" w:pos="918"/>
              </w:tabs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78A">
              <w:rPr>
                <w:rFonts w:ascii="Angsana New" w:hAnsi="Angsana New"/>
                <w:sz w:val="28"/>
                <w:szCs w:val="28"/>
              </w:rPr>
              <w:t>(   1,492</w:t>
            </w:r>
            <w:r w:rsidR="00223ABA" w:rsidRPr="00FE27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</w:tabs>
              <w:ind w:right="5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223ABA" w:rsidRPr="00B57927" w:rsidRDefault="00223ABA" w:rsidP="00D74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 w:rsidR="00D747F8">
              <w:rPr>
                <w:rFonts w:ascii="Angsana New" w:hAnsi="Angsana New"/>
                <w:color w:val="000000"/>
                <w:sz w:val="28"/>
                <w:szCs w:val="28"/>
              </w:rPr>
              <w:t>2,005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23ABA" w:rsidRPr="00B57927" w:rsidTr="000078D2">
        <w:tc>
          <w:tcPr>
            <w:tcW w:w="5211" w:type="dxa"/>
            <w:vAlign w:val="bottom"/>
          </w:tcPr>
          <w:p w:rsidR="00223ABA" w:rsidRPr="00B57927" w:rsidRDefault="00223ABA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23ABA" w:rsidRPr="00FE278A" w:rsidRDefault="00223ABA" w:rsidP="00FE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278A">
              <w:rPr>
                <w:rFonts w:ascii="Angsana New" w:hAnsi="Angsana New"/>
                <w:color w:val="000000"/>
                <w:sz w:val="28"/>
                <w:szCs w:val="28"/>
              </w:rPr>
              <w:t xml:space="preserve">(  </w:t>
            </w:r>
            <w:r w:rsidR="00FE278A" w:rsidRPr="00FE278A">
              <w:rPr>
                <w:rFonts w:ascii="Angsana New" w:hAnsi="Angsana New"/>
                <w:color w:val="000000"/>
                <w:sz w:val="28"/>
                <w:szCs w:val="28"/>
              </w:rPr>
              <w:t xml:space="preserve"> 5,215</w:t>
            </w:r>
            <w:r w:rsidRPr="00FE278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223ABA" w:rsidRPr="00B57927" w:rsidRDefault="00223ABA" w:rsidP="00B76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B768A9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B57927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3A43A9">
              <w:rPr>
                <w:rFonts w:ascii="Angsana New" w:hAnsi="Angsana New"/>
                <w:color w:val="000000"/>
                <w:sz w:val="28"/>
                <w:szCs w:val="28"/>
              </w:rPr>
              <w:t>304</w:t>
            </w:r>
            <w:r w:rsidRPr="00B5792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223ABA" w:rsidRPr="00FE278A" w:rsidRDefault="00223ABA" w:rsidP="00B76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78A">
              <w:rPr>
                <w:rFonts w:ascii="Angsana New" w:hAnsi="Angsana New"/>
                <w:sz w:val="28"/>
                <w:szCs w:val="28"/>
              </w:rPr>
              <w:t xml:space="preserve">( </w:t>
            </w:r>
            <w:r w:rsidR="00FE278A" w:rsidRPr="00FE278A">
              <w:rPr>
                <w:rFonts w:ascii="Angsana New" w:hAnsi="Angsana New"/>
                <w:sz w:val="28"/>
                <w:szCs w:val="28"/>
              </w:rPr>
              <w:t xml:space="preserve">  5,215</w:t>
            </w:r>
            <w:r w:rsidRPr="00FE27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223ABA" w:rsidRPr="00B57927" w:rsidRDefault="00223ABA" w:rsidP="00D74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D747F8">
              <w:rPr>
                <w:rFonts w:ascii="Angsana New" w:hAnsi="Angsana New"/>
                <w:color w:val="000000"/>
                <w:sz w:val="28"/>
                <w:szCs w:val="28"/>
              </w:rPr>
              <w:t>304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57927" w:rsidRPr="00B57927" w:rsidTr="000078D2">
        <w:tc>
          <w:tcPr>
            <w:tcW w:w="5211" w:type="dxa"/>
            <w:vAlign w:val="bottom"/>
          </w:tcPr>
          <w:p w:rsidR="00B57927" w:rsidRPr="00B57927" w:rsidRDefault="00DC11A9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B57927" w:rsidRPr="00FE278A" w:rsidRDefault="00403A64" w:rsidP="00F9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38</w:t>
            </w:r>
            <w:r w:rsidR="001E24CF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84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B57927" w:rsidRPr="00B57927" w:rsidRDefault="00B57927" w:rsidP="003A4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8,</w:t>
            </w:r>
            <w:r w:rsidR="003A43A9">
              <w:rPr>
                <w:rFonts w:ascii="Angsana New" w:hAnsi="Angsana New"/>
                <w:sz w:val="28"/>
                <w:szCs w:val="28"/>
              </w:rPr>
              <w:t>871</w:t>
            </w:r>
          </w:p>
        </w:tc>
        <w:tc>
          <w:tcPr>
            <w:tcW w:w="283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B57927" w:rsidRPr="00FE278A" w:rsidRDefault="00FE278A" w:rsidP="0068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78A">
              <w:rPr>
                <w:rFonts w:ascii="Angsana New" w:hAnsi="Angsana New"/>
                <w:sz w:val="28"/>
                <w:szCs w:val="28"/>
              </w:rPr>
              <w:t>11,355</w:t>
            </w:r>
          </w:p>
        </w:tc>
        <w:tc>
          <w:tcPr>
            <w:tcW w:w="284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57927" w:rsidRPr="00B57927" w:rsidRDefault="00B57927" w:rsidP="00D74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8,</w:t>
            </w:r>
            <w:r w:rsidR="00D747F8">
              <w:rPr>
                <w:rFonts w:ascii="Angsana New" w:hAnsi="Angsana New"/>
                <w:sz w:val="28"/>
                <w:szCs w:val="28"/>
              </w:rPr>
              <w:t>871</w:t>
            </w:r>
          </w:p>
        </w:tc>
      </w:tr>
      <w:tr w:rsidR="00223ABA" w:rsidRPr="00B57927" w:rsidTr="000078D2">
        <w:tc>
          <w:tcPr>
            <w:tcW w:w="5211" w:type="dxa"/>
            <w:vAlign w:val="bottom"/>
          </w:tcPr>
          <w:p w:rsidR="00223ABA" w:rsidRPr="00836B60" w:rsidRDefault="00223ABA" w:rsidP="0027272A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ภาษีเงินได้รอ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ตัดบัญชี</w:t>
            </w:r>
            <w:r w:rsidR="00836B60" w:rsidRPr="00B5792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836B60" w:rsidRPr="00B5792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836B60" w:rsidRPr="00B5792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836B60" w:rsidRPr="00B579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3" w:type="dxa"/>
            <w:vAlign w:val="bottom"/>
          </w:tcPr>
          <w:p w:rsidR="00223ABA" w:rsidRPr="00FE278A" w:rsidRDefault="00223ABA" w:rsidP="00FE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E27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="00FE278A" w:rsidRPr="00FE278A">
              <w:rPr>
                <w:rFonts w:ascii="Angsana New" w:hAnsi="Angsana New"/>
                <w:sz w:val="28"/>
                <w:szCs w:val="28"/>
              </w:rPr>
              <w:t>38</w:t>
            </w:r>
            <w:r w:rsidR="005E77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23ABA" w:rsidRPr="00B57927" w:rsidRDefault="00223ABA" w:rsidP="003A4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768A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2</w:t>
            </w:r>
            <w:r w:rsidR="003A43A9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223ABA" w:rsidRPr="00FE278A" w:rsidRDefault="00FE278A" w:rsidP="00FE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278A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223ABA" w:rsidRPr="00B57927" w:rsidRDefault="00223ABA" w:rsidP="00D74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29</w:t>
            </w:r>
            <w:r w:rsidR="00D747F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23ABA" w:rsidRPr="00B57927" w:rsidTr="000078D2">
        <w:tc>
          <w:tcPr>
            <w:tcW w:w="5211" w:type="dxa"/>
            <w:vAlign w:val="bottom"/>
          </w:tcPr>
          <w:p w:rsidR="00223ABA" w:rsidRPr="00B57927" w:rsidRDefault="00223ABA" w:rsidP="00002809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หนี้สินภาษีเงินได้รอการตัดบัญชีลดลง</w:t>
            </w:r>
          </w:p>
        </w:tc>
        <w:tc>
          <w:tcPr>
            <w:tcW w:w="993" w:type="dxa"/>
            <w:vAlign w:val="bottom"/>
          </w:tcPr>
          <w:p w:rsidR="00223ABA" w:rsidRPr="00FE278A" w:rsidRDefault="00223ABA" w:rsidP="0091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27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9103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E27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="00FE278A" w:rsidRPr="00FE27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  <w:r w:rsidR="00FE278A" w:rsidRPr="00FE278A">
              <w:rPr>
                <w:rFonts w:ascii="Angsana New" w:hAnsi="Angsana New"/>
                <w:color w:val="000000"/>
                <w:sz w:val="28"/>
                <w:szCs w:val="28"/>
              </w:rPr>
              <w:t>,9</w:t>
            </w:r>
            <w:r w:rsidR="00FE278A" w:rsidRPr="00FE27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26</w:t>
            </w:r>
            <w:r w:rsidRPr="00FE27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23ABA" w:rsidRPr="00B57927" w:rsidRDefault="00223ABA" w:rsidP="003A4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3A43A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="00B768A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="003A43A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3A43A9">
              <w:rPr>
                <w:rFonts w:ascii="Angsana New" w:hAnsi="Angsana New"/>
                <w:color w:val="000000"/>
                <w:sz w:val="28"/>
                <w:szCs w:val="28"/>
              </w:rPr>
              <w:t>308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223ABA" w:rsidRPr="00FE278A" w:rsidRDefault="00223ABA" w:rsidP="00B76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27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</w:t>
            </w:r>
            <w:r w:rsidR="009103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FE278A" w:rsidRPr="00FE27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  <w:r w:rsidR="00FE278A" w:rsidRPr="00FE278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E278A" w:rsidRPr="00FE27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926</w:t>
            </w:r>
            <w:r w:rsidRPr="00FE27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223ABA" w:rsidRPr="00B57927" w:rsidRDefault="00223ABA" w:rsidP="00D74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   </w:t>
            </w:r>
            <w:r w:rsidR="00D747F8">
              <w:rPr>
                <w:rFonts w:ascii="Angsana New" w:hAnsi="Angsana New"/>
                <w:color w:val="000000"/>
                <w:sz w:val="28"/>
                <w:szCs w:val="28"/>
              </w:rPr>
              <w:t>308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57927" w:rsidRPr="00B57927" w:rsidTr="000078D2">
        <w:tc>
          <w:tcPr>
            <w:tcW w:w="5211" w:type="dxa"/>
            <w:vAlign w:val="bottom"/>
          </w:tcPr>
          <w:p w:rsidR="00B57927" w:rsidRPr="00B57927" w:rsidRDefault="00B57927" w:rsidP="00002809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เป็นรายการ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กำไรหรือขาดทุนในงบกำไร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ขาดทุนเ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7927" w:rsidRPr="00FE278A" w:rsidRDefault="00FE278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78A">
              <w:rPr>
                <w:rFonts w:ascii="Angsana New" w:hAnsi="Angsana New"/>
                <w:sz w:val="28"/>
                <w:szCs w:val="28"/>
              </w:rPr>
              <w:t>6,84</w:t>
            </w:r>
            <w:r w:rsidR="001E24C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7927" w:rsidRPr="00B57927" w:rsidRDefault="003A43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8,335</w:t>
            </w:r>
          </w:p>
        </w:tc>
        <w:tc>
          <w:tcPr>
            <w:tcW w:w="283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7927" w:rsidRPr="00FE278A" w:rsidRDefault="00FE278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78A">
              <w:rPr>
                <w:rFonts w:ascii="Angsana New" w:hAnsi="Angsana New"/>
                <w:sz w:val="28"/>
                <w:szCs w:val="28"/>
              </w:rPr>
              <w:t>6,843</w:t>
            </w:r>
          </w:p>
        </w:tc>
        <w:tc>
          <w:tcPr>
            <w:tcW w:w="284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7927" w:rsidRPr="00B57927" w:rsidRDefault="00D747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8,271</w:t>
            </w:r>
          </w:p>
        </w:tc>
      </w:tr>
    </w:tbl>
    <w:p w:rsidR="00853CE2" w:rsidRDefault="00853CE2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853CE2" w:rsidRDefault="00853CE2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15657B" w:rsidRPr="009E5A50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9E5A50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สินทรัพย์และหนี้สินภาษีเงินได้รอการตัดบัญชีที่แสดงในงบ</w:t>
      </w:r>
      <w:r w:rsidRPr="009E5A50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9E5A50">
        <w:rPr>
          <w:rFonts w:ascii="Angsana New" w:hAnsi="Angsana New"/>
          <w:sz w:val="30"/>
          <w:szCs w:val="30"/>
          <w:cs/>
        </w:rPr>
        <w:t xml:space="preserve"> ณ วันที่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="00FF2E1B" w:rsidRPr="009E5A50">
        <w:rPr>
          <w:rFonts w:ascii="Angsana New" w:hAnsi="Angsana New"/>
          <w:sz w:val="30"/>
          <w:szCs w:val="30"/>
        </w:rPr>
        <w:t>3</w:t>
      </w:r>
      <w:r w:rsidR="0026167F" w:rsidRPr="009E5A50">
        <w:rPr>
          <w:rFonts w:ascii="Angsana New" w:hAnsi="Angsana New"/>
          <w:sz w:val="30"/>
          <w:szCs w:val="30"/>
        </w:rPr>
        <w:t>0</w:t>
      </w:r>
      <w:r w:rsidR="00FF2E1B" w:rsidRPr="009E5A50">
        <w:rPr>
          <w:rFonts w:ascii="Angsana New" w:hAnsi="Angsana New"/>
          <w:sz w:val="30"/>
          <w:szCs w:val="30"/>
        </w:rPr>
        <w:t xml:space="preserve"> </w:t>
      </w:r>
      <w:r w:rsidR="00B611EF">
        <w:rPr>
          <w:rFonts w:ascii="Angsana New" w:hAnsi="Angsana New" w:hint="cs"/>
          <w:sz w:val="30"/>
          <w:szCs w:val="30"/>
          <w:cs/>
        </w:rPr>
        <w:t>กันยายน</w:t>
      </w:r>
      <w:r w:rsidR="00FF2E1B" w:rsidRPr="009E5A50">
        <w:rPr>
          <w:rFonts w:ascii="Angsana New" w:hAnsi="Angsana New"/>
          <w:sz w:val="30"/>
          <w:szCs w:val="30"/>
          <w:cs/>
        </w:rPr>
        <w:t xml:space="preserve"> </w:t>
      </w:r>
      <w:r w:rsidR="00FF2E1B" w:rsidRPr="009E5A50">
        <w:rPr>
          <w:rFonts w:ascii="Angsana New" w:hAnsi="Angsana New"/>
          <w:sz w:val="30"/>
          <w:szCs w:val="30"/>
        </w:rPr>
        <w:t>25</w:t>
      </w:r>
      <w:r w:rsidR="00A7711E" w:rsidRPr="009E5A50">
        <w:rPr>
          <w:rFonts w:ascii="Angsana New" w:hAnsi="Angsana New"/>
          <w:sz w:val="30"/>
          <w:szCs w:val="30"/>
        </w:rPr>
        <w:t xml:space="preserve">60 </w:t>
      </w:r>
      <w:r w:rsidRPr="009E5A50">
        <w:rPr>
          <w:rFonts w:ascii="Angsana New" w:hAnsi="Angsana New" w:hint="cs"/>
          <w:sz w:val="30"/>
          <w:szCs w:val="30"/>
          <w:cs/>
        </w:rPr>
        <w:t>และ</w:t>
      </w:r>
      <w:r w:rsidR="0026167F" w:rsidRPr="009E5A50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A7711E" w:rsidRPr="009E5A50">
        <w:rPr>
          <w:rFonts w:ascii="Angsana New" w:hAnsi="Angsana New" w:hint="cs"/>
          <w:sz w:val="30"/>
          <w:szCs w:val="30"/>
          <w:cs/>
        </w:rPr>
        <w:t xml:space="preserve"> </w:t>
      </w:r>
      <w:r w:rsidRPr="009E5A50">
        <w:rPr>
          <w:rFonts w:ascii="Angsana New" w:hAnsi="Angsana New"/>
          <w:sz w:val="30"/>
          <w:szCs w:val="30"/>
        </w:rPr>
        <w:t xml:space="preserve">31 </w:t>
      </w:r>
      <w:r w:rsidRPr="009E5A50">
        <w:rPr>
          <w:rFonts w:ascii="Angsana New" w:hAnsi="Angsana New"/>
          <w:sz w:val="30"/>
          <w:szCs w:val="30"/>
          <w:cs/>
        </w:rPr>
        <w:t>ธันวาคม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="00FF2E1B" w:rsidRPr="009E5A50">
        <w:rPr>
          <w:rFonts w:ascii="Angsana New" w:hAnsi="Angsana New"/>
          <w:sz w:val="30"/>
          <w:szCs w:val="30"/>
        </w:rPr>
        <w:t>255</w:t>
      </w:r>
      <w:r w:rsidR="00A7711E" w:rsidRPr="009E5A50">
        <w:rPr>
          <w:rFonts w:ascii="Angsana New" w:hAnsi="Angsana New"/>
          <w:sz w:val="30"/>
          <w:szCs w:val="30"/>
        </w:rPr>
        <w:t>9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Pr="009E5A50">
        <w:rPr>
          <w:rFonts w:ascii="Angsana New" w:hAnsi="Angsana New"/>
          <w:sz w:val="30"/>
          <w:szCs w:val="30"/>
          <w:cs/>
        </w:rPr>
        <w:t>ประกอบด้วยรายการดัง</w:t>
      </w:r>
      <w:r w:rsidRPr="009E5A50">
        <w:rPr>
          <w:rFonts w:ascii="Angsana New" w:hAnsi="Angsana New" w:hint="cs"/>
          <w:sz w:val="30"/>
          <w:szCs w:val="30"/>
          <w:cs/>
        </w:rPr>
        <w:t>ต่อไป</w:t>
      </w:r>
      <w:r w:rsidRPr="009E5A50">
        <w:rPr>
          <w:rFonts w:ascii="Angsana New" w:hAnsi="Angsana New"/>
          <w:sz w:val="30"/>
          <w:szCs w:val="30"/>
          <w:cs/>
        </w:rPr>
        <w:t>นี้</w:t>
      </w:r>
    </w:p>
    <w:p w:rsidR="00F63DD6" w:rsidRPr="009E5A50" w:rsidRDefault="00F63DD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76" w:type="dxa"/>
        <w:tblInd w:w="-18" w:type="dxa"/>
        <w:tblLook w:val="0000" w:firstRow="0" w:lastRow="0" w:firstColumn="0" w:lastColumn="0" w:noHBand="0" w:noVBand="0"/>
      </w:tblPr>
      <w:tblGrid>
        <w:gridCol w:w="4095"/>
        <w:gridCol w:w="1304"/>
        <w:gridCol w:w="255"/>
        <w:gridCol w:w="1304"/>
        <w:gridCol w:w="255"/>
        <w:gridCol w:w="1304"/>
        <w:gridCol w:w="255"/>
        <w:gridCol w:w="1304"/>
      </w:tblGrid>
      <w:tr w:rsidR="00A7711E" w:rsidRPr="009E5A50" w:rsidTr="00A7711E">
        <w:trPr>
          <w:tblHeader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9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11E" w:rsidRPr="009E5A50" w:rsidRDefault="00A7711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7711E" w:rsidRPr="009E5A50" w:rsidTr="00A7711E">
        <w:trPr>
          <w:tblHeader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711E" w:rsidRPr="009E5A50" w:rsidRDefault="00A7711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711E" w:rsidRPr="009E5A50" w:rsidRDefault="00A7711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C2203" w:rsidRPr="009E5A50" w:rsidTr="00332CCE">
        <w:trPr>
          <w:tblHeader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C2203" w:rsidRPr="009E5A50" w:rsidRDefault="008C2203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2203" w:rsidRPr="009E5A50" w:rsidRDefault="008C220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30 </w:t>
            </w:r>
            <w:r w:rsidR="00B611E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9E5A5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  <w:p w:rsidR="008C2203" w:rsidRPr="009E5A50" w:rsidRDefault="008C220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9E5A50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203" w:rsidRPr="009E5A50" w:rsidRDefault="008C220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2203" w:rsidRPr="009E5A50" w:rsidRDefault="008C220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A5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9E5A5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9E5A5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255</w:t>
            </w:r>
            <w:r w:rsidRPr="009E5A50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203" w:rsidRPr="009E5A50" w:rsidRDefault="008C220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2203" w:rsidRPr="009E5A50" w:rsidRDefault="008C22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30 </w:t>
            </w:r>
            <w:r w:rsidR="00B611E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9E5A5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  <w:p w:rsidR="008C2203" w:rsidRPr="009E5A50" w:rsidRDefault="008C22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9E5A50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203" w:rsidRPr="009E5A50" w:rsidRDefault="008C220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2203" w:rsidRPr="009E5A50" w:rsidRDefault="008C220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A5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9E5A5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9E5A5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255</w:t>
            </w:r>
            <w:r w:rsidRPr="009E5A50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A7711E" w:rsidRPr="009E5A50" w:rsidTr="00332CC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</w:t>
            </w:r>
            <w:r w:rsidRPr="009E5A5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</w:t>
            </w:r>
            <w:r w:rsidRPr="009E5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711E" w:rsidRPr="007E10D3" w:rsidRDefault="00A7711E" w:rsidP="00E1600D">
            <w:pPr>
              <w:ind w:right="17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11E" w:rsidRPr="009E5A50" w:rsidTr="00332CC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</w:t>
            </w: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ยัง</w:t>
            </w:r>
            <w:r w:rsidRPr="009E5A50">
              <w:rPr>
                <w:rFonts w:ascii="Angsana New" w:hAnsi="Angsana New"/>
                <w:sz w:val="30"/>
                <w:szCs w:val="30"/>
                <w:cs/>
              </w:rPr>
              <w:t>ไม่สามารถ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A7711E" w:rsidRPr="007E10D3" w:rsidRDefault="00A7711E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11E" w:rsidRPr="009E5A50" w:rsidTr="00332CC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A7711E" w:rsidRPr="009E5A50" w:rsidRDefault="00A7711E" w:rsidP="00512C60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  <w:cs/>
              </w:rPr>
              <w:t>ถื</w:t>
            </w: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="00512C60" w:rsidRPr="009E5A50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512C60" w:rsidRPr="009E5A50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9E5A50">
              <w:rPr>
                <w:rFonts w:ascii="Angsana New" w:hAnsi="Angsana New"/>
                <w:sz w:val="30"/>
                <w:szCs w:val="30"/>
                <w:cs/>
              </w:rPr>
              <w:t>จ่ายทางภาษี</w:t>
            </w: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 xml:space="preserve">หรือรายได้ทางบัญชี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A7711E" w:rsidRPr="007E10D3" w:rsidRDefault="00A7711E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0379" w:rsidRPr="009E5A50" w:rsidTr="00332CC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A7711E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</w:t>
            </w: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3C3239" w:rsidRDefault="00332CCE" w:rsidP="00EA0B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239">
              <w:rPr>
                <w:rFonts w:ascii="Angsana New" w:hAnsi="Angsana New"/>
                <w:sz w:val="30"/>
                <w:szCs w:val="30"/>
              </w:rPr>
              <w:t>52</w:t>
            </w:r>
            <w:r w:rsidR="001E24C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1,152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65631C" w:rsidRDefault="00362708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631C">
              <w:rPr>
                <w:rFonts w:ascii="Angsana New" w:hAnsi="Angsana New"/>
                <w:sz w:val="30"/>
                <w:szCs w:val="30"/>
              </w:rPr>
              <w:t>52</w:t>
            </w:r>
            <w:r w:rsidR="001E24C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1,152</w:t>
            </w:r>
          </w:p>
        </w:tc>
      </w:tr>
      <w:tr w:rsidR="000E0379" w:rsidRPr="009E5A50" w:rsidTr="00332CC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A7711E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3C3239" w:rsidRDefault="003C3239" w:rsidP="00EA0B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239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65631C" w:rsidRDefault="00362708" w:rsidP="00530FE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631C"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617</w:t>
            </w:r>
          </w:p>
        </w:tc>
      </w:tr>
      <w:tr w:rsidR="000E0379" w:rsidRPr="009E5A50" w:rsidTr="00332CC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A7711E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3C3239" w:rsidRDefault="000E0379" w:rsidP="00EA0B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239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65631C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631C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0E0379" w:rsidRPr="009E5A50" w:rsidTr="00332CC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A7711E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กำไรจากการขายและเช่ากลับคืนรอตัดบัญชี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3C3239" w:rsidRDefault="00332CCE" w:rsidP="00EA0B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23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332CCE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65631C" w:rsidRDefault="0065631C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631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0E0379" w:rsidRPr="009E5A50" w:rsidTr="00332CC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A7711E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หนี้สินผลประโยชน์ของพนักงานหลัง</w:t>
            </w:r>
          </w:p>
          <w:p w:rsidR="000E0379" w:rsidRPr="009E5A50" w:rsidRDefault="000E0379" w:rsidP="00F4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3C3239" w:rsidRDefault="00332CCE" w:rsidP="00EA0B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239">
              <w:rPr>
                <w:rFonts w:ascii="Angsana New" w:hAnsi="Angsana New"/>
                <w:sz w:val="30"/>
                <w:szCs w:val="30"/>
              </w:rPr>
              <w:t>1,24</w:t>
            </w:r>
            <w:r w:rsidR="001E24C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65631C" w:rsidRDefault="0065631C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631C">
              <w:rPr>
                <w:rFonts w:ascii="Angsana New" w:hAnsi="Angsana New"/>
                <w:sz w:val="30"/>
                <w:szCs w:val="30"/>
              </w:rPr>
              <w:t>1,24</w:t>
            </w:r>
            <w:r w:rsidR="001E24C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806</w:t>
            </w:r>
          </w:p>
        </w:tc>
      </w:tr>
      <w:tr w:rsidR="000E0379" w:rsidRPr="009E5A50" w:rsidTr="00332CC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E5A50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</w:t>
            </w: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9E5A50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E0379" w:rsidRPr="003C3239" w:rsidRDefault="001E24CF" w:rsidP="00853CE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E3309F">
              <w:rPr>
                <w:rFonts w:ascii="Angsana New" w:hAnsi="Angsana New"/>
                <w:sz w:val="30"/>
                <w:szCs w:val="30"/>
              </w:rPr>
              <w:t>,502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9E5A50">
              <w:rPr>
                <w:rFonts w:ascii="Angsana New" w:hAnsi="Angsana New"/>
                <w:sz w:val="30"/>
                <w:szCs w:val="30"/>
              </w:rPr>
              <w:t>,890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E0379" w:rsidRPr="0065631C" w:rsidRDefault="00CC4DC8" w:rsidP="0065631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631C">
              <w:rPr>
                <w:rFonts w:ascii="Angsana New" w:hAnsi="Angsana New"/>
                <w:sz w:val="30"/>
                <w:szCs w:val="30"/>
              </w:rPr>
              <w:t>3,</w:t>
            </w:r>
            <w:r w:rsidR="0065631C" w:rsidRPr="0065631C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3,683</w:t>
            </w:r>
          </w:p>
        </w:tc>
      </w:tr>
      <w:tr w:rsidR="00806277" w:rsidRPr="009E5A50" w:rsidTr="00332CC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06277" w:rsidRPr="009E5A50" w:rsidRDefault="0080627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06277" w:rsidRPr="007E10D3" w:rsidRDefault="00806277" w:rsidP="00EA0B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806277" w:rsidRPr="009E5A50" w:rsidRDefault="00806277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06277" w:rsidRPr="009E5A50" w:rsidRDefault="00806277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:rsidR="00806277" w:rsidRPr="009E5A50" w:rsidRDefault="00806277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06277" w:rsidRPr="007E10D3" w:rsidRDefault="00806277" w:rsidP="00530FE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:rsidR="00806277" w:rsidRPr="009E5A50" w:rsidRDefault="00806277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06277" w:rsidRPr="009E5A50" w:rsidRDefault="00806277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B00" w:rsidRPr="009E5A50" w:rsidTr="00332CC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</w:t>
            </w:r>
            <w:r w:rsidRPr="009E5A5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</w:t>
            </w:r>
            <w:r w:rsidRPr="009E5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637B00" w:rsidRPr="007E10D3" w:rsidRDefault="00637B00" w:rsidP="00E1600D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637B00" w:rsidRPr="009E5A50" w:rsidRDefault="00637B00" w:rsidP="00E1600D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637B00" w:rsidRPr="007E10D3" w:rsidRDefault="00637B00" w:rsidP="00E1600D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637B00" w:rsidRPr="009E5A50" w:rsidRDefault="00637B00" w:rsidP="00E1600D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37B00" w:rsidRPr="009E5A50" w:rsidTr="00332CC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37B00" w:rsidRPr="009E5A50" w:rsidRDefault="00637B00" w:rsidP="00DC11A9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</w:t>
            </w: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="00DC11A9" w:rsidRPr="009E5A50">
              <w:rPr>
                <w:rFonts w:ascii="Angsana New" w:hAnsi="Angsana New" w:hint="cs"/>
                <w:sz w:val="30"/>
                <w:szCs w:val="30"/>
                <w:cs/>
              </w:rPr>
              <w:t>ถือเป็น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37B00" w:rsidRPr="007E10D3" w:rsidRDefault="00637B00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37B00" w:rsidRPr="007E10D3" w:rsidRDefault="00637B00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37B00" w:rsidRPr="009E5A50" w:rsidTr="00332CC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9E5A50">
              <w:rPr>
                <w:rFonts w:ascii="Angsana New" w:hAnsi="Angsana New"/>
                <w:sz w:val="30"/>
                <w:szCs w:val="30"/>
                <w:cs/>
              </w:rPr>
              <w:t>ทางภาษี</w:t>
            </w:r>
            <w:r w:rsidR="00DC11A9">
              <w:rPr>
                <w:rFonts w:ascii="Angsana New" w:hAnsi="Angsana New" w:hint="cs"/>
                <w:sz w:val="30"/>
                <w:szCs w:val="30"/>
                <w:cs/>
              </w:rPr>
              <w:t>หรือรายการซึ่งทยอยรับรู้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37B00" w:rsidRPr="007E10D3" w:rsidRDefault="00637B00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37B00" w:rsidRPr="007E10D3" w:rsidRDefault="00637B00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C11A9" w:rsidRPr="009E5A50" w:rsidTr="00332CC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DC11A9" w:rsidRPr="009E5A50" w:rsidRDefault="00DC11A9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เป็นค่าใช้จ่ายทางบัญชี</w:t>
            </w:r>
            <w:r w:rsidR="00677317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C11A9" w:rsidRPr="007E10D3" w:rsidRDefault="00DC11A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C11A9" w:rsidRPr="009E5A50" w:rsidRDefault="00DC11A9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C11A9" w:rsidRPr="009E5A50" w:rsidRDefault="00DC11A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C11A9" w:rsidRPr="009E5A50" w:rsidRDefault="00DC11A9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C11A9" w:rsidRPr="007E10D3" w:rsidRDefault="00DC11A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C11A9" w:rsidRPr="009E5A50" w:rsidRDefault="00DC11A9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C11A9" w:rsidRPr="009E5A50" w:rsidRDefault="00DC11A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E0379" w:rsidRPr="009E5A50" w:rsidTr="00332CC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A7711E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  <w:r w:rsidR="00677317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E0379" w:rsidRPr="00332CCE" w:rsidRDefault="00332CCE" w:rsidP="00EA0B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CCE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E0379" w:rsidRPr="009E5A50" w:rsidRDefault="000E0379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E0379" w:rsidRPr="009E5A50" w:rsidRDefault="000E0379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E0379" w:rsidRPr="0065631C" w:rsidRDefault="0065631C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631C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E0379" w:rsidRPr="009E5A50" w:rsidRDefault="000E0379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338</w:t>
            </w:r>
          </w:p>
        </w:tc>
      </w:tr>
      <w:tr w:rsidR="000E0379" w:rsidRPr="009E5A50" w:rsidTr="00332CC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A7711E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332CCE" w:rsidRDefault="000E0379" w:rsidP="00EA0B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CCE">
              <w:rPr>
                <w:rFonts w:ascii="Angsana New" w:hAnsi="Angsana New" w:hint="cs"/>
                <w:sz w:val="30"/>
                <w:szCs w:val="30"/>
                <w:cs/>
              </w:rPr>
              <w:t>7,690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7,690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65631C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631C">
              <w:rPr>
                <w:rFonts w:ascii="Angsana New" w:hAnsi="Angsana New" w:hint="cs"/>
                <w:sz w:val="30"/>
                <w:szCs w:val="30"/>
                <w:cs/>
              </w:rPr>
              <w:t>7,690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7,690</w:t>
            </w:r>
          </w:p>
        </w:tc>
      </w:tr>
      <w:tr w:rsidR="000E0379" w:rsidRPr="009E5A50" w:rsidTr="00332CC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A7711E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ส่วนเกินทุนจากการตีราคาอาคาร - สุทธิ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332CCE" w:rsidRDefault="00332CCE" w:rsidP="00EA0B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CCE"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Pr="00332CCE">
              <w:rPr>
                <w:rFonts w:ascii="Angsana New" w:hAnsi="Angsana New"/>
                <w:sz w:val="30"/>
                <w:szCs w:val="30"/>
              </w:rPr>
              <w:t>,</w:t>
            </w:r>
            <w:r w:rsidRPr="00332CCE">
              <w:rPr>
                <w:rFonts w:ascii="Angsana New" w:hAnsi="Angsana New" w:hint="cs"/>
                <w:sz w:val="30"/>
                <w:szCs w:val="30"/>
                <w:cs/>
              </w:rPr>
              <w:t>248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17,945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65631C" w:rsidRDefault="0065631C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631C">
              <w:rPr>
                <w:rFonts w:ascii="Angsana New" w:hAnsi="Angsana New"/>
                <w:sz w:val="30"/>
                <w:szCs w:val="30"/>
              </w:rPr>
              <w:t>16,248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17,945</w:t>
            </w:r>
          </w:p>
        </w:tc>
      </w:tr>
      <w:tr w:rsidR="000E0379" w:rsidRPr="009E5A50" w:rsidTr="00332CC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A7711E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ส่วนเกินทุนจากการตีราคาเครื่องจักร - สุทธิ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0379" w:rsidRPr="00332CCE" w:rsidRDefault="00332CCE" w:rsidP="00EA0B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CCE">
              <w:rPr>
                <w:rFonts w:ascii="Angsana New" w:hAnsi="Angsana New"/>
                <w:sz w:val="30"/>
                <w:szCs w:val="30"/>
              </w:rPr>
              <w:t>17,531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20,525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0379" w:rsidRPr="0065631C" w:rsidRDefault="0065631C" w:rsidP="0065631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631C">
              <w:rPr>
                <w:rFonts w:ascii="Angsana New" w:hAnsi="Angsana New"/>
                <w:sz w:val="30"/>
                <w:szCs w:val="30"/>
              </w:rPr>
              <w:t>17,531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20,525</w:t>
            </w:r>
          </w:p>
        </w:tc>
      </w:tr>
      <w:tr w:rsidR="000E0379" w:rsidRPr="009E5A50" w:rsidTr="00332CC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E5A50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</w:t>
            </w: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9E5A50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E0379" w:rsidRPr="00332CCE" w:rsidRDefault="00332CCE" w:rsidP="00EA0B31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CCE">
              <w:rPr>
                <w:rFonts w:ascii="Angsana New" w:hAnsi="Angsana New"/>
                <w:sz w:val="30"/>
                <w:szCs w:val="30"/>
              </w:rPr>
              <w:t>41,572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  <w:r w:rsidRPr="009E5A50">
              <w:rPr>
                <w:rFonts w:ascii="Angsana New" w:hAnsi="Angsana New"/>
                <w:sz w:val="30"/>
                <w:szCs w:val="30"/>
              </w:rPr>
              <w:t>,498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E0379" w:rsidRPr="0065631C" w:rsidRDefault="0065631C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631C">
              <w:rPr>
                <w:rFonts w:ascii="Angsana New" w:hAnsi="Angsana New"/>
                <w:sz w:val="30"/>
                <w:szCs w:val="30"/>
              </w:rPr>
              <w:t>41,572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  <w:r w:rsidRPr="009E5A50">
              <w:rPr>
                <w:rFonts w:ascii="Angsana New" w:hAnsi="Angsana New"/>
                <w:sz w:val="30"/>
                <w:szCs w:val="30"/>
              </w:rPr>
              <w:t>,498</w:t>
            </w:r>
          </w:p>
        </w:tc>
      </w:tr>
    </w:tbl>
    <w:p w:rsidR="005C6A83" w:rsidRDefault="005C6A83" w:rsidP="005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853CE2" w:rsidRDefault="00853CE2" w:rsidP="005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853CE2" w:rsidRDefault="00853CE2" w:rsidP="005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853CE2" w:rsidRDefault="00853CE2" w:rsidP="005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5657B" w:rsidRPr="00BD26AD" w:rsidRDefault="004719C9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หนี้สินผลประโยชน์</w:t>
      </w:r>
      <w:r w:rsidR="0015657B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พนักงานหลังออกจากงาน</w:t>
      </w:r>
    </w:p>
    <w:p w:rsidR="004719C9" w:rsidRPr="00BD26AD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4719C9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รายการเคลื่อนไหวของหนี้สินผลประโยชน์พนักงานหลังออกจากงานสำหรับ</w:t>
      </w:r>
      <w:r w:rsidRPr="00BD26AD">
        <w:rPr>
          <w:rFonts w:ascii="Angsana New" w:hAnsi="Angsana New" w:hint="cs"/>
          <w:sz w:val="30"/>
          <w:szCs w:val="30"/>
          <w:cs/>
        </w:rPr>
        <w:t>งวด</w:t>
      </w:r>
      <w:r w:rsidR="009C6896">
        <w:rPr>
          <w:rFonts w:ascii="Angsana New" w:hAnsi="Angsana New" w:hint="cs"/>
          <w:sz w:val="30"/>
          <w:szCs w:val="30"/>
          <w:cs/>
        </w:rPr>
        <w:t>เก้า</w:t>
      </w:r>
      <w:r w:rsidRPr="00BD26AD">
        <w:rPr>
          <w:rFonts w:ascii="Angsana New" w:hAnsi="Angsana New" w:hint="cs"/>
          <w:sz w:val="30"/>
          <w:szCs w:val="30"/>
          <w:cs/>
        </w:rPr>
        <w:t>เดือน</w:t>
      </w:r>
      <w:r w:rsidRPr="00BD26A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BD26AD">
        <w:rPr>
          <w:rFonts w:ascii="Angsana New" w:hAnsi="Angsana New"/>
          <w:sz w:val="30"/>
          <w:szCs w:val="30"/>
        </w:rPr>
        <w:t>3</w:t>
      </w:r>
      <w:r w:rsidR="00CD289A" w:rsidRPr="00BD26AD">
        <w:rPr>
          <w:rFonts w:ascii="Angsana New" w:hAnsi="Angsana New"/>
          <w:sz w:val="30"/>
          <w:szCs w:val="30"/>
        </w:rPr>
        <w:t>0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="00B611EF">
        <w:rPr>
          <w:rFonts w:ascii="Angsana New" w:hAnsi="Angsana New" w:hint="cs"/>
          <w:sz w:val="30"/>
          <w:szCs w:val="30"/>
          <w:cs/>
        </w:rPr>
        <w:t>กันยายน</w:t>
      </w:r>
      <w:r w:rsidRPr="00BD26AD">
        <w:rPr>
          <w:rFonts w:ascii="Angsana New" w:hAnsi="Angsana New"/>
          <w:sz w:val="30"/>
          <w:szCs w:val="30"/>
          <w:cs/>
        </w:rPr>
        <w:t xml:space="preserve"> </w:t>
      </w:r>
      <w:r w:rsidRPr="00BD26AD">
        <w:rPr>
          <w:rFonts w:ascii="Angsana New" w:hAnsi="Angsana New"/>
          <w:sz w:val="30"/>
          <w:szCs w:val="30"/>
        </w:rPr>
        <w:t>25</w:t>
      </w:r>
      <w:r w:rsidRPr="00BD26AD">
        <w:rPr>
          <w:rFonts w:ascii="Angsana New" w:hAnsi="Angsana New" w:hint="cs"/>
          <w:sz w:val="30"/>
          <w:szCs w:val="30"/>
          <w:cs/>
        </w:rPr>
        <w:t>60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 xml:space="preserve">และ </w:t>
      </w:r>
      <w:r w:rsidRPr="00BD26AD">
        <w:rPr>
          <w:rFonts w:ascii="Angsana New" w:hAnsi="Angsana New"/>
          <w:sz w:val="30"/>
          <w:szCs w:val="30"/>
        </w:rPr>
        <w:t>255</w:t>
      </w:r>
      <w:r w:rsidRPr="00BD26AD">
        <w:rPr>
          <w:rFonts w:ascii="Angsana New" w:hAnsi="Angsana New" w:hint="cs"/>
          <w:sz w:val="30"/>
          <w:szCs w:val="30"/>
          <w:cs/>
        </w:rPr>
        <w:t>9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030" w:type="dxa"/>
        <w:tblLook w:val="04A0" w:firstRow="1" w:lastRow="0" w:firstColumn="1" w:lastColumn="0" w:noHBand="0" w:noVBand="1"/>
      </w:tblPr>
      <w:tblGrid>
        <w:gridCol w:w="6912"/>
        <w:gridCol w:w="1417"/>
        <w:gridCol w:w="283"/>
        <w:gridCol w:w="1418"/>
      </w:tblGrid>
      <w:tr w:rsidR="00CD289A" w:rsidRPr="00BD26AD" w:rsidTr="000078D2">
        <w:tc>
          <w:tcPr>
            <w:tcW w:w="6912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CD289A" w:rsidRPr="00BD26AD" w:rsidRDefault="00CD289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</w:p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CD289A" w:rsidRPr="00BD26AD" w:rsidTr="000078D2">
        <w:tc>
          <w:tcPr>
            <w:tcW w:w="6912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89A" w:rsidRPr="00BD26AD" w:rsidRDefault="00853CE2" w:rsidP="000078D2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89A" w:rsidRPr="00BD26AD" w:rsidRDefault="00853CE2" w:rsidP="000078D2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D289A" w:rsidRPr="00BD26AD" w:rsidTr="000078D2">
        <w:tc>
          <w:tcPr>
            <w:tcW w:w="6912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</w:t>
            </w: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  <w:r w:rsidRPr="00BD26AD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 w:rsidRPr="00BD26A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D26A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89A" w:rsidRPr="001B3E2A" w:rsidRDefault="00FE39C8" w:rsidP="000078D2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E2A">
              <w:rPr>
                <w:rFonts w:ascii="Angsana New" w:hAnsi="Angsana New"/>
                <w:sz w:val="30"/>
                <w:szCs w:val="30"/>
              </w:rPr>
              <w:t>5,92</w:t>
            </w:r>
            <w:r w:rsidR="001E24C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D26AD">
              <w:rPr>
                <w:rFonts w:ascii="Angsana New" w:hAnsi="Angsana New"/>
                <w:sz w:val="30"/>
                <w:szCs w:val="30"/>
              </w:rPr>
              <w:t>,380</w:t>
            </w:r>
          </w:p>
        </w:tc>
      </w:tr>
      <w:tr w:rsidR="00CD289A" w:rsidRPr="00BD26AD" w:rsidTr="000078D2">
        <w:tc>
          <w:tcPr>
            <w:tcW w:w="6912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D26A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D289A" w:rsidRPr="001B3E2A" w:rsidRDefault="001B3E2A" w:rsidP="001E24CF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E2A">
              <w:rPr>
                <w:rFonts w:ascii="Angsana New" w:hAnsi="Angsana New"/>
                <w:sz w:val="30"/>
                <w:szCs w:val="30"/>
              </w:rPr>
              <w:t>24</w:t>
            </w:r>
            <w:r w:rsidR="001E24C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D289A" w:rsidRPr="00BD26AD" w:rsidRDefault="002B554A" w:rsidP="000078D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</w:t>
            </w:r>
          </w:p>
        </w:tc>
      </w:tr>
      <w:tr w:rsidR="00CD289A" w:rsidRPr="00BD26AD" w:rsidTr="000078D2">
        <w:tc>
          <w:tcPr>
            <w:tcW w:w="6912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:rsidR="00CD289A" w:rsidRPr="001B3E2A" w:rsidRDefault="001B3E2A" w:rsidP="000078D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E2A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83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D289A" w:rsidRPr="00BD26AD" w:rsidRDefault="002B554A" w:rsidP="000078D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CD289A" w:rsidRPr="00BD26AD" w:rsidTr="000078D2">
        <w:tc>
          <w:tcPr>
            <w:tcW w:w="6912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เป็นรายการกำไรหรือขาดทุน</w:t>
            </w:r>
            <w:r w:rsidRPr="00BD26AD">
              <w:rPr>
                <w:rFonts w:ascii="Angsana New" w:hAnsi="Angsana New"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89A" w:rsidRPr="001B3E2A" w:rsidRDefault="001B3E2A" w:rsidP="000078D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E2A">
              <w:rPr>
                <w:rFonts w:ascii="Angsana New" w:hAnsi="Angsana New"/>
                <w:sz w:val="30"/>
                <w:szCs w:val="30"/>
              </w:rPr>
              <w:t>3</w:t>
            </w:r>
            <w:r w:rsidR="001E24C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3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  <w:tab w:val="left" w:pos="907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89A" w:rsidRPr="00BD26AD" w:rsidRDefault="002B554A" w:rsidP="000078D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</w:t>
            </w:r>
          </w:p>
        </w:tc>
      </w:tr>
      <w:tr w:rsidR="00CD289A" w:rsidRPr="00BD26AD" w:rsidTr="000078D2">
        <w:tc>
          <w:tcPr>
            <w:tcW w:w="6912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D26AD">
              <w:rPr>
                <w:rFonts w:ascii="Angsana New" w:hAnsi="Angsana New"/>
                <w:sz w:val="30"/>
                <w:szCs w:val="30"/>
                <w:cs/>
              </w:rPr>
              <w:t>ผลประโยชน์ของพนักงานที่จ่ายชำระในระหว่าง</w:t>
            </w: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89A" w:rsidRPr="001B3E2A" w:rsidRDefault="00CD289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3E2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89A" w:rsidRPr="00BD26AD" w:rsidRDefault="00CD289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26A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CD289A" w:rsidRPr="00BD26AD" w:rsidTr="000078D2">
        <w:tc>
          <w:tcPr>
            <w:tcW w:w="6912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D26AD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</w:t>
            </w: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  <w:r w:rsidRPr="00BD26AD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 w:rsidRPr="00BD26A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611E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289A" w:rsidRPr="001B3E2A" w:rsidRDefault="00CB0213" w:rsidP="001B3E2A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E2A">
              <w:rPr>
                <w:rFonts w:ascii="Angsana New" w:hAnsi="Angsana New" w:hint="cs"/>
                <w:sz w:val="30"/>
                <w:szCs w:val="30"/>
                <w:cs/>
              </w:rPr>
              <w:t>6,</w:t>
            </w:r>
            <w:r w:rsidR="001B3E2A" w:rsidRPr="001B3E2A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83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289A" w:rsidRPr="00BD26AD" w:rsidRDefault="002B554A" w:rsidP="000078D2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3,882</w:t>
            </w:r>
          </w:p>
        </w:tc>
      </w:tr>
    </w:tbl>
    <w:p w:rsidR="00CD289A" w:rsidRPr="00BD26AD" w:rsidRDefault="00CD289A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74122B" w:rsidRPr="00BD26AD" w:rsidRDefault="0074122B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</w:t>
      </w:r>
      <w:r w:rsidR="00355306" w:rsidRPr="00BD26AD">
        <w:rPr>
          <w:rFonts w:ascii="Angsana New" w:hAnsi="Angsana New" w:hint="cs"/>
          <w:sz w:val="30"/>
          <w:szCs w:val="30"/>
          <w:cs/>
        </w:rPr>
        <w:t xml:space="preserve"> </w:t>
      </w:r>
      <w:r w:rsidRPr="00BD26AD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806277" w:rsidRPr="00BD26AD" w:rsidRDefault="00806277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74122B" w:rsidRPr="00BD26AD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อัตราคิดลด</w:t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="00F57046" w:rsidRPr="00BD26AD">
        <w:rPr>
          <w:rFonts w:ascii="Angsana New" w:hAnsi="Angsana New" w:hint="cs"/>
          <w:sz w:val="30"/>
          <w:szCs w:val="30"/>
          <w:cs/>
        </w:rPr>
        <w:t>ร้อยละ 2.87 ต่อปี</w:t>
      </w:r>
      <w:r w:rsidRPr="00BD26AD">
        <w:rPr>
          <w:rFonts w:ascii="Angsana New" w:hAnsi="Angsana New"/>
          <w:sz w:val="30"/>
          <w:szCs w:val="30"/>
        </w:rPr>
        <w:t xml:space="preserve"> </w:t>
      </w:r>
    </w:p>
    <w:p w:rsidR="0074122B" w:rsidRPr="00BD26AD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อัตราการขึ้นเงินเดือน</w:t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Pr="00BD26AD">
        <w:rPr>
          <w:rFonts w:ascii="Angsana New" w:hAnsi="Angsana New" w:hint="cs"/>
          <w:sz w:val="30"/>
          <w:szCs w:val="30"/>
          <w:cs/>
        </w:rPr>
        <w:tab/>
        <w:t>ร้อยละ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="00F57046" w:rsidRPr="00BD26AD">
        <w:rPr>
          <w:rFonts w:ascii="Angsana New" w:hAnsi="Angsana New" w:hint="cs"/>
          <w:sz w:val="30"/>
          <w:szCs w:val="30"/>
          <w:cs/>
        </w:rPr>
        <w:t>6.43</w:t>
      </w:r>
      <w:r w:rsidRPr="00BD26AD">
        <w:rPr>
          <w:rFonts w:ascii="Angsana New" w:hAnsi="Angsana New" w:hint="cs"/>
          <w:sz w:val="30"/>
          <w:szCs w:val="30"/>
          <w:cs/>
        </w:rPr>
        <w:t xml:space="preserve"> ต่อปี</w:t>
      </w:r>
    </w:p>
    <w:p w:rsidR="00716FC9" w:rsidRPr="00BD26AD" w:rsidRDefault="0074122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อัตราการหมุนเวียนของพนักงาน</w:t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="00F57046" w:rsidRPr="00BD26AD">
        <w:rPr>
          <w:rFonts w:ascii="Angsana New" w:hAnsi="Angsana New"/>
          <w:sz w:val="30"/>
          <w:szCs w:val="30"/>
          <w:cs/>
        </w:rPr>
        <w:t xml:space="preserve">ร้อยละ </w:t>
      </w:r>
      <w:r w:rsidR="00F57046" w:rsidRPr="00BD26AD">
        <w:rPr>
          <w:rFonts w:ascii="Angsana New" w:hAnsi="Angsana New" w:hint="cs"/>
          <w:sz w:val="30"/>
          <w:szCs w:val="30"/>
          <w:cs/>
        </w:rPr>
        <w:t>11</w:t>
      </w:r>
      <w:r w:rsidR="00F57046" w:rsidRPr="00BD26AD">
        <w:rPr>
          <w:rFonts w:ascii="Angsana New" w:hAnsi="Angsana New"/>
          <w:sz w:val="30"/>
          <w:szCs w:val="30"/>
        </w:rPr>
        <w:t xml:space="preserve"> </w:t>
      </w:r>
      <w:r w:rsidR="00F57046" w:rsidRPr="00BD26AD">
        <w:rPr>
          <w:rFonts w:ascii="Angsana New" w:hAnsi="Angsana New"/>
          <w:sz w:val="30"/>
          <w:szCs w:val="30"/>
          <w:cs/>
        </w:rPr>
        <w:t xml:space="preserve">ถึงร้อยละ </w:t>
      </w:r>
      <w:r w:rsidR="00F57046" w:rsidRPr="00BD26AD">
        <w:rPr>
          <w:rFonts w:ascii="Angsana New" w:hAnsi="Angsana New"/>
          <w:sz w:val="30"/>
          <w:szCs w:val="30"/>
        </w:rPr>
        <w:t xml:space="preserve">48 </w:t>
      </w:r>
      <w:r w:rsidR="00F57046" w:rsidRPr="00BD26AD">
        <w:rPr>
          <w:rFonts w:ascii="Angsana New" w:hAnsi="Angsana New"/>
          <w:sz w:val="30"/>
          <w:szCs w:val="30"/>
          <w:cs/>
        </w:rPr>
        <w:t>ต่อปี</w:t>
      </w:r>
      <w:r w:rsidRPr="00BD26AD">
        <w:rPr>
          <w:rFonts w:ascii="Angsana New" w:hAnsi="Angsana New"/>
          <w:sz w:val="30"/>
          <w:szCs w:val="30"/>
        </w:rPr>
        <w:t xml:space="preserve"> </w:t>
      </w:r>
    </w:p>
    <w:p w:rsidR="004719C9" w:rsidRPr="00BD26AD" w:rsidRDefault="004719C9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E66FE1" w:rsidRPr="00BD26AD" w:rsidRDefault="00E66FE1" w:rsidP="00E66FE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tbl>
      <w:tblPr>
        <w:tblW w:w="9446" w:type="dxa"/>
        <w:tblLook w:val="04A0" w:firstRow="1" w:lastRow="0" w:firstColumn="1" w:lastColumn="0" w:noHBand="0" w:noVBand="1"/>
      </w:tblPr>
      <w:tblGrid>
        <w:gridCol w:w="4786"/>
        <w:gridCol w:w="302"/>
        <w:gridCol w:w="2029"/>
        <w:gridCol w:w="261"/>
        <w:gridCol w:w="2068"/>
      </w:tblGrid>
      <w:tr w:rsidR="00E66FE1" w:rsidRPr="00BD26AD" w:rsidTr="00157F34">
        <w:tc>
          <w:tcPr>
            <w:tcW w:w="4786" w:type="dxa"/>
            <w:vAlign w:val="bottom"/>
          </w:tcPr>
          <w:p w:rsidR="00E66FE1" w:rsidRPr="00BD26AD" w:rsidRDefault="00E66FE1" w:rsidP="00157F34">
            <w:pPr>
              <w:pStyle w:val="NoSpacing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4358" w:type="dxa"/>
            <w:gridSpan w:val="3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หนี้สินอาจเพิ่มขึ้น (ลดลง) จากการ</w:t>
            </w:r>
          </w:p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E66FE1" w:rsidRPr="00BD26AD" w:rsidTr="00157F34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สมมติฐานที่สำคัญ</w:t>
            </w:r>
          </w:p>
        </w:tc>
        <w:tc>
          <w:tcPr>
            <w:tcW w:w="302" w:type="dxa"/>
            <w:vMerge w:val="restart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หาก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สมมติฐาน</w:t>
            </w: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หาก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สมมติฐาน</w:t>
            </w: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E66FE1" w:rsidRPr="00BD26AD" w:rsidTr="00157F34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อัตราคิดลด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0.5)</w:t>
            </w:r>
          </w:p>
        </w:tc>
        <w:tc>
          <w:tcPr>
            <w:tcW w:w="302" w:type="dxa"/>
            <w:vMerge/>
          </w:tcPr>
          <w:p w:rsidR="00E66FE1" w:rsidRPr="00BD26AD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6FE1" w:rsidRPr="001B3E2A" w:rsidRDefault="00E66FE1" w:rsidP="00E66F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E2A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1B3E2A">
              <w:rPr>
                <w:rFonts w:ascii="Angsana New" w:hAnsi="Angsana New"/>
                <w:sz w:val="30"/>
                <w:szCs w:val="30"/>
              </w:rPr>
              <w:t>1</w:t>
            </w:r>
            <w:r w:rsidRPr="001B3E2A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1B3E2A">
              <w:rPr>
                <w:rFonts w:ascii="Angsana New" w:hAnsi="Angsana New"/>
                <w:sz w:val="30"/>
                <w:szCs w:val="30"/>
              </w:rPr>
              <w:t>0</w:t>
            </w:r>
            <w:r w:rsidRPr="001B3E2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Merge/>
          </w:tcPr>
          <w:p w:rsidR="00E66FE1" w:rsidRPr="001B3E2A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E66FE1" w:rsidRPr="001B3E2A" w:rsidRDefault="00E66FE1" w:rsidP="00E66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E2A">
              <w:rPr>
                <w:rFonts w:ascii="Angsana New" w:hAnsi="Angsana New"/>
                <w:sz w:val="30"/>
                <w:szCs w:val="30"/>
                <w:cs/>
              </w:rPr>
              <w:t xml:space="preserve">                  </w:t>
            </w:r>
            <w:r w:rsidRPr="001B3E2A">
              <w:rPr>
                <w:rFonts w:ascii="Angsana New" w:hAnsi="Angsana New"/>
                <w:sz w:val="30"/>
                <w:szCs w:val="30"/>
              </w:rPr>
              <w:t>1</w:t>
            </w:r>
            <w:r w:rsidRPr="001B3E2A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1B3E2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66FE1" w:rsidRPr="00BD26AD" w:rsidTr="00157F34">
        <w:tc>
          <w:tcPr>
            <w:tcW w:w="4786" w:type="dxa"/>
            <w:vAlign w:val="bottom"/>
          </w:tcPr>
          <w:p w:rsidR="00E66FE1" w:rsidRPr="00BD26AD" w:rsidRDefault="00E66FE1" w:rsidP="00157F34">
            <w:pPr>
              <w:pStyle w:val="NoSpacing"/>
              <w:ind w:right="-23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อัตราการขึ้นเงินเดือน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0.5)</w:t>
            </w:r>
          </w:p>
        </w:tc>
        <w:tc>
          <w:tcPr>
            <w:tcW w:w="302" w:type="dxa"/>
          </w:tcPr>
          <w:p w:rsidR="00E66FE1" w:rsidRPr="00BD26AD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E66FE1" w:rsidRPr="001B3E2A" w:rsidRDefault="00E66FE1" w:rsidP="00157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E2A">
              <w:rPr>
                <w:rFonts w:ascii="Angsana New" w:hAnsi="Angsana New" w:hint="cs"/>
                <w:sz w:val="30"/>
                <w:szCs w:val="30"/>
                <w:cs/>
              </w:rPr>
              <w:t>219</w:t>
            </w:r>
          </w:p>
        </w:tc>
        <w:tc>
          <w:tcPr>
            <w:tcW w:w="261" w:type="dxa"/>
          </w:tcPr>
          <w:p w:rsidR="00E66FE1" w:rsidRPr="001B3E2A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:rsidR="00E66FE1" w:rsidRPr="001B3E2A" w:rsidRDefault="00E66FE1" w:rsidP="00E66F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E2A">
              <w:rPr>
                <w:rFonts w:ascii="Angsana New" w:hAnsi="Angsana New"/>
                <w:sz w:val="30"/>
                <w:szCs w:val="30"/>
                <w:cs/>
              </w:rPr>
              <w:t xml:space="preserve">                (</w:t>
            </w:r>
            <w:r w:rsidRPr="001B3E2A">
              <w:rPr>
                <w:rFonts w:ascii="Angsana New" w:hAnsi="Angsana New" w:hint="cs"/>
                <w:sz w:val="30"/>
                <w:szCs w:val="30"/>
                <w:cs/>
              </w:rPr>
              <w:t>205</w:t>
            </w:r>
            <w:r w:rsidRPr="001B3E2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66FE1" w:rsidRPr="00BD26AD" w:rsidTr="00157F34">
        <w:tc>
          <w:tcPr>
            <w:tcW w:w="4786" w:type="dxa"/>
            <w:vAlign w:val="bottom"/>
          </w:tcPr>
          <w:p w:rsidR="00E66FE1" w:rsidRPr="00BD26AD" w:rsidRDefault="00E66FE1" w:rsidP="00157F34">
            <w:pPr>
              <w:pStyle w:val="NoSpacing"/>
              <w:ind w:right="-515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1)</w:t>
            </w:r>
          </w:p>
        </w:tc>
        <w:tc>
          <w:tcPr>
            <w:tcW w:w="302" w:type="dxa"/>
          </w:tcPr>
          <w:p w:rsidR="00E66FE1" w:rsidRPr="00BD26AD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E66FE1" w:rsidRPr="001B3E2A" w:rsidRDefault="00E66FE1" w:rsidP="00E66F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E2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B3E2A">
              <w:rPr>
                <w:rFonts w:ascii="Angsana New" w:hAnsi="Angsana New" w:hint="cs"/>
                <w:sz w:val="30"/>
                <w:szCs w:val="30"/>
                <w:cs/>
              </w:rPr>
              <w:t>477</w:t>
            </w:r>
            <w:r w:rsidRPr="001B3E2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:rsidR="00E66FE1" w:rsidRPr="001B3E2A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:rsidR="00E66FE1" w:rsidRPr="001B3E2A" w:rsidRDefault="00E66FE1" w:rsidP="00E66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E2A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  <w:r w:rsidRPr="001B3E2A">
              <w:rPr>
                <w:rFonts w:ascii="Angsana New" w:hAnsi="Angsana New" w:hint="cs"/>
                <w:sz w:val="30"/>
                <w:szCs w:val="30"/>
                <w:cs/>
              </w:rPr>
              <w:t>560</w:t>
            </w:r>
          </w:p>
        </w:tc>
      </w:tr>
      <w:tr w:rsidR="00E3309F" w:rsidRPr="00BD26AD" w:rsidTr="00157F34">
        <w:tc>
          <w:tcPr>
            <w:tcW w:w="4786" w:type="dxa"/>
            <w:vAlign w:val="bottom"/>
          </w:tcPr>
          <w:p w:rsidR="00E3309F" w:rsidRDefault="00E3309F" w:rsidP="00157F34">
            <w:pPr>
              <w:pStyle w:val="NoSpacing"/>
              <w:ind w:right="-515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:rsidR="00E3309F" w:rsidRPr="00BD26AD" w:rsidRDefault="00E3309F" w:rsidP="00157F34">
            <w:pPr>
              <w:pStyle w:val="NoSpacing"/>
              <w:ind w:right="-515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:rsidR="00E3309F" w:rsidRPr="00BD26AD" w:rsidRDefault="00E3309F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E3309F" w:rsidRPr="001B3E2A" w:rsidRDefault="00E3309F" w:rsidP="00E66F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E3309F" w:rsidRPr="001B3E2A" w:rsidRDefault="00E3309F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:rsidR="00E3309F" w:rsidRPr="001B3E2A" w:rsidRDefault="00E3309F" w:rsidP="00E66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EF7B0A" w:rsidRPr="005B2FD5" w:rsidRDefault="00EF7B0A" w:rsidP="00EF7B0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ทุนเรือนหุ้นและ</w:t>
      </w:r>
      <w:r w:rsidRPr="005B2FD5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</w:t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หุ้น</w:t>
      </w:r>
    </w:p>
    <w:p w:rsidR="00EF7B0A" w:rsidRDefault="00EF7B0A" w:rsidP="00EF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78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81"/>
      </w:tblGrid>
      <w:tr w:rsidR="00EF7B0A" w:rsidRPr="00BF155C" w:rsidTr="0065051E">
        <w:tc>
          <w:tcPr>
            <w:tcW w:w="2694" w:type="dxa"/>
          </w:tcPr>
          <w:p w:rsidR="00EF7B0A" w:rsidRPr="00BF155C" w:rsidRDefault="00EF7B0A" w:rsidP="00BA0E6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F7B0A" w:rsidRPr="00BF155C" w:rsidRDefault="00EF7B0A" w:rsidP="00BA0E6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EF7B0A" w:rsidRPr="00BF155C" w:rsidRDefault="00EF7B0A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EF7B0A" w:rsidRPr="00BF155C" w:rsidRDefault="00EF7B0A" w:rsidP="00BA0E6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F155C">
              <w:rPr>
                <w:rFonts w:ascii="Angsana New" w:hAnsi="Angsana New"/>
                <w:sz w:val="30"/>
                <w:szCs w:val="30"/>
                <w:cs/>
              </w:rPr>
              <w:t>หุ้น /</w:t>
            </w:r>
            <w:r w:rsidRPr="00BF15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155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F7B0A" w:rsidRPr="00BF155C" w:rsidTr="0065051E">
        <w:tc>
          <w:tcPr>
            <w:tcW w:w="2694" w:type="dxa"/>
          </w:tcPr>
          <w:p w:rsidR="00EF7B0A" w:rsidRPr="00BF155C" w:rsidRDefault="00EF7B0A" w:rsidP="00BA0E6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F7B0A" w:rsidRPr="00BF155C" w:rsidRDefault="00EF7B0A" w:rsidP="00BA0E6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EF7B0A" w:rsidRPr="00BF155C" w:rsidRDefault="00EF7B0A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EF7B0A" w:rsidRPr="00BF155C" w:rsidRDefault="009E5A50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F7B0A" w:rsidRPr="00BF155C" w:rsidRDefault="00EF7B0A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:rsidR="00EF7B0A" w:rsidRPr="00BF155C" w:rsidRDefault="00EF7B0A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9E5A5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67B49" w:rsidRPr="00BF155C" w:rsidTr="0065051E">
        <w:tc>
          <w:tcPr>
            <w:tcW w:w="2694" w:type="dxa"/>
          </w:tcPr>
          <w:p w:rsidR="00067B49" w:rsidRPr="00BF155C" w:rsidRDefault="00067B49" w:rsidP="00BA0E6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67B49" w:rsidRPr="00BF155C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F155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067B49" w:rsidRPr="00BF155C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67B49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67B49" w:rsidRPr="00BF155C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155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067B49" w:rsidRPr="00BF155C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67B49" w:rsidRPr="00BF155C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  <w:r w:rsidR="0065051E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</w:tcPr>
          <w:p w:rsidR="00067B49" w:rsidRPr="00BF155C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7B49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67B49" w:rsidRPr="00BF155C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155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067B49" w:rsidRPr="00BF155C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067B49" w:rsidRPr="00BF155C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  <w:r w:rsidR="0065051E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</w:tr>
      <w:tr w:rsidR="00067B49" w:rsidRPr="00BF155C" w:rsidTr="0065051E">
        <w:tc>
          <w:tcPr>
            <w:tcW w:w="2694" w:type="dxa"/>
          </w:tcPr>
          <w:p w:rsidR="00067B49" w:rsidRPr="00E44673" w:rsidRDefault="00067B49" w:rsidP="00BA0E65">
            <w:pPr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067B49" w:rsidRPr="00BF155C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</w:tcPr>
          <w:p w:rsidR="00067B49" w:rsidRPr="00BF155C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67B49" w:rsidRPr="00BF155C" w:rsidTr="0065051E">
        <w:tc>
          <w:tcPr>
            <w:tcW w:w="2694" w:type="dxa"/>
          </w:tcPr>
          <w:p w:rsidR="00067B49" w:rsidRPr="00E44673" w:rsidRDefault="00067B49" w:rsidP="00BA0E6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467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611E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4673">
              <w:rPr>
                <w:rFonts w:ascii="Angsana New" w:hAnsi="Angsana New"/>
                <w:sz w:val="30"/>
                <w:szCs w:val="30"/>
              </w:rPr>
              <w:t>2560</w:t>
            </w:r>
          </w:p>
          <w:p w:rsidR="00067B49" w:rsidRPr="00E44673" w:rsidRDefault="00067B49" w:rsidP="00BA0E6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4467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4467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992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067B49" w:rsidRPr="001D0F8A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</w:tcPr>
          <w:p w:rsidR="00067B49" w:rsidRPr="001D0F8A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AB18A9" w:rsidRPr="00BF155C" w:rsidTr="0065051E">
        <w:tc>
          <w:tcPr>
            <w:tcW w:w="2694" w:type="dxa"/>
          </w:tcPr>
          <w:p w:rsidR="00AB18A9" w:rsidRPr="00E44673" w:rsidRDefault="00AB18A9" w:rsidP="00BA0E6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AB18A9" w:rsidRPr="00AB18A9" w:rsidRDefault="00AB18A9" w:rsidP="000028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18A9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AB18A9" w:rsidRDefault="00C54D70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1,037,399</w:t>
            </w:r>
          </w:p>
        </w:tc>
        <w:tc>
          <w:tcPr>
            <w:tcW w:w="283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B18A9" w:rsidRPr="00AB18A9" w:rsidRDefault="00C54D70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259,350</w:t>
            </w:r>
          </w:p>
        </w:tc>
        <w:tc>
          <w:tcPr>
            <w:tcW w:w="283" w:type="dxa"/>
          </w:tcPr>
          <w:p w:rsidR="00AB18A9" w:rsidRPr="009E5A50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B18A9" w:rsidRPr="00994445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4445">
              <w:rPr>
                <w:rFonts w:ascii="Angsana New" w:hAnsi="Angsana New"/>
                <w:sz w:val="30"/>
                <w:szCs w:val="30"/>
              </w:rPr>
              <w:t>780,000</w:t>
            </w:r>
          </w:p>
        </w:tc>
        <w:tc>
          <w:tcPr>
            <w:tcW w:w="284" w:type="dxa"/>
          </w:tcPr>
          <w:p w:rsidR="00AB18A9" w:rsidRPr="009E5A50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AB18A9" w:rsidRPr="00994445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4445">
              <w:rPr>
                <w:rFonts w:ascii="Angsana New" w:hAnsi="Angsana New"/>
                <w:sz w:val="30"/>
                <w:szCs w:val="30"/>
              </w:rPr>
              <w:t>195,000</w:t>
            </w:r>
          </w:p>
        </w:tc>
      </w:tr>
      <w:tr w:rsidR="00AB18A9" w:rsidRPr="009E6E03" w:rsidTr="0065051E">
        <w:tc>
          <w:tcPr>
            <w:tcW w:w="2694" w:type="dxa"/>
          </w:tcPr>
          <w:p w:rsidR="00AB18A9" w:rsidRPr="00E44673" w:rsidRDefault="00AB18A9" w:rsidP="00EE1F47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E44673">
              <w:rPr>
                <w:rFonts w:ascii="Angsana New" w:hAnsi="Angsana New"/>
                <w:sz w:val="30"/>
                <w:szCs w:val="30"/>
                <w:cs/>
              </w:rPr>
              <w:t>ที่ออกและชำระ</w:t>
            </w:r>
            <w:r w:rsidR="00EE1F47">
              <w:rPr>
                <w:rFonts w:ascii="Angsana New" w:hAnsi="Angsana New" w:hint="cs"/>
                <w:sz w:val="30"/>
                <w:szCs w:val="30"/>
                <w:cs/>
              </w:rPr>
              <w:t>แล้ว</w:t>
            </w:r>
          </w:p>
        </w:tc>
        <w:tc>
          <w:tcPr>
            <w:tcW w:w="992" w:type="dxa"/>
          </w:tcPr>
          <w:p w:rsidR="00AB18A9" w:rsidRPr="00AB18A9" w:rsidRDefault="00AB18A9" w:rsidP="00002809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B18A9" w:rsidRPr="00AB18A9" w:rsidRDefault="00AB18A9" w:rsidP="00002809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AB18A9" w:rsidRPr="00AB18A9" w:rsidRDefault="00AB18A9" w:rsidP="00002809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B18A9" w:rsidRPr="009E5A50" w:rsidRDefault="00AB18A9" w:rsidP="00BA0E6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AB18A9" w:rsidRPr="001D0F8A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B18A9" w:rsidRPr="009E5A50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</w:tcPr>
          <w:p w:rsidR="00AB18A9" w:rsidRPr="001D0F8A" w:rsidRDefault="00AB18A9" w:rsidP="00BA0E6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B18A9" w:rsidRPr="009E6E03" w:rsidTr="0065051E">
        <w:tc>
          <w:tcPr>
            <w:tcW w:w="2694" w:type="dxa"/>
          </w:tcPr>
          <w:p w:rsidR="00AB18A9" w:rsidRPr="00E44673" w:rsidRDefault="00AB18A9" w:rsidP="00BA0E6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467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2" w:type="dxa"/>
          </w:tcPr>
          <w:p w:rsidR="00AB18A9" w:rsidRPr="00AB18A9" w:rsidRDefault="00AB18A9" w:rsidP="00002809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B18A9" w:rsidRPr="00AB18A9" w:rsidRDefault="00AB18A9" w:rsidP="00002809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AB18A9" w:rsidRPr="00AB18A9" w:rsidRDefault="00AB18A9" w:rsidP="00002809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B18A9" w:rsidRPr="009E5A50" w:rsidRDefault="00AB18A9" w:rsidP="00BA0E6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AB18A9" w:rsidRPr="001D0F8A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B18A9" w:rsidRPr="009E5A50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</w:tcPr>
          <w:p w:rsidR="00AB18A9" w:rsidRPr="001D0F8A" w:rsidRDefault="00AB18A9" w:rsidP="00BA0E6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B18A9" w:rsidRPr="009E6E03" w:rsidTr="0065051E">
        <w:tc>
          <w:tcPr>
            <w:tcW w:w="2694" w:type="dxa"/>
          </w:tcPr>
          <w:p w:rsidR="00AB18A9" w:rsidRPr="00E44673" w:rsidRDefault="00AB18A9" w:rsidP="00BA0E6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AB18A9" w:rsidRPr="00AB18A9" w:rsidRDefault="00AB18A9" w:rsidP="000028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18A9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B18A9" w:rsidRPr="00AB18A9" w:rsidRDefault="00C65134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44A56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</w:p>
        </w:tc>
        <w:tc>
          <w:tcPr>
            <w:tcW w:w="283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AB18A9" w:rsidRPr="00AB18A9" w:rsidRDefault="00C65134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142,207</w:t>
            </w:r>
          </w:p>
        </w:tc>
        <w:tc>
          <w:tcPr>
            <w:tcW w:w="283" w:type="dxa"/>
          </w:tcPr>
          <w:p w:rsidR="00AB18A9" w:rsidRPr="009E5A50" w:rsidRDefault="00AB18A9" w:rsidP="00BA0E6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AB18A9" w:rsidRPr="00224330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4330">
              <w:rPr>
                <w:rFonts w:ascii="Angsana New" w:hAnsi="Angsana New"/>
                <w:sz w:val="30"/>
                <w:szCs w:val="30"/>
              </w:rPr>
              <w:t>550,191</w:t>
            </w:r>
          </w:p>
        </w:tc>
        <w:tc>
          <w:tcPr>
            <w:tcW w:w="284" w:type="dxa"/>
          </w:tcPr>
          <w:p w:rsidR="00AB18A9" w:rsidRPr="009E5A50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</w:tcPr>
          <w:p w:rsidR="00AB18A9" w:rsidRPr="00224330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4330">
              <w:rPr>
                <w:rFonts w:ascii="Angsana New" w:hAnsi="Angsana New"/>
                <w:sz w:val="30"/>
                <w:szCs w:val="30"/>
              </w:rPr>
              <w:t>137,548</w:t>
            </w:r>
          </w:p>
        </w:tc>
      </w:tr>
      <w:tr w:rsidR="00AB18A9" w:rsidRPr="009E6E03" w:rsidTr="0065051E">
        <w:tc>
          <w:tcPr>
            <w:tcW w:w="2694" w:type="dxa"/>
          </w:tcPr>
          <w:p w:rsidR="00AB18A9" w:rsidRPr="00E44673" w:rsidRDefault="00AB18A9" w:rsidP="00BA0E6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การใช้ใบสำคัญแสดงสิทธิ</w:t>
            </w:r>
          </w:p>
          <w:p w:rsidR="00AB18A9" w:rsidRPr="00E44673" w:rsidRDefault="00AB18A9" w:rsidP="00BA0E6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:rsidR="00AB18A9" w:rsidRPr="00AB18A9" w:rsidRDefault="00AB18A9" w:rsidP="000028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B18A9" w:rsidRPr="00AB18A9" w:rsidRDefault="00AB18A9" w:rsidP="00002809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AB18A9" w:rsidRPr="00AB18A9" w:rsidRDefault="008D7BE2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210</w:t>
            </w:r>
            <w:r>
              <w:rPr>
                <w:rFonts w:ascii="Angsana New" w:hAnsi="Angsana New"/>
                <w:sz w:val="30"/>
                <w:szCs w:val="30"/>
              </w:rPr>
              <w:t>,92</w:t>
            </w:r>
            <w:r w:rsidR="00A5793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AB18A9" w:rsidRPr="00AB18A9" w:rsidRDefault="008D7BE2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52,731</w:t>
            </w:r>
          </w:p>
        </w:tc>
        <w:tc>
          <w:tcPr>
            <w:tcW w:w="283" w:type="dxa"/>
          </w:tcPr>
          <w:p w:rsidR="00AB18A9" w:rsidRPr="009E5A50" w:rsidRDefault="00AB18A9" w:rsidP="00BA0E6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AB18A9" w:rsidRPr="00E82793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AB18A9" w:rsidRPr="00E82793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2793">
              <w:rPr>
                <w:rFonts w:ascii="Angsana New" w:hAnsi="Angsana New"/>
                <w:sz w:val="30"/>
                <w:szCs w:val="30"/>
              </w:rPr>
              <w:t>18,635</w:t>
            </w:r>
          </w:p>
        </w:tc>
        <w:tc>
          <w:tcPr>
            <w:tcW w:w="284" w:type="dxa"/>
          </w:tcPr>
          <w:p w:rsidR="00AB18A9" w:rsidRPr="009E5A50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</w:tcPr>
          <w:p w:rsidR="00AB18A9" w:rsidRPr="00E82793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AB18A9" w:rsidRPr="00E82793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2793">
              <w:rPr>
                <w:rFonts w:ascii="Angsana New" w:hAnsi="Angsana New"/>
                <w:sz w:val="30"/>
                <w:szCs w:val="30"/>
              </w:rPr>
              <w:t>4,659</w:t>
            </w:r>
          </w:p>
        </w:tc>
      </w:tr>
      <w:tr w:rsidR="00AB18A9" w:rsidRPr="009E6E03" w:rsidTr="0065051E">
        <w:tc>
          <w:tcPr>
            <w:tcW w:w="2694" w:type="dxa"/>
          </w:tcPr>
          <w:p w:rsidR="00AB18A9" w:rsidRPr="00E44673" w:rsidRDefault="00AB18A9" w:rsidP="00BA0E6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4467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611E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4673">
              <w:rPr>
                <w:rFonts w:ascii="Angsana New" w:hAnsi="Angsana New"/>
                <w:sz w:val="30"/>
                <w:szCs w:val="30"/>
              </w:rPr>
              <w:t>2560</w:t>
            </w:r>
          </w:p>
          <w:p w:rsidR="00AB18A9" w:rsidRPr="00E44673" w:rsidRDefault="00AB18A9" w:rsidP="00BA0E6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4467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4467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992" w:type="dxa"/>
          </w:tcPr>
          <w:p w:rsidR="00AB18A9" w:rsidRPr="00AB18A9" w:rsidRDefault="00AB18A9" w:rsidP="000028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B18A9" w:rsidRPr="00AB18A9" w:rsidRDefault="00AB18A9" w:rsidP="00002809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B18A9" w:rsidRPr="009E5A50" w:rsidRDefault="00AB18A9" w:rsidP="00BA0E6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B18A9" w:rsidRPr="001D0F8A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B18A9" w:rsidRPr="009E5A50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AB18A9" w:rsidRPr="001D0F8A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B18A9" w:rsidRPr="009E6E03" w:rsidTr="0065051E">
        <w:tc>
          <w:tcPr>
            <w:tcW w:w="2694" w:type="dxa"/>
          </w:tcPr>
          <w:p w:rsidR="00AB18A9" w:rsidRPr="00E44673" w:rsidRDefault="00AB18A9" w:rsidP="00BA0E6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AB18A9" w:rsidRPr="00AB18A9" w:rsidRDefault="00AB18A9" w:rsidP="000028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18A9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AB18A9" w:rsidRDefault="00C65134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779,751</w:t>
            </w:r>
          </w:p>
        </w:tc>
        <w:tc>
          <w:tcPr>
            <w:tcW w:w="283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B18A9" w:rsidRPr="00AB18A9" w:rsidRDefault="00C65134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194,938</w:t>
            </w:r>
          </w:p>
        </w:tc>
        <w:tc>
          <w:tcPr>
            <w:tcW w:w="283" w:type="dxa"/>
          </w:tcPr>
          <w:p w:rsidR="00AB18A9" w:rsidRPr="009E5A50" w:rsidRDefault="00AB18A9" w:rsidP="00BA0E6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B18A9" w:rsidRPr="00E82793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2793">
              <w:rPr>
                <w:rFonts w:ascii="Angsana New" w:hAnsi="Angsana New"/>
                <w:sz w:val="30"/>
                <w:szCs w:val="30"/>
              </w:rPr>
              <w:t>568,826</w:t>
            </w:r>
          </w:p>
        </w:tc>
        <w:tc>
          <w:tcPr>
            <w:tcW w:w="284" w:type="dxa"/>
          </w:tcPr>
          <w:p w:rsidR="00AB18A9" w:rsidRPr="009E5A50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AB18A9" w:rsidRPr="00E82793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2793">
              <w:rPr>
                <w:rFonts w:ascii="Angsana New" w:hAnsi="Angsana New"/>
                <w:sz w:val="30"/>
                <w:szCs w:val="30"/>
              </w:rPr>
              <w:t>142,207</w:t>
            </w:r>
          </w:p>
        </w:tc>
      </w:tr>
    </w:tbl>
    <w:p w:rsidR="00EF7B0A" w:rsidRDefault="00EF7B0A" w:rsidP="00EF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53CE2" w:rsidRPr="00770510" w:rsidRDefault="00853CE2" w:rsidP="00853CE2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C54D70">
        <w:rPr>
          <w:rFonts w:ascii="Angsana New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C54D70">
        <w:rPr>
          <w:rFonts w:ascii="Angsana New" w:hAnsi="Angsana New"/>
          <w:sz w:val="30"/>
          <w:szCs w:val="30"/>
        </w:rPr>
        <w:t xml:space="preserve">28 </w:t>
      </w:r>
      <w:r w:rsidRPr="00C54D7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C54D70">
        <w:rPr>
          <w:rFonts w:ascii="Angsana New" w:hAnsi="Angsana New"/>
          <w:sz w:val="30"/>
          <w:szCs w:val="30"/>
        </w:rPr>
        <w:t xml:space="preserve">2560 </w:t>
      </w:r>
      <w:r w:rsidRPr="00C54D70">
        <w:rPr>
          <w:rFonts w:ascii="Angsana New" w:hAnsi="Angsana New" w:hint="cs"/>
          <w:sz w:val="30"/>
          <w:szCs w:val="30"/>
          <w:cs/>
        </w:rPr>
        <w:t>ผู้ถือหุ้นได้มีมติเป็นเอกฉันท์อนุมัติให้บริษัท</w:t>
      </w:r>
      <w:r w:rsidRPr="00C54D70">
        <w:rPr>
          <w:rFonts w:ascii="Angsana New" w:hAnsi="Angsana New" w:hint="cs"/>
          <w:spacing w:val="-2"/>
          <w:sz w:val="30"/>
          <w:szCs w:val="30"/>
          <w:cs/>
        </w:rPr>
        <w:t xml:space="preserve">ลดทุนจดทะเบียนของบริษัทจากเดิมจำนวน </w:t>
      </w:r>
      <w:r w:rsidRPr="00C54D70">
        <w:rPr>
          <w:rFonts w:ascii="Angsana New" w:hAnsi="Angsana New"/>
          <w:spacing w:val="-2"/>
          <w:sz w:val="30"/>
          <w:szCs w:val="30"/>
        </w:rPr>
        <w:t xml:space="preserve">195,000,000 </w:t>
      </w:r>
      <w:r w:rsidRPr="00C54D70">
        <w:rPr>
          <w:rFonts w:ascii="Angsana New" w:hAnsi="Angsana New" w:hint="cs"/>
          <w:spacing w:val="-2"/>
          <w:sz w:val="30"/>
          <w:szCs w:val="30"/>
          <w:cs/>
        </w:rPr>
        <w:t xml:space="preserve">บาทเป็น </w:t>
      </w:r>
      <w:r w:rsidRPr="00C54D70">
        <w:rPr>
          <w:rFonts w:ascii="Angsana New" w:hAnsi="Angsana New"/>
          <w:spacing w:val="-2"/>
          <w:sz w:val="30"/>
          <w:szCs w:val="30"/>
        </w:rPr>
        <w:t xml:space="preserve">194,967,112 </w:t>
      </w:r>
      <w:r w:rsidRPr="00C54D70">
        <w:rPr>
          <w:rFonts w:ascii="Angsana New" w:hAnsi="Angsana New" w:hint="cs"/>
          <w:spacing w:val="-2"/>
          <w:sz w:val="30"/>
          <w:szCs w:val="30"/>
          <w:cs/>
        </w:rPr>
        <w:t xml:space="preserve">บาทโดยการตัดหุ้นสามัญที่ยังไม่ได้ออกจำหน่ายของบริษัทออกจำนวน </w:t>
      </w:r>
      <w:r w:rsidRPr="00C54D70">
        <w:rPr>
          <w:rFonts w:ascii="Angsana New" w:hAnsi="Angsana New"/>
          <w:spacing w:val="-2"/>
          <w:sz w:val="30"/>
          <w:szCs w:val="30"/>
        </w:rPr>
        <w:t xml:space="preserve">131,554 </w:t>
      </w:r>
      <w:r w:rsidRPr="00C54D70">
        <w:rPr>
          <w:rFonts w:ascii="Angsana New" w:hAnsi="Angsana New" w:hint="cs"/>
          <w:spacing w:val="-2"/>
          <w:sz w:val="30"/>
          <w:szCs w:val="30"/>
          <w:cs/>
        </w:rPr>
        <w:t xml:space="preserve">หุ้น มูลค่าหุ้นละ </w:t>
      </w:r>
      <w:r w:rsidRPr="00C54D70">
        <w:rPr>
          <w:rFonts w:ascii="Angsana New" w:hAnsi="Angsana New"/>
          <w:spacing w:val="-2"/>
          <w:sz w:val="30"/>
          <w:szCs w:val="30"/>
        </w:rPr>
        <w:t xml:space="preserve">0.25 </w:t>
      </w:r>
      <w:r w:rsidRPr="00C54D70">
        <w:rPr>
          <w:rFonts w:ascii="Angsana New" w:hAnsi="Angsana New" w:hint="cs"/>
          <w:spacing w:val="-2"/>
          <w:sz w:val="30"/>
          <w:szCs w:val="30"/>
          <w:cs/>
        </w:rPr>
        <w:t>บาทคิดเป็นจำนวนเงิน 32,888 บาท</w:t>
      </w:r>
      <w:r w:rsidR="00C54D70" w:rsidRPr="00C54D70">
        <w:rPr>
          <w:rFonts w:ascii="Angsana New" w:hAnsi="Angsana New"/>
          <w:sz w:val="30"/>
          <w:szCs w:val="30"/>
        </w:rPr>
        <w:t xml:space="preserve"> </w:t>
      </w:r>
      <w:r w:rsidR="00C54D70" w:rsidRPr="00C54D70">
        <w:rPr>
          <w:rFonts w:ascii="Angsana New" w:hAnsi="Angsana New" w:hint="cs"/>
          <w:sz w:val="30"/>
          <w:szCs w:val="30"/>
          <w:cs/>
        </w:rPr>
        <w:t>และ</w:t>
      </w:r>
      <w:r w:rsidRPr="00C54D70">
        <w:rPr>
          <w:rFonts w:ascii="Angsana New" w:hAnsi="Angsana New" w:hint="cs"/>
          <w:sz w:val="30"/>
          <w:szCs w:val="30"/>
          <w:cs/>
        </w:rPr>
        <w:t xml:space="preserve">เพิ่มทุนจดทะเบียนของบริษัทจากเดิมจำนวน </w:t>
      </w:r>
      <w:r w:rsidRPr="00C54D70">
        <w:rPr>
          <w:rFonts w:ascii="Angsana New" w:hAnsi="Angsana New"/>
          <w:spacing w:val="-2"/>
          <w:sz w:val="30"/>
          <w:szCs w:val="30"/>
        </w:rPr>
        <w:t xml:space="preserve">194,967,112 </w:t>
      </w:r>
      <w:r w:rsidRPr="00C54D70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C54D70">
        <w:rPr>
          <w:rFonts w:ascii="Angsana New" w:hAnsi="Angsana New" w:hint="cs"/>
          <w:sz w:val="30"/>
          <w:szCs w:val="30"/>
          <w:cs/>
        </w:rPr>
        <w:t xml:space="preserve"> (แบ่งออกเป็นหุ้นสามัญ </w:t>
      </w:r>
      <w:r w:rsidRPr="00C54D70">
        <w:rPr>
          <w:rFonts w:ascii="Angsana New" w:hAnsi="Angsana New"/>
          <w:sz w:val="30"/>
          <w:szCs w:val="30"/>
        </w:rPr>
        <w:t xml:space="preserve">779,868,446 </w:t>
      </w:r>
      <w:r w:rsidRPr="00C54D70">
        <w:rPr>
          <w:rFonts w:ascii="Angsana New" w:hAnsi="Angsana New" w:hint="cs"/>
          <w:sz w:val="30"/>
          <w:szCs w:val="30"/>
          <w:cs/>
        </w:rPr>
        <w:t>หุ้น มูลค่าหุ้นละ 0.</w:t>
      </w:r>
      <w:r w:rsidRPr="00C54D70">
        <w:rPr>
          <w:rFonts w:ascii="Angsana New" w:hAnsi="Angsana New"/>
          <w:sz w:val="30"/>
          <w:szCs w:val="30"/>
        </w:rPr>
        <w:t>25</w:t>
      </w:r>
      <w:r w:rsidRPr="00C54D70">
        <w:rPr>
          <w:rFonts w:ascii="Angsana New" w:hAnsi="Angsana New" w:hint="cs"/>
          <w:sz w:val="30"/>
          <w:szCs w:val="30"/>
          <w:cs/>
        </w:rPr>
        <w:t xml:space="preserve"> บาท) เป็น </w:t>
      </w:r>
      <w:r w:rsidRPr="00C54D70">
        <w:rPr>
          <w:rFonts w:ascii="Angsana New" w:hAnsi="Angsana New"/>
          <w:sz w:val="30"/>
          <w:szCs w:val="30"/>
        </w:rPr>
        <w:t>259</w:t>
      </w:r>
      <w:r w:rsidRPr="00C54D70">
        <w:rPr>
          <w:rFonts w:ascii="Angsana New" w:hAnsi="Angsana New" w:hint="cs"/>
          <w:sz w:val="30"/>
          <w:szCs w:val="30"/>
          <w:cs/>
        </w:rPr>
        <w:t xml:space="preserve">,349,717 บาท (แบ่งออกเป็นหุ้นสามัญ </w:t>
      </w:r>
      <w:r w:rsidRPr="00C54D70">
        <w:rPr>
          <w:rFonts w:ascii="Angsana New" w:hAnsi="Angsana New"/>
          <w:sz w:val="30"/>
          <w:szCs w:val="30"/>
        </w:rPr>
        <w:t xml:space="preserve">1,037,398,866 </w:t>
      </w:r>
      <w:r w:rsidRPr="00C54D70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Pr="00C54D70">
        <w:rPr>
          <w:rFonts w:ascii="Angsana New" w:hAnsi="Angsana New"/>
          <w:sz w:val="30"/>
          <w:szCs w:val="30"/>
        </w:rPr>
        <w:t>0.25</w:t>
      </w:r>
      <w:r w:rsidRPr="00C54D70">
        <w:rPr>
          <w:rFonts w:ascii="Angsana New" w:hAnsi="Angsana New" w:hint="cs"/>
          <w:sz w:val="30"/>
          <w:szCs w:val="30"/>
          <w:cs/>
        </w:rPr>
        <w:t xml:space="preserve"> บาท) โดยการออกหุ้นสามัญใหม่จำนวน </w:t>
      </w:r>
      <w:r w:rsidRPr="00C54D70">
        <w:rPr>
          <w:rFonts w:ascii="Angsana New" w:hAnsi="Angsana New"/>
          <w:sz w:val="30"/>
          <w:szCs w:val="30"/>
        </w:rPr>
        <w:t>257</w:t>
      </w:r>
      <w:r w:rsidRPr="00C54D70">
        <w:rPr>
          <w:rFonts w:ascii="Angsana New" w:hAnsi="Angsana New" w:hint="cs"/>
          <w:sz w:val="30"/>
          <w:szCs w:val="30"/>
          <w:cs/>
        </w:rPr>
        <w:t>,</w:t>
      </w:r>
      <w:r w:rsidRPr="00C54D70">
        <w:rPr>
          <w:rFonts w:ascii="Angsana New" w:hAnsi="Angsana New"/>
          <w:sz w:val="30"/>
          <w:szCs w:val="30"/>
        </w:rPr>
        <w:t>530</w:t>
      </w:r>
      <w:r w:rsidRPr="00C54D70">
        <w:rPr>
          <w:rFonts w:ascii="Angsana New" w:hAnsi="Angsana New" w:hint="cs"/>
          <w:sz w:val="30"/>
          <w:szCs w:val="30"/>
          <w:cs/>
        </w:rPr>
        <w:t>,</w:t>
      </w:r>
      <w:r w:rsidRPr="00C54D70">
        <w:rPr>
          <w:rFonts w:ascii="Angsana New" w:hAnsi="Angsana New"/>
          <w:sz w:val="30"/>
          <w:szCs w:val="30"/>
        </w:rPr>
        <w:t>420</w:t>
      </w:r>
      <w:r w:rsidRPr="00C54D70">
        <w:rPr>
          <w:rFonts w:ascii="Angsana New" w:hAnsi="Angsana New" w:hint="cs"/>
          <w:sz w:val="30"/>
          <w:szCs w:val="30"/>
          <w:cs/>
        </w:rPr>
        <w:t xml:space="preserve"> หุ้น มูลค่าหุ้นละ 0.</w:t>
      </w:r>
      <w:r w:rsidRPr="00C54D70">
        <w:rPr>
          <w:rFonts w:ascii="Angsana New" w:hAnsi="Angsana New"/>
          <w:sz w:val="30"/>
          <w:szCs w:val="30"/>
        </w:rPr>
        <w:t>25</w:t>
      </w:r>
      <w:r w:rsidRPr="00C54D70">
        <w:rPr>
          <w:rFonts w:ascii="Angsana New" w:hAnsi="Angsana New" w:hint="cs"/>
          <w:sz w:val="30"/>
          <w:szCs w:val="30"/>
          <w:cs/>
        </w:rPr>
        <w:t xml:space="preserve"> บาทเพื่อรองรับการลงทุนเพื่อขยายธุรกิจของกลุ่มบริษัท โดยมีการจัดสรรหุ้นสามัญเพิ่มทุนดังกล่าวจำนวน </w:t>
      </w:r>
      <w:r w:rsidRPr="00C54D70">
        <w:rPr>
          <w:rFonts w:ascii="Angsana New" w:hAnsi="Angsana New"/>
          <w:sz w:val="30"/>
          <w:szCs w:val="30"/>
        </w:rPr>
        <w:t xml:space="preserve">170,647,815 </w:t>
      </w:r>
      <w:r w:rsidRPr="00C54D70">
        <w:rPr>
          <w:rFonts w:ascii="Angsana New" w:hAnsi="Angsana New" w:hint="cs"/>
          <w:sz w:val="30"/>
          <w:szCs w:val="30"/>
          <w:cs/>
        </w:rPr>
        <w:t xml:space="preserve">หุ้นเพื่อเสนอขายให้แก่ผู้ถือหุ้นเดิมและจัดสรรหุ้นสามัญเพิ่มทุนจำนวน </w:t>
      </w:r>
      <w:r w:rsidRPr="00C54D70">
        <w:rPr>
          <w:rFonts w:ascii="Angsana New" w:hAnsi="Angsana New"/>
          <w:sz w:val="30"/>
          <w:szCs w:val="30"/>
        </w:rPr>
        <w:t xml:space="preserve">56,882,605 </w:t>
      </w:r>
      <w:r w:rsidRPr="00C54D70">
        <w:rPr>
          <w:rFonts w:ascii="Angsana New" w:hAnsi="Angsana New" w:hint="cs"/>
          <w:sz w:val="30"/>
          <w:szCs w:val="30"/>
          <w:cs/>
        </w:rPr>
        <w:t xml:space="preserve">หุ้นเพื่อเสนอขายให้แก่บุคคลในวงจำกัด และจัดสรรหุ้นสามัญเพิ่มทุนส่วนที่เหลือจำนวน </w:t>
      </w:r>
      <w:r w:rsidRPr="00C54D70">
        <w:rPr>
          <w:rFonts w:ascii="Angsana New" w:hAnsi="Angsana New"/>
          <w:sz w:val="30"/>
          <w:szCs w:val="30"/>
        </w:rPr>
        <w:t xml:space="preserve">30,000,000 </w:t>
      </w:r>
      <w:r w:rsidRPr="00C54D70">
        <w:rPr>
          <w:rFonts w:ascii="Angsana New" w:hAnsi="Angsana New" w:hint="cs"/>
          <w:sz w:val="30"/>
          <w:szCs w:val="30"/>
          <w:cs/>
        </w:rPr>
        <w:t>หุ้นเพื่อรองรับการปรับสิทธิของใบสำคัญแสด</w:t>
      </w:r>
      <w:r w:rsidR="008D7BE2">
        <w:rPr>
          <w:rFonts w:ascii="Angsana New" w:hAnsi="Angsana New" w:hint="cs"/>
          <w:sz w:val="30"/>
          <w:szCs w:val="30"/>
          <w:cs/>
        </w:rPr>
        <w:t xml:space="preserve">งสิทธิซื้อหุ้นสามัญ </w:t>
      </w:r>
      <w:r w:rsidRPr="00C54D70">
        <w:rPr>
          <w:rFonts w:ascii="Angsana New" w:hAnsi="Angsana New"/>
          <w:sz w:val="30"/>
          <w:szCs w:val="30"/>
        </w:rPr>
        <w:t xml:space="preserve">ECF-W1 </w:t>
      </w:r>
      <w:r w:rsidRPr="00C54D70">
        <w:rPr>
          <w:rFonts w:ascii="Angsana New" w:hAnsi="Angsana New" w:hint="cs"/>
          <w:sz w:val="30"/>
          <w:szCs w:val="30"/>
          <w:cs/>
        </w:rPr>
        <w:t>ที่อาจเกิดขึ้นจากการออกและเสนอขายหุ้นสามัญเพิ่มทุน</w:t>
      </w:r>
      <w:r w:rsidRPr="00C54D70">
        <w:rPr>
          <w:rFonts w:ascii="Angsana New" w:hAnsi="Angsana New" w:hint="cs"/>
          <w:spacing w:val="-2"/>
          <w:sz w:val="30"/>
          <w:szCs w:val="30"/>
          <w:cs/>
        </w:rPr>
        <w:t>ดังกล่าวข้างต้น</w:t>
      </w:r>
    </w:p>
    <w:p w:rsidR="00EF7B0A" w:rsidRDefault="00EF7B0A" w:rsidP="00EF7B0A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EF7B0A" w:rsidRDefault="00EF7B0A" w:rsidP="00EF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eastAsia="zh-CN"/>
        </w:rPr>
      </w:pPr>
    </w:p>
    <w:p w:rsidR="00A03E6F" w:rsidRPr="004F5042" w:rsidRDefault="00C64EFE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ใ</w:t>
      </w:r>
      <w:r w:rsidR="00A03E6F" w:rsidRPr="004F5042">
        <w:rPr>
          <w:rFonts w:ascii="Angsana New" w:hAnsi="Angsana New"/>
          <w:b/>
          <w:bCs/>
          <w:sz w:val="30"/>
          <w:szCs w:val="30"/>
          <w:cs/>
        </w:rPr>
        <w:t>บสำคัญแสดงสิทธิและกำไรต่อหุ้น</w:t>
      </w:r>
    </w:p>
    <w:p w:rsidR="00D52F39" w:rsidRPr="006C0787" w:rsidRDefault="00D52F39" w:rsidP="00D52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C31B19" w:rsidRPr="004F5042" w:rsidRDefault="00C31B19" w:rsidP="00C3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</w:t>
      </w:r>
    </w:p>
    <w:p w:rsidR="00C31B19" w:rsidRPr="006C0787" w:rsidRDefault="00C31B19" w:rsidP="00C3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</w:rPr>
      </w:pPr>
    </w:p>
    <w:p w:rsidR="00C31B19" w:rsidRDefault="00406946" w:rsidP="006C0787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4F5042">
        <w:rPr>
          <w:rFonts w:ascii="Angsana New" w:eastAsia="Cordia New" w:hAnsi="Angsana New" w:hint="cs"/>
          <w:cs/>
        </w:rPr>
        <w:t>ใน</w:t>
      </w:r>
      <w:r w:rsidR="00E10C16" w:rsidRPr="004F5042">
        <w:rPr>
          <w:rFonts w:ascii="Angsana New" w:eastAsia="Cordia New" w:hAnsi="Angsana New"/>
          <w:cs/>
        </w:rPr>
        <w:t>ที่ประชุมวิสามัญผู้ถือหุ้น</w:t>
      </w:r>
      <w:r w:rsidRPr="004F5042">
        <w:rPr>
          <w:rFonts w:ascii="Angsana New" w:eastAsia="Cordia New" w:hAnsi="Angsana New"/>
          <w:cs/>
        </w:rPr>
        <w:t xml:space="preserve">เมื่อวันที่ </w:t>
      </w:r>
      <w:r w:rsidRPr="004F5042">
        <w:rPr>
          <w:rFonts w:ascii="Angsana New" w:eastAsia="Cordia New" w:hAnsi="Angsana New"/>
          <w:lang w:val="en-US"/>
        </w:rPr>
        <w:t>18</w:t>
      </w:r>
      <w:r w:rsidRPr="004F5042">
        <w:rPr>
          <w:rFonts w:ascii="Angsana New" w:eastAsia="Cordia New" w:hAnsi="Angsana New"/>
          <w:cs/>
        </w:rPr>
        <w:t xml:space="preserve"> </w:t>
      </w:r>
      <w:r w:rsidRPr="004F5042">
        <w:rPr>
          <w:rFonts w:ascii="Angsana New" w:eastAsia="Cordia New" w:hAnsi="Angsana New" w:hint="cs"/>
          <w:cs/>
        </w:rPr>
        <w:t>กรกฎาคม</w:t>
      </w:r>
      <w:r w:rsidRPr="004F5042">
        <w:rPr>
          <w:rFonts w:ascii="Angsana New" w:eastAsia="Cordia New" w:hAnsi="Angsana New"/>
          <w:cs/>
        </w:rPr>
        <w:t xml:space="preserve"> </w:t>
      </w:r>
      <w:r w:rsidR="00FF2E1B" w:rsidRPr="004F5042">
        <w:rPr>
          <w:rFonts w:ascii="Angsana New" w:eastAsia="Cordia New" w:hAnsi="Angsana New"/>
          <w:cs/>
        </w:rPr>
        <w:t>2558</w:t>
      </w:r>
      <w:r w:rsidRPr="004F5042">
        <w:rPr>
          <w:rFonts w:ascii="Angsana New" w:eastAsia="Cordia New" w:hAnsi="Angsana New"/>
          <w:cs/>
        </w:rPr>
        <w:t xml:space="preserve"> ผู้ถือหุ้น</w:t>
      </w:r>
      <w:r w:rsidRPr="004F5042">
        <w:rPr>
          <w:rFonts w:ascii="Angsana New" w:eastAsia="Cordia New" w:hAnsi="Angsana New" w:hint="cs"/>
          <w:cs/>
        </w:rPr>
        <w:t>ได้มีมติเป็นเอกฉันท์ให้บริษัท</w:t>
      </w:r>
      <w:r w:rsidR="00C31B19" w:rsidRPr="004F5042">
        <w:rPr>
          <w:rFonts w:ascii="Angsana New" w:hAnsi="Angsana New"/>
          <w:cs/>
        </w:rPr>
        <w:t>ออกและเสนอขายใบสำคัญแสดงสิทธิซื้อหุ้นสามัญ</w:t>
      </w:r>
      <w:r w:rsidR="00C31B19" w:rsidRPr="004F5042">
        <w:rPr>
          <w:rFonts w:ascii="Angsana New" w:hAnsi="Angsana New" w:hint="cs"/>
          <w:cs/>
        </w:rPr>
        <w:t>เพิ่มทุน</w:t>
      </w:r>
      <w:r w:rsidR="00C31B19" w:rsidRPr="004F5042">
        <w:rPr>
          <w:rFonts w:ascii="Angsana New" w:hAnsi="Angsana New"/>
          <w:cs/>
        </w:rPr>
        <w:t xml:space="preserve">ของบริษัท (“ECF-W1”) </w:t>
      </w:r>
      <w:r w:rsidR="00C31B19" w:rsidRPr="004F5042">
        <w:rPr>
          <w:rFonts w:ascii="Angsana New" w:hAnsi="Angsana New" w:hint="cs"/>
          <w:cs/>
        </w:rPr>
        <w:t xml:space="preserve">ในวันที่ </w:t>
      </w:r>
      <w:r w:rsidR="00C31B19" w:rsidRPr="004F5042">
        <w:rPr>
          <w:rFonts w:ascii="Angsana New" w:hAnsi="Angsana New"/>
          <w:cs/>
        </w:rPr>
        <w:t>30</w:t>
      </w:r>
      <w:r w:rsidR="00C31B19" w:rsidRPr="004F5042">
        <w:rPr>
          <w:rFonts w:ascii="Angsana New" w:hAnsi="Angsana New" w:hint="cs"/>
          <w:cs/>
        </w:rPr>
        <w:t xml:space="preserve"> กรกฏาคม </w:t>
      </w:r>
      <w:r w:rsidR="00C31B19" w:rsidRPr="004F5042">
        <w:rPr>
          <w:rFonts w:ascii="Angsana New" w:hAnsi="Angsana New"/>
          <w:cs/>
        </w:rPr>
        <w:t>2557 จำนวน</w:t>
      </w:r>
      <w:r w:rsidR="00C31B19" w:rsidRPr="004F5042">
        <w:rPr>
          <w:rFonts w:ascii="Angsana New" w:hAnsi="Angsana New" w:hint="cs"/>
          <w:cs/>
        </w:rPr>
        <w:t xml:space="preserve"> </w:t>
      </w:r>
      <w:r w:rsidR="00A3175D">
        <w:rPr>
          <w:rFonts w:ascii="Angsana New" w:hAnsi="Angsana New" w:hint="cs"/>
          <w:cs/>
        </w:rPr>
        <w:t>259,868,446</w:t>
      </w:r>
      <w:r w:rsidR="00C31B19" w:rsidRPr="004F5042">
        <w:rPr>
          <w:rFonts w:ascii="Angsana New" w:hAnsi="Angsana New"/>
          <w:cs/>
        </w:rPr>
        <w:t>หน่วย</w:t>
      </w:r>
      <w:r w:rsidR="00C31B19" w:rsidRPr="004F5042">
        <w:rPr>
          <w:rFonts w:ascii="Angsana New" w:hAnsi="Angsana New" w:hint="cs"/>
          <w:cs/>
        </w:rPr>
        <w:t>โดยไม่คิดมูลค่า</w:t>
      </w:r>
      <w:r w:rsidR="00C31B19" w:rsidRPr="004F5042">
        <w:rPr>
          <w:rFonts w:ascii="Angsana New" w:hAnsi="Angsana New"/>
          <w:cs/>
        </w:rPr>
        <w:t>ให้</w:t>
      </w:r>
      <w:r w:rsidR="00C31B19" w:rsidRPr="004F5042">
        <w:rPr>
          <w:rFonts w:ascii="Angsana New" w:hAnsi="Angsana New" w:hint="cs"/>
          <w:cs/>
        </w:rPr>
        <w:t>แก่</w:t>
      </w:r>
      <w:r w:rsidR="00C31B19" w:rsidRPr="004F5042">
        <w:rPr>
          <w:rFonts w:ascii="Angsana New" w:hAnsi="Angsana New"/>
          <w:cs/>
        </w:rPr>
        <w:t>ผู้ถือหุ้นเดิมในอัตรา</w:t>
      </w:r>
      <w:r w:rsidR="00C31B19" w:rsidRPr="004F5042">
        <w:rPr>
          <w:rFonts w:ascii="Angsana New" w:hAnsi="Angsana New" w:hint="cs"/>
          <w:cs/>
        </w:rPr>
        <w:t>ส่วนหุ้นสามัญ</w:t>
      </w:r>
      <w:r w:rsidR="00C31B19" w:rsidRPr="004F5042">
        <w:rPr>
          <w:rFonts w:ascii="Angsana New" w:hAnsi="Angsana New"/>
          <w:cs/>
        </w:rPr>
        <w:t xml:space="preserve"> 2 หุ้นต่อใบสำคัญแสดงสิทธิ</w:t>
      </w:r>
      <w:r w:rsidR="00C31B19" w:rsidRPr="004F5042">
        <w:rPr>
          <w:rFonts w:ascii="Angsana New" w:hAnsi="Angsana New" w:hint="cs"/>
          <w:cs/>
        </w:rPr>
        <w:t xml:space="preserve"> </w:t>
      </w:r>
      <w:r w:rsidR="00C31B19" w:rsidRPr="004F5042">
        <w:rPr>
          <w:rFonts w:ascii="Angsana New" w:hAnsi="Angsana New"/>
          <w:cs/>
        </w:rPr>
        <w:t>1 หน่วยโดย</w:t>
      </w:r>
      <w:r w:rsidR="00C31B19" w:rsidRPr="004F5042">
        <w:rPr>
          <w:rFonts w:ascii="Angsana New" w:hAnsi="Angsana New" w:hint="cs"/>
          <w:cs/>
        </w:rPr>
        <w:t>มีรายละเอียดของใบสำคัญแสดงสิทธิดังนี้</w:t>
      </w:r>
    </w:p>
    <w:p w:rsidR="006C0787" w:rsidRPr="006C0787" w:rsidRDefault="006C0787" w:rsidP="006C0787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2538"/>
        <w:gridCol w:w="7110"/>
      </w:tblGrid>
      <w:tr w:rsidR="00C31B19" w:rsidRPr="004F5042" w:rsidTr="00751A24">
        <w:tc>
          <w:tcPr>
            <w:tcW w:w="2538" w:type="dxa"/>
          </w:tcPr>
          <w:p w:rsidR="00C31B19" w:rsidRPr="004F5042" w:rsidRDefault="00C31B19" w:rsidP="006C078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F5042">
              <w:rPr>
                <w:rFonts w:ascii="Angsana New" w:hAnsi="Angsana New" w:hint="cs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C31B19" w:rsidRPr="004F5042" w:rsidRDefault="00E10C16" w:rsidP="006C078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4F5042">
              <w:rPr>
                <w:rFonts w:ascii="Angsana New" w:hAnsi="Angsana New" w:hint="cs"/>
                <w:cs/>
                <w:lang w:val="en-US"/>
              </w:rPr>
              <w:t>ใบสำคัญแสดงสิทธิ  1 หน่วย</w:t>
            </w:r>
            <w:r w:rsidR="00C31B19" w:rsidRPr="004F5042">
              <w:rPr>
                <w:rFonts w:ascii="Angsana New" w:hAnsi="Angsana New" w:hint="cs"/>
                <w:cs/>
                <w:lang w:val="en-US"/>
              </w:rPr>
              <w:t xml:space="preserve">สามารถซื้อหุ้นสามัญเพิ่มทุนได้ </w:t>
            </w:r>
            <w:r w:rsidR="00C31B19" w:rsidRPr="004F5042">
              <w:rPr>
                <w:rFonts w:ascii="Angsana New" w:hAnsi="Angsana New"/>
                <w:lang w:val="en-US"/>
              </w:rPr>
              <w:t xml:space="preserve">1 </w:t>
            </w:r>
            <w:r w:rsidR="00AF490C">
              <w:rPr>
                <w:rFonts w:ascii="Angsana New" w:hAnsi="Angsana New" w:hint="cs"/>
                <w:cs/>
                <w:lang w:val="en-US"/>
              </w:rPr>
              <w:t>หุ้น</w:t>
            </w:r>
            <w:r w:rsidR="00C31B19" w:rsidRPr="004F5042">
              <w:rPr>
                <w:rFonts w:ascii="Angsana New" w:hAnsi="Angsana New" w:hint="cs"/>
                <w:cs/>
                <w:lang w:val="en-US"/>
              </w:rPr>
              <w:t xml:space="preserve"> </w:t>
            </w:r>
          </w:p>
        </w:tc>
      </w:tr>
      <w:tr w:rsidR="00C31B19" w:rsidRPr="004F5042" w:rsidTr="00751A24">
        <w:tc>
          <w:tcPr>
            <w:tcW w:w="2538" w:type="dxa"/>
          </w:tcPr>
          <w:p w:rsidR="00C31B19" w:rsidRPr="004F5042" w:rsidRDefault="00C31B19" w:rsidP="006C078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C31B19" w:rsidRPr="004F5042" w:rsidRDefault="00C31B19" w:rsidP="006C078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C31B19" w:rsidRPr="004F5042" w:rsidTr="00751A24">
        <w:tc>
          <w:tcPr>
            <w:tcW w:w="2538" w:type="dxa"/>
          </w:tcPr>
          <w:p w:rsidR="00C31B19" w:rsidRPr="004F5042" w:rsidRDefault="00C31B19" w:rsidP="006C078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F5042">
              <w:rPr>
                <w:rFonts w:ascii="Angsana New" w:hAnsi="Angsana New" w:hint="cs"/>
                <w:cs/>
                <w:lang w:val="en-US"/>
              </w:rPr>
              <w:t>ราคาใช้สิทธิต่อหุ้น</w:t>
            </w:r>
          </w:p>
        </w:tc>
        <w:tc>
          <w:tcPr>
            <w:tcW w:w="7110" w:type="dxa"/>
          </w:tcPr>
          <w:p w:rsidR="00C31B19" w:rsidRPr="004F5042" w:rsidRDefault="00C31B19" w:rsidP="006C078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F5042">
              <w:rPr>
                <w:rFonts w:ascii="Angsana New" w:hAnsi="Angsana New"/>
                <w:lang w:val="en-US"/>
              </w:rPr>
              <w:t>0.50</w:t>
            </w:r>
            <w:r w:rsidRPr="004F5042">
              <w:rPr>
                <w:rFonts w:ascii="Angsana New" w:hAnsi="Angsana New" w:hint="cs"/>
                <w:cs/>
                <w:lang w:val="en-US"/>
              </w:rPr>
              <w:t xml:space="preserve"> บาทต่อหุ้น </w:t>
            </w:r>
            <w:r w:rsidRPr="004F5042">
              <w:rPr>
                <w:rFonts w:ascii="Angsana New" w:hAnsi="Angsana New"/>
                <w:lang w:val="en-US"/>
              </w:rPr>
              <w:t>(</w:t>
            </w:r>
            <w:r w:rsidRPr="004F5042">
              <w:rPr>
                <w:rFonts w:ascii="Angsana New" w:hAnsi="Angsana New" w:hint="cs"/>
                <w:cs/>
                <w:lang w:val="en-US"/>
              </w:rPr>
              <w:t>ซึ่งอาจเปลี่ยนแปลงในภายหลังตามเงื่อนไขการปรับสิทธิ</w:t>
            </w:r>
            <w:r w:rsidRPr="004F5042">
              <w:rPr>
                <w:rFonts w:ascii="Angsana New" w:hAnsi="Angsana New"/>
                <w:lang w:val="en-US"/>
              </w:rPr>
              <w:t>)</w:t>
            </w:r>
          </w:p>
        </w:tc>
      </w:tr>
      <w:tr w:rsidR="00BD26AD" w:rsidRPr="004F5042" w:rsidTr="00751A24">
        <w:tc>
          <w:tcPr>
            <w:tcW w:w="2538" w:type="dxa"/>
          </w:tcPr>
          <w:p w:rsidR="00BD26AD" w:rsidRPr="004F5042" w:rsidRDefault="00BD26AD" w:rsidP="006C078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BD26AD" w:rsidRPr="004F5042" w:rsidRDefault="00BD26AD" w:rsidP="006C078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</w:tr>
      <w:tr w:rsidR="00C31B19" w:rsidRPr="004F5042" w:rsidTr="00751A24">
        <w:tc>
          <w:tcPr>
            <w:tcW w:w="2538" w:type="dxa"/>
          </w:tcPr>
          <w:p w:rsidR="00C31B19" w:rsidRPr="004F5042" w:rsidRDefault="00C31B19" w:rsidP="006C078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F5042">
              <w:rPr>
                <w:rFonts w:ascii="Angsana New" w:hAnsi="Angsana New" w:hint="cs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C31B19" w:rsidRPr="004F5042" w:rsidRDefault="00C31B19" w:rsidP="006C078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F5042">
              <w:rPr>
                <w:rFonts w:ascii="Angsana New" w:hAnsi="Angsana New" w:hint="cs"/>
                <w:cs/>
                <w:lang w:val="en-US"/>
              </w:rPr>
              <w:t xml:space="preserve">ผู้ถือใบสำคัญแสดงสิทธิสามารถใช้สิทธิตามใบสำคัญแสดงสิทธิเมื่อครบกำหนด </w:t>
            </w:r>
            <w:r w:rsidRPr="004F5042">
              <w:rPr>
                <w:rFonts w:ascii="Angsana New" w:hAnsi="Angsana New"/>
                <w:lang w:val="en-US"/>
              </w:rPr>
              <w:t xml:space="preserve">1 </w:t>
            </w:r>
            <w:r w:rsidRPr="004F5042">
              <w:rPr>
                <w:rFonts w:ascii="Angsana New" w:hAnsi="Angsana New" w:hint="cs"/>
                <w:cs/>
                <w:lang w:val="en-US"/>
              </w:rPr>
              <w:t>ปีนั</w:t>
            </w:r>
            <w:r w:rsidRPr="004F5042">
              <w:rPr>
                <w:rFonts w:ascii="Angsana New" w:hAnsi="Angsana New"/>
                <w:cs/>
                <w:lang w:val="en-US"/>
              </w:rPr>
              <w:t>บจ</w:t>
            </w:r>
            <w:r w:rsidRPr="004F5042">
              <w:rPr>
                <w:rFonts w:ascii="Angsana New" w:hAnsi="Angsana New" w:hint="cs"/>
                <w:cs/>
                <w:lang w:val="en-US"/>
              </w:rPr>
              <w:t>ากวันที่ออกใบสำค</w:t>
            </w:r>
            <w:r w:rsidR="00E10C16" w:rsidRPr="004F5042">
              <w:rPr>
                <w:rFonts w:ascii="Angsana New" w:hAnsi="Angsana New" w:hint="cs"/>
                <w:cs/>
                <w:lang w:val="en-US"/>
              </w:rPr>
              <w:t>ัญแสดงสิทธิ โดยกำหนดการใช้สิทธิ</w:t>
            </w:r>
            <w:r w:rsidRPr="004F5042">
              <w:rPr>
                <w:rFonts w:ascii="Angsana New" w:hAnsi="Angsana New" w:hint="cs"/>
                <w:cs/>
                <w:lang w:val="en-US"/>
              </w:rPr>
              <w:t xml:space="preserve">คือ วันทำการสุดท้ายของเดือนพฤษภาคมและพฤศจิกายนของแต่ละปีจนสิ้นสุดปีที่ </w:t>
            </w:r>
            <w:r w:rsidRPr="004F5042">
              <w:rPr>
                <w:rFonts w:ascii="Angsana New" w:hAnsi="Angsana New"/>
                <w:lang w:val="en-US"/>
              </w:rPr>
              <w:t>3</w:t>
            </w:r>
            <w:r w:rsidRPr="004F5042">
              <w:rPr>
                <w:rFonts w:ascii="Angsana New" w:hAnsi="Angsana New" w:hint="cs"/>
                <w:cs/>
                <w:lang w:val="en-US"/>
              </w:rPr>
              <w:t xml:space="preserve"> ของการออกใบสำคัญแสดงสิทธิโดยวันใช้สิทธิครั้งแรกคือวันที่ 30 พฤศจิกายน 2558 และวันใช้สิทธิครั้งสุดท้ายคือวันที่ </w:t>
            </w:r>
            <w:r w:rsidRPr="004F5042">
              <w:rPr>
                <w:rFonts w:ascii="Angsana New" w:hAnsi="Angsana New"/>
                <w:lang w:val="en-US"/>
              </w:rPr>
              <w:t xml:space="preserve">28 </w:t>
            </w:r>
            <w:r w:rsidRPr="004F5042">
              <w:rPr>
                <w:rFonts w:ascii="Angsana New" w:hAnsi="Angsana New" w:hint="cs"/>
                <w:cs/>
                <w:lang w:val="en-US"/>
              </w:rPr>
              <w:t>กรกฏาคม</w:t>
            </w:r>
            <w:r w:rsidRPr="004F5042">
              <w:rPr>
                <w:rFonts w:ascii="Angsana New" w:hAnsi="Angsana New"/>
                <w:lang w:val="en-US"/>
              </w:rPr>
              <w:t xml:space="preserve"> 2560</w:t>
            </w:r>
          </w:p>
        </w:tc>
      </w:tr>
      <w:tr w:rsidR="00C31B19" w:rsidRPr="004F5042" w:rsidTr="00751A24">
        <w:tc>
          <w:tcPr>
            <w:tcW w:w="2538" w:type="dxa"/>
          </w:tcPr>
          <w:p w:rsidR="00C31B19" w:rsidRPr="004F5042" w:rsidRDefault="00C31B19" w:rsidP="006C078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C31B19" w:rsidRPr="004F5042" w:rsidRDefault="00C31B19" w:rsidP="006C078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C31B19" w:rsidRPr="004F5042" w:rsidTr="00751A24">
        <w:tc>
          <w:tcPr>
            <w:tcW w:w="2538" w:type="dxa"/>
          </w:tcPr>
          <w:p w:rsidR="00C31B19" w:rsidRPr="004F5042" w:rsidRDefault="00C31B19" w:rsidP="006C078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F5042">
              <w:rPr>
                <w:rFonts w:ascii="Angsana New" w:hAnsi="Angsana New" w:hint="cs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C31B19" w:rsidRPr="004F5042" w:rsidRDefault="00C31B19" w:rsidP="006C078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4F5042">
              <w:rPr>
                <w:rFonts w:ascii="Angsana New" w:hAnsi="Angsana New"/>
                <w:lang w:val="en-US"/>
              </w:rPr>
              <w:t>3</w:t>
            </w:r>
            <w:r w:rsidRPr="004F5042">
              <w:rPr>
                <w:rFonts w:ascii="Angsana New" w:hAnsi="Angsana New" w:hint="cs"/>
                <w:cs/>
                <w:lang w:val="en-US"/>
              </w:rPr>
              <w:t xml:space="preserve"> ปีนับตั้งแต่วันที่ออกใบสำคัญแสดงสิทธิให้แก่ผู้ถือหุ้น</w:t>
            </w:r>
          </w:p>
        </w:tc>
      </w:tr>
    </w:tbl>
    <w:p w:rsidR="00E66FE1" w:rsidRPr="004F5042" w:rsidRDefault="00E66FE1" w:rsidP="006C0787">
      <w:pPr>
        <w:tabs>
          <w:tab w:val="clear" w:pos="454"/>
          <w:tab w:val="clear" w:pos="680"/>
          <w:tab w:val="left" w:pos="142"/>
          <w:tab w:val="left" w:pos="284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6C0787" w:rsidRDefault="006C0787" w:rsidP="00433846">
      <w:pPr>
        <w:tabs>
          <w:tab w:val="clear" w:pos="454"/>
          <w:tab w:val="clear" w:pos="680"/>
          <w:tab w:val="left" w:pos="142"/>
          <w:tab w:val="left" w:pos="284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6C0787" w:rsidRDefault="006C0787" w:rsidP="00433846">
      <w:pPr>
        <w:tabs>
          <w:tab w:val="clear" w:pos="454"/>
          <w:tab w:val="clear" w:pos="680"/>
          <w:tab w:val="left" w:pos="142"/>
          <w:tab w:val="left" w:pos="284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6C0787" w:rsidRDefault="006C0787" w:rsidP="00433846">
      <w:pPr>
        <w:tabs>
          <w:tab w:val="clear" w:pos="454"/>
          <w:tab w:val="clear" w:pos="680"/>
          <w:tab w:val="left" w:pos="142"/>
          <w:tab w:val="left" w:pos="284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6C0787" w:rsidRDefault="006C0787" w:rsidP="00433846">
      <w:pPr>
        <w:tabs>
          <w:tab w:val="clear" w:pos="454"/>
          <w:tab w:val="clear" w:pos="680"/>
          <w:tab w:val="left" w:pos="142"/>
          <w:tab w:val="left" w:pos="284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6C0787" w:rsidRDefault="006C0787" w:rsidP="00433846">
      <w:pPr>
        <w:tabs>
          <w:tab w:val="clear" w:pos="454"/>
          <w:tab w:val="clear" w:pos="680"/>
          <w:tab w:val="left" w:pos="142"/>
          <w:tab w:val="left" w:pos="284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6C0787" w:rsidRDefault="006C0787" w:rsidP="00433846">
      <w:pPr>
        <w:tabs>
          <w:tab w:val="clear" w:pos="454"/>
          <w:tab w:val="clear" w:pos="680"/>
          <w:tab w:val="left" w:pos="142"/>
          <w:tab w:val="left" w:pos="284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6C0787" w:rsidRDefault="006C0787" w:rsidP="00433846">
      <w:pPr>
        <w:tabs>
          <w:tab w:val="clear" w:pos="454"/>
          <w:tab w:val="clear" w:pos="680"/>
          <w:tab w:val="left" w:pos="142"/>
          <w:tab w:val="left" w:pos="284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6C0787" w:rsidRDefault="006C0787" w:rsidP="00433846">
      <w:pPr>
        <w:tabs>
          <w:tab w:val="clear" w:pos="454"/>
          <w:tab w:val="clear" w:pos="680"/>
          <w:tab w:val="left" w:pos="142"/>
          <w:tab w:val="left" w:pos="284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6C0787" w:rsidRDefault="006C0787" w:rsidP="00433846">
      <w:pPr>
        <w:tabs>
          <w:tab w:val="clear" w:pos="454"/>
          <w:tab w:val="clear" w:pos="680"/>
          <w:tab w:val="left" w:pos="142"/>
          <w:tab w:val="left" w:pos="284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433846" w:rsidRDefault="00433846" w:rsidP="00433846">
      <w:pPr>
        <w:tabs>
          <w:tab w:val="clear" w:pos="454"/>
          <w:tab w:val="clear" w:pos="680"/>
          <w:tab w:val="left" w:pos="142"/>
          <w:tab w:val="left" w:pos="284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4F5042">
        <w:rPr>
          <w:rFonts w:ascii="Angsana New" w:hAnsi="Angsana New"/>
          <w:sz w:val="30"/>
          <w:szCs w:val="30"/>
        </w:rPr>
        <w:t xml:space="preserve">15 </w:t>
      </w:r>
      <w:r w:rsidRPr="004F5042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4F5042">
        <w:rPr>
          <w:rFonts w:ascii="Angsana New" w:hAnsi="Angsana New"/>
          <w:sz w:val="30"/>
          <w:szCs w:val="30"/>
        </w:rPr>
        <w:t xml:space="preserve">2557 </w:t>
      </w:r>
      <w:r w:rsidRPr="004F5042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ตลาดหลักทรัพย์แห่งประเทศไทยได้มีคำสั่งรับใบสำคัญแสดงสิทธิซื้อหุ้นสามัญของบริษัทจำนวน </w:t>
      </w:r>
      <w:r w:rsidRPr="004F5042">
        <w:rPr>
          <w:rFonts w:ascii="Angsana New" w:hAnsi="Angsana New"/>
          <w:sz w:val="30"/>
          <w:szCs w:val="30"/>
        </w:rPr>
        <w:t xml:space="preserve">259,868,446 </w:t>
      </w:r>
      <w:r w:rsidRPr="004F5042">
        <w:rPr>
          <w:rFonts w:ascii="Angsana New" w:hAnsi="Angsana New"/>
          <w:sz w:val="30"/>
          <w:szCs w:val="30"/>
          <w:cs/>
        </w:rPr>
        <w:t xml:space="preserve">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</w:t>
      </w:r>
      <w:r w:rsidRPr="004F5042">
        <w:rPr>
          <w:rFonts w:ascii="Angsana New" w:hAnsi="Angsana New"/>
          <w:sz w:val="30"/>
          <w:szCs w:val="30"/>
        </w:rPr>
        <w:t xml:space="preserve">18 </w:t>
      </w:r>
      <w:r w:rsidRPr="004F5042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4F5042">
        <w:rPr>
          <w:rFonts w:ascii="Angsana New" w:hAnsi="Angsana New"/>
          <w:sz w:val="30"/>
          <w:szCs w:val="30"/>
        </w:rPr>
        <w:t xml:space="preserve">2557 </w:t>
      </w:r>
      <w:r w:rsidRPr="004F5042">
        <w:rPr>
          <w:rFonts w:ascii="Angsana New" w:hAnsi="Angsana New"/>
          <w:sz w:val="30"/>
          <w:szCs w:val="30"/>
          <w:cs/>
        </w:rPr>
        <w:t>เป็นต้นไป</w:t>
      </w:r>
      <w:r w:rsidR="000D64C9">
        <w:rPr>
          <w:rFonts w:ascii="Angsana New" w:hAnsi="Angsana New" w:hint="cs"/>
          <w:sz w:val="30"/>
          <w:szCs w:val="30"/>
          <w:cs/>
        </w:rPr>
        <w:t xml:space="preserve"> รายละเอียดการใช้ใบสำคัญแสดงสิทธิมีดังนี้</w:t>
      </w:r>
    </w:p>
    <w:p w:rsidR="006C0787" w:rsidRDefault="006C0787" w:rsidP="00433846">
      <w:pPr>
        <w:tabs>
          <w:tab w:val="clear" w:pos="454"/>
          <w:tab w:val="clear" w:pos="680"/>
          <w:tab w:val="left" w:pos="142"/>
          <w:tab w:val="left" w:pos="284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10345" w:type="dxa"/>
        <w:tblInd w:w="38" w:type="dxa"/>
        <w:tblLook w:val="04A0" w:firstRow="1" w:lastRow="0" w:firstColumn="1" w:lastColumn="0" w:noHBand="0" w:noVBand="1"/>
      </w:tblPr>
      <w:tblGrid>
        <w:gridCol w:w="1560"/>
        <w:gridCol w:w="236"/>
        <w:gridCol w:w="1239"/>
        <w:gridCol w:w="236"/>
        <w:gridCol w:w="1239"/>
        <w:gridCol w:w="236"/>
        <w:gridCol w:w="1161"/>
        <w:gridCol w:w="236"/>
        <w:gridCol w:w="1043"/>
        <w:gridCol w:w="236"/>
        <w:gridCol w:w="1305"/>
        <w:gridCol w:w="236"/>
        <w:gridCol w:w="1382"/>
      </w:tblGrid>
      <w:tr w:rsidR="000E164C" w:rsidRPr="000D64C9" w:rsidTr="00C86BE8">
        <w:trPr>
          <w:trHeight w:val="1315"/>
        </w:trPr>
        <w:tc>
          <w:tcPr>
            <w:tcW w:w="1560" w:type="dxa"/>
            <w:shd w:val="clear" w:color="auto" w:fill="auto"/>
            <w:vAlign w:val="bottom"/>
          </w:tcPr>
          <w:p w:rsidR="000D64C9" w:rsidRPr="00C86BE8" w:rsidRDefault="000D64C9" w:rsidP="00BE60C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  <w:p w:rsidR="000D64C9" w:rsidRPr="00C86BE8" w:rsidRDefault="000D64C9" w:rsidP="00BE60C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  <w:p w:rsidR="006C0787" w:rsidRPr="00C86BE8" w:rsidRDefault="006C0787" w:rsidP="00BE60C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F96EA6" w:rsidRPr="00C86BE8" w:rsidRDefault="00F96EA6" w:rsidP="00BE60CB">
            <w:pPr>
              <w:jc w:val="center"/>
              <w:rPr>
                <w:sz w:val="24"/>
                <w:szCs w:val="24"/>
              </w:rPr>
            </w:pPr>
          </w:p>
          <w:p w:rsidR="000D64C9" w:rsidRPr="00C86BE8" w:rsidRDefault="000D64C9" w:rsidP="00BE60C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6" w:type="dxa"/>
            <w:vAlign w:val="bottom"/>
          </w:tcPr>
          <w:p w:rsidR="000D64C9" w:rsidRPr="00C86BE8" w:rsidRDefault="000D64C9" w:rsidP="00BE60CB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 w:firstLine="28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64C9" w:rsidRPr="00C86BE8" w:rsidRDefault="000D64C9" w:rsidP="00BE60C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จำนวนใบสำคัญแสดงสิทธิที่นำมาซื้อหุ้นสามัญ</w:t>
            </w:r>
            <w:r w:rsidR="006C0787" w:rsidRPr="00C86BE8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 xml:space="preserve"> 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0D64C9" w:rsidRPr="00C86BE8" w:rsidRDefault="000D64C9" w:rsidP="00BE60C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6EA6" w:rsidRPr="00C86BE8" w:rsidRDefault="00F96EA6" w:rsidP="00BE60C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0D64C9" w:rsidRPr="00C86BE8" w:rsidRDefault="000D64C9" w:rsidP="00BE60C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เงินรับจากการใช้ใบสำคัญแสดงสิทธิ</w:t>
            </w:r>
          </w:p>
          <w:p w:rsidR="000D64C9" w:rsidRPr="00C86BE8" w:rsidRDefault="000D64C9" w:rsidP="00BE60C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0D64C9" w:rsidRPr="00C86BE8" w:rsidRDefault="000D64C9" w:rsidP="00BE60C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64C9" w:rsidRPr="00C86BE8" w:rsidRDefault="000D64C9" w:rsidP="00BE60C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F96EA6" w:rsidRPr="00C86BE8" w:rsidRDefault="00F96EA6" w:rsidP="00BE60CB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F96EA6" w:rsidRPr="00C86BE8" w:rsidRDefault="00F96EA6" w:rsidP="00BE60CB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0D64C9" w:rsidRPr="00C86BE8" w:rsidRDefault="000D64C9" w:rsidP="00BE60C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ทุนที่ชำระแล้ว</w:t>
            </w:r>
          </w:p>
          <w:p w:rsidR="000D64C9" w:rsidRPr="00C86BE8" w:rsidRDefault="000D64C9" w:rsidP="00BE60C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0D64C9" w:rsidRPr="00C86BE8" w:rsidRDefault="000D64C9" w:rsidP="00BE60C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64C9" w:rsidRPr="00C86BE8" w:rsidRDefault="000D64C9" w:rsidP="00BE60C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F96EA6" w:rsidRPr="00C86BE8" w:rsidRDefault="00F96EA6" w:rsidP="00BE60CB">
            <w:pPr>
              <w:jc w:val="center"/>
              <w:rPr>
                <w:sz w:val="24"/>
                <w:szCs w:val="24"/>
              </w:rPr>
            </w:pPr>
          </w:p>
          <w:p w:rsidR="000D64C9" w:rsidRPr="00C86BE8" w:rsidRDefault="000D64C9" w:rsidP="00BE60C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ส่วนเกินมูลค่าหุ้น</w:t>
            </w:r>
          </w:p>
          <w:p w:rsidR="000D64C9" w:rsidRPr="00C86BE8" w:rsidRDefault="000D64C9" w:rsidP="00BE60C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0D64C9" w:rsidRPr="00C86BE8" w:rsidRDefault="000D64C9" w:rsidP="00BE60C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6EA6" w:rsidRPr="00C86BE8" w:rsidRDefault="00F96EA6" w:rsidP="00BE60C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0D64C9" w:rsidRPr="00C86BE8" w:rsidRDefault="000D64C9" w:rsidP="00BE60C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</w:t>
            </w:r>
          </w:p>
          <w:p w:rsidR="000D64C9" w:rsidRPr="00C86BE8" w:rsidRDefault="000D64C9" w:rsidP="00BE60C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ที่ยังไม่ได้ถูกใช้สิทธิ</w:t>
            </w:r>
          </w:p>
        </w:tc>
        <w:tc>
          <w:tcPr>
            <w:tcW w:w="236" w:type="dxa"/>
            <w:vAlign w:val="bottom"/>
          </w:tcPr>
          <w:p w:rsidR="000D64C9" w:rsidRPr="00C86BE8" w:rsidRDefault="000D64C9" w:rsidP="00BE60C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6EA6" w:rsidRPr="00C86BE8" w:rsidRDefault="00F96EA6" w:rsidP="00BE60C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0D64C9" w:rsidRPr="00C86BE8" w:rsidRDefault="000D64C9" w:rsidP="00BE60C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วันที่จดทะเบียนการเพิ่มทุนที่ออกและชำระแล้วกับกระทรวงพาณิชย์</w:t>
            </w:r>
          </w:p>
        </w:tc>
      </w:tr>
      <w:tr w:rsidR="000E164C" w:rsidRPr="000D64C9" w:rsidTr="00C86BE8">
        <w:tc>
          <w:tcPr>
            <w:tcW w:w="1560" w:type="dxa"/>
            <w:shd w:val="clear" w:color="auto" w:fill="auto"/>
          </w:tcPr>
          <w:p w:rsidR="000D64C9" w:rsidRPr="00C86BE8" w:rsidRDefault="00574E0A" w:rsidP="00C86BE8">
            <w:pPr>
              <w:pStyle w:val="Heading3"/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-7620</wp:posOffset>
                      </wp:positionV>
                      <wp:extent cx="882650" cy="635"/>
                      <wp:effectExtent l="7620" t="11430" r="5080" b="698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2.1pt;margin-top:-.6pt;width:69.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" strokeweight=".5pt"/>
                  </w:pict>
                </mc:Fallback>
              </mc:AlternateContent>
            </w:r>
            <w:r w:rsidR="000D64C9"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30 </w:t>
            </w:r>
            <w:r w:rsidR="000D64C9"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พฤศจิกายน 2558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left="-103" w:right="176" w:firstLine="103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30,190,600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15,095,300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7,547,650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7,547,650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229,677,846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9 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ธันวาคม 2558</w:t>
            </w:r>
          </w:p>
        </w:tc>
      </w:tr>
      <w:tr w:rsidR="000E164C" w:rsidRPr="000D64C9" w:rsidTr="00C86BE8">
        <w:tc>
          <w:tcPr>
            <w:tcW w:w="1560" w:type="dxa"/>
            <w:shd w:val="clear" w:color="auto" w:fill="auto"/>
          </w:tcPr>
          <w:p w:rsidR="000D64C9" w:rsidRPr="00C86BE8" w:rsidRDefault="000D64C9" w:rsidP="00C86BE8">
            <w:pPr>
              <w:pStyle w:val="Heading3"/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31 พฤษภาคม 2559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left="-103" w:right="176" w:firstLine="103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14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,855,950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7,427,975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3,713,988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3,713,988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214,821,896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13 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มิถุนายน 2559</w:t>
            </w:r>
          </w:p>
        </w:tc>
      </w:tr>
      <w:tr w:rsidR="000E164C" w:rsidRPr="000D64C9" w:rsidTr="00C86BE8">
        <w:tc>
          <w:tcPr>
            <w:tcW w:w="1560" w:type="dxa"/>
            <w:shd w:val="clear" w:color="auto" w:fill="auto"/>
          </w:tcPr>
          <w:p w:rsidR="000D64C9" w:rsidRPr="00C86BE8" w:rsidRDefault="000D64C9" w:rsidP="00C86BE8">
            <w:pPr>
              <w:pStyle w:val="Heading3"/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30 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พฤศจิกายน 2559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left="-103" w:right="176" w:firstLine="103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3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779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500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1,889,750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944,875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944,875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211,042,396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9 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ธันวาคม 2559</w:t>
            </w:r>
          </w:p>
        </w:tc>
      </w:tr>
      <w:tr w:rsidR="000E164C" w:rsidRPr="000D64C9" w:rsidTr="00C86BE8">
        <w:tc>
          <w:tcPr>
            <w:tcW w:w="1560" w:type="dxa"/>
            <w:shd w:val="clear" w:color="auto" w:fill="auto"/>
          </w:tcPr>
          <w:p w:rsidR="000D64C9" w:rsidRPr="00C86BE8" w:rsidRDefault="000D64C9" w:rsidP="00C86BE8">
            <w:pPr>
              <w:pStyle w:val="Heading3"/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31 พฤษภาคม 2560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left="-103" w:right="176" w:firstLine="103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7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,445,400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3,722,700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1,861,350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1,861,350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203,596,996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12 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มิถุนายน 2560</w:t>
            </w:r>
          </w:p>
        </w:tc>
      </w:tr>
      <w:tr w:rsidR="000E164C" w:rsidRPr="000D64C9" w:rsidTr="00C86BE8">
        <w:tc>
          <w:tcPr>
            <w:tcW w:w="1560" w:type="dxa"/>
            <w:shd w:val="clear" w:color="auto" w:fill="auto"/>
          </w:tcPr>
          <w:p w:rsidR="000D64C9" w:rsidRPr="00C86BE8" w:rsidRDefault="000D64C9" w:rsidP="00C86BE8">
            <w:pPr>
              <w:pStyle w:val="Heading3"/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28 กรกฎาคม 2560</w:t>
            </w:r>
            <w:r w:rsidR="00607A80" w:rsidRPr="00C86BE8"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</w:rPr>
              <w:t xml:space="preserve"> </w:t>
            </w:r>
            <w:r w:rsidR="00607A80"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*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left="-103" w:right="176" w:firstLine="103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203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,480,336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0D64C9" w:rsidRPr="00C86BE8" w:rsidRDefault="00551E9F" w:rsidP="00551E9F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101</w:t>
            </w:r>
            <w:r w:rsidR="00607A80"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740</w:t>
            </w:r>
            <w:r w:rsidR="00607A80"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168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0D64C9" w:rsidRPr="00C86BE8" w:rsidRDefault="00551E9F" w:rsidP="00551E9F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50</w:t>
            </w:r>
            <w:r w:rsidR="00607A80"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870</w:t>
            </w:r>
            <w:r w:rsidR="00607A80"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084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auto"/>
          </w:tcPr>
          <w:p w:rsidR="00607A80" w:rsidRPr="00C86BE8" w:rsidRDefault="00607A80" w:rsidP="006C0787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116,660</w:t>
            </w:r>
          </w:p>
        </w:tc>
        <w:tc>
          <w:tcPr>
            <w:tcW w:w="236" w:type="dxa"/>
          </w:tcPr>
          <w:p w:rsidR="000D64C9" w:rsidRPr="00C86BE8" w:rsidRDefault="000D64C9" w:rsidP="006C0787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:rsidR="000D64C9" w:rsidRPr="00C86BE8" w:rsidRDefault="00607A80" w:rsidP="006C0787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4 </w:t>
            </w:r>
            <w:r w:rsidRPr="00C86BE8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สิงหาคม</w:t>
            </w:r>
            <w:r w:rsidRPr="00C86BE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2560</w:t>
            </w:r>
          </w:p>
        </w:tc>
      </w:tr>
    </w:tbl>
    <w:p w:rsidR="001A527B" w:rsidRPr="00D24D9A" w:rsidRDefault="00D24D9A" w:rsidP="00D24D9A">
      <w:pPr>
        <w:pStyle w:val="Heading3"/>
        <w:tabs>
          <w:tab w:val="center" w:pos="4536"/>
          <w:tab w:val="right" w:pos="9072"/>
        </w:tabs>
        <w:spacing w:before="240"/>
        <w:ind w:left="45"/>
        <w:jc w:val="thaiDistribute"/>
        <w:rPr>
          <w:rFonts w:ascii="Angsana New" w:hAnsi="Angsana New"/>
          <w:i w:val="0"/>
          <w:iCs w:val="0"/>
          <w:sz w:val="24"/>
          <w:szCs w:val="24"/>
        </w:rPr>
      </w:pPr>
      <w:r w:rsidRPr="00D24D9A">
        <w:rPr>
          <w:rFonts w:ascii="Angsana New" w:hAnsi="Angsana New" w:hint="cs"/>
          <w:i w:val="0"/>
          <w:iCs w:val="0"/>
          <w:sz w:val="24"/>
          <w:szCs w:val="24"/>
          <w:cs/>
        </w:rPr>
        <w:t>*  วันใช้สิทธิครั้งสุดท้าย</w:t>
      </w:r>
      <w:r w:rsidR="00FD31C8">
        <w:rPr>
          <w:rFonts w:ascii="Angsana New" w:hAnsi="Angsana New" w:hint="cs"/>
          <w:i w:val="0"/>
          <w:iCs w:val="0"/>
          <w:sz w:val="24"/>
          <w:szCs w:val="24"/>
          <w:cs/>
        </w:rPr>
        <w:t>และ</w:t>
      </w:r>
      <w:r w:rsidRPr="00D24D9A">
        <w:rPr>
          <w:rFonts w:ascii="Angsana New" w:hAnsi="Angsana New" w:hint="cs"/>
          <w:i w:val="0"/>
          <w:iCs w:val="0"/>
          <w:sz w:val="24"/>
          <w:szCs w:val="24"/>
          <w:cs/>
        </w:rPr>
        <w:t>เป็นวันที่ใบสำคัญแสดงสิทธิซื้อหุ้นสามัญเพิ่มทุนของบริษัทได้พ้นสภาพการเป็นหลักทรัพย์จดทะเบียนในตลาดหลักทรัพย์ เอ็ม เอ ไอ เมื่อสิ้นวันดังกล่าว</w:t>
      </w:r>
    </w:p>
    <w:p w:rsidR="00D24D9A" w:rsidRDefault="00D24D9A" w:rsidP="00D24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06946" w:rsidRPr="004F5042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4F5042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4F5042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406946" w:rsidRPr="004F5042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BB5B0E" w:rsidRDefault="0097175E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กำไรต่อหุ้นขั้นพื้นฐานสำหรับงวดสามเดือน</w:t>
      </w:r>
      <w:r w:rsidR="00B711E8">
        <w:rPr>
          <w:rFonts w:ascii="Angsana New" w:hAnsi="Angsana New" w:hint="cs"/>
          <w:sz w:val="30"/>
          <w:szCs w:val="30"/>
          <w:cs/>
        </w:rPr>
        <w:t>และ</w:t>
      </w:r>
      <w:r w:rsidR="009C6896">
        <w:rPr>
          <w:rFonts w:ascii="Angsana New" w:hAnsi="Angsana New" w:hint="cs"/>
          <w:sz w:val="30"/>
          <w:szCs w:val="30"/>
          <w:cs/>
        </w:rPr>
        <w:t>เก้า</w:t>
      </w:r>
      <w:r w:rsidR="00B711E8">
        <w:rPr>
          <w:rFonts w:ascii="Angsana New" w:hAnsi="Angsana New" w:hint="cs"/>
          <w:sz w:val="30"/>
          <w:szCs w:val="30"/>
          <w:cs/>
        </w:rPr>
        <w:t>เดือน</w:t>
      </w:r>
      <w:r w:rsidR="00406946" w:rsidRPr="004F5042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FF2E1B" w:rsidRPr="004F5042">
        <w:rPr>
          <w:rFonts w:ascii="Angsana New" w:hAnsi="Angsana New" w:hint="cs"/>
          <w:sz w:val="30"/>
          <w:szCs w:val="30"/>
          <w:cs/>
        </w:rPr>
        <w:t>3</w:t>
      </w:r>
      <w:r w:rsidR="00B711E8">
        <w:rPr>
          <w:rFonts w:ascii="Angsana New" w:hAnsi="Angsana New" w:hint="cs"/>
          <w:sz w:val="30"/>
          <w:szCs w:val="30"/>
          <w:cs/>
        </w:rPr>
        <w:t>0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="00B611EF">
        <w:rPr>
          <w:rFonts w:ascii="Angsana New" w:hAnsi="Angsana New" w:hint="cs"/>
          <w:sz w:val="30"/>
          <w:szCs w:val="30"/>
          <w:cs/>
        </w:rPr>
        <w:t>กันยายน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B07FE0" w:rsidRPr="004F5042">
        <w:rPr>
          <w:rFonts w:ascii="Angsana New" w:hAnsi="Angsana New"/>
          <w:sz w:val="30"/>
          <w:szCs w:val="30"/>
        </w:rPr>
        <w:t>60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406946" w:rsidRPr="004F5042">
        <w:rPr>
          <w:rFonts w:ascii="Angsana New" w:hAnsi="Angsana New" w:hint="cs"/>
          <w:sz w:val="30"/>
          <w:szCs w:val="30"/>
          <w:cs/>
        </w:rPr>
        <w:t>และ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FF2E1B" w:rsidRPr="004F5042">
        <w:rPr>
          <w:rFonts w:ascii="Angsana New" w:hAnsi="Angsana New"/>
          <w:sz w:val="30"/>
          <w:szCs w:val="30"/>
          <w:cs/>
        </w:rPr>
        <w:t>255</w:t>
      </w:r>
      <w:r w:rsidR="00B07FE0" w:rsidRPr="004F5042">
        <w:rPr>
          <w:rFonts w:ascii="Angsana New" w:hAnsi="Angsana New" w:hint="cs"/>
          <w:sz w:val="30"/>
          <w:szCs w:val="30"/>
          <w:cs/>
        </w:rPr>
        <w:t>9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BB5B0E" w:rsidRPr="004F5042">
        <w:rPr>
          <w:rFonts w:ascii="Angsana New" w:hAnsi="Angsana New" w:hint="cs"/>
          <w:sz w:val="30"/>
          <w:szCs w:val="30"/>
          <w:cs/>
        </w:rPr>
        <w:t>คำนวณโดยการหารกำไรสำหรับงวดที่เป็นส่วนของผู้ถือหุ้นของบริษัทด้วยจำนวนถัวเฉลี่ยถ่วงน้ำหนักของหุ้นสามัญที่ออก</w:t>
      </w:r>
      <w:r w:rsidR="00EE1F47">
        <w:rPr>
          <w:rFonts w:ascii="Angsana New" w:hAnsi="Angsana New" w:hint="cs"/>
          <w:sz w:val="30"/>
          <w:szCs w:val="30"/>
          <w:cs/>
        </w:rPr>
        <w:t>ใน</w:t>
      </w:r>
      <w:r w:rsidR="00BB5B0E" w:rsidRPr="004F5042">
        <w:rPr>
          <w:rFonts w:ascii="Angsana New" w:hAnsi="Angsana New" w:hint="cs"/>
          <w:sz w:val="30"/>
          <w:szCs w:val="30"/>
          <w:cs/>
        </w:rPr>
        <w:t>ระหว่างงวด</w:t>
      </w:r>
      <w:r w:rsidR="00D343A6" w:rsidRPr="004F5042">
        <w:rPr>
          <w:rFonts w:ascii="Angsana New" w:hAnsi="Angsana New" w:hint="cs"/>
          <w:sz w:val="30"/>
          <w:szCs w:val="30"/>
          <w:cs/>
        </w:rPr>
        <w:t>ซึ่ง</w:t>
      </w:r>
      <w:r w:rsidR="00BB5B0E" w:rsidRPr="004F5042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D343A6" w:rsidRPr="004F5042">
        <w:rPr>
          <w:rFonts w:ascii="Angsana New" w:hAnsi="Angsana New" w:hint="cs"/>
          <w:sz w:val="30"/>
          <w:szCs w:val="30"/>
          <w:cs/>
        </w:rPr>
        <w:t>ได้</w:t>
      </w:r>
      <w:r w:rsidR="00BB5B0E" w:rsidRPr="004F5042">
        <w:rPr>
          <w:rFonts w:ascii="Angsana New" w:hAnsi="Angsana New" w:hint="cs"/>
          <w:sz w:val="30"/>
          <w:szCs w:val="30"/>
          <w:cs/>
        </w:rPr>
        <w:t>ดังนี้</w:t>
      </w:r>
    </w:p>
    <w:p w:rsidR="00BE60CB" w:rsidRDefault="00BE60CB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68"/>
        <w:gridCol w:w="1134"/>
        <w:gridCol w:w="284"/>
        <w:gridCol w:w="992"/>
        <w:gridCol w:w="283"/>
        <w:gridCol w:w="993"/>
        <w:gridCol w:w="283"/>
        <w:gridCol w:w="993"/>
      </w:tblGrid>
      <w:tr w:rsidR="00B711E8" w:rsidRPr="000F1BB0" w:rsidTr="000078D2">
        <w:trPr>
          <w:cantSplit/>
        </w:trPr>
        <w:tc>
          <w:tcPr>
            <w:tcW w:w="4768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(พันบาท/พันหุ้น)</w:t>
            </w:r>
          </w:p>
        </w:tc>
      </w:tr>
      <w:tr w:rsidR="00B711E8" w:rsidRPr="000F1BB0" w:rsidTr="000078D2">
        <w:trPr>
          <w:cantSplit/>
        </w:trPr>
        <w:tc>
          <w:tcPr>
            <w:tcW w:w="4768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B711E8" w:rsidRPr="000F1BB0" w:rsidTr="000078D2">
        <w:trPr>
          <w:cantSplit/>
        </w:trPr>
        <w:tc>
          <w:tcPr>
            <w:tcW w:w="4768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11E8" w:rsidRPr="000F1BB0" w:rsidRDefault="00B711E8" w:rsidP="00B7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B711E8" w:rsidRPr="000F1BB0" w:rsidRDefault="00B711E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</w:tcPr>
          <w:p w:rsidR="00B711E8" w:rsidRPr="000F1BB0" w:rsidRDefault="00B711E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711E8" w:rsidRPr="000F1BB0" w:rsidTr="000078D2">
        <w:trPr>
          <w:cantSplit/>
        </w:trPr>
        <w:tc>
          <w:tcPr>
            <w:tcW w:w="4768" w:type="dxa"/>
          </w:tcPr>
          <w:p w:rsidR="00B711E8" w:rsidRPr="00664E5D" w:rsidRDefault="00B711E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B711E8" w:rsidRPr="00E03CAF" w:rsidRDefault="00893F74" w:rsidP="00A33CC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17,993</w:t>
            </w:r>
          </w:p>
        </w:tc>
        <w:tc>
          <w:tcPr>
            <w:tcW w:w="284" w:type="dxa"/>
          </w:tcPr>
          <w:p w:rsidR="00B711E8" w:rsidRPr="00770510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B711E8" w:rsidRPr="00770510" w:rsidRDefault="006E47FF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,073</w:t>
            </w:r>
          </w:p>
        </w:tc>
        <w:tc>
          <w:tcPr>
            <w:tcW w:w="283" w:type="dxa"/>
          </w:tcPr>
          <w:p w:rsidR="00B711E8" w:rsidRPr="0052058D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B711E8" w:rsidRPr="005C20BF" w:rsidRDefault="00D92ADE" w:rsidP="0052058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20B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19</w:t>
            </w:r>
            <w:r w:rsidRPr="005C20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,14</w:t>
            </w:r>
            <w:r w:rsidR="00A33C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</w:tcPr>
          <w:p w:rsidR="00B711E8" w:rsidRPr="00770510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B711E8" w:rsidRPr="00770510" w:rsidRDefault="00057D94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6,289</w:t>
            </w:r>
          </w:p>
        </w:tc>
      </w:tr>
      <w:tr w:rsidR="00B711E8" w:rsidRPr="000F1BB0" w:rsidTr="000078D2">
        <w:trPr>
          <w:cantSplit/>
        </w:trPr>
        <w:tc>
          <w:tcPr>
            <w:tcW w:w="4768" w:type="dxa"/>
          </w:tcPr>
          <w:p w:rsidR="00B711E8" w:rsidRPr="000F1BB0" w:rsidRDefault="00B711E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B711E8" w:rsidRPr="00E03CAF" w:rsidRDefault="00B711E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B711E8" w:rsidRPr="000F1BB0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B711E8" w:rsidRPr="00C40934" w:rsidRDefault="00B711E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  <w:lang w:val="en-US"/>
              </w:rPr>
            </w:pPr>
          </w:p>
        </w:tc>
        <w:tc>
          <w:tcPr>
            <w:tcW w:w="283" w:type="dxa"/>
          </w:tcPr>
          <w:p w:rsidR="00B711E8" w:rsidRPr="000F1BB0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B711E8" w:rsidRPr="006E47FF" w:rsidRDefault="00B711E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B711E8" w:rsidRPr="000F1BB0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B711E8" w:rsidRPr="00C40934" w:rsidRDefault="00B711E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664E5D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E03CAF" w:rsidRDefault="005622C2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3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720,035</w:t>
            </w:r>
          </w:p>
        </w:tc>
        <w:tc>
          <w:tcPr>
            <w:tcW w:w="284" w:type="dxa"/>
          </w:tcPr>
          <w:p w:rsidR="00AB18A9" w:rsidRPr="003126F5" w:rsidRDefault="00AB18A9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AB18A9" w:rsidRPr="003126F5" w:rsidRDefault="006E47FF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565,046</w:t>
            </w:r>
          </w:p>
        </w:tc>
        <w:tc>
          <w:tcPr>
            <w:tcW w:w="283" w:type="dxa"/>
          </w:tcPr>
          <w:p w:rsidR="00AB18A9" w:rsidRPr="003126F5" w:rsidRDefault="00AB18A9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AB18A9" w:rsidRPr="006E47FF" w:rsidRDefault="000D6030" w:rsidP="00C077F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720,035</w:t>
            </w:r>
          </w:p>
        </w:tc>
        <w:tc>
          <w:tcPr>
            <w:tcW w:w="283" w:type="dxa"/>
          </w:tcPr>
          <w:p w:rsidR="00AB18A9" w:rsidRPr="000F1BB0" w:rsidRDefault="00AB18A9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AB18A9" w:rsidRPr="003126F5" w:rsidRDefault="00AB18A9" w:rsidP="00057D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057D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65,046</w:t>
            </w:r>
          </w:p>
        </w:tc>
      </w:tr>
      <w:tr w:rsidR="00B711E8" w:rsidRPr="000F1BB0" w:rsidTr="000078D2">
        <w:trPr>
          <w:cantSplit/>
        </w:trPr>
        <w:tc>
          <w:tcPr>
            <w:tcW w:w="4768" w:type="dxa"/>
          </w:tcPr>
          <w:p w:rsidR="00B711E8" w:rsidRPr="000F1BB0" w:rsidRDefault="00B711E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B711E8" w:rsidRPr="00E03CAF" w:rsidRDefault="00B711E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B711E8" w:rsidRPr="000F1BB0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B711E8" w:rsidRPr="00C40934" w:rsidRDefault="00B711E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283" w:type="dxa"/>
          </w:tcPr>
          <w:p w:rsidR="00B711E8" w:rsidRPr="000F1BB0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B711E8" w:rsidRPr="006E47FF" w:rsidRDefault="00B711E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B711E8" w:rsidRPr="000F1BB0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B711E8" w:rsidRPr="00C40934" w:rsidRDefault="00B711E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</w:tr>
      <w:tr w:rsidR="00B711E8" w:rsidRPr="00507BEC" w:rsidTr="000078D2">
        <w:trPr>
          <w:cantSplit/>
        </w:trPr>
        <w:tc>
          <w:tcPr>
            <w:tcW w:w="4768" w:type="dxa"/>
          </w:tcPr>
          <w:p w:rsidR="00B711E8" w:rsidRPr="00507BEC" w:rsidRDefault="00B711E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B711E8" w:rsidRPr="00E03CAF" w:rsidRDefault="00507BEC" w:rsidP="00893F7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3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="00893F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84" w:type="dxa"/>
            <w:shd w:val="clear" w:color="auto" w:fill="auto"/>
          </w:tcPr>
          <w:p w:rsidR="00B711E8" w:rsidRPr="00507BEC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B711E8" w:rsidRPr="00507BEC" w:rsidRDefault="00B711E8" w:rsidP="006E47F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7B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</w:t>
            </w:r>
            <w:r w:rsidR="006E47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050</w:t>
            </w:r>
          </w:p>
        </w:tc>
        <w:tc>
          <w:tcPr>
            <w:tcW w:w="283" w:type="dxa"/>
            <w:shd w:val="clear" w:color="auto" w:fill="auto"/>
          </w:tcPr>
          <w:p w:rsidR="00B711E8" w:rsidRPr="00507BEC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B711E8" w:rsidRPr="006E47FF" w:rsidRDefault="005B6A86" w:rsidP="00607A8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5C20BF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0D603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4954EC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:rsidR="00B711E8" w:rsidRPr="00507BEC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B711E8" w:rsidRPr="00507BEC" w:rsidRDefault="00B711E8" w:rsidP="00057D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07BEC"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057D94">
              <w:rPr>
                <w:rFonts w:ascii="Angsana New" w:hAnsi="Angsana New" w:cs="Angsana New"/>
                <w:sz w:val="30"/>
                <w:szCs w:val="30"/>
                <w:lang w:val="en-US"/>
              </w:rPr>
              <w:t>011</w:t>
            </w:r>
          </w:p>
        </w:tc>
      </w:tr>
    </w:tbl>
    <w:p w:rsidR="00B711E8" w:rsidRDefault="00B711E8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68"/>
        <w:gridCol w:w="1134"/>
        <w:gridCol w:w="284"/>
        <w:gridCol w:w="992"/>
        <w:gridCol w:w="283"/>
        <w:gridCol w:w="993"/>
        <w:gridCol w:w="283"/>
        <w:gridCol w:w="993"/>
      </w:tblGrid>
      <w:tr w:rsidR="006C0787" w:rsidRPr="00507BEC" w:rsidTr="00CD1EA8">
        <w:trPr>
          <w:cantSplit/>
        </w:trPr>
        <w:tc>
          <w:tcPr>
            <w:tcW w:w="4768" w:type="dxa"/>
          </w:tcPr>
          <w:p w:rsidR="006C0787" w:rsidRPr="00332CCE" w:rsidRDefault="006C0787" w:rsidP="00CD1E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:rsidR="006C0787" w:rsidRPr="00507BEC" w:rsidRDefault="006C0787" w:rsidP="00CD1EA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</w:t>
            </w: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เดือน (พันบาท/พันหุ้น)</w:t>
            </w:r>
          </w:p>
        </w:tc>
      </w:tr>
      <w:tr w:rsidR="006C0787" w:rsidRPr="00507BEC" w:rsidTr="00CD1EA8">
        <w:trPr>
          <w:cantSplit/>
        </w:trPr>
        <w:tc>
          <w:tcPr>
            <w:tcW w:w="4768" w:type="dxa"/>
          </w:tcPr>
          <w:p w:rsidR="006C0787" w:rsidRPr="00507BEC" w:rsidRDefault="006C0787" w:rsidP="00CD1E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6C0787" w:rsidRPr="00507BEC" w:rsidRDefault="006C0787" w:rsidP="00CD1E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7B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6C0787" w:rsidRPr="00507BEC" w:rsidRDefault="006C0787" w:rsidP="00CD1E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6C0787" w:rsidRPr="00507BEC" w:rsidRDefault="006C0787" w:rsidP="00CD1EA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7BEC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7BE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6C0787" w:rsidRPr="00507BEC" w:rsidTr="00CD1EA8">
        <w:trPr>
          <w:cantSplit/>
        </w:trPr>
        <w:tc>
          <w:tcPr>
            <w:tcW w:w="4768" w:type="dxa"/>
          </w:tcPr>
          <w:p w:rsidR="006C0787" w:rsidRPr="00507BEC" w:rsidRDefault="006C0787" w:rsidP="00CD1E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C0787" w:rsidRPr="00507BEC" w:rsidRDefault="006C0787" w:rsidP="00CD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507BE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6C0787" w:rsidRPr="00507BEC" w:rsidRDefault="006C0787" w:rsidP="00CD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C0787" w:rsidRPr="00507BEC" w:rsidRDefault="006C0787" w:rsidP="00CD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7BEC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507BE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6C0787" w:rsidRPr="00507BEC" w:rsidRDefault="006C0787" w:rsidP="00CD1E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C0787" w:rsidRPr="00507BEC" w:rsidRDefault="006C0787" w:rsidP="00CD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507BE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</w:tcPr>
          <w:p w:rsidR="006C0787" w:rsidRPr="00507BEC" w:rsidRDefault="006C0787" w:rsidP="00CD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C0787" w:rsidRPr="00507BEC" w:rsidRDefault="006C0787" w:rsidP="00CD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7BEC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507BE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C0787" w:rsidRPr="00507BEC" w:rsidTr="00CD1EA8">
        <w:trPr>
          <w:cantSplit/>
        </w:trPr>
        <w:tc>
          <w:tcPr>
            <w:tcW w:w="4768" w:type="dxa"/>
          </w:tcPr>
          <w:p w:rsidR="006C0787" w:rsidRPr="00507BEC" w:rsidRDefault="006C0787" w:rsidP="00CD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 w:rsidRPr="00507BEC">
              <w:rPr>
                <w:rFonts w:ascii="Angsana New" w:hAnsi="Angsana New"/>
                <w:sz w:val="30"/>
                <w:szCs w:val="30"/>
              </w:rPr>
              <w:t>(</w:t>
            </w: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07BE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C0787" w:rsidRPr="00E03CAF" w:rsidRDefault="00893F74" w:rsidP="00CD1E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41,522</w:t>
            </w:r>
          </w:p>
        </w:tc>
        <w:tc>
          <w:tcPr>
            <w:tcW w:w="284" w:type="dxa"/>
          </w:tcPr>
          <w:p w:rsidR="006C0787" w:rsidRPr="00507BEC" w:rsidRDefault="006C0787" w:rsidP="00CD1E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6C0787" w:rsidRPr="00507BEC" w:rsidRDefault="006C0787" w:rsidP="00CD1E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57,037</w:t>
            </w:r>
          </w:p>
        </w:tc>
        <w:tc>
          <w:tcPr>
            <w:tcW w:w="283" w:type="dxa"/>
          </w:tcPr>
          <w:p w:rsidR="006C0787" w:rsidRPr="00507BEC" w:rsidRDefault="006C0787" w:rsidP="00CD1E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6C0787" w:rsidRPr="00D8236C" w:rsidRDefault="006C0787" w:rsidP="00CD1E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5C20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53,39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</w:tcPr>
          <w:p w:rsidR="006C0787" w:rsidRPr="00507BEC" w:rsidRDefault="006C0787" w:rsidP="00CD1E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6C0787" w:rsidRPr="00507BEC" w:rsidRDefault="006C0787" w:rsidP="00CD1E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45,819</w:t>
            </w:r>
          </w:p>
        </w:tc>
      </w:tr>
      <w:tr w:rsidR="006C0787" w:rsidRPr="00507BEC" w:rsidTr="00CD1EA8">
        <w:trPr>
          <w:cantSplit/>
        </w:trPr>
        <w:tc>
          <w:tcPr>
            <w:tcW w:w="4768" w:type="dxa"/>
          </w:tcPr>
          <w:p w:rsidR="006C0787" w:rsidRPr="00507BEC" w:rsidRDefault="006C0787" w:rsidP="00CD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C0787" w:rsidRPr="00E03CAF" w:rsidRDefault="006C0787" w:rsidP="00CD1E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6C0787" w:rsidRPr="00507BEC" w:rsidRDefault="006C0787" w:rsidP="00CD1E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6C0787" w:rsidRPr="00507BEC" w:rsidRDefault="006C0787" w:rsidP="00CD1E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6C0787" w:rsidRPr="00507BEC" w:rsidRDefault="006C0787" w:rsidP="00CD1E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6C0787" w:rsidRPr="00D8236C" w:rsidRDefault="006C0787" w:rsidP="00CD1E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6C0787" w:rsidRPr="00507BEC" w:rsidRDefault="006C0787" w:rsidP="00CD1E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6C0787" w:rsidRPr="00507BEC" w:rsidRDefault="006C0787" w:rsidP="00CD1E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0787" w:rsidRPr="00507BEC" w:rsidTr="00CD1EA8">
        <w:trPr>
          <w:cantSplit/>
        </w:trPr>
        <w:tc>
          <w:tcPr>
            <w:tcW w:w="4768" w:type="dxa"/>
          </w:tcPr>
          <w:p w:rsidR="006C0787" w:rsidRPr="00507BEC" w:rsidRDefault="006C0787" w:rsidP="00CD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507BEC">
              <w:rPr>
                <w:rFonts w:ascii="Angsana New" w:hAnsi="Angsana New"/>
                <w:sz w:val="30"/>
                <w:szCs w:val="30"/>
              </w:rPr>
              <w:t>(</w:t>
            </w: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507BE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C0787" w:rsidRPr="00E03CAF" w:rsidRDefault="006C0787" w:rsidP="00CD1E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3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620,628</w:t>
            </w:r>
          </w:p>
        </w:tc>
        <w:tc>
          <w:tcPr>
            <w:tcW w:w="284" w:type="dxa"/>
          </w:tcPr>
          <w:p w:rsidR="006C0787" w:rsidRPr="00507BEC" w:rsidRDefault="006C0787" w:rsidP="00CD1E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6C0787" w:rsidRPr="00507BEC" w:rsidRDefault="006C0787" w:rsidP="00CD1E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556,860</w:t>
            </w:r>
          </w:p>
        </w:tc>
        <w:tc>
          <w:tcPr>
            <w:tcW w:w="283" w:type="dxa"/>
          </w:tcPr>
          <w:p w:rsidR="006C0787" w:rsidRPr="00507BEC" w:rsidRDefault="006C0787" w:rsidP="00CD1E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6C0787" w:rsidRPr="00D8236C" w:rsidRDefault="006C0787" w:rsidP="00CD1E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620,628</w:t>
            </w:r>
          </w:p>
        </w:tc>
        <w:tc>
          <w:tcPr>
            <w:tcW w:w="283" w:type="dxa"/>
          </w:tcPr>
          <w:p w:rsidR="006C0787" w:rsidRPr="00507BEC" w:rsidRDefault="006C0787" w:rsidP="00CD1E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6C0787" w:rsidRPr="00507BEC" w:rsidRDefault="006C0787" w:rsidP="00CD1E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7B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56,860</w:t>
            </w:r>
          </w:p>
        </w:tc>
      </w:tr>
      <w:tr w:rsidR="006C0787" w:rsidRPr="00507BEC" w:rsidTr="00CD1EA8">
        <w:trPr>
          <w:cantSplit/>
        </w:trPr>
        <w:tc>
          <w:tcPr>
            <w:tcW w:w="4768" w:type="dxa"/>
          </w:tcPr>
          <w:p w:rsidR="006C0787" w:rsidRPr="00507BEC" w:rsidRDefault="006C0787" w:rsidP="00CD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C0787" w:rsidRPr="00E03CAF" w:rsidRDefault="006C0787" w:rsidP="00CD1E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6C0787" w:rsidRPr="00507BEC" w:rsidRDefault="006C0787" w:rsidP="00CD1E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6C0787" w:rsidRPr="00507BEC" w:rsidRDefault="006C0787" w:rsidP="00CD1E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C0787" w:rsidRPr="00507BEC" w:rsidRDefault="006C0787" w:rsidP="00CD1E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6C0787" w:rsidRPr="00D8236C" w:rsidRDefault="006C0787" w:rsidP="00CD1E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6C0787" w:rsidRPr="00507BEC" w:rsidRDefault="006C0787" w:rsidP="00CD1E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6C0787" w:rsidRPr="00507BEC" w:rsidRDefault="006C0787" w:rsidP="00CD1E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0787" w:rsidRPr="000F1BB0" w:rsidTr="00CD1EA8">
        <w:trPr>
          <w:cantSplit/>
        </w:trPr>
        <w:tc>
          <w:tcPr>
            <w:tcW w:w="4768" w:type="dxa"/>
          </w:tcPr>
          <w:p w:rsidR="006C0787" w:rsidRPr="00507BEC" w:rsidRDefault="006C0787" w:rsidP="00CD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C0787" w:rsidRPr="00E03CAF" w:rsidRDefault="006C0787" w:rsidP="00893F7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3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="00893F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84" w:type="dxa"/>
          </w:tcPr>
          <w:p w:rsidR="006C0787" w:rsidRPr="00507BEC" w:rsidRDefault="006C0787" w:rsidP="00CD1E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6C0787" w:rsidRPr="00507BEC" w:rsidRDefault="006C0787" w:rsidP="00CD1E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7B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83" w:type="dxa"/>
          </w:tcPr>
          <w:p w:rsidR="006C0787" w:rsidRPr="00507BEC" w:rsidRDefault="006C0787" w:rsidP="00CD1E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6C0787" w:rsidRPr="00D8236C" w:rsidRDefault="006C0787" w:rsidP="00CD1E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5C20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83" w:type="dxa"/>
          </w:tcPr>
          <w:p w:rsidR="006C0787" w:rsidRPr="00507BEC" w:rsidRDefault="006C0787" w:rsidP="00CD1E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6C0787" w:rsidRPr="00507BEC" w:rsidRDefault="006C0787" w:rsidP="00CD1E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7B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082</w:t>
            </w:r>
          </w:p>
        </w:tc>
      </w:tr>
    </w:tbl>
    <w:p w:rsidR="006C0787" w:rsidRDefault="006C0787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406946" w:rsidRPr="0027029E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27029E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27029E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27029E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BB5B0E" w:rsidRPr="0027029E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0F1BB0" w:rsidRDefault="00406946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27029E">
        <w:rPr>
          <w:rFonts w:ascii="Angsana New" w:hAnsi="Angsana New"/>
          <w:spacing w:val="-4"/>
          <w:sz w:val="30"/>
          <w:szCs w:val="30"/>
          <w:cs/>
        </w:rPr>
        <w:t>กำไรต่อหุ้นปรับลดสำหรับ</w:t>
      </w:r>
      <w:r w:rsidR="003D7AF6" w:rsidRPr="0027029E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0504D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9C6896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0504D0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0504D0" w:rsidRPr="000F1BB0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0504D0" w:rsidRPr="000F1BB0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0504D0">
        <w:rPr>
          <w:rFonts w:ascii="Angsana New" w:eastAsia="Cordia New" w:hAnsi="Angsana New"/>
          <w:sz w:val="30"/>
          <w:szCs w:val="30"/>
        </w:rPr>
        <w:t xml:space="preserve">30 </w:t>
      </w:r>
      <w:r w:rsidR="00B611EF">
        <w:rPr>
          <w:rFonts w:ascii="Angsana New" w:eastAsia="Cordia New" w:hAnsi="Angsana New" w:hint="cs"/>
          <w:sz w:val="30"/>
          <w:szCs w:val="30"/>
          <w:cs/>
        </w:rPr>
        <w:t>กันยายน</w:t>
      </w:r>
      <w:r w:rsidR="00FF2E1B" w:rsidRPr="0027029E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FF2E1B" w:rsidRPr="0027029E">
        <w:rPr>
          <w:rFonts w:ascii="Angsana New" w:eastAsia="Cordia New" w:hAnsi="Angsana New"/>
          <w:sz w:val="30"/>
          <w:szCs w:val="30"/>
        </w:rPr>
        <w:t>25</w:t>
      </w:r>
      <w:r w:rsidR="00A3175D" w:rsidRPr="0027029E">
        <w:rPr>
          <w:rFonts w:ascii="Angsana New" w:eastAsia="Cordia New" w:hAnsi="Angsana New"/>
          <w:sz w:val="30"/>
          <w:szCs w:val="30"/>
        </w:rPr>
        <w:t xml:space="preserve">60 </w:t>
      </w:r>
      <w:r w:rsidRPr="0027029E">
        <w:rPr>
          <w:rFonts w:ascii="Angsana New" w:hAnsi="Angsana New"/>
          <w:sz w:val="30"/>
          <w:szCs w:val="30"/>
          <w:cs/>
        </w:rPr>
        <w:t xml:space="preserve">และ </w:t>
      </w:r>
      <w:r w:rsidR="00FF2E1B" w:rsidRPr="0027029E">
        <w:rPr>
          <w:rFonts w:ascii="Angsana New" w:hAnsi="Angsana New" w:hint="cs"/>
          <w:sz w:val="30"/>
          <w:szCs w:val="30"/>
          <w:cs/>
        </w:rPr>
        <w:t>255</w:t>
      </w:r>
      <w:r w:rsidR="00A3175D" w:rsidRPr="0027029E">
        <w:rPr>
          <w:rFonts w:ascii="Angsana New" w:hAnsi="Angsana New" w:hint="cs"/>
          <w:sz w:val="30"/>
          <w:szCs w:val="30"/>
          <w:cs/>
        </w:rPr>
        <w:t>9</w:t>
      </w:r>
      <w:r w:rsidRPr="0027029E">
        <w:rPr>
          <w:rFonts w:ascii="Angsana New" w:hAnsi="Angsana New"/>
          <w:sz w:val="30"/>
          <w:szCs w:val="30"/>
        </w:rPr>
        <w:t xml:space="preserve"> </w:t>
      </w:r>
      <w:r w:rsidRPr="0027029E">
        <w:rPr>
          <w:rFonts w:ascii="Angsana New" w:hAnsi="Angsana New" w:hint="cs"/>
          <w:sz w:val="30"/>
          <w:szCs w:val="30"/>
          <w:cs/>
        </w:rPr>
        <w:t>คำนวณโดยการหารกำไรสำหรับ</w:t>
      </w:r>
      <w:r w:rsidR="00BB5B0E" w:rsidRPr="0027029E">
        <w:rPr>
          <w:rFonts w:ascii="Angsana New" w:hAnsi="Angsana New" w:hint="cs"/>
          <w:sz w:val="30"/>
          <w:szCs w:val="30"/>
          <w:cs/>
        </w:rPr>
        <w:t>งวดที่เป็นส่วนของผู้ถือหุ้นของบริษัท</w:t>
      </w:r>
      <w:r w:rsidRPr="0027029E">
        <w:rPr>
          <w:rFonts w:ascii="Angsana New" w:hAnsi="Angsana New" w:hint="cs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387D7A" w:rsidRPr="0027029E">
        <w:rPr>
          <w:rFonts w:ascii="Angsana New" w:hAnsi="Angsana New" w:hint="cs"/>
          <w:sz w:val="30"/>
          <w:szCs w:val="30"/>
          <w:cs/>
        </w:rPr>
        <w:t>ใน</w:t>
      </w:r>
      <w:r w:rsidRPr="0027029E">
        <w:rPr>
          <w:rFonts w:ascii="Angsana New" w:hAnsi="Angsana New" w:hint="cs"/>
          <w:sz w:val="30"/>
          <w:szCs w:val="30"/>
          <w:cs/>
        </w:rPr>
        <w:t>ระหว่างงวดหลังจากที่ได้ปรับปรุงผลกระทบของ</w:t>
      </w:r>
      <w:r w:rsidR="005A54D2" w:rsidRPr="0027029E">
        <w:rPr>
          <w:rFonts w:ascii="Angsana New" w:hAnsi="Angsana New" w:hint="cs"/>
          <w:sz w:val="30"/>
          <w:szCs w:val="30"/>
          <w:cs/>
        </w:rPr>
        <w:t>ตราสารที่อาจเปลี่ยนเป็นหุ้น</w:t>
      </w:r>
      <w:r w:rsidR="00064528" w:rsidRPr="0027029E">
        <w:rPr>
          <w:rFonts w:ascii="Angsana New" w:hAnsi="Angsana New" w:hint="cs"/>
          <w:sz w:val="30"/>
          <w:szCs w:val="30"/>
          <w:cs/>
        </w:rPr>
        <w:t>สามัญ</w:t>
      </w:r>
      <w:r w:rsidRPr="0027029E">
        <w:rPr>
          <w:rFonts w:ascii="Angsana New" w:hAnsi="Angsana New" w:hint="cs"/>
          <w:sz w:val="30"/>
          <w:szCs w:val="30"/>
          <w:cs/>
        </w:rPr>
        <w:t>ปรับลด</w:t>
      </w:r>
      <w:r w:rsidR="00387D7A" w:rsidRPr="0027029E">
        <w:rPr>
          <w:rFonts w:ascii="Angsana New" w:hAnsi="Angsana New" w:hint="cs"/>
          <w:sz w:val="30"/>
          <w:szCs w:val="30"/>
          <w:cs/>
        </w:rPr>
        <w:t>ซึ่ง</w:t>
      </w:r>
      <w:r w:rsidRPr="0027029E">
        <w:rPr>
          <w:rFonts w:ascii="Angsana New" w:hAnsi="Angsana New" w:hint="cs"/>
          <w:sz w:val="30"/>
          <w:szCs w:val="30"/>
          <w:cs/>
        </w:rPr>
        <w:t>แสดงการคำนวณดังนี้</w:t>
      </w:r>
    </w:p>
    <w:p w:rsidR="00E03CAF" w:rsidRDefault="00E03CAF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68"/>
        <w:gridCol w:w="1134"/>
        <w:gridCol w:w="284"/>
        <w:gridCol w:w="1134"/>
        <w:gridCol w:w="283"/>
        <w:gridCol w:w="1134"/>
        <w:gridCol w:w="284"/>
        <w:gridCol w:w="992"/>
      </w:tblGrid>
      <w:tr w:rsidR="000504D0" w:rsidRPr="000F1BB0" w:rsidTr="000078D2">
        <w:trPr>
          <w:cantSplit/>
        </w:trPr>
        <w:tc>
          <w:tcPr>
            <w:tcW w:w="4768" w:type="dxa"/>
          </w:tcPr>
          <w:p w:rsidR="00E03CAF" w:rsidRPr="00E03CAF" w:rsidRDefault="00E03CAF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0504D0" w:rsidRPr="00E3309F" w:rsidRDefault="000504D0" w:rsidP="00E3309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(พันบาท/พันหุ้น)</w:t>
            </w:r>
          </w:p>
        </w:tc>
      </w:tr>
      <w:tr w:rsidR="000504D0" w:rsidRPr="000F1BB0" w:rsidTr="000078D2">
        <w:trPr>
          <w:cantSplit/>
        </w:trPr>
        <w:tc>
          <w:tcPr>
            <w:tcW w:w="4768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0504D0" w:rsidRPr="008C5A5E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0504D0" w:rsidRPr="000F1BB0" w:rsidTr="000078D2">
        <w:trPr>
          <w:cantSplit/>
        </w:trPr>
        <w:tc>
          <w:tcPr>
            <w:tcW w:w="4768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04D0" w:rsidRPr="000F1BB0" w:rsidRDefault="000504D0" w:rsidP="0005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0504D0" w:rsidRPr="000F1BB0" w:rsidRDefault="000504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04D0" w:rsidRPr="000F1BB0" w:rsidRDefault="000504D0" w:rsidP="0005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83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0504D0" w:rsidRPr="000F1BB0" w:rsidRDefault="000504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9C0EE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E03CAF" w:rsidRDefault="00893F74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17,993</w:t>
            </w:r>
          </w:p>
        </w:tc>
        <w:tc>
          <w:tcPr>
            <w:tcW w:w="284" w:type="dxa"/>
          </w:tcPr>
          <w:p w:rsidR="00AB18A9" w:rsidRPr="00E03CAF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5B6A86" w:rsidRDefault="00072F7D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28,073</w:t>
            </w:r>
          </w:p>
        </w:tc>
        <w:tc>
          <w:tcPr>
            <w:tcW w:w="283" w:type="dxa"/>
          </w:tcPr>
          <w:p w:rsidR="00AB18A9" w:rsidRPr="005B6A86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072F7D" w:rsidRDefault="005C20BF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5C20B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19</w:t>
            </w:r>
            <w:r w:rsidRPr="005C20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C20B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14</w:t>
            </w:r>
            <w:r w:rsidR="00A33CC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84" w:type="dxa"/>
          </w:tcPr>
          <w:p w:rsidR="00AB18A9" w:rsidRPr="00770510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AB18A9" w:rsidRPr="00770510" w:rsidRDefault="00BF497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6,289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E03CAF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AB18A9" w:rsidRPr="00E03CAF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84146B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  <w:lang w:val="en-US"/>
              </w:rPr>
            </w:pPr>
          </w:p>
        </w:tc>
        <w:tc>
          <w:tcPr>
            <w:tcW w:w="283" w:type="dxa"/>
          </w:tcPr>
          <w:p w:rsidR="00AB18A9" w:rsidRPr="000F1BB0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072F7D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B18A9" w:rsidRPr="000F1BB0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AB18A9" w:rsidRPr="0084146B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9C0EE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:rsidR="00AB18A9" w:rsidRPr="00E03CAF" w:rsidRDefault="005622C2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3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720,035</w:t>
            </w:r>
          </w:p>
        </w:tc>
        <w:tc>
          <w:tcPr>
            <w:tcW w:w="284" w:type="dxa"/>
          </w:tcPr>
          <w:p w:rsidR="00AB18A9" w:rsidRPr="00E03CAF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B18A9" w:rsidRPr="00AB18A9" w:rsidRDefault="00AB18A9" w:rsidP="00072F7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072F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65,046</w:t>
            </w:r>
          </w:p>
        </w:tc>
        <w:tc>
          <w:tcPr>
            <w:tcW w:w="283" w:type="dxa"/>
            <w:shd w:val="clear" w:color="auto" w:fill="auto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B18A9" w:rsidRPr="00072F7D" w:rsidRDefault="005C20BF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5C20B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720</w:t>
            </w:r>
            <w:r w:rsidRPr="005C20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C20B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035</w:t>
            </w:r>
          </w:p>
        </w:tc>
        <w:tc>
          <w:tcPr>
            <w:tcW w:w="284" w:type="dxa"/>
            <w:shd w:val="clear" w:color="auto" w:fill="auto"/>
          </w:tcPr>
          <w:p w:rsidR="00AB18A9" w:rsidRPr="000F1BB0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B18A9" w:rsidRPr="003126F5" w:rsidRDefault="00AB18A9" w:rsidP="00BF497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BF49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65,046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AB18A9" w:rsidRPr="009C0EE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:rsidR="00AB18A9" w:rsidRPr="00E03CAF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B18A9" w:rsidRPr="00E03CAF" w:rsidRDefault="005622C2" w:rsidP="005622C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3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:rsidR="00AB18A9" w:rsidRPr="00E03CAF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B18A9" w:rsidRPr="00AB18A9" w:rsidRDefault="00AB18A9" w:rsidP="00072F7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</w:t>
            </w:r>
            <w:r w:rsidR="00072F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672</w:t>
            </w:r>
          </w:p>
        </w:tc>
        <w:tc>
          <w:tcPr>
            <w:tcW w:w="283" w:type="dxa"/>
            <w:shd w:val="clear" w:color="auto" w:fill="auto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B18A9" w:rsidRPr="00072F7D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  <w:p w:rsidR="00AB18A9" w:rsidRPr="00072F7D" w:rsidRDefault="005C20BF" w:rsidP="005C20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1B3E2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AB18A9" w:rsidRPr="0051065C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B18A9" w:rsidRPr="00A22291" w:rsidRDefault="00AB18A9" w:rsidP="00BF497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</w:t>
            </w:r>
            <w:r w:rsidR="00BF49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672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จำนวนหุ้นสามัญปรับลด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B18A9" w:rsidRPr="00E03CAF" w:rsidRDefault="005622C2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3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720,035</w:t>
            </w:r>
          </w:p>
        </w:tc>
        <w:tc>
          <w:tcPr>
            <w:tcW w:w="284" w:type="dxa"/>
          </w:tcPr>
          <w:p w:rsidR="00AB18A9" w:rsidRPr="00E03CAF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18A9" w:rsidRPr="00AB18A9" w:rsidRDefault="00AB18A9" w:rsidP="00072F7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072F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94,718</w:t>
            </w:r>
          </w:p>
        </w:tc>
        <w:tc>
          <w:tcPr>
            <w:tcW w:w="283" w:type="dxa"/>
            <w:shd w:val="clear" w:color="auto" w:fill="auto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18A9" w:rsidRPr="00072F7D" w:rsidRDefault="00477615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47761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720</w:t>
            </w:r>
            <w:r w:rsidRPr="004776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,035</w:t>
            </w:r>
          </w:p>
        </w:tc>
        <w:tc>
          <w:tcPr>
            <w:tcW w:w="284" w:type="dxa"/>
            <w:shd w:val="clear" w:color="auto" w:fill="auto"/>
          </w:tcPr>
          <w:p w:rsidR="00AB18A9" w:rsidRPr="0051065C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18A9" w:rsidRPr="00A22291" w:rsidRDefault="00AB18A9" w:rsidP="00BF497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BF49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94,718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E03CAF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B18A9" w:rsidRPr="00E03CAF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B18A9" w:rsidRPr="00A22291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AB18A9" w:rsidRPr="00DD10C4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B18A9" w:rsidRPr="00072F7D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AB18A9" w:rsidRPr="00DD10C4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AB18A9" w:rsidRPr="00A22291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E03CAF" w:rsidRDefault="00982098" w:rsidP="00893F7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3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="00893F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84" w:type="dxa"/>
          </w:tcPr>
          <w:p w:rsidR="00AB18A9" w:rsidRPr="00E03CAF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AB18A9" w:rsidRPr="00A22291" w:rsidRDefault="00AB18A9" w:rsidP="00072F7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</w:t>
            </w:r>
            <w:r w:rsidR="00072F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047</w:t>
            </w:r>
          </w:p>
        </w:tc>
        <w:tc>
          <w:tcPr>
            <w:tcW w:w="283" w:type="dxa"/>
            <w:shd w:val="clear" w:color="auto" w:fill="auto"/>
          </w:tcPr>
          <w:p w:rsidR="00AB18A9" w:rsidRPr="00DD10C4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AB18A9" w:rsidRPr="000D6030" w:rsidRDefault="005B6A86" w:rsidP="000D603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D6030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0D6030" w:rsidRPr="000D603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B404DD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:rsidR="00AB18A9" w:rsidRPr="000D6030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AB18A9" w:rsidRPr="00A22291" w:rsidRDefault="00AB18A9" w:rsidP="00BF497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BF4979">
              <w:rPr>
                <w:rFonts w:ascii="Angsana New" w:hAnsi="Angsana New" w:cs="Angsana New"/>
                <w:sz w:val="30"/>
                <w:szCs w:val="30"/>
                <w:lang w:val="en-US"/>
              </w:rPr>
              <w:t>010</w:t>
            </w:r>
          </w:p>
        </w:tc>
      </w:tr>
    </w:tbl>
    <w:p w:rsidR="000504D0" w:rsidRDefault="000504D0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E3309F" w:rsidRDefault="00E3309F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E03CAF" w:rsidRDefault="00E03CAF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E03CAF" w:rsidRDefault="00E03CAF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68"/>
        <w:gridCol w:w="1134"/>
        <w:gridCol w:w="284"/>
        <w:gridCol w:w="1134"/>
        <w:gridCol w:w="283"/>
        <w:gridCol w:w="1134"/>
        <w:gridCol w:w="284"/>
        <w:gridCol w:w="992"/>
      </w:tblGrid>
      <w:tr w:rsidR="000504D0" w:rsidRPr="000F1BB0" w:rsidTr="000078D2">
        <w:trPr>
          <w:cantSplit/>
        </w:trPr>
        <w:tc>
          <w:tcPr>
            <w:tcW w:w="4768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9C689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 (พันบาท/พันหุ้น)</w:t>
            </w:r>
          </w:p>
        </w:tc>
      </w:tr>
      <w:tr w:rsidR="000504D0" w:rsidRPr="000F1BB0" w:rsidTr="000078D2">
        <w:trPr>
          <w:cantSplit/>
        </w:trPr>
        <w:tc>
          <w:tcPr>
            <w:tcW w:w="4768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0504D0" w:rsidRPr="00EC7834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0504D0" w:rsidRPr="000F1BB0" w:rsidTr="000078D2">
        <w:trPr>
          <w:cantSplit/>
        </w:trPr>
        <w:tc>
          <w:tcPr>
            <w:tcW w:w="4768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0504D0" w:rsidRPr="000F1BB0" w:rsidRDefault="000504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83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0504D0" w:rsidRPr="000F1BB0" w:rsidRDefault="000504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9C0EE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E03CAF" w:rsidRDefault="00893F74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41,522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AB18A9" w:rsidRDefault="0004325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57,037</w:t>
            </w:r>
          </w:p>
        </w:tc>
        <w:tc>
          <w:tcPr>
            <w:tcW w:w="283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043259" w:rsidRDefault="000D6030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0D60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53,39</w:t>
            </w:r>
            <w:r w:rsidR="006537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AB18A9" w:rsidRPr="00AB18A9" w:rsidRDefault="003D4D4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45,819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E03CAF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04325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9C0EE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:rsidR="00AB18A9" w:rsidRPr="00E03CAF" w:rsidRDefault="005622C2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3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620,628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AB18A9" w:rsidRPr="00AB18A9" w:rsidRDefault="00AB18A9" w:rsidP="0004325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0432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56,860</w:t>
            </w:r>
          </w:p>
        </w:tc>
        <w:tc>
          <w:tcPr>
            <w:tcW w:w="283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AB18A9" w:rsidRPr="00043259" w:rsidRDefault="000D6030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0D60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620,628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AB18A9" w:rsidRPr="00AB18A9" w:rsidRDefault="00AB18A9" w:rsidP="003D4D4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="003D4D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6,860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AB18A9" w:rsidRPr="009C0EE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:rsidR="00AB18A9" w:rsidRPr="00E03CAF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B18A9" w:rsidRPr="00E03CAF" w:rsidRDefault="005622C2" w:rsidP="005622C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3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B18A9" w:rsidRPr="00AB18A9" w:rsidRDefault="00AB18A9" w:rsidP="0004325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</w:t>
            </w:r>
            <w:r w:rsidR="000432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83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AB18A9" w:rsidRPr="000D6030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B18A9" w:rsidRPr="000D6030" w:rsidRDefault="000D6030" w:rsidP="000D603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60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B18A9" w:rsidRPr="00AB18A9" w:rsidRDefault="00AB18A9" w:rsidP="003D4D4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</w:t>
            </w:r>
            <w:r w:rsidR="003D4D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จำนวนหุ้นสามัญปรับลด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B18A9" w:rsidRPr="00E03CAF" w:rsidRDefault="005622C2" w:rsidP="006537C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3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620,</w:t>
            </w:r>
            <w:r w:rsidR="006537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B18A9" w:rsidRPr="00AB18A9" w:rsidRDefault="00AB18A9" w:rsidP="0004325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  <w:r w:rsidR="000432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7,031</w:t>
            </w:r>
          </w:p>
        </w:tc>
        <w:tc>
          <w:tcPr>
            <w:tcW w:w="283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B18A9" w:rsidRPr="000D6030" w:rsidRDefault="000D6030" w:rsidP="006537C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60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620,</w:t>
            </w:r>
            <w:r w:rsidR="006537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B18A9" w:rsidRPr="00AB18A9" w:rsidRDefault="00AB18A9" w:rsidP="003D4D4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  <w:r w:rsidR="003D4D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7,031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E03CAF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04325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E03CAF" w:rsidRDefault="00982098" w:rsidP="00893F7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3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="00893F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8A5C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AB18A9" w:rsidRDefault="00AB18A9" w:rsidP="0004325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</w:t>
            </w:r>
            <w:r w:rsidR="000432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097</w:t>
            </w:r>
          </w:p>
        </w:tc>
        <w:tc>
          <w:tcPr>
            <w:tcW w:w="283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043259" w:rsidRDefault="00AB18A9" w:rsidP="000D603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0D6030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0D6030" w:rsidRPr="000D6030">
              <w:rPr>
                <w:rFonts w:ascii="Angsana New" w:hAnsi="Angsana New" w:cs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AB18A9" w:rsidRPr="00AB18A9" w:rsidRDefault="00AB18A9" w:rsidP="003D4D4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3D4D49"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</w:p>
        </w:tc>
      </w:tr>
    </w:tbl>
    <w:p w:rsidR="005071D9" w:rsidRDefault="005071D9" w:rsidP="0080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21856" w:rsidRPr="004F5042" w:rsidRDefault="00933703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475F76" w:rsidRPr="003A1D75" w:rsidRDefault="00475F76" w:rsidP="00475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:rsidR="0045642F" w:rsidRDefault="0045642F" w:rsidP="00456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178D6">
        <w:rPr>
          <w:rFonts w:ascii="Angsana New" w:hAnsi="Angsana New"/>
          <w:sz w:val="30"/>
          <w:szCs w:val="30"/>
          <w:cs/>
        </w:rPr>
        <w:t>รายได้จากการขาย รายได้อื่น ต้นทุนขาย ค่าใช้จ่ายอื่น และกำไร</w:t>
      </w:r>
      <w:r w:rsidRPr="006178D6">
        <w:rPr>
          <w:rFonts w:ascii="Angsana New" w:hAnsi="Angsana New"/>
          <w:sz w:val="30"/>
          <w:szCs w:val="30"/>
        </w:rPr>
        <w:t>/</w:t>
      </w:r>
      <w:r w:rsidRPr="006178D6">
        <w:rPr>
          <w:rFonts w:ascii="Angsana New" w:hAnsi="Angsana New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ขาดทุนก่อนค่าใช้จ่ายภาษีเงินได้เป็นข้อมูลทางการเงินที่สำคัญและเป็นข้อมูลหลักของ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6178D6">
        <w:rPr>
          <w:rFonts w:ascii="Angsana New" w:hAnsi="Angsana New"/>
          <w:sz w:val="30"/>
          <w:szCs w:val="30"/>
          <w:cs/>
        </w:rPr>
        <w:t xml:space="preserve">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6178D6">
        <w:rPr>
          <w:rFonts w:ascii="Angsana New" w:hAnsi="Angsana New"/>
          <w:sz w:val="30"/>
          <w:szCs w:val="30"/>
          <w:cs/>
        </w:rPr>
        <w:t>มีส่วนงานดำเนินงาน (ซึ่งกำหนดจากส่วนงานที่รายงานเป็นการภายใน) ที่มีสัดส่วนเป็นสาระสำคัญสองส่วนงานคือ</w:t>
      </w:r>
      <w:r w:rsidRPr="006178D6">
        <w:rPr>
          <w:rFonts w:ascii="Angsana New" w:hAnsi="Angsana New"/>
          <w:sz w:val="30"/>
          <w:szCs w:val="30"/>
        </w:rPr>
        <w:t xml:space="preserve"> (</w:t>
      </w:r>
      <w:r w:rsidRPr="006178D6">
        <w:rPr>
          <w:rFonts w:ascii="Angsana New" w:hAnsi="Angsana New"/>
          <w:sz w:val="30"/>
          <w:szCs w:val="30"/>
          <w:cs/>
        </w:rPr>
        <w:t>1</w:t>
      </w:r>
      <w:r w:rsidRPr="006178D6">
        <w:rPr>
          <w:rFonts w:ascii="Angsana New" w:hAnsi="Angsana New"/>
          <w:sz w:val="30"/>
          <w:szCs w:val="30"/>
        </w:rPr>
        <w:t xml:space="preserve">) </w:t>
      </w:r>
      <w:r w:rsidRPr="006178D6">
        <w:rPr>
          <w:rFonts w:ascii="Angsana New" w:hAnsi="Angsana New"/>
          <w:sz w:val="30"/>
          <w:szCs w:val="30"/>
          <w:cs/>
        </w:rPr>
        <w:t>เฟอร์นิเจอร์ไม้และแผ่นไม้ประกอบ</w:t>
      </w:r>
      <w:r w:rsidRPr="006178D6">
        <w:rPr>
          <w:rFonts w:ascii="Angsana New" w:hAnsi="Angsana New"/>
          <w:sz w:val="30"/>
          <w:szCs w:val="30"/>
        </w:rPr>
        <w:t xml:space="preserve"> (</w:t>
      </w:r>
      <w:r w:rsidRPr="006178D6">
        <w:rPr>
          <w:rFonts w:ascii="Angsana New" w:hAnsi="Angsana New"/>
          <w:sz w:val="30"/>
          <w:szCs w:val="30"/>
          <w:cs/>
        </w:rPr>
        <w:t>เฟอร์นิเจอร์ไม้ยางและเฟอร์นิเจอร์ไม้ปาร์ติเคิลบอร์ด) และ (2</w:t>
      </w:r>
      <w:r w:rsidRPr="006178D6">
        <w:rPr>
          <w:rFonts w:ascii="Angsana New" w:hAnsi="Angsana New"/>
          <w:sz w:val="30"/>
          <w:szCs w:val="30"/>
        </w:rPr>
        <w:t xml:space="preserve">) </w:t>
      </w:r>
      <w:r w:rsidRPr="006178D6">
        <w:rPr>
          <w:rFonts w:ascii="Angsana New" w:hAnsi="Angsana New"/>
          <w:sz w:val="30"/>
          <w:szCs w:val="30"/>
          <w:cs/>
        </w:rPr>
        <w:t xml:space="preserve">ส่วนงานอื่นๆ เช่น </w:t>
      </w:r>
      <w:r>
        <w:rPr>
          <w:rFonts w:ascii="Angsana New" w:hAnsi="Angsana New"/>
          <w:sz w:val="30"/>
          <w:szCs w:val="30"/>
          <w:cs/>
        </w:rPr>
        <w:t>กระดาษปิดผิว ไม้แปรรูปอบแห้ง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178D6">
        <w:rPr>
          <w:rFonts w:ascii="Angsana New" w:hAnsi="Angsana New"/>
          <w:sz w:val="30"/>
          <w:szCs w:val="30"/>
          <w:cs/>
        </w:rPr>
        <w:t xml:space="preserve">วัสดุตกแต่งเฟอร์นิเจอร์อื่นๆ </w:t>
      </w:r>
      <w:r>
        <w:rPr>
          <w:rFonts w:ascii="Angsana New" w:hAnsi="Angsana New" w:hint="cs"/>
          <w:sz w:val="30"/>
          <w:szCs w:val="30"/>
          <w:cs/>
        </w:rPr>
        <w:t>และธุรกิจร้านค้าปลีกสินค้าเบ็ดเตล็ดที่นำเข้าจากประเทศญี่ปุ่น</w:t>
      </w:r>
      <w:r>
        <w:rPr>
          <w:rFonts w:hint="cs"/>
          <w:sz w:val="30"/>
          <w:szCs w:val="30"/>
          <w:cs/>
        </w:rPr>
        <w:t>ซึ่งยัง</w:t>
      </w:r>
      <w:r w:rsidRPr="006A2E0A">
        <w:rPr>
          <w:rFonts w:hint="cs"/>
          <w:sz w:val="30"/>
          <w:szCs w:val="30"/>
          <w:cs/>
        </w:rPr>
        <w:t>อยู่ในช่วงเริ่มต้นและมีสัดส่วนที่</w:t>
      </w:r>
      <w:r>
        <w:rPr>
          <w:rFonts w:hint="cs"/>
          <w:sz w:val="30"/>
          <w:szCs w:val="30"/>
          <w:cs/>
        </w:rPr>
        <w:t>ยัง</w:t>
      </w:r>
      <w:r w:rsidRPr="006A2E0A">
        <w:rPr>
          <w:rFonts w:hint="cs"/>
          <w:sz w:val="30"/>
          <w:szCs w:val="30"/>
          <w:cs/>
        </w:rPr>
        <w:t>ไม่เป็นสาระสำคัญ</w:t>
      </w:r>
      <w:r>
        <w:rPr>
          <w:rFonts w:ascii="Angsana New" w:hAnsi="Angsana New" w:hint="cs"/>
          <w:sz w:val="30"/>
          <w:szCs w:val="30"/>
          <w:cs/>
        </w:rPr>
        <w:t>เมื่อ</w:t>
      </w:r>
      <w:r w:rsidRPr="006A2E0A">
        <w:rPr>
          <w:rFonts w:ascii="Angsana New" w:hAnsi="Angsana New" w:hint="cs"/>
          <w:sz w:val="30"/>
          <w:szCs w:val="30"/>
          <w:cs/>
        </w:rPr>
        <w:t>เปรียบเทียบกับ</w:t>
      </w:r>
      <w:r>
        <w:rPr>
          <w:rFonts w:ascii="Angsana New" w:hAnsi="Angsana New" w:hint="cs"/>
          <w:sz w:val="30"/>
          <w:szCs w:val="30"/>
          <w:cs/>
        </w:rPr>
        <w:t>ขนาดและปริมาณของธุรกรรมทั้งหมด จึงถือ</w:t>
      </w:r>
      <w:r w:rsidRPr="006178D6">
        <w:rPr>
          <w:rFonts w:ascii="Angsana New" w:hAnsi="Angsana New"/>
          <w:sz w:val="30"/>
          <w:szCs w:val="30"/>
          <w:cs/>
        </w:rPr>
        <w:t xml:space="preserve">เป็นส่วนงานย่อยที่มีสัดส่วนไม่เป็นสาระสำคัญ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6178D6">
        <w:rPr>
          <w:rFonts w:ascii="Angsana New" w:hAnsi="Angsana New"/>
          <w:sz w:val="30"/>
          <w:szCs w:val="30"/>
          <w:cs/>
        </w:rPr>
        <w:t>บันทึกรายการโอนระหว่างส่วนงานในราคาทุนโดยนโยบายการบัญชีที่ใช้กับส่วนงานดำเนินงานของ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6178D6">
        <w:rPr>
          <w:rFonts w:ascii="Angsana New" w:hAnsi="Angsana New"/>
          <w:sz w:val="30"/>
          <w:szCs w:val="30"/>
          <w:cs/>
        </w:rPr>
        <w:t>เป็นไปตามนโยบายการบัญชีตามที่กล่าวใน</w:t>
      </w:r>
      <w:r w:rsidRPr="00C67180">
        <w:rPr>
          <w:rFonts w:ascii="Angsana New" w:hAnsi="Angsana New"/>
          <w:sz w:val="30"/>
          <w:szCs w:val="30"/>
          <w:cs/>
        </w:rPr>
        <w:t xml:space="preserve">หมายเหตุ </w:t>
      </w:r>
      <w:r>
        <w:rPr>
          <w:rFonts w:ascii="Angsana New" w:hAnsi="Angsana New" w:hint="cs"/>
          <w:sz w:val="30"/>
          <w:szCs w:val="30"/>
          <w:cs/>
        </w:rPr>
        <w:t>2</w:t>
      </w:r>
      <w:r w:rsidRPr="00C67180">
        <w:rPr>
          <w:rFonts w:ascii="Angsana New" w:hAnsi="Angsana New"/>
          <w:sz w:val="30"/>
          <w:szCs w:val="30"/>
          <w:cs/>
        </w:rPr>
        <w:t xml:space="preserve"> นอกจากนี้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6178D6">
        <w:rPr>
          <w:rFonts w:ascii="Angsana New" w:hAnsi="Angsana New"/>
          <w:sz w:val="30"/>
          <w:szCs w:val="30"/>
          <w:cs/>
        </w:rPr>
        <w:t>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1A527B" w:rsidRDefault="001A527B" w:rsidP="00933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03CAF" w:rsidRDefault="00E03CAF" w:rsidP="00933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03CAF" w:rsidRDefault="00E03CAF" w:rsidP="00933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03CAF" w:rsidRDefault="00E03CAF" w:rsidP="00933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03CAF" w:rsidRDefault="00E03CAF" w:rsidP="00933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03CAF" w:rsidRDefault="00E03CAF" w:rsidP="00933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03CAF" w:rsidRPr="005071D9" w:rsidRDefault="00E03CAF" w:rsidP="00933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F215A" w:rsidRPr="004F5042" w:rsidRDefault="002844EF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B31901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ข้อมูลเกี่ยวกับผลิตภัณฑ</w:t>
      </w:r>
      <w:r w:rsidRPr="00B31901">
        <w:rPr>
          <w:rFonts w:ascii="Angsana New" w:hAnsi="Angsana New" w:hint="cs"/>
          <w:i/>
          <w:iCs/>
          <w:sz w:val="30"/>
          <w:szCs w:val="30"/>
          <w:u w:val="single"/>
          <w:cs/>
        </w:rPr>
        <w:t>์ (งบการเงินรวม</w:t>
      </w:r>
      <w:r w:rsidR="000D6CAD" w:rsidRPr="00B31901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 - งวด</w:t>
      </w:r>
      <w:r w:rsidR="009C6896" w:rsidRPr="00B31901">
        <w:rPr>
          <w:rFonts w:ascii="Angsana New" w:hAnsi="Angsana New" w:hint="cs"/>
          <w:i/>
          <w:iCs/>
          <w:sz w:val="30"/>
          <w:szCs w:val="30"/>
          <w:u w:val="single"/>
          <w:cs/>
        </w:rPr>
        <w:t>เก้า</w:t>
      </w:r>
      <w:r w:rsidR="000D6CAD" w:rsidRPr="00B31901">
        <w:rPr>
          <w:rFonts w:ascii="Angsana New" w:hAnsi="Angsana New" w:hint="cs"/>
          <w:i/>
          <w:iCs/>
          <w:sz w:val="30"/>
          <w:szCs w:val="30"/>
          <w:u w:val="single"/>
          <w:cs/>
        </w:rPr>
        <w:t>เดือน</w:t>
      </w:r>
      <w:r w:rsidRPr="00B31901">
        <w:rPr>
          <w:rFonts w:ascii="Angsana New" w:hAnsi="Angsana New" w:hint="cs"/>
          <w:i/>
          <w:iCs/>
          <w:sz w:val="30"/>
          <w:szCs w:val="30"/>
          <w:u w:val="single"/>
          <w:cs/>
        </w:rPr>
        <w:t>)</w:t>
      </w:r>
    </w:p>
    <w:tbl>
      <w:tblPr>
        <w:tblW w:w="9890" w:type="dxa"/>
        <w:tblLook w:val="01E0" w:firstRow="1" w:lastRow="1" w:firstColumn="1" w:lastColumn="1" w:noHBand="0" w:noVBand="0"/>
      </w:tblPr>
      <w:tblGrid>
        <w:gridCol w:w="6771"/>
        <w:gridCol w:w="1418"/>
        <w:gridCol w:w="283"/>
        <w:gridCol w:w="1418"/>
      </w:tblGrid>
      <w:tr w:rsidR="003A1D75" w:rsidRPr="000F605F" w:rsidTr="003A1D75">
        <w:trPr>
          <w:tblHeader/>
        </w:trPr>
        <w:tc>
          <w:tcPr>
            <w:tcW w:w="6771" w:type="dxa"/>
            <w:vAlign w:val="bottom"/>
          </w:tcPr>
          <w:p w:rsidR="003A1D75" w:rsidRDefault="003A1D75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  <w:p w:rsidR="006537C6" w:rsidRPr="003A1D75" w:rsidRDefault="006537C6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3A1D75" w:rsidRPr="003A1D75" w:rsidRDefault="003A1D75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F605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A1D75" w:rsidRPr="000F605F" w:rsidTr="003A1D75">
        <w:trPr>
          <w:tblHeader/>
        </w:trPr>
        <w:tc>
          <w:tcPr>
            <w:tcW w:w="6771" w:type="dxa"/>
            <w:vAlign w:val="bottom"/>
          </w:tcPr>
          <w:p w:rsidR="003A1D75" w:rsidRPr="000F605F" w:rsidRDefault="003A1D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1D75" w:rsidRPr="000F605F" w:rsidRDefault="003A1D75" w:rsidP="00B5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605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B5623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  <w:vAlign w:val="bottom"/>
          </w:tcPr>
          <w:p w:rsidR="003A1D75" w:rsidRPr="000F605F" w:rsidRDefault="003A1D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A1D75" w:rsidRPr="000F605F" w:rsidRDefault="003A1D75" w:rsidP="00B5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605F">
              <w:rPr>
                <w:rFonts w:ascii="Angsana New" w:hAnsi="Angsana New"/>
                <w:color w:val="000000"/>
                <w:sz w:val="30"/>
                <w:szCs w:val="30"/>
              </w:rPr>
              <w:t>255</w:t>
            </w:r>
            <w:r w:rsidR="00B56233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3A1D75" w:rsidRPr="000F605F" w:rsidTr="003A1D75">
        <w:tc>
          <w:tcPr>
            <w:tcW w:w="6771" w:type="dxa"/>
            <w:vAlign w:val="bottom"/>
          </w:tcPr>
          <w:p w:rsidR="003A1D75" w:rsidRPr="000F605F" w:rsidRDefault="003A1D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A1D75" w:rsidRPr="000F605F" w:rsidRDefault="003A1D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A1D75" w:rsidRPr="000F605F" w:rsidRDefault="003A1D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3A1D75" w:rsidRPr="000F605F" w:rsidRDefault="003A1D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8" w:type="dxa"/>
            <w:vAlign w:val="bottom"/>
          </w:tcPr>
          <w:p w:rsidR="00B56233" w:rsidRPr="008D56DF" w:rsidRDefault="008D56D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56DF">
              <w:rPr>
                <w:rFonts w:ascii="Angsana New" w:hAnsi="Angsana New"/>
                <w:color w:val="000000"/>
                <w:sz w:val="30"/>
                <w:szCs w:val="30"/>
              </w:rPr>
              <w:t>966,55</w:t>
            </w:r>
            <w:r w:rsidR="00BA3759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3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56233" w:rsidRPr="000F605F" w:rsidRDefault="00EC582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918,252</w:t>
            </w: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56233" w:rsidRPr="008D56DF" w:rsidRDefault="008D56D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56DF">
              <w:rPr>
                <w:rFonts w:ascii="Angsana New" w:hAnsi="Angsana New"/>
                <w:color w:val="000000"/>
                <w:sz w:val="30"/>
                <w:szCs w:val="30"/>
              </w:rPr>
              <w:t>90,068</w:t>
            </w: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56233" w:rsidRPr="000F605F" w:rsidRDefault="00EC582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74,455</w:t>
            </w: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6233" w:rsidRPr="008D56DF" w:rsidRDefault="008D56D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56DF">
              <w:rPr>
                <w:rFonts w:ascii="Angsana New" w:hAnsi="Angsana New"/>
                <w:color w:val="000000"/>
                <w:sz w:val="30"/>
                <w:szCs w:val="30"/>
              </w:rPr>
              <w:t>1,056,62</w:t>
            </w:r>
            <w:r w:rsidR="00BA375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6233" w:rsidRPr="000F605F" w:rsidRDefault="00EC582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992,707</w:t>
            </w: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D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</w:t>
            </w:r>
            <w:r w:rsidR="000D6CAD">
              <w:rPr>
                <w:rFonts w:ascii="Angsana New" w:hAnsi="Angsana New"/>
                <w:sz w:val="30"/>
                <w:szCs w:val="30"/>
              </w:rPr>
              <w:t>(</w:t>
            </w:r>
            <w:r w:rsidR="000D6CAD">
              <w:rPr>
                <w:rFonts w:ascii="Angsana New" w:hAnsi="Angsana New" w:hint="cs"/>
                <w:sz w:val="30"/>
                <w:szCs w:val="30"/>
                <w:cs/>
              </w:rPr>
              <w:t>รวมส่วนแบ่งกำไร</w:t>
            </w:r>
            <w:r w:rsidR="006537C6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จากเงินลงทุนในบริษัทร่วม</w:t>
            </w:r>
            <w:r w:rsidR="006537C6" w:rsidRPr="004F5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56233" w:rsidRPr="008D56D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8" w:type="dxa"/>
            <w:vAlign w:val="bottom"/>
          </w:tcPr>
          <w:p w:rsidR="00B56233" w:rsidRPr="008D56DF" w:rsidRDefault="008D56D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56DF">
              <w:rPr>
                <w:rFonts w:ascii="Angsana New" w:hAnsi="Angsana New"/>
                <w:color w:val="000000"/>
                <w:sz w:val="30"/>
                <w:szCs w:val="30"/>
              </w:rPr>
              <w:t>20,572</w:t>
            </w:r>
          </w:p>
        </w:tc>
        <w:tc>
          <w:tcPr>
            <w:tcW w:w="283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56233" w:rsidRPr="000F605F" w:rsidRDefault="006537C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12,607</w:t>
            </w: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56233" w:rsidRPr="008D56DF" w:rsidRDefault="00893F7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5,424</w:t>
            </w: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56233" w:rsidRPr="000F605F" w:rsidRDefault="00EC582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</w:t>
            </w:r>
            <w:r w:rsidR="006537C6">
              <w:rPr>
                <w:rFonts w:ascii="Angsana New" w:hAnsi="Angsana New"/>
                <w:color w:val="000000"/>
                <w:sz w:val="30"/>
                <w:szCs w:val="30"/>
              </w:rPr>
              <w:t>735</w:t>
            </w: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6233" w:rsidRPr="008D56DF" w:rsidRDefault="00893F7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25,996</w:t>
            </w: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6233" w:rsidRPr="000F605F" w:rsidRDefault="006537C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47,342</w:t>
            </w: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18" w:type="dxa"/>
            <w:vAlign w:val="bottom"/>
          </w:tcPr>
          <w:p w:rsidR="00B56233" w:rsidRPr="008D56D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8" w:type="dxa"/>
            <w:vAlign w:val="bottom"/>
          </w:tcPr>
          <w:p w:rsidR="00B56233" w:rsidRPr="008D56DF" w:rsidRDefault="008D56D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6DF">
              <w:rPr>
                <w:rFonts w:ascii="Angsana New" w:hAnsi="Angsana New"/>
                <w:sz w:val="30"/>
                <w:szCs w:val="30"/>
              </w:rPr>
              <w:t>683,940</w:t>
            </w:r>
          </w:p>
        </w:tc>
        <w:tc>
          <w:tcPr>
            <w:tcW w:w="283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56233" w:rsidRPr="000F605F" w:rsidRDefault="00EC582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634,061</w:t>
            </w: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56233" w:rsidRPr="008D56DF" w:rsidRDefault="008D56D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6DF">
              <w:rPr>
                <w:rFonts w:ascii="Angsana New" w:hAnsi="Angsana New"/>
                <w:sz w:val="30"/>
                <w:szCs w:val="30"/>
              </w:rPr>
              <w:t>60,181</w:t>
            </w: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56233" w:rsidRPr="000F605F" w:rsidRDefault="00EC582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71,920</w:t>
            </w:r>
          </w:p>
        </w:tc>
      </w:tr>
      <w:tr w:rsidR="00B56233" w:rsidRPr="000F605F" w:rsidTr="005071D9">
        <w:tc>
          <w:tcPr>
            <w:tcW w:w="6771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6233" w:rsidRPr="008D56DF" w:rsidRDefault="008D56D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56DF">
              <w:rPr>
                <w:rFonts w:ascii="Angsana New" w:hAnsi="Angsana New"/>
                <w:color w:val="000000"/>
                <w:sz w:val="30"/>
                <w:szCs w:val="30"/>
              </w:rPr>
              <w:t>744,121</w:t>
            </w: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B56233" w:rsidRPr="000F605F" w:rsidRDefault="00EC582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705,981</w:t>
            </w:r>
          </w:p>
        </w:tc>
      </w:tr>
      <w:tr w:rsidR="00B56233" w:rsidRPr="000F605F" w:rsidTr="005071D9">
        <w:tc>
          <w:tcPr>
            <w:tcW w:w="6771" w:type="dxa"/>
            <w:vAlign w:val="bottom"/>
          </w:tcPr>
          <w:p w:rsidR="00B56233" w:rsidRPr="00EE5D14" w:rsidRDefault="00B56233" w:rsidP="0065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  <w:r w:rsidR="00EE5D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E5D14" w:rsidRPr="004F5042">
              <w:rPr>
                <w:rFonts w:ascii="Angsana New" w:hAnsi="Angsana New"/>
                <w:sz w:val="30"/>
                <w:szCs w:val="30"/>
              </w:rPr>
              <w:t>(</w:t>
            </w:r>
            <w:r w:rsidR="00EE5D14" w:rsidRPr="004F504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6537C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C46A02">
              <w:rPr>
                <w:rFonts w:ascii="Angsana New" w:hAnsi="Angsana New" w:hint="cs"/>
                <w:sz w:val="30"/>
                <w:szCs w:val="30"/>
                <w:cs/>
              </w:rPr>
              <w:t>หรือกำไร</w:t>
            </w:r>
            <w:r w:rsidR="006537C6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</w:t>
            </w:r>
            <w:r w:rsidR="00440DA6" w:rsidRPr="004F5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:rsidR="00B56233" w:rsidRPr="00B56233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56233" w:rsidRPr="000F605F" w:rsidTr="007F1C88">
        <w:trPr>
          <w:trHeight w:val="70"/>
        </w:trPr>
        <w:tc>
          <w:tcPr>
            <w:tcW w:w="6771" w:type="dxa"/>
            <w:vAlign w:val="bottom"/>
          </w:tcPr>
          <w:p w:rsidR="00B56233" w:rsidRPr="000F605F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8" w:type="dxa"/>
            <w:vAlign w:val="bottom"/>
          </w:tcPr>
          <w:p w:rsidR="00B56233" w:rsidRPr="008D56DF" w:rsidRDefault="008D56D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6DF">
              <w:rPr>
                <w:rFonts w:ascii="Angsana New" w:hAnsi="Angsana New"/>
                <w:sz w:val="30"/>
                <w:szCs w:val="30"/>
              </w:rPr>
              <w:t>260,247</w:t>
            </w:r>
          </w:p>
        </w:tc>
        <w:tc>
          <w:tcPr>
            <w:tcW w:w="283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56233" w:rsidRPr="000F605F" w:rsidRDefault="006537C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232</w:t>
            </w:r>
            <w:r>
              <w:rPr>
                <w:rFonts w:ascii="Angsana New" w:hAnsi="Angsana New"/>
                <w:sz w:val="30"/>
                <w:szCs w:val="30"/>
              </w:rPr>
              <w:t>,406</w:t>
            </w: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56233" w:rsidRPr="008D56DF" w:rsidRDefault="00BA3759" w:rsidP="00DB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34,414</w:t>
            </w: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56233" w:rsidRPr="000F605F" w:rsidRDefault="00653E49" w:rsidP="0065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</w:t>
            </w:r>
            <w:r w:rsidR="006537C6">
              <w:rPr>
                <w:rFonts w:ascii="Angsana New" w:hAnsi="Angsana New"/>
                <w:sz w:val="30"/>
                <w:szCs w:val="30"/>
              </w:rPr>
              <w:t>297</w:t>
            </w: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6233" w:rsidRPr="008D56DF" w:rsidRDefault="008D56DF" w:rsidP="00E81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6DF">
              <w:rPr>
                <w:rFonts w:ascii="Angsana New" w:hAnsi="Angsana New"/>
                <w:sz w:val="30"/>
                <w:szCs w:val="30"/>
              </w:rPr>
              <w:t>294,</w:t>
            </w:r>
            <w:r w:rsidR="00BA3759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6233" w:rsidRPr="000F605F" w:rsidRDefault="00F61FD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264,703</w:t>
            </w: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56233" w:rsidRPr="00EC5824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8" w:type="dxa"/>
            <w:vAlign w:val="bottom"/>
          </w:tcPr>
          <w:p w:rsidR="00B56233" w:rsidRPr="008D56DF" w:rsidRDefault="008D56D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6DF">
              <w:rPr>
                <w:rFonts w:ascii="Angsana New" w:hAnsi="Angsana New"/>
                <w:sz w:val="30"/>
                <w:szCs w:val="30"/>
              </w:rPr>
              <w:t>42,94</w:t>
            </w:r>
            <w:r w:rsidR="006537C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56233" w:rsidRPr="000F605F" w:rsidRDefault="00653E4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64,392</w:t>
            </w:r>
          </w:p>
        </w:tc>
      </w:tr>
      <w:tr w:rsidR="00653E49" w:rsidRPr="000F605F" w:rsidTr="003A1D75">
        <w:tc>
          <w:tcPr>
            <w:tcW w:w="6771" w:type="dxa"/>
            <w:vAlign w:val="bottom"/>
          </w:tcPr>
          <w:p w:rsidR="00653E49" w:rsidRPr="000F605F" w:rsidRDefault="00653E49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53E49" w:rsidRPr="008D56DF" w:rsidRDefault="00893F74" w:rsidP="008D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897</w:t>
            </w:r>
          </w:p>
        </w:tc>
        <w:tc>
          <w:tcPr>
            <w:tcW w:w="283" w:type="dxa"/>
          </w:tcPr>
          <w:p w:rsidR="00653E49" w:rsidRPr="000F605F" w:rsidRDefault="00653E4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53E49" w:rsidRPr="000F605F" w:rsidRDefault="00653E49" w:rsidP="003E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4,973</w:t>
            </w:r>
          </w:p>
        </w:tc>
      </w:tr>
      <w:tr w:rsidR="00B56233" w:rsidRPr="00FB4F66" w:rsidTr="003A1D75">
        <w:trPr>
          <w:trHeight w:val="56"/>
        </w:trPr>
        <w:tc>
          <w:tcPr>
            <w:tcW w:w="6771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3759" w:rsidRPr="008D56DF" w:rsidRDefault="00893F74" w:rsidP="00BA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43,840</w:t>
            </w: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6233" w:rsidRPr="000F605F" w:rsidRDefault="00653E4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69,365</w:t>
            </w:r>
          </w:p>
        </w:tc>
      </w:tr>
    </w:tbl>
    <w:p w:rsidR="001A527B" w:rsidRDefault="001A527B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E03CAF" w:rsidRDefault="00E03CAF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440DA6" w:rsidRDefault="00440DA6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6537C6" w:rsidRDefault="006537C6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000058" w:rsidRDefault="00000058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6537C6" w:rsidRDefault="006537C6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6537C6" w:rsidRDefault="006537C6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716FC9" w:rsidRDefault="00716FC9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ข้อมูลเกี่ยวกับเขตภูมิศาสตร์</w:t>
      </w:r>
      <w:r w:rsidR="002844EF" w:rsidRPr="002844EF">
        <w:rPr>
          <w:rFonts w:ascii="Angsana New" w:hAnsi="Angsana New"/>
          <w:i/>
          <w:iCs/>
          <w:sz w:val="30"/>
          <w:szCs w:val="30"/>
          <w:u w:val="single"/>
        </w:rPr>
        <w:t xml:space="preserve"> </w:t>
      </w:r>
      <w:r w:rsidR="002844EF" w:rsidRPr="002844EF">
        <w:rPr>
          <w:rFonts w:ascii="Angsana New" w:hAnsi="Angsana New" w:hint="cs"/>
          <w:i/>
          <w:iCs/>
          <w:sz w:val="30"/>
          <w:szCs w:val="30"/>
          <w:u w:val="single"/>
          <w:cs/>
        </w:rPr>
        <w:t>(งบการเงินรวม</w:t>
      </w:r>
      <w:r w:rsidR="00DB3E21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 - งวด</w:t>
      </w:r>
      <w:r w:rsidR="009C6896">
        <w:rPr>
          <w:rFonts w:ascii="Angsana New" w:hAnsi="Angsana New" w:hint="cs"/>
          <w:i/>
          <w:iCs/>
          <w:sz w:val="30"/>
          <w:szCs w:val="30"/>
          <w:u w:val="single"/>
          <w:cs/>
        </w:rPr>
        <w:t>เก้า</w:t>
      </w:r>
      <w:r w:rsidR="00DB3E21">
        <w:rPr>
          <w:rFonts w:ascii="Angsana New" w:hAnsi="Angsana New" w:hint="cs"/>
          <w:i/>
          <w:iCs/>
          <w:sz w:val="30"/>
          <w:szCs w:val="30"/>
          <w:u w:val="single"/>
          <w:cs/>
        </w:rPr>
        <w:t>เดือน</w:t>
      </w:r>
      <w:r w:rsidR="002844EF" w:rsidRPr="002844EF">
        <w:rPr>
          <w:rFonts w:ascii="Angsana New" w:hAnsi="Angsana New" w:hint="cs"/>
          <w:i/>
          <w:iCs/>
          <w:sz w:val="30"/>
          <w:szCs w:val="30"/>
          <w:u w:val="single"/>
          <w:cs/>
        </w:rPr>
        <w:t>)</w:t>
      </w:r>
    </w:p>
    <w:p w:rsidR="00B56233" w:rsidRPr="004F5042" w:rsidRDefault="00B56233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6771"/>
        <w:gridCol w:w="1417"/>
        <w:gridCol w:w="283"/>
        <w:gridCol w:w="1418"/>
      </w:tblGrid>
      <w:tr w:rsidR="00B56233" w:rsidRPr="00892C3B" w:rsidTr="00B56233">
        <w:tc>
          <w:tcPr>
            <w:tcW w:w="6771" w:type="dxa"/>
            <w:vAlign w:val="bottom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2C3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92C3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56233" w:rsidRPr="00892C3B" w:rsidTr="00B56233">
        <w:tc>
          <w:tcPr>
            <w:tcW w:w="6771" w:type="dxa"/>
            <w:vAlign w:val="bottom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6233" w:rsidRPr="00892C3B" w:rsidRDefault="00B56233" w:rsidP="00B5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2C3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3" w:type="dxa"/>
            <w:vAlign w:val="bottom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56233" w:rsidRPr="00892C3B" w:rsidRDefault="00B56233" w:rsidP="00B5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2C3B">
              <w:rPr>
                <w:rFonts w:ascii="Angsana New" w:hAnsi="Angsana New"/>
                <w:color w:val="000000"/>
                <w:sz w:val="30"/>
                <w:szCs w:val="30"/>
              </w:rPr>
              <w:t>255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B56233" w:rsidRPr="00892C3B" w:rsidTr="00B56233">
        <w:tc>
          <w:tcPr>
            <w:tcW w:w="6771" w:type="dxa"/>
            <w:vAlign w:val="bottom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56233" w:rsidRPr="00892C3B" w:rsidTr="00B56233">
        <w:tc>
          <w:tcPr>
            <w:tcW w:w="6771" w:type="dxa"/>
            <w:vAlign w:val="bottom"/>
          </w:tcPr>
          <w:p w:rsidR="00B56233" w:rsidRPr="00892C3B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17" w:type="dxa"/>
            <w:vAlign w:val="bottom"/>
          </w:tcPr>
          <w:p w:rsidR="00B56233" w:rsidRPr="00DE5FD9" w:rsidRDefault="008D56D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FD9">
              <w:rPr>
                <w:rFonts w:ascii="Angsana New" w:hAnsi="Angsana New"/>
                <w:sz w:val="30"/>
                <w:szCs w:val="30"/>
              </w:rPr>
              <w:t>493,489</w:t>
            </w:r>
          </w:p>
        </w:tc>
        <w:tc>
          <w:tcPr>
            <w:tcW w:w="283" w:type="dxa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56233" w:rsidRPr="00892C3B" w:rsidRDefault="00FC0E6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489,429</w:t>
            </w:r>
          </w:p>
        </w:tc>
      </w:tr>
      <w:tr w:rsidR="00B56233" w:rsidRPr="00892C3B" w:rsidTr="00B56233">
        <w:tc>
          <w:tcPr>
            <w:tcW w:w="6771" w:type="dxa"/>
            <w:vAlign w:val="bottom"/>
          </w:tcPr>
          <w:p w:rsidR="00B56233" w:rsidRPr="00892C3B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บาเรน</w:t>
            </w:r>
          </w:p>
        </w:tc>
        <w:tc>
          <w:tcPr>
            <w:tcW w:w="1417" w:type="dxa"/>
            <w:vAlign w:val="bottom"/>
          </w:tcPr>
          <w:p w:rsidR="00B56233" w:rsidRPr="00DE5FD9" w:rsidRDefault="008D56D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FD9">
              <w:rPr>
                <w:rFonts w:ascii="Angsana New" w:hAnsi="Angsana New"/>
                <w:sz w:val="30"/>
                <w:szCs w:val="30"/>
              </w:rPr>
              <w:t>19,392</w:t>
            </w:r>
          </w:p>
        </w:tc>
        <w:tc>
          <w:tcPr>
            <w:tcW w:w="283" w:type="dxa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56233" w:rsidRPr="00FC0E6A" w:rsidRDefault="00FC0E6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0E6A">
              <w:rPr>
                <w:rFonts w:ascii="Angsana New" w:hAnsi="Angsana New"/>
                <w:sz w:val="30"/>
                <w:szCs w:val="30"/>
              </w:rPr>
              <w:t>32,168</w:t>
            </w:r>
          </w:p>
        </w:tc>
      </w:tr>
      <w:tr w:rsidR="00A845F4" w:rsidRPr="00892C3B" w:rsidTr="00B56233">
        <w:tc>
          <w:tcPr>
            <w:tcW w:w="6771" w:type="dxa"/>
            <w:vAlign w:val="bottom"/>
          </w:tcPr>
          <w:p w:rsidR="00A845F4" w:rsidRPr="00892C3B" w:rsidRDefault="00A845F4" w:rsidP="00C8750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17" w:type="dxa"/>
            <w:vAlign w:val="bottom"/>
          </w:tcPr>
          <w:p w:rsidR="00A845F4" w:rsidRPr="00DE5FD9" w:rsidRDefault="00A845F4" w:rsidP="00C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FD9">
              <w:rPr>
                <w:rFonts w:ascii="Angsana New" w:hAnsi="Angsana New"/>
                <w:sz w:val="30"/>
                <w:szCs w:val="30"/>
              </w:rPr>
              <w:t>10,294</w:t>
            </w:r>
          </w:p>
        </w:tc>
        <w:tc>
          <w:tcPr>
            <w:tcW w:w="283" w:type="dxa"/>
          </w:tcPr>
          <w:p w:rsidR="00A845F4" w:rsidRPr="00892C3B" w:rsidRDefault="00A845F4" w:rsidP="00C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845F4" w:rsidRPr="00FC0E6A" w:rsidRDefault="00A845F4" w:rsidP="00C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5,750</w:t>
            </w:r>
          </w:p>
        </w:tc>
      </w:tr>
      <w:tr w:rsidR="00A845F4" w:rsidRPr="00892C3B" w:rsidTr="00B56233">
        <w:tc>
          <w:tcPr>
            <w:tcW w:w="6771" w:type="dxa"/>
            <w:vAlign w:val="bottom"/>
          </w:tcPr>
          <w:p w:rsidR="00A845F4" w:rsidRPr="00892C3B" w:rsidRDefault="00A845F4" w:rsidP="00BA0E6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C11462">
              <w:rPr>
                <w:rFonts w:ascii="Angsana New" w:hAnsi="Angsana New"/>
                <w:sz w:val="30"/>
                <w:szCs w:val="30"/>
                <w:cs/>
              </w:rPr>
              <w:t>สหรัฐอาหรับเอมิเรตส์</w:t>
            </w:r>
            <w:r>
              <w:rPr>
                <w:rFonts w:cs="Arial"/>
                <w:color w:val="222222"/>
                <w:shd w:val="clear" w:color="auto" w:fill="FFFFFF"/>
              </w:rPr>
              <w:t> </w:t>
            </w:r>
          </w:p>
        </w:tc>
        <w:tc>
          <w:tcPr>
            <w:tcW w:w="1417" w:type="dxa"/>
            <w:vAlign w:val="bottom"/>
          </w:tcPr>
          <w:p w:rsidR="00A845F4" w:rsidRPr="00DE5FD9" w:rsidRDefault="00A845F4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FD9">
              <w:rPr>
                <w:rFonts w:ascii="Angsana New" w:hAnsi="Angsana New"/>
                <w:sz w:val="30"/>
                <w:szCs w:val="30"/>
              </w:rPr>
              <w:t>7,960</w:t>
            </w:r>
          </w:p>
        </w:tc>
        <w:tc>
          <w:tcPr>
            <w:tcW w:w="283" w:type="dxa"/>
          </w:tcPr>
          <w:p w:rsidR="00A845F4" w:rsidRPr="00892C3B" w:rsidRDefault="00A845F4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845F4" w:rsidRPr="00FC0E6A" w:rsidRDefault="00A845F4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5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0457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845F4" w:rsidRPr="00892C3B" w:rsidTr="00B56233">
        <w:tc>
          <w:tcPr>
            <w:tcW w:w="6771" w:type="dxa"/>
            <w:vAlign w:val="bottom"/>
          </w:tcPr>
          <w:p w:rsidR="00A845F4" w:rsidRPr="00892C3B" w:rsidRDefault="00A845F4" w:rsidP="00C8750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17" w:type="dxa"/>
            <w:vAlign w:val="bottom"/>
          </w:tcPr>
          <w:p w:rsidR="00A845F4" w:rsidRPr="00DE5FD9" w:rsidRDefault="00A845F4" w:rsidP="00C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FD9">
              <w:rPr>
                <w:rFonts w:ascii="Angsana New" w:hAnsi="Angsana New"/>
                <w:sz w:val="30"/>
                <w:szCs w:val="30"/>
              </w:rPr>
              <w:t>8,229</w:t>
            </w:r>
          </w:p>
        </w:tc>
        <w:tc>
          <w:tcPr>
            <w:tcW w:w="283" w:type="dxa"/>
          </w:tcPr>
          <w:p w:rsidR="00A845F4" w:rsidRPr="00892C3B" w:rsidRDefault="00A845F4" w:rsidP="00C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845F4" w:rsidRPr="00FC0E6A" w:rsidRDefault="00A845F4" w:rsidP="00C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1,262</w:t>
            </w:r>
          </w:p>
        </w:tc>
      </w:tr>
      <w:tr w:rsidR="00A845F4" w:rsidRPr="00892C3B" w:rsidTr="00B56233">
        <w:tc>
          <w:tcPr>
            <w:tcW w:w="6771" w:type="dxa"/>
            <w:vAlign w:val="bottom"/>
          </w:tcPr>
          <w:p w:rsidR="00A845F4" w:rsidRPr="00892C3B" w:rsidRDefault="00A845F4" w:rsidP="00BA0E6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17" w:type="dxa"/>
            <w:vAlign w:val="bottom"/>
          </w:tcPr>
          <w:p w:rsidR="00A845F4" w:rsidRPr="00DE5FD9" w:rsidRDefault="00A845F4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FD9">
              <w:rPr>
                <w:rFonts w:ascii="Angsana New" w:hAnsi="Angsana New"/>
                <w:sz w:val="30"/>
                <w:szCs w:val="30"/>
              </w:rPr>
              <w:t>5,683</w:t>
            </w:r>
          </w:p>
        </w:tc>
        <w:tc>
          <w:tcPr>
            <w:tcW w:w="283" w:type="dxa"/>
          </w:tcPr>
          <w:p w:rsidR="00A845F4" w:rsidRPr="00892C3B" w:rsidRDefault="00A845F4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845F4" w:rsidRPr="00FC0E6A" w:rsidRDefault="00A845F4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4,597</w:t>
            </w:r>
          </w:p>
        </w:tc>
      </w:tr>
      <w:tr w:rsidR="00A845F4" w:rsidRPr="00892C3B" w:rsidTr="00B56233">
        <w:tc>
          <w:tcPr>
            <w:tcW w:w="6771" w:type="dxa"/>
            <w:vAlign w:val="bottom"/>
          </w:tcPr>
          <w:p w:rsidR="00A845F4" w:rsidRPr="00892C3B" w:rsidRDefault="00A845F4" w:rsidP="00BA0E6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 w:hint="cs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1417" w:type="dxa"/>
            <w:vAlign w:val="bottom"/>
          </w:tcPr>
          <w:p w:rsidR="00A845F4" w:rsidRPr="00DE5FD9" w:rsidRDefault="00A845F4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FD9">
              <w:rPr>
                <w:rFonts w:ascii="Angsana New" w:hAnsi="Angsana New"/>
                <w:sz w:val="30"/>
                <w:szCs w:val="30"/>
              </w:rPr>
              <w:t>5,502</w:t>
            </w:r>
          </w:p>
        </w:tc>
        <w:tc>
          <w:tcPr>
            <w:tcW w:w="283" w:type="dxa"/>
          </w:tcPr>
          <w:p w:rsidR="00A845F4" w:rsidRPr="00892C3B" w:rsidRDefault="00A845F4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845F4" w:rsidRPr="00FC0E6A" w:rsidRDefault="00A845F4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5,240</w:t>
            </w:r>
          </w:p>
        </w:tc>
      </w:tr>
      <w:tr w:rsidR="00A845F4" w:rsidRPr="00892C3B" w:rsidTr="00DE5FD9">
        <w:tc>
          <w:tcPr>
            <w:tcW w:w="6771" w:type="dxa"/>
            <w:vAlign w:val="bottom"/>
          </w:tcPr>
          <w:p w:rsidR="00A845F4" w:rsidRPr="00892C3B" w:rsidRDefault="00A845F4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417" w:type="dxa"/>
            <w:vAlign w:val="bottom"/>
          </w:tcPr>
          <w:p w:rsidR="00A845F4" w:rsidRPr="00DE5FD9" w:rsidRDefault="00A845F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FD9">
              <w:rPr>
                <w:rFonts w:ascii="Angsana New" w:hAnsi="Angsana New"/>
                <w:sz w:val="30"/>
                <w:szCs w:val="30"/>
              </w:rPr>
              <w:t>3,523</w:t>
            </w:r>
          </w:p>
        </w:tc>
        <w:tc>
          <w:tcPr>
            <w:tcW w:w="283" w:type="dxa"/>
          </w:tcPr>
          <w:p w:rsidR="00A845F4" w:rsidRPr="00892C3B" w:rsidRDefault="00A845F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845F4" w:rsidRPr="00FC0E6A" w:rsidRDefault="00A845F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6,763</w:t>
            </w:r>
          </w:p>
        </w:tc>
      </w:tr>
      <w:tr w:rsidR="00C46A02" w:rsidRPr="00892C3B" w:rsidTr="00DE5FD9">
        <w:tc>
          <w:tcPr>
            <w:tcW w:w="6771" w:type="dxa"/>
            <w:vAlign w:val="bottom"/>
          </w:tcPr>
          <w:p w:rsidR="00C46A02" w:rsidRPr="00892C3B" w:rsidRDefault="00C46A02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เปรู</w:t>
            </w:r>
          </w:p>
        </w:tc>
        <w:tc>
          <w:tcPr>
            <w:tcW w:w="1417" w:type="dxa"/>
            <w:vAlign w:val="bottom"/>
          </w:tcPr>
          <w:p w:rsidR="00C46A02" w:rsidRPr="00DE5FD9" w:rsidRDefault="00C46A0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2,358</w:t>
            </w:r>
          </w:p>
        </w:tc>
        <w:tc>
          <w:tcPr>
            <w:tcW w:w="283" w:type="dxa"/>
          </w:tcPr>
          <w:p w:rsidR="00C46A02" w:rsidRPr="00892C3B" w:rsidRDefault="00C46A0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46A02" w:rsidRDefault="00C46A0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3,375</w:t>
            </w:r>
          </w:p>
        </w:tc>
      </w:tr>
      <w:tr w:rsidR="00A845F4" w:rsidRPr="00892C3B" w:rsidTr="00DE5FD9">
        <w:tc>
          <w:tcPr>
            <w:tcW w:w="6771" w:type="dxa"/>
            <w:vAlign w:val="bottom"/>
          </w:tcPr>
          <w:p w:rsidR="00A845F4" w:rsidRPr="00892C3B" w:rsidRDefault="00A845F4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845F4" w:rsidRPr="00DE5FD9" w:rsidRDefault="00C46A02" w:rsidP="00C4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845F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283" w:type="dxa"/>
          </w:tcPr>
          <w:p w:rsidR="00A845F4" w:rsidRPr="00DE5FD9" w:rsidRDefault="00A845F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845F4" w:rsidRPr="00DE5FD9" w:rsidRDefault="00C46A02" w:rsidP="00C4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A845F4" w:rsidRPr="00A845F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</w:tr>
      <w:tr w:rsidR="00A845F4" w:rsidRPr="00892C3B" w:rsidTr="00DE5FD9">
        <w:tc>
          <w:tcPr>
            <w:tcW w:w="6771" w:type="dxa"/>
            <w:vAlign w:val="bottom"/>
          </w:tcPr>
          <w:p w:rsidR="00A845F4" w:rsidRPr="00892C3B" w:rsidRDefault="00A845F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845F4" w:rsidRPr="00DE5FD9" w:rsidRDefault="007F6D4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559,694</w:t>
            </w:r>
          </w:p>
        </w:tc>
        <w:tc>
          <w:tcPr>
            <w:tcW w:w="283" w:type="dxa"/>
          </w:tcPr>
          <w:p w:rsidR="00A845F4" w:rsidRPr="00DE5FD9" w:rsidRDefault="00A845F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845F4" w:rsidRPr="00DE5FD9" w:rsidRDefault="00A845F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FD9">
              <w:rPr>
                <w:rFonts w:ascii="Angsana New" w:hAnsi="Angsana New"/>
                <w:sz w:val="30"/>
                <w:szCs w:val="30"/>
              </w:rPr>
              <w:t>552,732</w:t>
            </w:r>
          </w:p>
        </w:tc>
      </w:tr>
      <w:tr w:rsidR="00A845F4" w:rsidRPr="00892C3B" w:rsidTr="00B56233">
        <w:tc>
          <w:tcPr>
            <w:tcW w:w="6771" w:type="dxa"/>
            <w:vAlign w:val="bottom"/>
          </w:tcPr>
          <w:p w:rsidR="00A845F4" w:rsidRPr="00892C3B" w:rsidRDefault="00A845F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845F4" w:rsidRPr="00DE5FD9" w:rsidRDefault="00A845F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FD9">
              <w:rPr>
                <w:rFonts w:ascii="Angsana New" w:hAnsi="Angsana New"/>
                <w:sz w:val="30"/>
                <w:szCs w:val="30"/>
              </w:rPr>
              <w:t>496,932</w:t>
            </w:r>
          </w:p>
        </w:tc>
        <w:tc>
          <w:tcPr>
            <w:tcW w:w="283" w:type="dxa"/>
          </w:tcPr>
          <w:p w:rsidR="00A845F4" w:rsidRPr="00DE5FD9" w:rsidRDefault="00A845F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845F4" w:rsidRPr="00DE5FD9" w:rsidRDefault="00A845F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FD9">
              <w:rPr>
                <w:rFonts w:ascii="Angsana New" w:hAnsi="Angsana New"/>
                <w:sz w:val="30"/>
                <w:szCs w:val="30"/>
              </w:rPr>
              <w:t>439,975</w:t>
            </w:r>
          </w:p>
        </w:tc>
      </w:tr>
      <w:tr w:rsidR="00A845F4" w:rsidRPr="00892C3B" w:rsidTr="00B56233">
        <w:tc>
          <w:tcPr>
            <w:tcW w:w="6771" w:type="dxa"/>
            <w:vAlign w:val="bottom"/>
          </w:tcPr>
          <w:p w:rsidR="00A845F4" w:rsidRPr="00892C3B" w:rsidRDefault="00A845F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</w:t>
            </w:r>
            <w:r w:rsidRPr="00892C3B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45F4" w:rsidRPr="00DE5FD9" w:rsidRDefault="007F6D4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1,056,626</w:t>
            </w:r>
          </w:p>
        </w:tc>
        <w:tc>
          <w:tcPr>
            <w:tcW w:w="283" w:type="dxa"/>
          </w:tcPr>
          <w:p w:rsidR="00A845F4" w:rsidRPr="00DE5FD9" w:rsidRDefault="00A845F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45F4" w:rsidRPr="00DE5FD9" w:rsidRDefault="00A845F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FD9">
              <w:rPr>
                <w:rFonts w:ascii="Angsana New" w:hAnsi="Angsana New"/>
                <w:sz w:val="30"/>
                <w:szCs w:val="30"/>
              </w:rPr>
              <w:t>992,707</w:t>
            </w:r>
          </w:p>
        </w:tc>
      </w:tr>
    </w:tbl>
    <w:p w:rsidR="00DB3E21" w:rsidRDefault="00DB3E21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2F215A" w:rsidRPr="004F5042" w:rsidRDefault="002F215A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4F5042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4F5042">
        <w:rPr>
          <w:rFonts w:ascii="Angsana New" w:hAnsi="Angsana New" w:hint="cs"/>
          <w:i/>
          <w:iCs/>
          <w:sz w:val="30"/>
          <w:szCs w:val="30"/>
          <w:u w:val="single"/>
          <w:cs/>
        </w:rPr>
        <w:t>ลูกค้าที่มียอดรายการค้าเกินกว่าร้อยละ 10 ของยอดรายการค้ารวม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:rsidR="002F215A" w:rsidRDefault="002F215A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070"/>
        <w:gridCol w:w="1984"/>
        <w:gridCol w:w="283"/>
        <w:gridCol w:w="2127"/>
      </w:tblGrid>
      <w:tr w:rsidR="003F597E" w:rsidRPr="00326548" w:rsidTr="000078D2">
        <w:tc>
          <w:tcPr>
            <w:tcW w:w="5070" w:type="dxa"/>
            <w:vAlign w:val="bottom"/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26548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3F597E" w:rsidRPr="00326548" w:rsidTr="000078D2">
        <w:tc>
          <w:tcPr>
            <w:tcW w:w="5070" w:type="dxa"/>
            <w:vAlign w:val="bottom"/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E4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 xml:space="preserve"> - </w:t>
            </w:r>
            <w:r w:rsidRPr="00A43E4C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  <w:r w:rsidR="009C6896">
              <w:rPr>
                <w:rFonts w:ascii="Angsana New" w:hAnsi="Angsana New" w:hint="cs"/>
                <w:sz w:val="29"/>
                <w:szCs w:val="29"/>
                <w:cs/>
              </w:rPr>
              <w:t>เก้า</w:t>
            </w:r>
            <w:r w:rsidRPr="00A43E4C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</w:tr>
      <w:tr w:rsidR="003F597E" w:rsidRPr="00326548" w:rsidTr="000078D2">
        <w:tc>
          <w:tcPr>
            <w:tcW w:w="5070" w:type="dxa"/>
            <w:vAlign w:val="bottom"/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597E" w:rsidRPr="00326548" w:rsidRDefault="003F597E" w:rsidP="003F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83" w:type="dxa"/>
            <w:vAlign w:val="bottom"/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</w:tr>
      <w:tr w:rsidR="003F597E" w:rsidRPr="00326548" w:rsidTr="000078D2">
        <w:tc>
          <w:tcPr>
            <w:tcW w:w="5070" w:type="dxa"/>
            <w:vAlign w:val="bottom"/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265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7593C" w:rsidRPr="00326548" w:rsidTr="000078D2">
        <w:tc>
          <w:tcPr>
            <w:tcW w:w="5070" w:type="dxa"/>
            <w:vAlign w:val="bottom"/>
          </w:tcPr>
          <w:p w:rsidR="0067593C" w:rsidRPr="00326548" w:rsidRDefault="0067593C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C60595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7593C" w:rsidRPr="00E03CAF" w:rsidRDefault="006537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23.08</w:t>
            </w:r>
          </w:p>
        </w:tc>
        <w:tc>
          <w:tcPr>
            <w:tcW w:w="283" w:type="dxa"/>
            <w:shd w:val="clear" w:color="auto" w:fill="auto"/>
          </w:tcPr>
          <w:p w:rsidR="0067593C" w:rsidRPr="00E03CAF" w:rsidRDefault="0067593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67593C" w:rsidRPr="00E03CAF" w:rsidRDefault="00E03CA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3C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45.91</w:t>
            </w:r>
          </w:p>
        </w:tc>
      </w:tr>
      <w:tr w:rsidR="0067593C" w:rsidRPr="00326548" w:rsidTr="000078D2">
        <w:tc>
          <w:tcPr>
            <w:tcW w:w="5070" w:type="dxa"/>
            <w:vAlign w:val="bottom"/>
          </w:tcPr>
          <w:p w:rsidR="0067593C" w:rsidRPr="00326548" w:rsidRDefault="0067593C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7593C" w:rsidRPr="00407B1E" w:rsidRDefault="0067593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E03CA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-</w:t>
            </w:r>
          </w:p>
        </w:tc>
        <w:tc>
          <w:tcPr>
            <w:tcW w:w="283" w:type="dxa"/>
            <w:shd w:val="clear" w:color="auto" w:fill="auto"/>
          </w:tcPr>
          <w:p w:rsidR="0067593C" w:rsidRPr="007F1C88" w:rsidRDefault="0067593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67593C" w:rsidRPr="007F1C88" w:rsidRDefault="0067593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C8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-</w:t>
            </w:r>
          </w:p>
        </w:tc>
      </w:tr>
      <w:tr w:rsidR="0067593C" w:rsidRPr="00326548" w:rsidTr="000078D2">
        <w:tc>
          <w:tcPr>
            <w:tcW w:w="5070" w:type="dxa"/>
            <w:vAlign w:val="bottom"/>
          </w:tcPr>
          <w:p w:rsidR="0067593C" w:rsidRPr="00326548" w:rsidRDefault="0067593C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326548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7593C" w:rsidRPr="00E03CAF" w:rsidRDefault="00E03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3C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38.96</w:t>
            </w:r>
          </w:p>
        </w:tc>
        <w:tc>
          <w:tcPr>
            <w:tcW w:w="283" w:type="dxa"/>
            <w:shd w:val="clear" w:color="auto" w:fill="auto"/>
          </w:tcPr>
          <w:p w:rsidR="0067593C" w:rsidRPr="007F1C88" w:rsidRDefault="0067593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67593C" w:rsidRPr="007F1C88" w:rsidRDefault="00E03CA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45.78</w:t>
            </w:r>
          </w:p>
        </w:tc>
      </w:tr>
      <w:tr w:rsidR="0067593C" w:rsidRPr="00326548" w:rsidTr="000078D2">
        <w:tc>
          <w:tcPr>
            <w:tcW w:w="5070" w:type="dxa"/>
            <w:vAlign w:val="bottom"/>
          </w:tcPr>
          <w:p w:rsidR="0067593C" w:rsidRPr="00326548" w:rsidRDefault="0067593C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326548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7593C" w:rsidRPr="00E03CAF" w:rsidRDefault="00E03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3C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26.08</w:t>
            </w:r>
          </w:p>
        </w:tc>
        <w:tc>
          <w:tcPr>
            <w:tcW w:w="283" w:type="dxa"/>
            <w:shd w:val="clear" w:color="auto" w:fill="auto"/>
          </w:tcPr>
          <w:p w:rsidR="0067593C" w:rsidRPr="00F75B11" w:rsidRDefault="0067593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67593C" w:rsidRPr="00F75B11" w:rsidRDefault="00E03CA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28.37</w:t>
            </w:r>
          </w:p>
        </w:tc>
      </w:tr>
      <w:tr w:rsidR="0067593C" w:rsidRPr="00326548" w:rsidTr="000078D2">
        <w:tc>
          <w:tcPr>
            <w:tcW w:w="5070" w:type="dxa"/>
            <w:vAlign w:val="bottom"/>
          </w:tcPr>
          <w:p w:rsidR="0067593C" w:rsidRPr="00326548" w:rsidRDefault="0067593C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7593C" w:rsidRPr="00E03CAF" w:rsidRDefault="00E03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3C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32.90</w:t>
            </w:r>
          </w:p>
        </w:tc>
        <w:tc>
          <w:tcPr>
            <w:tcW w:w="283" w:type="dxa"/>
            <w:shd w:val="clear" w:color="auto" w:fill="auto"/>
          </w:tcPr>
          <w:p w:rsidR="0067593C" w:rsidRPr="00F75B11" w:rsidRDefault="0067593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67593C" w:rsidRPr="00F75B11" w:rsidRDefault="00E03CA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38.07</w:t>
            </w:r>
          </w:p>
        </w:tc>
      </w:tr>
    </w:tbl>
    <w:p w:rsidR="003F597E" w:rsidRDefault="003F597E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C64EFE" w:rsidRDefault="00C64EFE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การจ่ายเงินปันผล</w:t>
      </w:r>
    </w:p>
    <w:p w:rsidR="00BF0E05" w:rsidRDefault="00BF0E05" w:rsidP="00BF0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F7AFB" w:rsidRDefault="00AF7AFB" w:rsidP="00BF0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625D2">
        <w:rPr>
          <w:rFonts w:ascii="Angsana New" w:hAnsi="Angsana New"/>
          <w:sz w:val="30"/>
          <w:szCs w:val="30"/>
          <w:cs/>
        </w:rPr>
        <w:t>ในการประชุมสามัญผู้ถือหุ้น</w:t>
      </w:r>
      <w:r w:rsidRPr="0029011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90119" w:rsidRPr="00290119">
        <w:rPr>
          <w:rFonts w:ascii="Angsana New" w:hAnsi="Angsana New" w:hint="cs"/>
          <w:sz w:val="30"/>
          <w:szCs w:val="30"/>
          <w:cs/>
        </w:rPr>
        <w:t>2</w:t>
      </w:r>
      <w:r w:rsidRPr="00290119">
        <w:rPr>
          <w:rFonts w:ascii="Angsana New" w:hAnsi="Angsana New" w:hint="cs"/>
          <w:sz w:val="30"/>
          <w:szCs w:val="30"/>
          <w:cs/>
        </w:rPr>
        <w:t xml:space="preserve">8 เมษายน </w:t>
      </w:r>
      <w:r w:rsidRPr="00290119">
        <w:rPr>
          <w:rFonts w:ascii="Angsana New" w:hAnsi="Angsana New"/>
          <w:sz w:val="30"/>
          <w:szCs w:val="30"/>
        </w:rPr>
        <w:t xml:space="preserve">2560 </w:t>
      </w:r>
      <w:r w:rsidRPr="00290119">
        <w:rPr>
          <w:rFonts w:ascii="Angsana New" w:hAnsi="Angsana New"/>
          <w:sz w:val="30"/>
          <w:szCs w:val="30"/>
          <w:cs/>
        </w:rPr>
        <w:t>ผู้ถือหุ้น</w:t>
      </w:r>
      <w:r w:rsidRPr="008625D2">
        <w:rPr>
          <w:rFonts w:ascii="Angsana New" w:hAnsi="Angsana New"/>
          <w:sz w:val="30"/>
          <w:szCs w:val="30"/>
          <w:cs/>
        </w:rPr>
        <w:t>ได้มีมติเป็นเอกฉันท์อนุมัติให้บริษัทจ่ายเงินปันผลสำหรับผลการดำเนินงานปี 25</w:t>
      </w:r>
      <w:r>
        <w:rPr>
          <w:rFonts w:ascii="Angsana New" w:hAnsi="Angsana New"/>
          <w:sz w:val="30"/>
          <w:szCs w:val="30"/>
        </w:rPr>
        <w:t>59</w:t>
      </w:r>
      <w:r w:rsidRPr="008625D2">
        <w:rPr>
          <w:rFonts w:ascii="Angsana New" w:hAnsi="Angsana New"/>
          <w:sz w:val="30"/>
          <w:szCs w:val="30"/>
          <w:cs/>
        </w:rPr>
        <w:t xml:space="preserve"> </w:t>
      </w:r>
      <w:r w:rsidRPr="005A3875">
        <w:rPr>
          <w:rFonts w:ascii="Angsana New" w:hAnsi="Angsana New"/>
          <w:spacing w:val="-2"/>
          <w:sz w:val="30"/>
          <w:szCs w:val="30"/>
          <w:cs/>
        </w:rPr>
        <w:t>ในอัตรา</w:t>
      </w:r>
      <w:r w:rsidRPr="00E47664">
        <w:rPr>
          <w:rFonts w:ascii="Angsana New" w:hAnsi="Angsana New"/>
          <w:spacing w:val="-2"/>
          <w:sz w:val="30"/>
          <w:szCs w:val="30"/>
          <w:cs/>
        </w:rPr>
        <w:t xml:space="preserve">หุ้นละ </w:t>
      </w:r>
      <w:r w:rsidRPr="00E47664">
        <w:rPr>
          <w:rFonts w:ascii="Angsana New" w:hAnsi="Angsana New"/>
          <w:spacing w:val="-2"/>
          <w:sz w:val="30"/>
          <w:szCs w:val="30"/>
        </w:rPr>
        <w:t>0.0</w:t>
      </w:r>
      <w:r>
        <w:rPr>
          <w:rFonts w:ascii="Angsana New" w:hAnsi="Angsana New"/>
          <w:spacing w:val="-2"/>
          <w:sz w:val="30"/>
          <w:szCs w:val="30"/>
        </w:rPr>
        <w:t>535</w:t>
      </w:r>
      <w:r w:rsidRPr="00E47664">
        <w:rPr>
          <w:rFonts w:ascii="Angsana New" w:hAnsi="Angsana New"/>
          <w:spacing w:val="-2"/>
          <w:sz w:val="30"/>
          <w:szCs w:val="30"/>
        </w:rPr>
        <w:t xml:space="preserve"> </w:t>
      </w:r>
      <w:r w:rsidRPr="00E47664">
        <w:rPr>
          <w:rFonts w:ascii="Angsana New" w:hAnsi="Angsana New"/>
          <w:spacing w:val="-2"/>
          <w:sz w:val="30"/>
          <w:szCs w:val="30"/>
          <w:cs/>
        </w:rPr>
        <w:t>บาทเป็นเงิน</w:t>
      </w:r>
      <w:r w:rsidRPr="00055CB6">
        <w:rPr>
          <w:rFonts w:ascii="Angsana New" w:hAnsi="Angsana New"/>
          <w:spacing w:val="-2"/>
          <w:sz w:val="30"/>
          <w:szCs w:val="30"/>
          <w:cs/>
        </w:rPr>
        <w:t>รวม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>ประมาณ</w:t>
      </w:r>
      <w:r w:rsidRPr="00055C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30.4</w:t>
      </w:r>
      <w:r w:rsidRPr="00055CB6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 xml:space="preserve">แก่ผู้ถือหุ้นโดยจ่ายจากกิจการที่ได้รับการส่งเสริมการลงทุนและกิจการที่ไม่ได้รับการส่งเสริมการลงทุนเป็นจำนวนเงิน </w:t>
      </w:r>
      <w:r>
        <w:rPr>
          <w:rFonts w:ascii="Angsana New" w:hAnsi="Angsana New"/>
          <w:spacing w:val="-2"/>
          <w:sz w:val="30"/>
          <w:szCs w:val="30"/>
        </w:rPr>
        <w:t>0.0154</w:t>
      </w:r>
      <w:r w:rsidRPr="00055CB6">
        <w:rPr>
          <w:rFonts w:ascii="Angsana New" w:hAnsi="Angsana New"/>
          <w:spacing w:val="-2"/>
          <w:sz w:val="30"/>
          <w:szCs w:val="30"/>
        </w:rPr>
        <w:t xml:space="preserve"> 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 xml:space="preserve">บาทต่อหุ้นและ </w:t>
      </w:r>
      <w:r w:rsidRPr="00055CB6">
        <w:rPr>
          <w:rFonts w:ascii="Angsana New" w:hAnsi="Angsana New"/>
          <w:spacing w:val="-2"/>
          <w:sz w:val="30"/>
          <w:szCs w:val="30"/>
        </w:rPr>
        <w:t>0.</w:t>
      </w:r>
      <w:r>
        <w:rPr>
          <w:rFonts w:ascii="Angsana New" w:hAnsi="Angsana New"/>
          <w:spacing w:val="-2"/>
          <w:sz w:val="30"/>
          <w:szCs w:val="30"/>
        </w:rPr>
        <w:t>0381</w:t>
      </w:r>
      <w:r w:rsidRPr="00055CB6">
        <w:rPr>
          <w:rFonts w:ascii="Angsana New" w:hAnsi="Angsana New"/>
          <w:spacing w:val="-2"/>
          <w:sz w:val="30"/>
          <w:szCs w:val="30"/>
        </w:rPr>
        <w:t xml:space="preserve"> 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>บาทต่อหุ้น ตามลำดับ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055CB6">
        <w:rPr>
          <w:rFonts w:ascii="Angsana New" w:hAnsi="Angsana New"/>
          <w:spacing w:val="-2"/>
          <w:sz w:val="30"/>
          <w:szCs w:val="30"/>
          <w:cs/>
        </w:rPr>
        <w:t>จ่ายเงินปันผล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>ดังกล่าวใน</w:t>
      </w:r>
      <w:r w:rsidRPr="00055CB6">
        <w:rPr>
          <w:rFonts w:ascii="Angsana New" w:hAnsi="Angsana New"/>
          <w:spacing w:val="-2"/>
          <w:sz w:val="30"/>
          <w:szCs w:val="30"/>
          <w:cs/>
        </w:rPr>
        <w:t>วันที่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</w:t>
      </w:r>
      <w:r w:rsidRPr="00055CB6">
        <w:rPr>
          <w:rFonts w:ascii="Angsana New" w:hAnsi="Angsana New"/>
          <w:spacing w:val="-2"/>
          <w:sz w:val="30"/>
          <w:szCs w:val="30"/>
        </w:rPr>
        <w:t xml:space="preserve">6 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055CB6">
        <w:rPr>
          <w:rFonts w:ascii="Angsana New" w:hAnsi="Angsana New"/>
          <w:spacing w:val="-2"/>
          <w:sz w:val="30"/>
          <w:szCs w:val="30"/>
        </w:rPr>
        <w:t>25</w:t>
      </w:r>
      <w:r>
        <w:rPr>
          <w:rFonts w:ascii="Angsana New" w:hAnsi="Angsana New"/>
          <w:spacing w:val="-2"/>
          <w:sz w:val="30"/>
          <w:szCs w:val="30"/>
        </w:rPr>
        <w:t>60</w:t>
      </w:r>
    </w:p>
    <w:p w:rsidR="00AF7AFB" w:rsidRDefault="00AF7AFB" w:rsidP="00BF0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64EFE" w:rsidRDefault="00C64EFE" w:rsidP="00BF0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8625D2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ในการประชุมสามัญผู้ถือหุ้นเมื่อวันที่ </w:t>
      </w:r>
      <w:r>
        <w:rPr>
          <w:rFonts w:ascii="Angsana New" w:hAnsi="Angsana New" w:hint="cs"/>
          <w:sz w:val="30"/>
          <w:szCs w:val="30"/>
          <w:cs/>
        </w:rPr>
        <w:t xml:space="preserve">8 </w:t>
      </w:r>
      <w:r w:rsidRPr="00D04F9F"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2559</w:t>
      </w:r>
      <w:r w:rsidRPr="00D04F9F">
        <w:rPr>
          <w:rFonts w:ascii="Angsana New" w:hAnsi="Angsana New"/>
          <w:sz w:val="30"/>
          <w:szCs w:val="30"/>
        </w:rPr>
        <w:t xml:space="preserve"> </w:t>
      </w:r>
      <w:r w:rsidRPr="008625D2">
        <w:rPr>
          <w:rFonts w:ascii="Angsana New" w:hAnsi="Angsana New"/>
          <w:sz w:val="30"/>
          <w:szCs w:val="30"/>
          <w:cs/>
        </w:rPr>
        <w:t>ผู้ถือหุ้นได้มีมติเป็นเอกฉันท์อนุมัติให้บริษัทจ่ายเงินปันผลสำหรับผลการดำเนินงานปี 25</w:t>
      </w:r>
      <w:r>
        <w:rPr>
          <w:rFonts w:ascii="Angsana New" w:hAnsi="Angsana New"/>
          <w:sz w:val="30"/>
          <w:szCs w:val="30"/>
        </w:rPr>
        <w:t>58</w:t>
      </w:r>
      <w:r w:rsidRPr="008625D2">
        <w:rPr>
          <w:rFonts w:ascii="Angsana New" w:hAnsi="Angsana New"/>
          <w:sz w:val="30"/>
          <w:szCs w:val="30"/>
          <w:cs/>
        </w:rPr>
        <w:t xml:space="preserve"> </w:t>
      </w:r>
      <w:r w:rsidRPr="005A3875">
        <w:rPr>
          <w:rFonts w:ascii="Angsana New" w:hAnsi="Angsana New"/>
          <w:spacing w:val="-2"/>
          <w:sz w:val="30"/>
          <w:szCs w:val="30"/>
          <w:cs/>
        </w:rPr>
        <w:t>ในอัตรา</w:t>
      </w:r>
      <w:r w:rsidRPr="00E47664">
        <w:rPr>
          <w:rFonts w:ascii="Angsana New" w:hAnsi="Angsana New"/>
          <w:spacing w:val="-2"/>
          <w:sz w:val="30"/>
          <w:szCs w:val="30"/>
          <w:cs/>
        </w:rPr>
        <w:t xml:space="preserve">หุ้นละ </w:t>
      </w:r>
      <w:r w:rsidRPr="00E47664">
        <w:rPr>
          <w:rFonts w:ascii="Angsana New" w:hAnsi="Angsana New"/>
          <w:spacing w:val="-2"/>
          <w:sz w:val="30"/>
          <w:szCs w:val="30"/>
        </w:rPr>
        <w:t xml:space="preserve">0.0586 </w:t>
      </w:r>
      <w:r w:rsidRPr="00E47664">
        <w:rPr>
          <w:rFonts w:ascii="Angsana New" w:hAnsi="Angsana New"/>
          <w:spacing w:val="-2"/>
          <w:sz w:val="30"/>
          <w:szCs w:val="30"/>
          <w:cs/>
        </w:rPr>
        <w:t>บาทเป็นเงิน</w:t>
      </w:r>
      <w:r w:rsidRPr="00055CB6">
        <w:rPr>
          <w:rFonts w:ascii="Angsana New" w:hAnsi="Angsana New"/>
          <w:spacing w:val="-2"/>
          <w:sz w:val="30"/>
          <w:szCs w:val="30"/>
          <w:cs/>
        </w:rPr>
        <w:t>รวม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>ประมาณ</w:t>
      </w:r>
      <w:r w:rsidRPr="00055C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55CB6">
        <w:rPr>
          <w:rFonts w:ascii="Angsana New" w:hAnsi="Angsana New"/>
          <w:spacing w:val="-2"/>
          <w:sz w:val="30"/>
          <w:szCs w:val="30"/>
        </w:rPr>
        <w:t>32.2</w:t>
      </w:r>
      <w:r w:rsidRPr="00055CB6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 xml:space="preserve">แก่ผู้ถือหุ้นโดยจ่ายจากกิจการที่ได้รับการส่งเสริมการลงทุนและกิจการที่ไม่ได้รับการส่งเสริมการลงทุนเป็นจำนวนเงิน </w:t>
      </w:r>
      <w:r w:rsidRPr="00055CB6">
        <w:rPr>
          <w:rFonts w:ascii="Angsana New" w:hAnsi="Angsana New"/>
          <w:spacing w:val="-2"/>
          <w:sz w:val="30"/>
          <w:szCs w:val="30"/>
        </w:rPr>
        <w:t xml:space="preserve">0.0153 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 xml:space="preserve">บาทต่อหุ้นและ </w:t>
      </w:r>
      <w:r w:rsidRPr="00055CB6">
        <w:rPr>
          <w:rFonts w:ascii="Angsana New" w:hAnsi="Angsana New"/>
          <w:spacing w:val="-2"/>
          <w:sz w:val="30"/>
          <w:szCs w:val="30"/>
        </w:rPr>
        <w:t xml:space="preserve">0.0433 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>บาทต่อหุ้น ตามลำดับ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055CB6">
        <w:rPr>
          <w:rFonts w:ascii="Angsana New" w:hAnsi="Angsana New"/>
          <w:spacing w:val="-2"/>
          <w:sz w:val="30"/>
          <w:szCs w:val="30"/>
          <w:cs/>
        </w:rPr>
        <w:t>จ่ายเงินปันผล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>ดังกล่าวใน</w:t>
      </w:r>
      <w:r w:rsidRPr="00055CB6">
        <w:rPr>
          <w:rFonts w:ascii="Angsana New" w:hAnsi="Angsana New"/>
          <w:spacing w:val="-2"/>
          <w:sz w:val="30"/>
          <w:szCs w:val="30"/>
          <w:cs/>
        </w:rPr>
        <w:t>วันที่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55CB6">
        <w:rPr>
          <w:rFonts w:ascii="Angsana New" w:hAnsi="Angsana New"/>
          <w:spacing w:val="-2"/>
          <w:sz w:val="30"/>
          <w:szCs w:val="30"/>
        </w:rPr>
        <w:t xml:space="preserve">6 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055CB6">
        <w:rPr>
          <w:rFonts w:ascii="Angsana New" w:hAnsi="Angsana New"/>
          <w:spacing w:val="-2"/>
          <w:sz w:val="30"/>
          <w:szCs w:val="30"/>
        </w:rPr>
        <w:t>2559</w:t>
      </w:r>
    </w:p>
    <w:p w:rsidR="00E03CAF" w:rsidRDefault="00E03CAF" w:rsidP="00E03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06966" w:rsidRPr="004F5042" w:rsidRDefault="00506966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8A44A1" w:rsidRPr="004F504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b/>
          <w:bCs/>
          <w:sz w:val="30"/>
          <w:szCs w:val="30"/>
          <w:cs/>
        </w:rPr>
        <w:t>ๆ</w:t>
      </w:r>
    </w:p>
    <w:p w:rsidR="00A9245E" w:rsidRPr="004F5042" w:rsidRDefault="00A9245E" w:rsidP="00A92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041AC" w:rsidRPr="004F5042" w:rsidRDefault="004041AC" w:rsidP="00404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4F5042">
        <w:rPr>
          <w:rFonts w:ascii="Angsana New" w:hAnsi="Angsana New" w:hint="cs"/>
          <w:spacing w:val="-4"/>
          <w:sz w:val="30"/>
          <w:szCs w:val="30"/>
          <w:cs/>
        </w:rPr>
        <w:t>ณ วันที่</w:t>
      </w:r>
      <w:r w:rsidRPr="004F5042">
        <w:rPr>
          <w:rFonts w:ascii="Angsana New" w:hAnsi="Angsana New"/>
          <w:spacing w:val="-4"/>
          <w:sz w:val="30"/>
          <w:szCs w:val="30"/>
        </w:rPr>
        <w:t xml:space="preserve"> </w:t>
      </w:r>
      <w:r w:rsidR="00FF2E1B" w:rsidRPr="004F5042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0078D2">
        <w:rPr>
          <w:rFonts w:ascii="Angsana New" w:hAnsi="Angsana New" w:hint="cs"/>
          <w:spacing w:val="-4"/>
          <w:sz w:val="30"/>
          <w:szCs w:val="30"/>
          <w:cs/>
        </w:rPr>
        <w:t>0</w:t>
      </w:r>
      <w:r w:rsidR="00FF2E1B" w:rsidRPr="004F504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611EF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FF2E1B" w:rsidRPr="004F5042">
        <w:rPr>
          <w:rFonts w:ascii="Angsana New" w:hAnsi="Angsana New" w:hint="cs"/>
          <w:spacing w:val="-4"/>
          <w:sz w:val="30"/>
          <w:szCs w:val="30"/>
          <w:cs/>
        </w:rPr>
        <w:t xml:space="preserve"> 25</w:t>
      </w:r>
      <w:r w:rsidR="00C758AF" w:rsidRPr="004F5042">
        <w:rPr>
          <w:rFonts w:ascii="Angsana New" w:hAnsi="Angsana New" w:hint="cs"/>
          <w:spacing w:val="-4"/>
          <w:sz w:val="30"/>
          <w:szCs w:val="30"/>
          <w:cs/>
        </w:rPr>
        <w:t>60</w:t>
      </w:r>
      <w:r w:rsidRPr="004F504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:rsidR="004041AC" w:rsidRPr="004F5042" w:rsidRDefault="004041AC" w:rsidP="00A71E53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s/>
        </w:rPr>
      </w:pPr>
    </w:p>
    <w:p w:rsidR="00D76A20" w:rsidRDefault="00D76A20" w:rsidP="00AE159D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t>บริษัทและบริษัทย่อยมีภาระผูกพันตามสัญญาเช่าพื้นที่และบริการกับบริษัทเอกชนใน</w:t>
      </w:r>
      <w:r w:rsidRPr="00CC3B96">
        <w:rPr>
          <w:rFonts w:ascii="Angsana New" w:hAnsi="Angsana New" w:hint="cs"/>
          <w:sz w:val="30"/>
          <w:szCs w:val="30"/>
          <w:cs/>
          <w:lang w:val="th-TH"/>
        </w:rPr>
        <w:t>ประเทศ</w:t>
      </w:r>
      <w:r w:rsidR="005F0419" w:rsidRPr="00CC3B96">
        <w:rPr>
          <w:rFonts w:ascii="Angsana New" w:hAnsi="Angsana New" w:hint="cs"/>
          <w:sz w:val="30"/>
          <w:szCs w:val="30"/>
          <w:cs/>
        </w:rPr>
        <w:t>เจ็ด</w:t>
      </w:r>
      <w:r w:rsidRPr="00CC3B96">
        <w:rPr>
          <w:rFonts w:ascii="Angsana New" w:hAnsi="Angsana New" w:hint="cs"/>
          <w:sz w:val="30"/>
          <w:szCs w:val="30"/>
          <w:cs/>
          <w:lang w:val="th-TH"/>
        </w:rPr>
        <w:t>แห่ง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เพื่อใช้เป็นสำนักงานสาขาและร้านค้าปลีกสินค้าเบ็ดเตล็ดซึ่งสัญญาดังกล่าวมีกำหนดระยะเวลา</w:t>
      </w:r>
      <w:r w:rsidRPr="004F5042">
        <w:rPr>
          <w:rFonts w:ascii="Angsana New" w:hAnsi="Angsana New"/>
          <w:sz w:val="30"/>
          <w:szCs w:val="30"/>
        </w:rPr>
        <w:t xml:space="preserve"> 3 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โดยสัญญาฉบับสุดท้ายจะสิ้นสุดลงในเดือน</w:t>
      </w:r>
      <w:r w:rsidR="00107E30">
        <w:rPr>
          <w:rFonts w:ascii="Angsana New" w:hAnsi="Angsana New" w:hint="cs"/>
          <w:sz w:val="30"/>
          <w:szCs w:val="30"/>
          <w:cs/>
        </w:rPr>
        <w:t>มิถุนายน</w:t>
      </w:r>
      <w:r w:rsidR="00F62DFE">
        <w:rPr>
          <w:rFonts w:ascii="Angsana New" w:hAnsi="Angsana New" w:hint="cs"/>
          <w:sz w:val="30"/>
          <w:szCs w:val="30"/>
          <w:cs/>
        </w:rPr>
        <w:t xml:space="preserve"> 2563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 ภาระผูกพันดังกล่าวมี</w:t>
      </w:r>
      <w:r w:rsidRPr="004F5042">
        <w:rPr>
          <w:rFonts w:ascii="Angsana New" w:hAnsi="Angsana New"/>
          <w:sz w:val="30"/>
          <w:szCs w:val="30"/>
          <w:cs/>
        </w:rPr>
        <w:t>ดังนี้</w:t>
      </w:r>
    </w:p>
    <w:p w:rsidR="006537C6" w:rsidRPr="004F5042" w:rsidRDefault="006537C6" w:rsidP="00653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767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204"/>
        <w:gridCol w:w="1475"/>
      </w:tblGrid>
      <w:tr w:rsidR="00E812DE" w:rsidRPr="004F5042" w:rsidTr="00E812DE">
        <w:trPr>
          <w:cantSplit/>
          <w:trHeight w:val="352"/>
        </w:trPr>
        <w:tc>
          <w:tcPr>
            <w:tcW w:w="6204" w:type="dxa"/>
            <w:vAlign w:val="bottom"/>
          </w:tcPr>
          <w:p w:rsidR="00E812DE" w:rsidRPr="004F5042" w:rsidRDefault="00E812DE" w:rsidP="00DE49AE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:rsidR="00E812DE" w:rsidRPr="00CC3B96" w:rsidRDefault="00E812DE" w:rsidP="00DE49AE">
            <w:pPr>
              <w:tabs>
                <w:tab w:val="clear" w:pos="227"/>
                <w:tab w:val="clear" w:pos="454"/>
                <w:tab w:val="clear" w:pos="680"/>
                <w:tab w:val="left" w:pos="-251"/>
                <w:tab w:val="left" w:pos="819"/>
              </w:tabs>
              <w:spacing w:line="216" w:lineRule="auto"/>
              <w:ind w:left="-251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3B9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812DE" w:rsidRPr="004F5042" w:rsidTr="00E812DE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2DE" w:rsidRPr="004F5042" w:rsidRDefault="00E812DE" w:rsidP="00DE49AE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2DE" w:rsidRPr="00CC3B96" w:rsidRDefault="003C3239" w:rsidP="00DE49AE">
            <w:pPr>
              <w:pStyle w:val="E0"/>
              <w:tabs>
                <w:tab w:val="clear" w:pos="360"/>
                <w:tab w:val="clear" w:pos="900"/>
                <w:tab w:val="clear" w:pos="1242"/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CC3B9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en-US"/>
              </w:rPr>
              <w:t>29</w:t>
            </w:r>
            <w:r w:rsidRPr="00CC3B96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CC3B9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en-US"/>
              </w:rPr>
              <w:t>346</w:t>
            </w:r>
          </w:p>
        </w:tc>
      </w:tr>
      <w:tr w:rsidR="00E812DE" w:rsidRPr="004F5042" w:rsidTr="00E812DE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2DE" w:rsidRPr="004F5042" w:rsidRDefault="00E812DE" w:rsidP="00DE49AE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</w:tcPr>
          <w:p w:rsidR="00E812DE" w:rsidRPr="00CC3B96" w:rsidRDefault="003C3239" w:rsidP="00BF0E05">
            <w:pPr>
              <w:pStyle w:val="E0"/>
              <w:tabs>
                <w:tab w:val="clear" w:pos="360"/>
                <w:tab w:val="clear" w:pos="900"/>
                <w:tab w:val="clear" w:pos="1242"/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CC3B96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13,726</w:t>
            </w:r>
          </w:p>
        </w:tc>
      </w:tr>
      <w:tr w:rsidR="00E812DE" w:rsidRPr="004F5042" w:rsidTr="00E812DE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2DE" w:rsidRPr="004F5042" w:rsidRDefault="00E812DE" w:rsidP="00DE49AE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00B5D" w:rsidRPr="00CC3B96" w:rsidRDefault="00CC3B96" w:rsidP="007F6D4E">
            <w:pPr>
              <w:pStyle w:val="E0"/>
              <w:tabs>
                <w:tab w:val="clear" w:pos="360"/>
                <w:tab w:val="clear" w:pos="900"/>
                <w:tab w:val="clear" w:pos="1242"/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CC3B9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en-US"/>
              </w:rPr>
              <w:t>43</w:t>
            </w:r>
            <w:r w:rsidRPr="00CC3B96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CC3B9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en-US"/>
              </w:rPr>
              <w:t>07</w:t>
            </w:r>
            <w:r w:rsidR="007F6D4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en-US"/>
              </w:rPr>
              <w:t>2</w:t>
            </w:r>
          </w:p>
        </w:tc>
      </w:tr>
    </w:tbl>
    <w:p w:rsidR="00FF570B" w:rsidRPr="004F5042" w:rsidRDefault="00FF570B" w:rsidP="00FF5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F4523" w:rsidRPr="00595026" w:rsidRDefault="00A12464" w:rsidP="00AE159D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t>บริษัทมี</w:t>
      </w:r>
      <w:r w:rsidR="006F4523" w:rsidRPr="00595026">
        <w:rPr>
          <w:rFonts w:ascii="Angsana New" w:hAnsi="Angsana New" w:hint="cs"/>
          <w:sz w:val="30"/>
          <w:szCs w:val="30"/>
          <w:cs/>
          <w:lang w:val="th-TH"/>
        </w:rPr>
        <w:t>หนังสือค้ำประกันบริษัทซึ่งออกโดยธนาคารในประเทศ</w:t>
      </w:r>
      <w:r w:rsidR="009D7139">
        <w:rPr>
          <w:rFonts w:ascii="Angsana New" w:hAnsi="Angsana New" w:hint="cs"/>
          <w:sz w:val="30"/>
          <w:szCs w:val="30"/>
          <w:cs/>
        </w:rPr>
        <w:t>สอง</w:t>
      </w:r>
      <w:r w:rsidR="006F4523" w:rsidRPr="00595026">
        <w:rPr>
          <w:rFonts w:ascii="Angsana New" w:hAnsi="Angsana New" w:hint="cs"/>
          <w:sz w:val="30"/>
          <w:szCs w:val="30"/>
          <w:cs/>
          <w:lang w:val="th-TH"/>
        </w:rPr>
        <w:t>แห่งให้กับบริษัทเอกชนแห่ง</w:t>
      </w:r>
      <w:r w:rsidR="00164AE4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="006F4523" w:rsidRPr="00595026">
        <w:rPr>
          <w:rFonts w:ascii="Angsana New" w:hAnsi="Angsana New" w:hint="cs"/>
          <w:sz w:val="30"/>
          <w:szCs w:val="30"/>
          <w:cs/>
          <w:lang w:val="th-TH"/>
        </w:rPr>
        <w:t>และหน่วยงานรัฐบาล</w:t>
      </w:r>
      <w:r w:rsidR="00164AE4">
        <w:rPr>
          <w:rFonts w:ascii="Angsana New" w:hAnsi="Angsana New" w:hint="cs"/>
          <w:sz w:val="30"/>
          <w:szCs w:val="30"/>
          <w:cs/>
          <w:lang w:val="th-TH"/>
        </w:rPr>
        <w:t>อีก</w:t>
      </w:r>
      <w:r w:rsidR="006F4523" w:rsidRPr="00595026">
        <w:rPr>
          <w:rFonts w:ascii="Angsana New" w:hAnsi="Angsana New" w:hint="cs"/>
          <w:sz w:val="30"/>
          <w:szCs w:val="30"/>
          <w:cs/>
          <w:lang w:val="th-TH"/>
        </w:rPr>
        <w:t>แห่งหนึ่ง</w:t>
      </w:r>
      <w:r w:rsidR="006F4523" w:rsidRPr="00595026">
        <w:rPr>
          <w:rFonts w:ascii="Angsana New" w:hAnsi="Angsana New"/>
          <w:color w:val="000000"/>
          <w:sz w:val="30"/>
          <w:szCs w:val="30"/>
          <w:cs/>
          <w:lang w:val="th-TH"/>
        </w:rPr>
        <w:t>เป็น</w:t>
      </w:r>
      <w:r w:rsidR="006F4523" w:rsidRPr="00595026">
        <w:rPr>
          <w:rFonts w:ascii="Angsana New" w:hAnsi="Angsana New" w:hint="cs"/>
          <w:color w:val="000000"/>
          <w:sz w:val="30"/>
          <w:szCs w:val="30"/>
          <w:cs/>
          <w:lang w:val="th-TH"/>
        </w:rPr>
        <w:t>จำนวน</w:t>
      </w:r>
      <w:r w:rsidR="006F4523" w:rsidRPr="00595026">
        <w:rPr>
          <w:rFonts w:ascii="Angsana New" w:hAnsi="Angsana New"/>
          <w:color w:val="000000"/>
          <w:sz w:val="30"/>
          <w:szCs w:val="30"/>
          <w:cs/>
        </w:rPr>
        <w:t>เงิน</w:t>
      </w:r>
      <w:r w:rsidR="006F4523" w:rsidRPr="00595026">
        <w:rPr>
          <w:rFonts w:ascii="Angsana New" w:hAnsi="Angsana New" w:hint="cs"/>
          <w:color w:val="000000"/>
          <w:sz w:val="30"/>
          <w:szCs w:val="30"/>
          <w:cs/>
        </w:rPr>
        <w:t xml:space="preserve">รวมประมาณ </w:t>
      </w:r>
      <w:r w:rsidR="009D7139">
        <w:rPr>
          <w:rFonts w:ascii="Angsana New" w:hAnsi="Angsana New" w:hint="cs"/>
          <w:color w:val="000000"/>
          <w:sz w:val="30"/>
          <w:szCs w:val="30"/>
          <w:cs/>
        </w:rPr>
        <w:t>29.4</w:t>
      </w:r>
      <w:r w:rsidR="006F4523" w:rsidRPr="00595026">
        <w:rPr>
          <w:rFonts w:ascii="Angsana New" w:hAnsi="Angsana New"/>
          <w:color w:val="000000"/>
          <w:sz w:val="30"/>
          <w:szCs w:val="30"/>
        </w:rPr>
        <w:t xml:space="preserve"> </w:t>
      </w:r>
      <w:r w:rsidR="006F4523" w:rsidRPr="00595026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:rsidR="006F4523" w:rsidRPr="004F5042" w:rsidRDefault="006F4523" w:rsidP="006F4523">
      <w:pPr>
        <w:pStyle w:val="ListParagraph"/>
        <w:ind w:left="567" w:hanging="567"/>
        <w:rPr>
          <w:rFonts w:ascii="Angsana New" w:hAnsi="Angsana New"/>
          <w:spacing w:val="-4"/>
          <w:sz w:val="30"/>
          <w:szCs w:val="30"/>
          <w:cs/>
        </w:rPr>
      </w:pPr>
    </w:p>
    <w:p w:rsidR="00875BEF" w:rsidRDefault="00C758AF" w:rsidP="00875BE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95026">
        <w:rPr>
          <w:rFonts w:ascii="Angsana New" w:hAnsi="Angsana New" w:hint="cs"/>
          <w:color w:val="000000"/>
          <w:sz w:val="30"/>
          <w:szCs w:val="30"/>
          <w:cs/>
        </w:rPr>
        <w:t>บริษัทมีภาระผูกพันจากการก่อสร้างอาคารสำนักงาน</w:t>
      </w:r>
      <w:r w:rsidR="00F32C06" w:rsidRPr="00595026">
        <w:rPr>
          <w:rFonts w:ascii="Angsana New" w:hAnsi="Angsana New" w:hint="cs"/>
          <w:color w:val="000000"/>
          <w:sz w:val="30"/>
          <w:szCs w:val="30"/>
          <w:cs/>
        </w:rPr>
        <w:t>แห่งใหม่</w:t>
      </w:r>
      <w:r w:rsidRPr="00595026">
        <w:rPr>
          <w:rFonts w:ascii="Angsana New" w:hAnsi="Angsana New" w:hint="cs"/>
          <w:color w:val="000000"/>
          <w:sz w:val="30"/>
          <w:szCs w:val="30"/>
          <w:cs/>
        </w:rPr>
        <w:t xml:space="preserve">เป็นจำนวนเงินรวมประมาณ </w:t>
      </w:r>
      <w:r w:rsidR="00D2134B">
        <w:rPr>
          <w:rFonts w:ascii="Angsana New" w:hAnsi="Angsana New"/>
          <w:color w:val="000000"/>
          <w:sz w:val="30"/>
          <w:szCs w:val="30"/>
        </w:rPr>
        <w:t>14.5</w:t>
      </w:r>
      <w:r w:rsidRPr="00595026">
        <w:rPr>
          <w:rFonts w:ascii="Angsana New" w:hAnsi="Angsana New"/>
          <w:color w:val="000000"/>
          <w:sz w:val="30"/>
          <w:szCs w:val="30"/>
        </w:rPr>
        <w:t xml:space="preserve"> </w:t>
      </w:r>
      <w:r w:rsidRPr="00595026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072839" w:rsidRPr="00595026">
        <w:rPr>
          <w:rFonts w:ascii="Angsana New" w:hAnsi="Angsana New"/>
          <w:sz w:val="30"/>
          <w:szCs w:val="30"/>
          <w:cs/>
        </w:rPr>
        <w:t xml:space="preserve"> </w:t>
      </w:r>
      <w:r w:rsidR="00404BB9">
        <w:rPr>
          <w:rFonts w:ascii="Angsana New" w:hAnsi="Angsana New" w:hint="cs"/>
          <w:color w:val="000000"/>
          <w:sz w:val="30"/>
          <w:szCs w:val="30"/>
          <w:cs/>
          <w:lang w:eastAsia="zh-CN"/>
        </w:rPr>
        <w:t xml:space="preserve">     </w:t>
      </w:r>
      <w:r w:rsidR="005F0419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(ไม่รวมภาษีมูลค่าเพิ่ม)</w:t>
      </w:r>
    </w:p>
    <w:p w:rsidR="006537C6" w:rsidRDefault="006537C6" w:rsidP="006537C6">
      <w:pPr>
        <w:pStyle w:val="ListParagraph"/>
        <w:rPr>
          <w:rFonts w:ascii="Angsana New" w:hAnsi="Angsana New"/>
          <w:color w:val="000000"/>
          <w:sz w:val="30"/>
          <w:szCs w:val="30"/>
        </w:rPr>
      </w:pPr>
    </w:p>
    <w:p w:rsidR="00C758AF" w:rsidRPr="004F5042" w:rsidRDefault="00C758AF" w:rsidP="00C758AF">
      <w:pPr>
        <w:pStyle w:val="BodyText2"/>
        <w:numPr>
          <w:ilvl w:val="0"/>
          <w:numId w:val="18"/>
        </w:numPr>
        <w:spacing w:line="260" w:lineRule="atLeas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lastRenderedPageBreak/>
        <w:t>บริษัทมีสัญญาขายเงินตราต่างประเทศล่วงหน้าดังนี้</w:t>
      </w:r>
    </w:p>
    <w:p w:rsidR="00C758AF" w:rsidRPr="004F5042" w:rsidRDefault="00C758AF" w:rsidP="00C758AF">
      <w:pPr>
        <w:pStyle w:val="a2"/>
        <w:tabs>
          <w:tab w:val="clear" w:pos="1080"/>
        </w:tabs>
        <w:ind w:left="720"/>
        <w:jc w:val="thaiDistribute"/>
        <w:rPr>
          <w:rFonts w:ascii="Angsana New" w:hAnsi="Angsana New"/>
          <w:cs/>
          <w:lang w:val="en-US"/>
        </w:rPr>
      </w:pPr>
    </w:p>
    <w:tbl>
      <w:tblPr>
        <w:tblW w:w="9606" w:type="dxa"/>
        <w:tblInd w:w="567" w:type="dxa"/>
        <w:tblLook w:val="04A0" w:firstRow="1" w:lastRow="0" w:firstColumn="1" w:lastColumn="0" w:noHBand="0" w:noVBand="1"/>
      </w:tblPr>
      <w:tblGrid>
        <w:gridCol w:w="1951"/>
        <w:gridCol w:w="261"/>
        <w:gridCol w:w="1298"/>
        <w:gridCol w:w="284"/>
        <w:gridCol w:w="1276"/>
        <w:gridCol w:w="284"/>
        <w:gridCol w:w="1133"/>
        <w:gridCol w:w="283"/>
        <w:gridCol w:w="2836"/>
      </w:tblGrid>
      <w:tr w:rsidR="00E0612B" w:rsidRPr="004F5042" w:rsidTr="008F2A13">
        <w:tc>
          <w:tcPr>
            <w:tcW w:w="1951" w:type="dxa"/>
            <w:tcBorders>
              <w:bottom w:val="single" w:sz="4" w:space="0" w:color="auto"/>
            </w:tcBorders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61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จำนวนเงินสกุลต่างประเทศ</w:t>
            </w:r>
          </w:p>
        </w:tc>
        <w:tc>
          <w:tcPr>
            <w:tcW w:w="284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จำนวนเงินบาท</w:t>
            </w:r>
          </w:p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คงที่</w:t>
            </w:r>
            <w:r w:rsidRPr="004F504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83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ระยะเวลาครบกำหนด</w:t>
            </w:r>
          </w:p>
        </w:tc>
      </w:tr>
      <w:tr w:rsidR="005C4BDD" w:rsidRPr="004F5042" w:rsidTr="005C4BDD">
        <w:tc>
          <w:tcPr>
            <w:tcW w:w="1951" w:type="dxa"/>
          </w:tcPr>
          <w:p w:rsidR="005C4BDD" w:rsidRPr="004F5042" w:rsidRDefault="005C4BDD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261" w:type="dxa"/>
          </w:tcPr>
          <w:p w:rsidR="005C4BDD" w:rsidRPr="004F5042" w:rsidRDefault="005C4BDD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:rsidR="005C4BDD" w:rsidRPr="00CC3B96" w:rsidRDefault="00CC3B96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B96">
              <w:rPr>
                <w:rFonts w:ascii="Angsana New" w:hAnsi="Angsana New"/>
                <w:sz w:val="30"/>
                <w:szCs w:val="30"/>
              </w:rPr>
              <w:t>284,613</w:t>
            </w:r>
          </w:p>
        </w:tc>
        <w:tc>
          <w:tcPr>
            <w:tcW w:w="284" w:type="dxa"/>
          </w:tcPr>
          <w:p w:rsidR="005C4BDD" w:rsidRPr="00CC3B96" w:rsidRDefault="005C4BDD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C4BDD" w:rsidRPr="00CC3B96" w:rsidRDefault="00CC3B96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B96">
              <w:rPr>
                <w:rFonts w:ascii="Angsana New" w:hAnsi="Angsana New"/>
                <w:sz w:val="30"/>
                <w:szCs w:val="30"/>
              </w:rPr>
              <w:t>9,421</w:t>
            </w:r>
          </w:p>
        </w:tc>
        <w:tc>
          <w:tcPr>
            <w:tcW w:w="284" w:type="dxa"/>
          </w:tcPr>
          <w:p w:rsidR="005C4BDD" w:rsidRPr="00CC3B96" w:rsidRDefault="005C4BDD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5C4BDD" w:rsidRPr="00CC3B96" w:rsidRDefault="00CC3B96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C3B96">
              <w:rPr>
                <w:rFonts w:ascii="Angsana New" w:hAnsi="Angsana New"/>
                <w:sz w:val="30"/>
                <w:szCs w:val="30"/>
              </w:rPr>
              <w:t>9,446</w:t>
            </w:r>
          </w:p>
        </w:tc>
        <w:tc>
          <w:tcPr>
            <w:tcW w:w="283" w:type="dxa"/>
          </w:tcPr>
          <w:p w:rsidR="005C4BDD" w:rsidRPr="00D77904" w:rsidRDefault="005C4BDD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6" w:type="dxa"/>
          </w:tcPr>
          <w:p w:rsidR="005C4BDD" w:rsidRPr="00D77904" w:rsidRDefault="00CC3B96" w:rsidP="00CC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B05C75">
              <w:rPr>
                <w:rFonts w:ascii="Angsana New" w:hAnsi="Angsana New" w:hint="cs"/>
                <w:sz w:val="30"/>
                <w:szCs w:val="30"/>
                <w:cs/>
              </w:rPr>
              <w:t xml:space="preserve"> 2560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</w:t>
            </w:r>
            <w:r w:rsidR="00D77904" w:rsidRPr="00D7790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D77904" w:rsidRPr="00D7790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77904" w:rsidRPr="00D7790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</w:tbl>
    <w:p w:rsidR="006744D9" w:rsidRDefault="006744D9" w:rsidP="00C758AF">
      <w:pPr>
        <w:pStyle w:val="a2"/>
        <w:tabs>
          <w:tab w:val="clear" w:pos="1080"/>
        </w:tabs>
        <w:ind w:left="720"/>
        <w:jc w:val="thaiDistribute"/>
        <w:rPr>
          <w:rFonts w:ascii="Angsana New" w:hAnsi="Angsana New"/>
          <w:lang w:val="en-US"/>
        </w:rPr>
      </w:pPr>
    </w:p>
    <w:p w:rsidR="005F0419" w:rsidRDefault="005F0419" w:rsidP="005F041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F0419">
        <w:rPr>
          <w:rFonts w:ascii="Angsana New" w:hAnsi="Angsana New" w:hint="cs"/>
          <w:sz w:val="30"/>
          <w:szCs w:val="30"/>
          <w:cs/>
        </w:rPr>
        <w:t>บริษัทได้รับวงเงิน</w:t>
      </w:r>
      <w:r w:rsidR="00931DCA">
        <w:rPr>
          <w:rFonts w:ascii="Angsana New" w:hAnsi="Angsana New" w:hint="cs"/>
          <w:sz w:val="30"/>
          <w:szCs w:val="30"/>
          <w:cs/>
        </w:rPr>
        <w:t>สินเชื่อ</w:t>
      </w:r>
      <w:r w:rsidRPr="005F0419">
        <w:rPr>
          <w:rFonts w:ascii="Angsana New" w:hAnsi="Angsana New" w:hint="cs"/>
          <w:sz w:val="30"/>
          <w:szCs w:val="30"/>
          <w:cs/>
        </w:rPr>
        <w:t>จากธนาคาร</w:t>
      </w:r>
      <w:r w:rsidR="00931DCA">
        <w:rPr>
          <w:rFonts w:ascii="Angsana New" w:hAnsi="Angsana New" w:hint="cs"/>
          <w:sz w:val="30"/>
          <w:szCs w:val="30"/>
          <w:cs/>
        </w:rPr>
        <w:t>ในประเทศ</w:t>
      </w:r>
      <w:r w:rsidRPr="005F0419">
        <w:rPr>
          <w:rFonts w:ascii="Angsana New" w:hAnsi="Angsana New" w:hint="cs"/>
          <w:sz w:val="30"/>
          <w:szCs w:val="30"/>
          <w:cs/>
        </w:rPr>
        <w:t xml:space="preserve">เพิ่มเติมจากปี </w:t>
      </w:r>
      <w:r w:rsidRPr="005F0419">
        <w:rPr>
          <w:rFonts w:ascii="Angsana New" w:hAnsi="Angsana New"/>
          <w:sz w:val="30"/>
          <w:szCs w:val="30"/>
        </w:rPr>
        <w:t xml:space="preserve">2559 </w:t>
      </w:r>
      <w:r w:rsidRPr="005F0419">
        <w:rPr>
          <w:rFonts w:ascii="Angsana New" w:hAnsi="Angsana New" w:hint="cs"/>
          <w:color w:val="000000"/>
          <w:sz w:val="30"/>
          <w:szCs w:val="30"/>
          <w:cs/>
        </w:rPr>
        <w:t>ดังนี้</w:t>
      </w:r>
    </w:p>
    <w:p w:rsidR="00931DCA" w:rsidRPr="005F0419" w:rsidRDefault="00931DCA" w:rsidP="0093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13580" w:rsidRDefault="005F0419" w:rsidP="00B1358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99"/>
        <w:jc w:val="thaiDistribute"/>
        <w:rPr>
          <w:rFonts w:ascii="Angsana New" w:hAnsi="Angsana New"/>
          <w:color w:val="000000"/>
          <w:sz w:val="30"/>
          <w:szCs w:val="30"/>
        </w:rPr>
      </w:pPr>
      <w:r w:rsidRPr="005F0419">
        <w:rPr>
          <w:rFonts w:ascii="Angsana New" w:hAnsi="Angsana New" w:hint="cs"/>
          <w:sz w:val="30"/>
          <w:szCs w:val="30"/>
          <w:cs/>
        </w:rPr>
        <w:t xml:space="preserve">วงเงินกู้ยืมระยะสั้นประเภทตั๋วสัญญาใช้เงิน </w:t>
      </w:r>
      <w:r w:rsidRPr="005F0419">
        <w:rPr>
          <w:rFonts w:ascii="Angsana New" w:hAnsi="Angsana New"/>
          <w:sz w:val="30"/>
          <w:szCs w:val="30"/>
          <w:cs/>
        </w:rPr>
        <w:t>แพคกิ้งเครดิต</w:t>
      </w:r>
      <w:r w:rsidRPr="005F0419">
        <w:rPr>
          <w:rFonts w:ascii="Angsana New" w:hAnsi="Angsana New" w:hint="cs"/>
          <w:sz w:val="30"/>
          <w:szCs w:val="30"/>
          <w:cs/>
        </w:rPr>
        <w:t>และ</w:t>
      </w:r>
      <w:r w:rsidRPr="005F0419">
        <w:rPr>
          <w:rFonts w:ascii="Angsana New" w:hAnsi="Angsana New"/>
          <w:sz w:val="30"/>
          <w:szCs w:val="30"/>
          <w:cs/>
        </w:rPr>
        <w:t>สัญญาทรัสต์รีซีท</w:t>
      </w:r>
      <w:r w:rsidRPr="005F0419">
        <w:rPr>
          <w:rFonts w:ascii="Angsana New" w:hAnsi="Angsana New" w:hint="cs"/>
          <w:sz w:val="30"/>
          <w:szCs w:val="30"/>
          <w:cs/>
        </w:rPr>
        <w:t xml:space="preserve">จากธนาคารในประเทศแห่งหนึ่งเป็นจำนวนเงินรวม </w:t>
      </w:r>
      <w:r w:rsidRPr="005F0419">
        <w:rPr>
          <w:rFonts w:ascii="Angsana New" w:hAnsi="Angsana New"/>
          <w:sz w:val="30"/>
          <w:szCs w:val="30"/>
        </w:rPr>
        <w:t xml:space="preserve">120 </w:t>
      </w:r>
      <w:r w:rsidRPr="005F0419">
        <w:rPr>
          <w:rFonts w:ascii="Angsana New" w:hAnsi="Angsana New" w:hint="cs"/>
          <w:sz w:val="30"/>
          <w:szCs w:val="30"/>
          <w:cs/>
        </w:rPr>
        <w:t>ล้านบาท</w:t>
      </w:r>
      <w:r w:rsidRPr="005F0419">
        <w:rPr>
          <w:rFonts w:ascii="Angsana New" w:hAnsi="Angsana New" w:hint="cs"/>
          <w:sz w:val="30"/>
          <w:szCs w:val="30"/>
        </w:rPr>
        <w:t xml:space="preserve"> </w:t>
      </w:r>
      <w:r w:rsidRPr="005F0419">
        <w:rPr>
          <w:rFonts w:ascii="Angsana New" w:hAnsi="Angsana New"/>
          <w:sz w:val="30"/>
          <w:szCs w:val="30"/>
          <w:cs/>
        </w:rPr>
        <w:t>ซึ่งมีอัตราดอกเบี้ย</w:t>
      </w:r>
      <w:r w:rsidR="00EE1652">
        <w:rPr>
          <w:rFonts w:ascii="Angsana New" w:hAnsi="Angsana New" w:hint="cs"/>
          <w:sz w:val="30"/>
          <w:szCs w:val="30"/>
          <w:cs/>
        </w:rPr>
        <w:t>ต่อปี</w:t>
      </w:r>
      <w:r w:rsidRPr="005F0419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Pr="005F0419">
        <w:rPr>
          <w:rFonts w:ascii="Angsana New" w:hAnsi="Angsana New"/>
          <w:sz w:val="30"/>
          <w:szCs w:val="30"/>
        </w:rPr>
        <w:t xml:space="preserve">MLR-1 MOR-2.23 </w:t>
      </w:r>
      <w:r w:rsidRPr="005F0419">
        <w:rPr>
          <w:rFonts w:ascii="Angsana New" w:hAnsi="Angsana New" w:hint="cs"/>
          <w:sz w:val="30"/>
          <w:szCs w:val="30"/>
          <w:cs/>
        </w:rPr>
        <w:t>และ</w:t>
      </w:r>
      <w:r w:rsidRPr="005F0419">
        <w:rPr>
          <w:rFonts w:ascii="Angsana New" w:hAnsi="Angsana New"/>
          <w:sz w:val="30"/>
          <w:szCs w:val="30"/>
        </w:rPr>
        <w:t xml:space="preserve"> MLR-1 </w:t>
      </w:r>
      <w:r w:rsidRPr="005F0419">
        <w:rPr>
          <w:rFonts w:ascii="Angsana New" w:hAnsi="Angsana New" w:hint="cs"/>
          <w:sz w:val="30"/>
          <w:szCs w:val="30"/>
          <w:cs/>
        </w:rPr>
        <w:t>ตามลำดับ นอกจากนี้ บริษัทยังได้รับวงเงินกู้ยืมระยะยาว</w:t>
      </w:r>
      <w:r w:rsidRPr="005F0419">
        <w:rPr>
          <w:rFonts w:ascii="Angsana New" w:hAnsi="Angsana New" w:hint="cs"/>
          <w:color w:val="000000"/>
          <w:sz w:val="30"/>
          <w:szCs w:val="30"/>
          <w:cs/>
        </w:rPr>
        <w:t>เพื่อใช้ในการก่อสร้างอาคารสำนักงานแห่งใหม่</w:t>
      </w:r>
      <w:r w:rsidRPr="005F0419">
        <w:rPr>
          <w:rFonts w:ascii="Angsana New" w:hAnsi="Angsana New" w:hint="cs"/>
          <w:sz w:val="30"/>
          <w:szCs w:val="30"/>
          <w:cs/>
        </w:rPr>
        <w:t>จากธนาคารดังกล่าวเป็นจำนวน</w:t>
      </w:r>
      <w:r w:rsidRPr="005F0419">
        <w:rPr>
          <w:rFonts w:ascii="Angsana New" w:hAnsi="Angsana New"/>
          <w:sz w:val="30"/>
          <w:szCs w:val="30"/>
          <w:cs/>
        </w:rPr>
        <w:t xml:space="preserve"> </w:t>
      </w:r>
      <w:r w:rsidRPr="005F0419">
        <w:rPr>
          <w:rFonts w:ascii="Angsana New" w:hAnsi="Angsana New"/>
          <w:sz w:val="30"/>
          <w:szCs w:val="30"/>
        </w:rPr>
        <w:t>25</w:t>
      </w:r>
      <w:r w:rsidRPr="005F041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5F0419">
        <w:rPr>
          <w:rFonts w:ascii="Angsana New" w:hAnsi="Angsana New" w:hint="cs"/>
          <w:sz w:val="30"/>
          <w:szCs w:val="30"/>
          <w:cs/>
        </w:rPr>
        <w:t>ซึ่ง</w:t>
      </w:r>
      <w:r w:rsidRPr="005F0419">
        <w:rPr>
          <w:rFonts w:ascii="Angsana New" w:hAnsi="Angsana New"/>
          <w:sz w:val="30"/>
          <w:szCs w:val="30"/>
          <w:cs/>
        </w:rPr>
        <w:t>มีอัตราดอกเบี้ย</w:t>
      </w:r>
      <w:r w:rsidR="00EE1652">
        <w:rPr>
          <w:rFonts w:ascii="Angsana New" w:hAnsi="Angsana New" w:hint="cs"/>
          <w:sz w:val="30"/>
          <w:szCs w:val="30"/>
          <w:cs/>
        </w:rPr>
        <w:t>ต่อปี</w:t>
      </w:r>
      <w:r w:rsidRPr="005F0419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Pr="005F0419">
        <w:rPr>
          <w:rFonts w:ascii="Angsana New" w:hAnsi="Angsana New"/>
          <w:sz w:val="30"/>
          <w:szCs w:val="30"/>
        </w:rPr>
        <w:t xml:space="preserve">MLR-1.50 </w:t>
      </w:r>
      <w:r w:rsidRPr="005F0419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5F0419">
        <w:rPr>
          <w:rFonts w:ascii="Angsana New" w:hAnsi="Angsana New"/>
          <w:sz w:val="30"/>
          <w:szCs w:val="30"/>
          <w:cs/>
        </w:rPr>
        <w:t>วงเงินสินเชื่อดังกล่าว</w:t>
      </w:r>
      <w:r w:rsidRPr="005F0419">
        <w:rPr>
          <w:rFonts w:ascii="Angsana New" w:hAnsi="Angsana New" w:hint="cs"/>
          <w:sz w:val="30"/>
          <w:szCs w:val="30"/>
          <w:cs/>
        </w:rPr>
        <w:t>มีหลักป</w:t>
      </w:r>
      <w:r w:rsidRPr="005F0419">
        <w:rPr>
          <w:rFonts w:ascii="Angsana New" w:hAnsi="Angsana New"/>
          <w:sz w:val="30"/>
          <w:szCs w:val="30"/>
          <w:cs/>
        </w:rPr>
        <w:t>ระกัน</w:t>
      </w:r>
      <w:r w:rsidRPr="005F0419">
        <w:rPr>
          <w:rFonts w:ascii="Angsana New" w:hAnsi="Angsana New" w:hint="cs"/>
          <w:sz w:val="30"/>
          <w:szCs w:val="30"/>
          <w:cs/>
        </w:rPr>
        <w:t>คือ ที่ดินและสิ่งปลูกสร้างบนที่ดินของบริษัท</w:t>
      </w:r>
      <w:r w:rsidRPr="005F0419">
        <w:rPr>
          <w:rFonts w:ascii="Angsana New" w:hAnsi="Angsana New" w:hint="cs"/>
          <w:color w:val="000000"/>
          <w:sz w:val="30"/>
          <w:szCs w:val="30"/>
          <w:cs/>
        </w:rPr>
        <w:t>ซึ่งเดิมเป็นหลักประกันของวงเงินสินเชื่อระยะสั้นกับธนาคารในประเทศอีกแห่งหนึ่ง ดังนั้น ธนาคาร</w:t>
      </w:r>
      <w:r w:rsidR="00931DCA">
        <w:rPr>
          <w:rFonts w:ascii="Angsana New" w:hAnsi="Angsana New" w:hint="cs"/>
          <w:color w:val="000000"/>
          <w:sz w:val="30"/>
          <w:szCs w:val="30"/>
          <w:cs/>
        </w:rPr>
        <w:t>อีกแห่งหนึ่ง</w:t>
      </w:r>
      <w:r w:rsidRPr="005F0419">
        <w:rPr>
          <w:rFonts w:ascii="Angsana New" w:hAnsi="Angsana New" w:hint="cs"/>
          <w:color w:val="000000"/>
          <w:sz w:val="30"/>
          <w:szCs w:val="30"/>
          <w:cs/>
        </w:rPr>
        <w:t>ดังกล่าวจึงกำหนดให้บริษัทต้องวางหลักประกันใหม่ซึ่งได้แก่</w:t>
      </w:r>
      <w:r w:rsidRPr="005F0419">
        <w:rPr>
          <w:rFonts w:ascii="Angsana New" w:hAnsi="Angsana New"/>
          <w:color w:val="000000"/>
          <w:sz w:val="30"/>
          <w:szCs w:val="30"/>
        </w:rPr>
        <w:t xml:space="preserve"> </w:t>
      </w:r>
      <w:r w:rsidRPr="005F0419">
        <w:rPr>
          <w:rFonts w:ascii="Angsana New" w:hAnsi="Angsana New" w:hint="cs"/>
          <w:color w:val="000000"/>
          <w:sz w:val="30"/>
          <w:szCs w:val="30"/>
          <w:cs/>
        </w:rPr>
        <w:t xml:space="preserve">เงินฝากประจำกับธนาคารดังกล่าวจำนวน 16 ล้านบาทซึ่งแสดงรายการเป็นส่วนหนึ่งของ “เงินฝากธนาคารที่มีข้อจำกัดในการใช้” ในงบแสดงฐานะการเงินรวมและเฉพาะกิจการ ณ วันที่ 30 </w:t>
      </w:r>
      <w:r w:rsidR="00B611EF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5F0419">
        <w:rPr>
          <w:rFonts w:ascii="Angsana New" w:hAnsi="Angsana New" w:hint="cs"/>
          <w:color w:val="000000"/>
          <w:sz w:val="30"/>
          <w:szCs w:val="30"/>
          <w:cs/>
        </w:rPr>
        <w:t xml:space="preserve"> 2560</w:t>
      </w:r>
    </w:p>
    <w:p w:rsidR="00B13580" w:rsidRDefault="00B13580" w:rsidP="00B13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6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F0419" w:rsidRPr="00B13580" w:rsidRDefault="005F0419" w:rsidP="00B1358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99"/>
        <w:jc w:val="thaiDistribute"/>
        <w:rPr>
          <w:rFonts w:ascii="Angsana New" w:hAnsi="Angsana New"/>
          <w:color w:val="000000"/>
          <w:sz w:val="30"/>
          <w:szCs w:val="30"/>
        </w:rPr>
      </w:pPr>
      <w:r w:rsidRPr="00B13580">
        <w:rPr>
          <w:rFonts w:ascii="Angsana New" w:hAnsi="Angsana New" w:hint="cs"/>
          <w:sz w:val="30"/>
          <w:szCs w:val="30"/>
          <w:cs/>
        </w:rPr>
        <w:t>วงเงินกู้ยืมระยะสั้นประเภทตั๋วสัญญาใช้เงินและ</w:t>
      </w:r>
      <w:r w:rsidRPr="00B13580">
        <w:rPr>
          <w:rFonts w:ascii="Angsana New" w:hAnsi="Angsana New"/>
          <w:sz w:val="30"/>
          <w:szCs w:val="30"/>
          <w:cs/>
        </w:rPr>
        <w:t>สัญญาทรัสต์รีซีท</w:t>
      </w:r>
      <w:r w:rsidRPr="00B13580">
        <w:rPr>
          <w:rFonts w:ascii="Angsana New" w:hAnsi="Angsana New" w:hint="cs"/>
          <w:sz w:val="30"/>
          <w:szCs w:val="30"/>
          <w:cs/>
        </w:rPr>
        <w:t xml:space="preserve">จากธนาคารในประเทศอีกแห่งหนึ่งเป็นจำนวนเงินรวม </w:t>
      </w:r>
      <w:r w:rsidRPr="00B13580">
        <w:rPr>
          <w:rFonts w:ascii="Angsana New" w:hAnsi="Angsana New"/>
          <w:sz w:val="30"/>
          <w:szCs w:val="30"/>
        </w:rPr>
        <w:t>1</w:t>
      </w:r>
      <w:r w:rsidRPr="00B13580">
        <w:rPr>
          <w:rFonts w:ascii="Angsana New" w:hAnsi="Angsana New" w:hint="cs"/>
          <w:sz w:val="30"/>
          <w:szCs w:val="30"/>
          <w:cs/>
        </w:rPr>
        <w:t>0</w:t>
      </w:r>
      <w:r w:rsidRPr="00B13580">
        <w:rPr>
          <w:rFonts w:ascii="Angsana New" w:hAnsi="Angsana New"/>
          <w:sz w:val="30"/>
          <w:szCs w:val="30"/>
        </w:rPr>
        <w:t xml:space="preserve">0 </w:t>
      </w:r>
      <w:r w:rsidRPr="00B13580">
        <w:rPr>
          <w:rFonts w:ascii="Angsana New" w:hAnsi="Angsana New" w:hint="cs"/>
          <w:sz w:val="30"/>
          <w:szCs w:val="30"/>
          <w:cs/>
        </w:rPr>
        <w:t>ล้านบาท</w:t>
      </w:r>
      <w:r w:rsidRPr="00B13580">
        <w:rPr>
          <w:rFonts w:ascii="Angsana New" w:hAnsi="Angsana New"/>
          <w:sz w:val="30"/>
          <w:szCs w:val="30"/>
          <w:cs/>
        </w:rPr>
        <w:t>ซึ่งมีอัตราดอกเบี้ย</w:t>
      </w:r>
      <w:r w:rsidR="00EE1652">
        <w:rPr>
          <w:rFonts w:ascii="Angsana New" w:hAnsi="Angsana New" w:hint="cs"/>
          <w:sz w:val="30"/>
          <w:szCs w:val="30"/>
          <w:cs/>
        </w:rPr>
        <w:t>ต่อปี</w:t>
      </w:r>
      <w:r w:rsidRPr="00B13580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Pr="00B13580">
        <w:rPr>
          <w:rFonts w:ascii="Angsana New" w:hAnsi="Angsana New"/>
          <w:sz w:val="30"/>
          <w:szCs w:val="30"/>
          <w:lang w:eastAsia="zh-CN"/>
        </w:rPr>
        <w:t>MLR-1.5</w:t>
      </w:r>
      <w:r w:rsidRPr="00B13580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B13580">
        <w:rPr>
          <w:rFonts w:ascii="Angsana New" w:hAnsi="Angsana New"/>
          <w:sz w:val="30"/>
          <w:szCs w:val="30"/>
          <w:cs/>
        </w:rPr>
        <w:t>วงเงินสินเชื่อดังกล่าว</w:t>
      </w:r>
      <w:r w:rsidRPr="00B13580">
        <w:rPr>
          <w:rFonts w:ascii="Angsana New" w:hAnsi="Angsana New" w:hint="cs"/>
          <w:sz w:val="30"/>
          <w:szCs w:val="30"/>
          <w:cs/>
        </w:rPr>
        <w:t>มีหลักป</w:t>
      </w:r>
      <w:r w:rsidRPr="00B13580">
        <w:rPr>
          <w:rFonts w:ascii="Angsana New" w:hAnsi="Angsana New"/>
          <w:sz w:val="30"/>
          <w:szCs w:val="30"/>
          <w:cs/>
        </w:rPr>
        <w:t>ระกัน</w:t>
      </w:r>
      <w:r w:rsidRPr="00B13580">
        <w:rPr>
          <w:rFonts w:ascii="Angsana New" w:hAnsi="Angsana New" w:hint="cs"/>
          <w:sz w:val="30"/>
          <w:szCs w:val="30"/>
          <w:cs/>
        </w:rPr>
        <w:t xml:space="preserve">คือ </w:t>
      </w:r>
      <w:r w:rsidRPr="00B13580">
        <w:rPr>
          <w:rFonts w:ascii="Angsana New" w:hAnsi="Angsana New" w:hint="cs"/>
          <w:color w:val="000000"/>
          <w:sz w:val="30"/>
          <w:szCs w:val="30"/>
          <w:cs/>
        </w:rPr>
        <w:t>เงินฝากประจำกั</w:t>
      </w:r>
      <w:r w:rsidR="00931DCA" w:rsidRPr="00B13580">
        <w:rPr>
          <w:rFonts w:ascii="Angsana New" w:hAnsi="Angsana New" w:hint="cs"/>
          <w:color w:val="000000"/>
          <w:sz w:val="30"/>
          <w:szCs w:val="30"/>
          <w:cs/>
        </w:rPr>
        <w:t>บธนาคารดังกล่าวจำนวน 25 ล้านบาท</w:t>
      </w:r>
      <w:r w:rsidRPr="00B13580">
        <w:rPr>
          <w:rFonts w:ascii="Angsana New" w:hAnsi="Angsana New" w:hint="cs"/>
          <w:color w:val="000000"/>
          <w:sz w:val="30"/>
          <w:szCs w:val="30"/>
          <w:cs/>
        </w:rPr>
        <w:t xml:space="preserve">ซึ่งแสดงรายการเป็นส่วนหนึ่งของ “เงินฝากธนาคารที่มีข้อจำกัดในการใช้” ในงบแสดงฐานะการเงินรวมและเฉพาะกิจการ ณ วันที่ 30 </w:t>
      </w:r>
      <w:r w:rsidR="00B611EF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B13580">
        <w:rPr>
          <w:rFonts w:ascii="Angsana New" w:hAnsi="Angsana New" w:hint="cs"/>
          <w:color w:val="000000"/>
          <w:sz w:val="30"/>
          <w:szCs w:val="30"/>
          <w:cs/>
        </w:rPr>
        <w:t xml:space="preserve"> 2560</w:t>
      </w:r>
      <w:r w:rsidRPr="00B13580">
        <w:rPr>
          <w:rFonts w:ascii="Angsana New" w:hAnsi="Angsana New"/>
          <w:color w:val="000000"/>
          <w:sz w:val="30"/>
          <w:szCs w:val="30"/>
        </w:rPr>
        <w:t xml:space="preserve"> </w:t>
      </w:r>
      <w:r w:rsidRPr="00B13580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B13580">
        <w:rPr>
          <w:rFonts w:ascii="Angsana New" w:hAnsi="Angsana New"/>
          <w:sz w:val="30"/>
          <w:szCs w:val="30"/>
          <w:cs/>
        </w:rPr>
        <w:t>ค้ำประกันโดยกรรมการ</w:t>
      </w:r>
      <w:r w:rsidRPr="00B13580">
        <w:rPr>
          <w:rFonts w:ascii="Angsana New" w:hAnsi="Angsana New" w:hint="cs"/>
          <w:sz w:val="30"/>
          <w:szCs w:val="30"/>
          <w:cs/>
        </w:rPr>
        <w:t>บางท่าน</w:t>
      </w:r>
      <w:r w:rsidRPr="00B13580">
        <w:rPr>
          <w:rFonts w:ascii="Angsana New" w:hAnsi="Angsana New"/>
          <w:sz w:val="30"/>
          <w:szCs w:val="30"/>
          <w:cs/>
        </w:rPr>
        <w:t>ของบริษัท</w:t>
      </w:r>
    </w:p>
    <w:p w:rsidR="005F0419" w:rsidRPr="005F0419" w:rsidRDefault="005F0419" w:rsidP="005F0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6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C3B96" w:rsidRPr="00C73096" w:rsidRDefault="00C73096" w:rsidP="00C7309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left" w:pos="567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73096">
        <w:rPr>
          <w:rFonts w:ascii="Angsana New" w:hAnsi="Angsana New" w:hint="cs"/>
          <w:color w:val="000000"/>
          <w:sz w:val="30"/>
          <w:szCs w:val="30"/>
          <w:cs/>
        </w:rPr>
        <w:t>บริษัทได้จดทะเบียนปิดสาขาซึ่งตั้งอยู่ในกรุงเทพมหานครและสุพรรณบุรีจังหวัดละหนึ่งแห่ง</w:t>
      </w:r>
      <w:r w:rsidR="005F0419" w:rsidRPr="00C73096">
        <w:rPr>
          <w:rFonts w:ascii="Angsana New" w:hAnsi="Angsana New" w:hint="cs"/>
          <w:color w:val="000000"/>
          <w:sz w:val="30"/>
          <w:szCs w:val="30"/>
          <w:cs/>
        </w:rPr>
        <w:t xml:space="preserve">ในระหว่างงวดสามเดือนสิ้นสุดวันที่ 30 </w:t>
      </w:r>
      <w:r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5F0419" w:rsidRPr="00C73096">
        <w:rPr>
          <w:rFonts w:ascii="Angsana New" w:hAnsi="Angsana New" w:hint="cs"/>
          <w:color w:val="000000"/>
          <w:sz w:val="30"/>
          <w:szCs w:val="30"/>
          <w:cs/>
        </w:rPr>
        <w:t xml:space="preserve"> 2560 </w:t>
      </w:r>
    </w:p>
    <w:p w:rsidR="00CC3B96" w:rsidRDefault="00CC3B96" w:rsidP="00CC3B96">
      <w:pPr>
        <w:pStyle w:val="ListParagraph"/>
        <w:tabs>
          <w:tab w:val="clear" w:pos="227"/>
          <w:tab w:val="clear" w:pos="454"/>
          <w:tab w:val="clear" w:pos="680"/>
          <w:tab w:val="left" w:pos="567"/>
        </w:tabs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73096" w:rsidRDefault="00C73096" w:rsidP="00CC3B96">
      <w:pPr>
        <w:pStyle w:val="ListParagraph"/>
        <w:tabs>
          <w:tab w:val="clear" w:pos="227"/>
          <w:tab w:val="clear" w:pos="454"/>
          <w:tab w:val="clear" w:pos="680"/>
          <w:tab w:val="left" w:pos="567"/>
        </w:tabs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E1652" w:rsidRDefault="00EE1652" w:rsidP="00CC3B96">
      <w:pPr>
        <w:pStyle w:val="ListParagraph"/>
        <w:tabs>
          <w:tab w:val="clear" w:pos="227"/>
          <w:tab w:val="clear" w:pos="454"/>
          <w:tab w:val="clear" w:pos="680"/>
          <w:tab w:val="left" w:pos="567"/>
        </w:tabs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E1652" w:rsidRPr="005F0419" w:rsidRDefault="00EE1652" w:rsidP="00CC3B96">
      <w:pPr>
        <w:pStyle w:val="ListParagraph"/>
        <w:tabs>
          <w:tab w:val="clear" w:pos="227"/>
          <w:tab w:val="clear" w:pos="454"/>
          <w:tab w:val="clear" w:pos="680"/>
          <w:tab w:val="left" w:pos="567"/>
        </w:tabs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625E5" w:rsidRPr="004F5042" w:rsidRDefault="00C625E5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63967" w:rsidRPr="00CC1F67" w:rsidRDefault="00463967" w:rsidP="0046396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C1F67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:rsidR="00463967" w:rsidRPr="00CC1F67" w:rsidRDefault="00463967" w:rsidP="0046396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63967" w:rsidRPr="00CC1F67" w:rsidRDefault="00463967" w:rsidP="0046396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C1F67">
        <w:rPr>
          <w:rFonts w:ascii="Angsana New" w:hAnsi="Angsana New" w:cs="Angsana New"/>
          <w:sz w:val="30"/>
          <w:szCs w:val="30"/>
          <w:cs/>
        </w:rPr>
        <w:t xml:space="preserve">ในที่ประชุมวิสามัญผู้ถือหุ้นเมื่อวันที่ </w:t>
      </w:r>
      <w:r w:rsidRPr="00CC1F67">
        <w:rPr>
          <w:rFonts w:ascii="Angsana New" w:hAnsi="Angsana New" w:cs="Angsana New"/>
          <w:sz w:val="30"/>
          <w:szCs w:val="30"/>
        </w:rPr>
        <w:t xml:space="preserve">2 </w:t>
      </w:r>
      <w:r w:rsidRPr="00CC1F67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CC1F67">
        <w:rPr>
          <w:rFonts w:ascii="Angsana New" w:hAnsi="Angsana New" w:cs="Angsana New"/>
          <w:sz w:val="30"/>
          <w:szCs w:val="30"/>
        </w:rPr>
        <w:t>2560</w:t>
      </w:r>
      <w:r w:rsidRPr="00CC1F67">
        <w:rPr>
          <w:rFonts w:ascii="Angsana New" w:hAnsi="Angsana New" w:cs="Angsana New"/>
          <w:sz w:val="30"/>
          <w:szCs w:val="30"/>
          <w:cs/>
        </w:rPr>
        <w:t xml:space="preserve"> ผู้ถือหุ้นได้มีมติอนุมัติเรื่องสำคัญที่เกี่ยวข้องกับทุนเรือนหุ้นของบริษัทดังนี้</w:t>
      </w:r>
    </w:p>
    <w:p w:rsidR="00463967" w:rsidRPr="00CC1F67" w:rsidRDefault="00463967" w:rsidP="0046396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63967" w:rsidRPr="00CC1F67" w:rsidRDefault="00463967" w:rsidP="00463967">
      <w:pPr>
        <w:pStyle w:val="NoSpacing"/>
        <w:numPr>
          <w:ilvl w:val="0"/>
          <w:numId w:val="32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CC1F67">
        <w:rPr>
          <w:rFonts w:ascii="Angsana New" w:hAnsi="Angsana New" w:cs="Angsana New"/>
          <w:sz w:val="30"/>
          <w:szCs w:val="30"/>
          <w:cs/>
        </w:rPr>
        <w:t xml:space="preserve">การลดทุนจดทะเบียนของบริษัทจำนวน </w:t>
      </w:r>
      <w:r w:rsidRPr="00CC1F67">
        <w:rPr>
          <w:rFonts w:ascii="Angsana New" w:hAnsi="Angsana New" w:cs="Angsana New"/>
          <w:sz w:val="30"/>
          <w:szCs w:val="30"/>
        </w:rPr>
        <w:t>64,</w:t>
      </w:r>
      <w:r w:rsidRPr="00CC1F67">
        <w:rPr>
          <w:rFonts w:ascii="Angsana New" w:eastAsia="SimSun" w:hAnsi="Angsana New" w:cs="Angsana New"/>
          <w:sz w:val="30"/>
          <w:szCs w:val="30"/>
        </w:rPr>
        <w:t xml:space="preserve">411,770 </w:t>
      </w:r>
      <w:r w:rsidRPr="00CC1F67">
        <w:rPr>
          <w:rFonts w:ascii="Angsana New" w:eastAsia="SimSun" w:hAnsi="Angsana New" w:cs="Angsana New"/>
          <w:sz w:val="30"/>
          <w:szCs w:val="30"/>
          <w:cs/>
        </w:rPr>
        <w:t>บาทจากเดิม</w:t>
      </w:r>
      <w:r w:rsidRPr="00CC1F67">
        <w:rPr>
          <w:rFonts w:ascii="Angsana New" w:eastAsia="SimSun" w:hAnsi="Angsana New" w:cs="Angsana New"/>
          <w:sz w:val="30"/>
          <w:szCs w:val="30"/>
        </w:rPr>
        <w:t xml:space="preserve"> 259,349,716.50 </w:t>
      </w:r>
      <w:r w:rsidRPr="00CC1F67">
        <w:rPr>
          <w:rFonts w:ascii="Angsana New" w:eastAsia="SimSun" w:hAnsi="Angsana New" w:cs="Angsana New"/>
          <w:sz w:val="30"/>
          <w:szCs w:val="30"/>
          <w:cs/>
        </w:rPr>
        <w:t xml:space="preserve">บาทเป็น </w:t>
      </w:r>
      <w:r w:rsidRPr="00CC1F67">
        <w:rPr>
          <w:rFonts w:ascii="Angsana New" w:eastAsia="SimSun" w:hAnsi="Angsana New" w:cs="Angsana New"/>
          <w:sz w:val="30"/>
          <w:szCs w:val="30"/>
        </w:rPr>
        <w:t xml:space="preserve">194,937,946.50 </w:t>
      </w:r>
      <w:r w:rsidRPr="00CC1F67">
        <w:rPr>
          <w:rFonts w:ascii="Angsana New" w:eastAsia="SimSun" w:hAnsi="Angsana New" w:cs="Angsana New"/>
          <w:sz w:val="30"/>
          <w:szCs w:val="30"/>
          <w:cs/>
        </w:rPr>
        <w:t xml:space="preserve">บาทโดยการตัดหุ้นสามัญที่ยังไม่ได้ออกจำหน่ายจำนวน </w:t>
      </w:r>
      <w:r w:rsidRPr="00CC1F67">
        <w:rPr>
          <w:rFonts w:ascii="Angsana New" w:eastAsia="SimSun" w:hAnsi="Angsana New" w:cs="Angsana New"/>
          <w:sz w:val="30"/>
          <w:szCs w:val="30"/>
        </w:rPr>
        <w:t xml:space="preserve">257,647,080 </w:t>
      </w:r>
      <w:r w:rsidRPr="00CC1F67">
        <w:rPr>
          <w:rFonts w:ascii="Angsana New" w:eastAsia="SimSun" w:hAnsi="Angsana New" w:cs="Angsana New"/>
          <w:sz w:val="30"/>
          <w:szCs w:val="30"/>
          <w:cs/>
        </w:rPr>
        <w:t xml:space="preserve">หุ้น มูลค่าหุ้นละ </w:t>
      </w:r>
      <w:r w:rsidRPr="00CC1F67">
        <w:rPr>
          <w:rFonts w:ascii="Angsana New" w:eastAsia="SimSun" w:hAnsi="Angsana New" w:cs="Angsana New"/>
          <w:sz w:val="30"/>
          <w:szCs w:val="30"/>
        </w:rPr>
        <w:t xml:space="preserve">0.25 </w:t>
      </w:r>
      <w:r w:rsidRPr="00CC1F67">
        <w:rPr>
          <w:rFonts w:ascii="Angsana New" w:eastAsia="SimSun" w:hAnsi="Angsana New" w:cs="Angsana New"/>
          <w:sz w:val="30"/>
          <w:szCs w:val="30"/>
          <w:cs/>
        </w:rPr>
        <w:t>บาท ซึ่งต่อมาบริษัทได้จดทะเบียนการลดทุนดังกล่าวกับกระทรวง</w:t>
      </w:r>
      <w:r w:rsidRPr="00CC1F67">
        <w:rPr>
          <w:rFonts w:ascii="Angsana New" w:hAnsi="Angsana New" w:cs="Angsana New"/>
          <w:sz w:val="30"/>
          <w:szCs w:val="30"/>
          <w:cs/>
        </w:rPr>
        <w:t xml:space="preserve">พาณิชย์แล้วเมื่อวันที่ </w:t>
      </w:r>
      <w:r w:rsidR="00C65134" w:rsidRPr="00CC1F67">
        <w:rPr>
          <w:rFonts w:ascii="Angsana New" w:hAnsi="Angsana New" w:cs="Angsana New"/>
          <w:sz w:val="30"/>
          <w:szCs w:val="30"/>
        </w:rPr>
        <w:t>16</w:t>
      </w:r>
      <w:r w:rsidRPr="00CC1F67">
        <w:rPr>
          <w:rFonts w:ascii="Angsana New" w:hAnsi="Angsana New" w:cs="Angsana New"/>
          <w:sz w:val="30"/>
          <w:szCs w:val="30"/>
        </w:rPr>
        <w:t xml:space="preserve"> </w:t>
      </w:r>
      <w:r w:rsidRPr="00CC1F67">
        <w:rPr>
          <w:rFonts w:ascii="Angsana New" w:hAnsi="Angsana New" w:cs="Angsana New"/>
          <w:sz w:val="30"/>
          <w:szCs w:val="30"/>
          <w:cs/>
        </w:rPr>
        <w:t>ตุลาคม 2560</w:t>
      </w:r>
    </w:p>
    <w:p w:rsidR="00463967" w:rsidRPr="00CC1F67" w:rsidRDefault="00463967" w:rsidP="0046396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63967" w:rsidRPr="00CC1F67" w:rsidRDefault="00463967" w:rsidP="00463967">
      <w:pPr>
        <w:pStyle w:val="NoSpacing"/>
        <w:numPr>
          <w:ilvl w:val="0"/>
          <w:numId w:val="32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CC1F67">
        <w:rPr>
          <w:rFonts w:ascii="Angsana New" w:hAnsi="Angsana New" w:cs="Angsana New"/>
          <w:sz w:val="30"/>
          <w:szCs w:val="30"/>
          <w:cs/>
        </w:rPr>
        <w:t xml:space="preserve">การออกใบสำคัญแสดงสิทธิที่จะซื้อหุ้นสามัญเพิ่มทุนของบริษัทครั้งที่ </w:t>
      </w:r>
      <w:r w:rsidRPr="00CC1F67">
        <w:rPr>
          <w:rFonts w:ascii="Angsana New" w:hAnsi="Angsana New" w:cs="Angsana New"/>
          <w:sz w:val="30"/>
          <w:szCs w:val="30"/>
        </w:rPr>
        <w:t xml:space="preserve">2 (“ECF-W2”) </w:t>
      </w:r>
      <w:r w:rsidRPr="00CC1F6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C1F67">
        <w:rPr>
          <w:rFonts w:ascii="Angsana New" w:hAnsi="Angsana New" w:cs="Angsana New"/>
          <w:sz w:val="30"/>
          <w:szCs w:val="30"/>
        </w:rPr>
        <w:t xml:space="preserve">194,937,946 </w:t>
      </w:r>
      <w:r w:rsidRPr="00CC1F67">
        <w:rPr>
          <w:rFonts w:ascii="Angsana New" w:hAnsi="Angsana New" w:cs="Angsana New"/>
          <w:sz w:val="30"/>
          <w:szCs w:val="30"/>
          <w:cs/>
        </w:rPr>
        <w:t>หน่วย</w:t>
      </w:r>
      <w:r w:rsidR="007669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1F67">
        <w:rPr>
          <w:rFonts w:ascii="Angsana New" w:hAnsi="Angsana New" w:cs="Angsana New"/>
          <w:sz w:val="30"/>
          <w:szCs w:val="30"/>
          <w:cs/>
        </w:rPr>
        <w:t>ซึ่งจะจัดสรรโดยไม่คิดมูลค่าให้แก่ผู้ถือ</w:t>
      </w:r>
      <w:r w:rsidRPr="00CC1F67">
        <w:rPr>
          <w:rFonts w:ascii="Angsana New" w:eastAsia="SimSun" w:hAnsi="Angsana New" w:cs="Angsana New"/>
          <w:sz w:val="30"/>
          <w:szCs w:val="30"/>
          <w:cs/>
        </w:rPr>
        <w:t>หุ้น</w:t>
      </w:r>
      <w:r w:rsidRPr="00CC1F67">
        <w:rPr>
          <w:rFonts w:ascii="Angsana New" w:hAnsi="Angsana New" w:cs="Angsana New"/>
          <w:sz w:val="30"/>
          <w:szCs w:val="30"/>
          <w:cs/>
        </w:rPr>
        <w:t xml:space="preserve">เดิมตามสัดส่วนการถือหุ้นในอัตรา 4 หุ้นสามัญเดิมต่อ 1 หน่วยใบสำคัญแสดงสิทธิโดยกำหนดราคาใช้สิทธิที่จะซื้อหุ้นสามัญไว้ที่ 3 บาทต่อหุ้น ซึ่งต่อมาบริษัทได้จัดสรร </w:t>
      </w:r>
      <w:r w:rsidRPr="00CC1F67">
        <w:rPr>
          <w:rFonts w:ascii="Angsana New" w:hAnsi="Angsana New" w:cs="Angsana New"/>
          <w:sz w:val="30"/>
          <w:szCs w:val="30"/>
        </w:rPr>
        <w:t xml:space="preserve">ECF-W2 </w:t>
      </w:r>
      <w:r w:rsidRPr="00CC1F67">
        <w:rPr>
          <w:rFonts w:ascii="Angsana New" w:hAnsi="Angsana New" w:cs="Angsana New"/>
          <w:sz w:val="30"/>
          <w:szCs w:val="30"/>
          <w:cs/>
        </w:rPr>
        <w:t>ให้แก่ผู้ถือหุ้นแล้วเมื่อวันที่ 20 ตุลาคม 2560</w:t>
      </w:r>
    </w:p>
    <w:p w:rsidR="00463967" w:rsidRPr="00CC1F67" w:rsidRDefault="00463967" w:rsidP="0046396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63967" w:rsidRPr="007669DC" w:rsidRDefault="00463967" w:rsidP="007669DC">
      <w:pPr>
        <w:pStyle w:val="NoSpacing"/>
        <w:numPr>
          <w:ilvl w:val="0"/>
          <w:numId w:val="32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CC1F67">
        <w:rPr>
          <w:rFonts w:ascii="Angsana New" w:hAnsi="Angsana New" w:cs="Angsana New"/>
          <w:sz w:val="30"/>
          <w:szCs w:val="30"/>
          <w:cs/>
        </w:rPr>
        <w:t>การออกใบสำคัญแสดงสิทธิที่จะซื้อหุ้นสามัญเพิ่มทุนของบริษัทครั้งที่ 3</w:t>
      </w:r>
      <w:r w:rsidRPr="00CC1F67">
        <w:rPr>
          <w:rFonts w:ascii="Angsana New" w:hAnsi="Angsana New" w:cs="Angsana New"/>
          <w:sz w:val="30"/>
          <w:szCs w:val="30"/>
        </w:rPr>
        <w:t xml:space="preserve"> (“ECF-W</w:t>
      </w:r>
      <w:r w:rsidRPr="00CC1F67">
        <w:rPr>
          <w:rFonts w:ascii="Angsana New" w:hAnsi="Angsana New" w:cs="Angsana New"/>
          <w:sz w:val="30"/>
          <w:szCs w:val="30"/>
          <w:cs/>
        </w:rPr>
        <w:t>3</w:t>
      </w:r>
      <w:r w:rsidRPr="00CC1F67">
        <w:rPr>
          <w:rFonts w:ascii="Angsana New" w:hAnsi="Angsana New" w:cs="Angsana New"/>
          <w:sz w:val="30"/>
          <w:szCs w:val="30"/>
        </w:rPr>
        <w:t xml:space="preserve">) </w:t>
      </w:r>
      <w:r w:rsidRPr="00CC1F6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C1F67">
        <w:rPr>
          <w:rFonts w:ascii="Angsana New" w:hAnsi="Angsana New" w:cs="Angsana New"/>
          <w:sz w:val="30"/>
          <w:szCs w:val="30"/>
        </w:rPr>
        <w:t xml:space="preserve">129,958,631 </w:t>
      </w:r>
      <w:r w:rsidRPr="00CC1F67">
        <w:rPr>
          <w:rFonts w:ascii="Angsana New" w:hAnsi="Angsana New" w:cs="Angsana New"/>
          <w:sz w:val="30"/>
          <w:szCs w:val="30"/>
          <w:cs/>
        </w:rPr>
        <w:t>หน่วย</w:t>
      </w:r>
      <w:r w:rsidR="007669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1F67">
        <w:rPr>
          <w:rFonts w:ascii="Angsana New" w:hAnsi="Angsana New" w:cs="Angsana New"/>
          <w:sz w:val="30"/>
          <w:szCs w:val="30"/>
          <w:cs/>
        </w:rPr>
        <w:t xml:space="preserve">ซึ่งจะจัดสรรโดยไม่คิดมูลค่าให้แก่ผู้ถือหุ้นเดิมตามสัดส่วนการถือหุ้นในอัตรา 6 หุ้นสามัญเดิมต่อ 1 หน่วยใบสำคัญแสดงสิทธิโดยกำหนดราคาใช้สิทธิที่จะซื้อหุ้นสามัญไว้ที่ 5 บาทต่อหุ้น ซึ่งต่อมาบริษัทได้จัดสรร </w:t>
      </w:r>
      <w:r w:rsidRPr="007669DC">
        <w:rPr>
          <w:rFonts w:ascii="Angsana New" w:hAnsi="Angsana New" w:cs="Angsana New"/>
          <w:sz w:val="30"/>
          <w:szCs w:val="30"/>
        </w:rPr>
        <w:t>ECF-W</w:t>
      </w:r>
      <w:r w:rsidRPr="007669DC">
        <w:rPr>
          <w:rFonts w:ascii="Angsana New" w:hAnsi="Angsana New" w:cs="Angsana New"/>
          <w:sz w:val="30"/>
          <w:szCs w:val="30"/>
          <w:cs/>
        </w:rPr>
        <w:t>3</w:t>
      </w:r>
      <w:r w:rsidRPr="007669DC">
        <w:rPr>
          <w:rFonts w:ascii="Angsana New" w:hAnsi="Angsana New" w:cs="Angsana New"/>
          <w:sz w:val="30"/>
          <w:szCs w:val="30"/>
        </w:rPr>
        <w:t xml:space="preserve"> </w:t>
      </w:r>
      <w:r w:rsidRPr="007669DC">
        <w:rPr>
          <w:rFonts w:ascii="Angsana New" w:hAnsi="Angsana New" w:cs="Angsana New"/>
          <w:sz w:val="30"/>
          <w:szCs w:val="30"/>
          <w:cs/>
        </w:rPr>
        <w:t>ให้แก่ผู้ถือหุ้นแล้วเมื่อวันที่ 20 ตุลาคม 2560</w:t>
      </w:r>
    </w:p>
    <w:p w:rsidR="00463967" w:rsidRPr="00CC1F67" w:rsidRDefault="00463967" w:rsidP="0046396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63967" w:rsidRPr="006E6083" w:rsidRDefault="00463967" w:rsidP="007F6D4E">
      <w:pPr>
        <w:pStyle w:val="NoSpacing"/>
        <w:numPr>
          <w:ilvl w:val="0"/>
          <w:numId w:val="32"/>
        </w:numPr>
        <w:ind w:left="540" w:right="-21" w:hanging="540"/>
        <w:jc w:val="thaiDistribute"/>
        <w:rPr>
          <w:rFonts w:ascii="Angsana New" w:hAnsi="Angsana New" w:cs="Angsana New"/>
          <w:sz w:val="30"/>
          <w:szCs w:val="30"/>
        </w:rPr>
      </w:pPr>
      <w:r w:rsidRPr="006E6083">
        <w:rPr>
          <w:rFonts w:ascii="Angsana New" w:hAnsi="Angsana New" w:cs="Angsana New"/>
          <w:sz w:val="30"/>
          <w:szCs w:val="30"/>
          <w:cs/>
        </w:rPr>
        <w:t>การเพิ่มทุนจดทะเบียนของบริษัทจำนวน 159</w:t>
      </w:r>
      <w:r w:rsidRPr="006E6083">
        <w:rPr>
          <w:rFonts w:ascii="Angsana New" w:hAnsi="Angsana New" w:cs="Angsana New"/>
          <w:sz w:val="30"/>
          <w:szCs w:val="30"/>
        </w:rPr>
        <w:t>,199,322.50</w:t>
      </w:r>
      <w:r w:rsidRPr="006E6083">
        <w:rPr>
          <w:rFonts w:ascii="Angsana New" w:hAnsi="Angsana New" w:cs="Angsana New"/>
          <w:sz w:val="30"/>
          <w:szCs w:val="30"/>
          <w:cs/>
        </w:rPr>
        <w:t xml:space="preserve"> บาทจากเดิม </w:t>
      </w:r>
      <w:r w:rsidR="006E6083" w:rsidRPr="006E6083">
        <w:rPr>
          <w:rFonts w:ascii="Angsana New" w:hAnsi="Angsana New" w:cs="Angsana New"/>
          <w:sz w:val="30"/>
          <w:szCs w:val="30"/>
        </w:rPr>
        <w:t xml:space="preserve">194,937,946.50 </w:t>
      </w:r>
      <w:r w:rsidRPr="006E6083">
        <w:rPr>
          <w:rFonts w:ascii="Angsana New" w:hAnsi="Angsana New" w:cs="Angsana New"/>
          <w:sz w:val="30"/>
          <w:szCs w:val="30"/>
          <w:cs/>
        </w:rPr>
        <w:t>บาทเป็น</w:t>
      </w:r>
      <w:r w:rsidR="007F6D4E">
        <w:rPr>
          <w:rFonts w:ascii="Angsana New" w:hAnsi="Angsana New" w:cs="Angsana New"/>
          <w:sz w:val="30"/>
          <w:szCs w:val="30"/>
        </w:rPr>
        <w:t xml:space="preserve"> </w:t>
      </w:r>
      <w:r w:rsidRPr="006E6083">
        <w:rPr>
          <w:rFonts w:ascii="Angsana New" w:hAnsi="Angsana New" w:cs="Angsana New"/>
          <w:sz w:val="30"/>
          <w:szCs w:val="30"/>
        </w:rPr>
        <w:t xml:space="preserve">354,137,269.00 </w:t>
      </w:r>
      <w:r w:rsidRPr="006E6083">
        <w:rPr>
          <w:rFonts w:ascii="Angsana New" w:hAnsi="Angsana New" w:cs="Angsana New"/>
          <w:sz w:val="30"/>
          <w:szCs w:val="30"/>
          <w:cs/>
        </w:rPr>
        <w:t xml:space="preserve">บาทโดยการออกหุ้นสามัญใหม่จำนวน </w:t>
      </w:r>
      <w:r w:rsidRPr="006E6083">
        <w:rPr>
          <w:rFonts w:ascii="Angsana New" w:hAnsi="Angsana New" w:cs="Angsana New"/>
          <w:sz w:val="30"/>
          <w:szCs w:val="30"/>
        </w:rPr>
        <w:t xml:space="preserve">636,797,290 </w:t>
      </w:r>
      <w:r w:rsidRPr="006E6083">
        <w:rPr>
          <w:rFonts w:ascii="Angsana New" w:hAnsi="Angsana New" w:cs="Angsana New"/>
          <w:sz w:val="30"/>
          <w:szCs w:val="30"/>
          <w:cs/>
        </w:rPr>
        <w:t>หุ้น มูลค่าหุ้นละ</w:t>
      </w:r>
      <w:r w:rsidRPr="006E6083">
        <w:rPr>
          <w:rFonts w:ascii="Angsana New" w:hAnsi="Angsana New" w:cs="Angsana New"/>
          <w:sz w:val="30"/>
          <w:szCs w:val="30"/>
        </w:rPr>
        <w:t xml:space="preserve"> 0.25 </w:t>
      </w:r>
      <w:r w:rsidRPr="006E6083">
        <w:rPr>
          <w:rFonts w:ascii="Angsana New" w:hAnsi="Angsana New" w:cs="Angsana New"/>
          <w:sz w:val="30"/>
          <w:szCs w:val="30"/>
          <w:cs/>
        </w:rPr>
        <w:t>บาท</w:t>
      </w:r>
      <w:r w:rsidRPr="006E6083">
        <w:rPr>
          <w:rFonts w:ascii="Angsana New" w:hAnsi="Angsana New" w:cs="Angsana New"/>
          <w:sz w:val="30"/>
          <w:szCs w:val="30"/>
        </w:rPr>
        <w:t xml:space="preserve"> </w:t>
      </w:r>
      <w:r w:rsidRPr="006E6083">
        <w:rPr>
          <w:rFonts w:ascii="Angsana New" w:hAnsi="Angsana New" w:cs="Angsana New"/>
          <w:sz w:val="30"/>
          <w:szCs w:val="30"/>
          <w:cs/>
        </w:rPr>
        <w:t>ทั้งนี้ เพื่อรองรับ</w:t>
      </w:r>
    </w:p>
    <w:p w:rsidR="00463967" w:rsidRPr="00CC1F67" w:rsidRDefault="00463967" w:rsidP="00463967">
      <w:pPr>
        <w:pStyle w:val="NoSpacing"/>
        <w:numPr>
          <w:ilvl w:val="0"/>
          <w:numId w:val="33"/>
        </w:num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CC1F67">
        <w:rPr>
          <w:rFonts w:ascii="Angsana New" w:hAnsi="Angsana New" w:cs="Angsana New"/>
          <w:sz w:val="30"/>
          <w:szCs w:val="30"/>
          <w:cs/>
        </w:rPr>
        <w:t>การเพิ่มทุนแบบมอบอำนาจทั่วไป (</w:t>
      </w:r>
      <w:r w:rsidRPr="00CC1F67">
        <w:rPr>
          <w:rFonts w:ascii="Angsana New" w:hAnsi="Angsana New" w:cs="Angsana New"/>
          <w:sz w:val="30"/>
          <w:szCs w:val="30"/>
        </w:rPr>
        <w:t xml:space="preserve">General Mandate) </w:t>
      </w:r>
      <w:r w:rsidRPr="00CC1F67">
        <w:rPr>
          <w:rFonts w:ascii="Angsana New" w:hAnsi="Angsana New" w:cs="Angsana New"/>
          <w:sz w:val="30"/>
          <w:szCs w:val="30"/>
          <w:cs/>
        </w:rPr>
        <w:t>เพื่อเสนอขายให้แก่ผู้ถือหุ้นเดิม (</w:t>
      </w:r>
      <w:r w:rsidRPr="00CC1F67">
        <w:rPr>
          <w:rFonts w:ascii="Angsana New" w:hAnsi="Angsana New" w:cs="Angsana New"/>
          <w:sz w:val="30"/>
          <w:szCs w:val="30"/>
        </w:rPr>
        <w:t>Right Offering)</w:t>
      </w:r>
      <w:r w:rsidRPr="00CC1F6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CC1F67">
        <w:rPr>
          <w:rFonts w:ascii="Angsana New" w:hAnsi="Angsana New" w:cs="Angsana New"/>
          <w:sz w:val="30"/>
          <w:szCs w:val="30"/>
        </w:rPr>
        <w:t xml:space="preserve">233,925,535 </w:t>
      </w:r>
      <w:r w:rsidRPr="00CC1F67">
        <w:rPr>
          <w:rFonts w:ascii="Angsana New" w:hAnsi="Angsana New" w:cs="Angsana New"/>
          <w:sz w:val="30"/>
          <w:szCs w:val="30"/>
          <w:cs/>
        </w:rPr>
        <w:t>หุ้น</w:t>
      </w:r>
    </w:p>
    <w:p w:rsidR="00463967" w:rsidRPr="00CC1F67" w:rsidRDefault="00463967" w:rsidP="007F6D4E">
      <w:pPr>
        <w:pStyle w:val="NoSpacing"/>
        <w:numPr>
          <w:ilvl w:val="0"/>
          <w:numId w:val="33"/>
        </w:numPr>
        <w:ind w:left="1080" w:right="-21" w:hanging="540"/>
        <w:jc w:val="thaiDistribute"/>
        <w:rPr>
          <w:rFonts w:ascii="Angsana New" w:hAnsi="Angsana New" w:cs="Angsana New"/>
          <w:sz w:val="30"/>
          <w:szCs w:val="30"/>
        </w:rPr>
      </w:pPr>
      <w:r w:rsidRPr="00CC1F67">
        <w:rPr>
          <w:rFonts w:ascii="Angsana New" w:hAnsi="Angsana New" w:cs="Angsana New"/>
          <w:sz w:val="30"/>
          <w:szCs w:val="30"/>
          <w:cs/>
        </w:rPr>
        <w:t>การเพิ่มทุนแบบมอบอำนาจทั่วไป (</w:t>
      </w:r>
      <w:r w:rsidRPr="00CC1F67">
        <w:rPr>
          <w:rFonts w:ascii="Angsana New" w:hAnsi="Angsana New" w:cs="Angsana New"/>
          <w:sz w:val="30"/>
          <w:szCs w:val="30"/>
        </w:rPr>
        <w:t xml:space="preserve">General Mandate) </w:t>
      </w:r>
      <w:r w:rsidRPr="00CC1F67">
        <w:rPr>
          <w:rFonts w:ascii="Angsana New" w:hAnsi="Angsana New" w:cs="Angsana New"/>
          <w:sz w:val="30"/>
          <w:szCs w:val="30"/>
          <w:cs/>
        </w:rPr>
        <w:t>เพื่อเสนอขายให้แก่บุคคลในวงจำกัด (</w:t>
      </w:r>
      <w:r w:rsidRPr="00CC1F67">
        <w:rPr>
          <w:rFonts w:ascii="Angsana New" w:hAnsi="Angsana New" w:cs="Angsana New"/>
          <w:sz w:val="30"/>
          <w:szCs w:val="30"/>
        </w:rPr>
        <w:t>Private Placement)</w:t>
      </w:r>
      <w:r w:rsidRPr="00CC1F6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CC1F67">
        <w:rPr>
          <w:rFonts w:ascii="Angsana New" w:hAnsi="Angsana New" w:cs="Angsana New"/>
          <w:sz w:val="30"/>
          <w:szCs w:val="30"/>
        </w:rPr>
        <w:t xml:space="preserve">77,975,178 </w:t>
      </w:r>
      <w:r w:rsidRPr="00CC1F67">
        <w:rPr>
          <w:rFonts w:ascii="Angsana New" w:hAnsi="Angsana New" w:cs="Angsana New"/>
          <w:sz w:val="30"/>
          <w:szCs w:val="30"/>
          <w:cs/>
        </w:rPr>
        <w:t xml:space="preserve">หุ้น ซึ่งต่อมาคณะกรรมการบริษัทได้มีมติในที่ประชุมเมื่อ </w:t>
      </w:r>
      <w:r w:rsidRPr="00CC1F67">
        <w:rPr>
          <w:rFonts w:ascii="Angsana New" w:hAnsi="Angsana New" w:cs="Angsana New"/>
          <w:sz w:val="30"/>
          <w:szCs w:val="30"/>
        </w:rPr>
        <w:t>(</w:t>
      </w:r>
      <w:r w:rsidRPr="00CC1F67">
        <w:rPr>
          <w:rFonts w:ascii="Angsana New" w:hAnsi="Angsana New" w:cs="Angsana New"/>
          <w:sz w:val="30"/>
          <w:szCs w:val="30"/>
          <w:cs/>
        </w:rPr>
        <w:t>ก) วันที่ 3 ตุลาคม 2560 ให้เสนอขายหุ้นสามัญส่วนแรกเป็นจำนวนไม่เกิน 40</w:t>
      </w:r>
      <w:r w:rsidRPr="00CC1F67">
        <w:rPr>
          <w:rFonts w:ascii="Angsana New" w:hAnsi="Angsana New" w:cs="Angsana New"/>
          <w:sz w:val="30"/>
          <w:szCs w:val="30"/>
        </w:rPr>
        <w:t xml:space="preserve">,000,000 </w:t>
      </w:r>
      <w:r w:rsidRPr="00CC1F67">
        <w:rPr>
          <w:rFonts w:ascii="Angsana New" w:hAnsi="Angsana New" w:cs="Angsana New"/>
          <w:sz w:val="30"/>
          <w:szCs w:val="30"/>
          <w:cs/>
        </w:rPr>
        <w:t xml:space="preserve">หุ้นให้แก่ </w:t>
      </w:r>
      <w:r w:rsidRPr="00CC1F67">
        <w:rPr>
          <w:rFonts w:ascii="Angsana New" w:hAnsi="Angsana New" w:cs="Angsana New"/>
          <w:sz w:val="30"/>
          <w:szCs w:val="30"/>
        </w:rPr>
        <w:t>Macquarie Bank Limited</w:t>
      </w:r>
      <w:r w:rsidRPr="00CC1F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1F67">
        <w:rPr>
          <w:rFonts w:ascii="Angsana New" w:hAnsi="Angsana New" w:cs="Angsana New"/>
          <w:sz w:val="30"/>
          <w:szCs w:val="30"/>
        </w:rPr>
        <w:t xml:space="preserve">(“Macquarie”) </w:t>
      </w:r>
      <w:r w:rsidRPr="00CC1F67">
        <w:rPr>
          <w:rFonts w:ascii="Angsana New" w:hAnsi="Angsana New" w:cs="Angsana New"/>
          <w:sz w:val="30"/>
          <w:szCs w:val="30"/>
          <w:cs/>
        </w:rPr>
        <w:t>ซึ่งเป็นผู้ลงทุนสถาบันจากต่างประเทศที่จดทะเบียนและประกอบกิจการด้านการเงินและการธนาคารในประเทศออสเตรเลีย</w:t>
      </w:r>
      <w:r w:rsidRPr="00CC1F67">
        <w:rPr>
          <w:rFonts w:ascii="Angsana New" w:hAnsi="Angsana New" w:cs="Angsana New"/>
          <w:sz w:val="30"/>
          <w:szCs w:val="30"/>
        </w:rPr>
        <w:t xml:space="preserve"> </w:t>
      </w:r>
      <w:r w:rsidRPr="00CC1F67">
        <w:rPr>
          <w:rFonts w:ascii="Angsana New" w:hAnsi="Angsana New" w:cs="Angsana New"/>
          <w:sz w:val="30"/>
          <w:szCs w:val="30"/>
          <w:cs/>
        </w:rPr>
        <w:t xml:space="preserve">โดย </w:t>
      </w:r>
      <w:r w:rsidRPr="00CC1F67">
        <w:rPr>
          <w:rFonts w:ascii="Angsana New" w:hAnsi="Angsana New" w:cs="Angsana New"/>
          <w:sz w:val="30"/>
          <w:szCs w:val="30"/>
        </w:rPr>
        <w:t xml:space="preserve">Macquarie </w:t>
      </w:r>
      <w:r w:rsidRPr="00CC1F67">
        <w:rPr>
          <w:rFonts w:ascii="Angsana New" w:hAnsi="Angsana New" w:cs="Angsana New"/>
          <w:sz w:val="30"/>
          <w:szCs w:val="30"/>
          <w:cs/>
        </w:rPr>
        <w:t xml:space="preserve">จะจองซื้อหุ้นเพิ่มทุนของบริษัทในคราวเดียวหรือเป็นคราวๆ ไปด้วยราคาที่ไม่ต่ำกว่าร้อยละ </w:t>
      </w:r>
      <w:r w:rsidRPr="00CC1F67">
        <w:rPr>
          <w:rFonts w:ascii="Angsana New" w:hAnsi="Angsana New" w:cs="Angsana New"/>
          <w:sz w:val="30"/>
          <w:szCs w:val="30"/>
        </w:rPr>
        <w:t xml:space="preserve">90 </w:t>
      </w:r>
      <w:r w:rsidRPr="00CC1F67">
        <w:rPr>
          <w:rFonts w:ascii="Angsana New" w:hAnsi="Angsana New" w:cs="Angsana New"/>
          <w:sz w:val="30"/>
          <w:szCs w:val="30"/>
          <w:cs/>
        </w:rPr>
        <w:t xml:space="preserve">ของราคาถัวเฉลี่ยถ่วงน้ำหนักของหุ้นของบริษัทในตลาดหลักทรัพย์ เอ็ม เอ ไอ ย้อนหลัง </w:t>
      </w:r>
      <w:r w:rsidR="006E6083">
        <w:rPr>
          <w:rFonts w:ascii="Angsana New" w:hAnsi="Angsana New" w:cs="Angsana New"/>
          <w:sz w:val="30"/>
          <w:szCs w:val="30"/>
        </w:rPr>
        <w:t xml:space="preserve">7 </w:t>
      </w:r>
      <w:r w:rsidRPr="00CC1F67">
        <w:rPr>
          <w:rFonts w:ascii="Angsana New" w:hAnsi="Angsana New" w:cs="Angsana New"/>
          <w:sz w:val="30"/>
          <w:szCs w:val="30"/>
          <w:cs/>
        </w:rPr>
        <w:t>วันทำการติดต่อกันก่อนวันกำหนดราคาเสนอขายต่อ</w:t>
      </w:r>
      <w:r w:rsidRPr="00CC1F67">
        <w:rPr>
          <w:rFonts w:ascii="Angsana New" w:hAnsi="Angsana New" w:cs="Angsana New"/>
          <w:sz w:val="30"/>
          <w:szCs w:val="30"/>
        </w:rPr>
        <w:t xml:space="preserve">Macquarie </w:t>
      </w:r>
      <w:r w:rsidRPr="00CC1F67">
        <w:rPr>
          <w:rFonts w:ascii="Angsana New" w:hAnsi="Angsana New" w:cs="Angsana New"/>
          <w:sz w:val="30"/>
          <w:szCs w:val="30"/>
          <w:cs/>
        </w:rPr>
        <w:t>ในแต่ละคราวโดยการใช้สิทธิดังกล่าวขึ้นอยู่กับความสำเร็จของการเข้าลงนามในสัญญาจอง</w:t>
      </w:r>
      <w:r w:rsidRPr="00CC1F67">
        <w:rPr>
          <w:rFonts w:ascii="Angsana New" w:hAnsi="Angsana New" w:cs="Angsana New"/>
          <w:sz w:val="30"/>
          <w:szCs w:val="30"/>
          <w:cs/>
        </w:rPr>
        <w:lastRenderedPageBreak/>
        <w:t>ซื้อหุ้นระหว่างบริษัทและ</w:t>
      </w:r>
      <w:r w:rsidRPr="00CC1F67">
        <w:rPr>
          <w:rFonts w:ascii="Angsana New" w:hAnsi="Angsana New" w:cs="Angsana New"/>
          <w:sz w:val="30"/>
          <w:szCs w:val="30"/>
        </w:rPr>
        <w:t xml:space="preserve"> Macquarie </w:t>
      </w:r>
      <w:r w:rsidRPr="00CC1F67">
        <w:rPr>
          <w:rFonts w:ascii="Angsana New" w:hAnsi="Angsana New" w:cs="Angsana New"/>
          <w:sz w:val="30"/>
          <w:szCs w:val="30"/>
          <w:cs/>
        </w:rPr>
        <w:t>และเงื่อนไขต่างๆ ที่จะถูกระบุไว้ในสัญญาดังกล่าว และ (ข) วันที่ 19 ตุลาคม 2560 ให้เสนอขายหุ้นสามัญส่วนที่สองเป็นจำนวนไม่เกิน 30</w:t>
      </w:r>
      <w:r w:rsidRPr="00CC1F67">
        <w:rPr>
          <w:rFonts w:ascii="Angsana New" w:hAnsi="Angsana New" w:cs="Angsana New"/>
          <w:sz w:val="30"/>
          <w:szCs w:val="30"/>
        </w:rPr>
        <w:t xml:space="preserve">,000,000 </w:t>
      </w:r>
      <w:r w:rsidRPr="00CC1F67">
        <w:rPr>
          <w:rFonts w:ascii="Angsana New" w:hAnsi="Angsana New" w:cs="Angsana New"/>
          <w:sz w:val="30"/>
          <w:szCs w:val="30"/>
          <w:cs/>
        </w:rPr>
        <w:t xml:space="preserve">หุ้นให้แก่บริษัทหลักทรัพย์จัดการกองทุน วรรณ จำกัด </w:t>
      </w:r>
      <w:r w:rsidRPr="00CC1F67">
        <w:rPr>
          <w:rFonts w:ascii="Angsana New" w:hAnsi="Angsana New" w:cs="Angsana New"/>
          <w:sz w:val="30"/>
          <w:szCs w:val="30"/>
        </w:rPr>
        <w:t>(“</w:t>
      </w:r>
      <w:r w:rsidRPr="00CC1F67">
        <w:rPr>
          <w:rFonts w:ascii="Angsana New" w:hAnsi="Angsana New" w:cs="Angsana New"/>
          <w:sz w:val="30"/>
          <w:szCs w:val="30"/>
          <w:cs/>
        </w:rPr>
        <w:t>บลจ. วรรณ</w:t>
      </w:r>
      <w:r w:rsidRPr="00CC1F67">
        <w:rPr>
          <w:rFonts w:ascii="Angsana New" w:hAnsi="Angsana New" w:cs="Angsana New"/>
          <w:sz w:val="30"/>
          <w:szCs w:val="30"/>
        </w:rPr>
        <w:t xml:space="preserve">”) </w:t>
      </w:r>
      <w:r w:rsidRPr="00CC1F67">
        <w:rPr>
          <w:rFonts w:ascii="Angsana New" w:hAnsi="Angsana New" w:cs="Angsana New"/>
          <w:sz w:val="30"/>
          <w:szCs w:val="30"/>
          <w:cs/>
        </w:rPr>
        <w:t>ซึ่งเป็นผู้ลงทุนสถาบันในประเทศ</w:t>
      </w:r>
      <w:r w:rsidRPr="00CC1F67">
        <w:rPr>
          <w:rFonts w:ascii="Angsana New" w:hAnsi="Angsana New" w:cs="Angsana New"/>
          <w:sz w:val="30"/>
          <w:szCs w:val="30"/>
        </w:rPr>
        <w:t xml:space="preserve"> </w:t>
      </w:r>
      <w:r w:rsidRPr="00CC1F67">
        <w:rPr>
          <w:rFonts w:ascii="Angsana New" w:hAnsi="Angsana New" w:cs="Angsana New"/>
          <w:sz w:val="30"/>
          <w:szCs w:val="30"/>
          <w:cs/>
        </w:rPr>
        <w:t xml:space="preserve">โดย บลจ. วรรณจะจองซื้อหุ้นเพิ่มทุนของบริษัทครั้งนี้ในราคา 5.58 บาทต่อหุ้นซึ่งคิดเป็นเงินรวม 167.4 ล้านบาท โดยราคาดังกล่าวเป็นราคาที่ไม่ต่ำกว่าร้อยละ </w:t>
      </w:r>
      <w:r w:rsidRPr="00CC1F67">
        <w:rPr>
          <w:rFonts w:ascii="Angsana New" w:hAnsi="Angsana New" w:cs="Angsana New"/>
          <w:sz w:val="30"/>
          <w:szCs w:val="30"/>
        </w:rPr>
        <w:t xml:space="preserve">90 </w:t>
      </w:r>
      <w:r w:rsidRPr="00CC1F67">
        <w:rPr>
          <w:rFonts w:ascii="Angsana New" w:hAnsi="Angsana New" w:cs="Angsana New"/>
          <w:sz w:val="30"/>
          <w:szCs w:val="30"/>
          <w:cs/>
        </w:rPr>
        <w:t xml:space="preserve">ของราคาถัวเฉลี่ยถ่วงน้ำหนักของหุ้นของบริษัทในตลาดหลักทรัพย์ เอ็ม เอ ไอ ย้อนหลัง </w:t>
      </w:r>
      <w:r w:rsidRPr="00CC1F67">
        <w:rPr>
          <w:rFonts w:ascii="Angsana New" w:hAnsi="Angsana New" w:cs="Angsana New"/>
          <w:sz w:val="30"/>
          <w:szCs w:val="30"/>
        </w:rPr>
        <w:t xml:space="preserve">7 </w:t>
      </w:r>
      <w:r w:rsidRPr="00CC1F67">
        <w:rPr>
          <w:rFonts w:ascii="Angsana New" w:hAnsi="Angsana New" w:cs="Angsana New"/>
          <w:sz w:val="30"/>
          <w:szCs w:val="30"/>
          <w:cs/>
        </w:rPr>
        <w:t xml:space="preserve">วันทำการติดต่อกันก่อนวันกำหนดราคาเสนอขายหุ้นต่อ บลจ. วรรณ (วันที่ 19 ตุลาคม 2560) โดย บลจ. วรรณได้จองซื้อหุ้นและชำระค่าหุ้นจำนวน 167.4 ล้านบาทแล้วเมื่อวันที่ 25 ตุลาคม 2560 และจะดำเนินการจัดสรรหุ้นที่ลงทุนในครั้งนี้ให้แก่กองทุนรวม </w:t>
      </w:r>
      <w:r w:rsidRPr="00CC1F67">
        <w:rPr>
          <w:rFonts w:ascii="Angsana New" w:hAnsi="Angsana New" w:cs="Angsana New"/>
          <w:sz w:val="30"/>
          <w:szCs w:val="30"/>
        </w:rPr>
        <w:t xml:space="preserve">22 </w:t>
      </w:r>
      <w:r w:rsidRPr="00CC1F67">
        <w:rPr>
          <w:rFonts w:ascii="Angsana New" w:hAnsi="Angsana New" w:cs="Angsana New"/>
          <w:sz w:val="30"/>
          <w:szCs w:val="30"/>
          <w:cs/>
        </w:rPr>
        <w:t>แห่งและกองทุนสำรองเลี้ยงชีพ 8 แห่งที่อยู่ภายใต้การบริหารจัดการของ บลจ. วรรณต่อไป</w:t>
      </w:r>
      <w:r w:rsidR="0024798F">
        <w:rPr>
          <w:rFonts w:ascii="Angsana New" w:hAnsi="Angsana New" w:cs="Angsana New"/>
          <w:sz w:val="30"/>
          <w:szCs w:val="30"/>
        </w:rPr>
        <w:t xml:space="preserve"> </w:t>
      </w:r>
      <w:r w:rsidR="0024798F">
        <w:rPr>
          <w:rFonts w:ascii="Angsana New" w:hAnsi="Angsana New" w:cs="Angsana New" w:hint="cs"/>
          <w:sz w:val="30"/>
          <w:szCs w:val="30"/>
          <w:cs/>
        </w:rPr>
        <w:t xml:space="preserve">บริษัทได้จดทะเบียนทุนที่ออกและชำระแล้วในส่วนนี้กับกระทรวงพาณิชย์เมื่อวันที่ </w:t>
      </w:r>
      <w:r w:rsidR="0024798F">
        <w:rPr>
          <w:rFonts w:ascii="Angsana New" w:hAnsi="Angsana New" w:cs="Angsana New"/>
          <w:sz w:val="30"/>
          <w:szCs w:val="30"/>
        </w:rPr>
        <w:t xml:space="preserve">30 </w:t>
      </w:r>
      <w:r w:rsidR="0024798F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24798F">
        <w:rPr>
          <w:rFonts w:ascii="Angsana New" w:hAnsi="Angsana New" w:cs="Angsana New"/>
          <w:sz w:val="30"/>
          <w:szCs w:val="30"/>
        </w:rPr>
        <w:t>2560</w:t>
      </w:r>
    </w:p>
    <w:p w:rsidR="00463967" w:rsidRPr="00CC1F67" w:rsidRDefault="00463967" w:rsidP="00463967">
      <w:pPr>
        <w:pStyle w:val="NoSpacing"/>
        <w:numPr>
          <w:ilvl w:val="0"/>
          <w:numId w:val="33"/>
        </w:num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CC1F67">
        <w:rPr>
          <w:rFonts w:ascii="Angsana New" w:hAnsi="Angsana New" w:cs="Angsana New"/>
          <w:sz w:val="30"/>
          <w:szCs w:val="30"/>
          <w:cs/>
        </w:rPr>
        <w:t xml:space="preserve">การใช้สิทธิซื้อหุ้นสามัญเพิ่มทุนของบริษัทโดยการใช้ </w:t>
      </w:r>
      <w:r w:rsidRPr="00CC1F67">
        <w:rPr>
          <w:rFonts w:ascii="Angsana New" w:hAnsi="Angsana New" w:cs="Angsana New"/>
          <w:sz w:val="30"/>
          <w:szCs w:val="30"/>
        </w:rPr>
        <w:t>ECF-W2</w:t>
      </w:r>
      <w:r w:rsidRPr="00CC1F67">
        <w:rPr>
          <w:rFonts w:ascii="Angsana New" w:hAnsi="Angsana New" w:cs="Angsana New"/>
          <w:sz w:val="30"/>
          <w:szCs w:val="30"/>
          <w:cs/>
        </w:rPr>
        <w:t xml:space="preserve"> จำนวน 194</w:t>
      </w:r>
      <w:r w:rsidRPr="00CC1F67">
        <w:rPr>
          <w:rFonts w:ascii="Angsana New" w:hAnsi="Angsana New" w:cs="Angsana New"/>
          <w:sz w:val="30"/>
          <w:szCs w:val="30"/>
        </w:rPr>
        <w:t xml:space="preserve">,937,946 </w:t>
      </w:r>
      <w:r w:rsidRPr="00CC1F67">
        <w:rPr>
          <w:rFonts w:ascii="Angsana New" w:hAnsi="Angsana New" w:cs="Angsana New"/>
          <w:sz w:val="30"/>
          <w:szCs w:val="30"/>
          <w:cs/>
        </w:rPr>
        <w:t>หุ้น</w:t>
      </w:r>
      <w:r w:rsidRPr="00CC1F67">
        <w:rPr>
          <w:rFonts w:ascii="Angsana New" w:hAnsi="Angsana New" w:cs="Angsana New"/>
          <w:sz w:val="30"/>
          <w:szCs w:val="30"/>
        </w:rPr>
        <w:t xml:space="preserve"> </w:t>
      </w:r>
      <w:r w:rsidRPr="00CC1F67">
        <w:rPr>
          <w:rFonts w:ascii="Angsana New" w:hAnsi="Angsana New" w:cs="Angsana New"/>
          <w:sz w:val="30"/>
          <w:szCs w:val="30"/>
          <w:cs/>
        </w:rPr>
        <w:t>และ</w:t>
      </w:r>
    </w:p>
    <w:p w:rsidR="00463967" w:rsidRPr="00CC1F67" w:rsidRDefault="00463967" w:rsidP="00463967">
      <w:pPr>
        <w:pStyle w:val="NoSpacing"/>
        <w:numPr>
          <w:ilvl w:val="0"/>
          <w:numId w:val="33"/>
        </w:num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CC1F67">
        <w:rPr>
          <w:rFonts w:ascii="Angsana New" w:hAnsi="Angsana New" w:cs="Angsana New"/>
          <w:sz w:val="30"/>
          <w:szCs w:val="30"/>
          <w:cs/>
        </w:rPr>
        <w:t xml:space="preserve">การใช้สิทธิซื้อหุ้นสามัญเพิ่มทุนของบริษัทโดยการใช้ </w:t>
      </w:r>
      <w:r w:rsidRPr="00CC1F67">
        <w:rPr>
          <w:rFonts w:ascii="Angsana New" w:hAnsi="Angsana New" w:cs="Angsana New"/>
          <w:sz w:val="30"/>
          <w:szCs w:val="30"/>
        </w:rPr>
        <w:t>ECF-W</w:t>
      </w:r>
      <w:r w:rsidRPr="00CC1F67">
        <w:rPr>
          <w:rFonts w:ascii="Angsana New" w:hAnsi="Angsana New" w:cs="Angsana New"/>
          <w:sz w:val="30"/>
          <w:szCs w:val="30"/>
          <w:cs/>
        </w:rPr>
        <w:t>3 จำนวน 129</w:t>
      </w:r>
      <w:r w:rsidRPr="00CC1F67">
        <w:rPr>
          <w:rFonts w:ascii="Angsana New" w:hAnsi="Angsana New" w:cs="Angsana New"/>
          <w:sz w:val="30"/>
          <w:szCs w:val="30"/>
        </w:rPr>
        <w:t xml:space="preserve">,958,631 </w:t>
      </w:r>
      <w:r w:rsidRPr="00CC1F67">
        <w:rPr>
          <w:rFonts w:ascii="Angsana New" w:hAnsi="Angsana New" w:cs="Angsana New"/>
          <w:sz w:val="30"/>
          <w:szCs w:val="30"/>
          <w:cs/>
        </w:rPr>
        <w:t>หุ้น</w:t>
      </w:r>
    </w:p>
    <w:p w:rsidR="00463967" w:rsidRPr="00CC1F67" w:rsidRDefault="00463967" w:rsidP="00463967">
      <w:pPr>
        <w:pStyle w:val="NoSpacing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63967" w:rsidRPr="00CC1F67" w:rsidRDefault="00463967" w:rsidP="00463967">
      <w:pPr>
        <w:pStyle w:val="NoSpacing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C1F67">
        <w:rPr>
          <w:rFonts w:ascii="Angsana New" w:hAnsi="Angsana New" w:cs="Angsana New"/>
          <w:sz w:val="30"/>
          <w:szCs w:val="30"/>
          <w:cs/>
        </w:rPr>
        <w:t xml:space="preserve">ทั้งนี้ บริษัทได้จดทะเบียนการเพิ่มทุนดังกล่าวกับกระทรวงพาณิชย์แล้วเมื่อวันที่ </w:t>
      </w:r>
      <w:r w:rsidR="00C65134" w:rsidRPr="00CC1F67">
        <w:rPr>
          <w:rFonts w:ascii="Angsana New" w:hAnsi="Angsana New" w:cs="Angsana New"/>
          <w:sz w:val="30"/>
          <w:szCs w:val="30"/>
        </w:rPr>
        <w:t>17</w:t>
      </w:r>
      <w:r w:rsidRPr="00CC1F67">
        <w:rPr>
          <w:rFonts w:ascii="Angsana New" w:hAnsi="Angsana New" w:cs="Angsana New"/>
          <w:sz w:val="30"/>
          <w:szCs w:val="30"/>
        </w:rPr>
        <w:t xml:space="preserve"> </w:t>
      </w:r>
      <w:r w:rsidRPr="00CC1F67">
        <w:rPr>
          <w:rFonts w:ascii="Angsana New" w:hAnsi="Angsana New" w:cs="Angsana New"/>
          <w:sz w:val="30"/>
          <w:szCs w:val="30"/>
          <w:cs/>
        </w:rPr>
        <w:t>ตุลาคม 2560 โดยบริษัทจะนำเงินทุนที่ได้จากการเพิ่มทุนดังกล่าวข้างต้นมาใช้เป็นเงินทุนหมุนเวียนเพื่อเสริมสภาพคล่องทางการเงินของบริษัทและ/หรือเพื่อขยายธุรกิจหลักและธุรกิจอื่นๆ ที่เกี่ยวเนื่องกับธุรกิจหลักและ/หรือเพื่อโครงการลงทุนในธุรกิจพลังงานต่างๆ</w:t>
      </w:r>
    </w:p>
    <w:p w:rsidR="00463967" w:rsidRPr="00384BCC" w:rsidRDefault="00463967" w:rsidP="00463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222462" w:rsidRDefault="006B279F" w:rsidP="0022246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เงินกู้ยืมระยะสั้นจากบุคคลและกิจการอื่น</w:t>
      </w:r>
    </w:p>
    <w:p w:rsidR="009609FC" w:rsidRPr="00384BCC" w:rsidRDefault="009609FC" w:rsidP="00960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9609FC" w:rsidRPr="00C67383" w:rsidRDefault="009609FC" w:rsidP="00DB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9609FC">
        <w:rPr>
          <w:rFonts w:ascii="Angsana New" w:hAnsi="Angsana New" w:hint="cs"/>
          <w:sz w:val="30"/>
          <w:szCs w:val="30"/>
          <w:cs/>
        </w:rPr>
        <w:t>บัญชีนี้</w:t>
      </w:r>
      <w:r>
        <w:rPr>
          <w:rFonts w:ascii="Angsana New" w:hAnsi="Angsana New" w:hint="cs"/>
          <w:sz w:val="30"/>
          <w:szCs w:val="30"/>
          <w:cs/>
        </w:rPr>
        <w:t>เป็นเงินกู้ยืมระยะสั้นประเภท</w:t>
      </w:r>
      <w:r w:rsidR="008737F5">
        <w:rPr>
          <w:rFonts w:ascii="Angsana New" w:hAnsi="Angsana New" w:hint="cs"/>
          <w:sz w:val="30"/>
          <w:szCs w:val="30"/>
          <w:cs/>
        </w:rPr>
        <w:t>ตั๋วแลกเงินซึ่ง</w:t>
      </w:r>
      <w:r w:rsidR="004D7ADA">
        <w:rPr>
          <w:rFonts w:ascii="Angsana New" w:hAnsi="Angsana New" w:hint="cs"/>
          <w:sz w:val="30"/>
          <w:szCs w:val="30"/>
          <w:cs/>
        </w:rPr>
        <w:t>ไม่มีหลักประกันที่บร</w:t>
      </w:r>
      <w:r w:rsidR="001E118D">
        <w:rPr>
          <w:rFonts w:ascii="Angsana New" w:hAnsi="Angsana New" w:hint="cs"/>
          <w:sz w:val="30"/>
          <w:szCs w:val="30"/>
          <w:cs/>
        </w:rPr>
        <w:t>ิษั</w:t>
      </w:r>
      <w:r w:rsidR="004D7ADA">
        <w:rPr>
          <w:rFonts w:ascii="Angsana New" w:hAnsi="Angsana New" w:hint="cs"/>
          <w:sz w:val="30"/>
          <w:szCs w:val="30"/>
          <w:cs/>
        </w:rPr>
        <w:t>ทออกให้แก่บุคคลและกิจการที่ไม่เกี่ยวข้องกันหลายราย</w:t>
      </w:r>
      <w:r w:rsidR="0081632E">
        <w:rPr>
          <w:rFonts w:ascii="Angsana New" w:hAnsi="Angsana New" w:hint="cs"/>
          <w:sz w:val="30"/>
          <w:szCs w:val="30"/>
          <w:cs/>
        </w:rPr>
        <w:t>ในระหว่าง</w:t>
      </w:r>
      <w:r w:rsidR="001F2959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81632E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81632E">
        <w:rPr>
          <w:rFonts w:ascii="Angsana New" w:hAnsi="Angsana New"/>
          <w:sz w:val="30"/>
          <w:szCs w:val="30"/>
        </w:rPr>
        <w:t xml:space="preserve">30 </w:t>
      </w:r>
      <w:r w:rsidR="0081632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81632E">
        <w:rPr>
          <w:rFonts w:ascii="Angsana New" w:hAnsi="Angsana New"/>
          <w:sz w:val="30"/>
          <w:szCs w:val="30"/>
        </w:rPr>
        <w:t xml:space="preserve">2560 </w:t>
      </w:r>
      <w:r w:rsidR="00C67383">
        <w:rPr>
          <w:rFonts w:ascii="Angsana New" w:hAnsi="Angsana New" w:hint="cs"/>
          <w:sz w:val="30"/>
          <w:szCs w:val="30"/>
          <w:cs/>
        </w:rPr>
        <w:t>ซึ่งมีอัตราดอกเบี้ยระ</w:t>
      </w:r>
      <w:r w:rsidR="0081632E">
        <w:rPr>
          <w:rFonts w:ascii="Angsana New" w:hAnsi="Angsana New" w:hint="cs"/>
          <w:sz w:val="30"/>
          <w:szCs w:val="30"/>
          <w:cs/>
        </w:rPr>
        <w:t xml:space="preserve">หว่างร้อยละ </w:t>
      </w:r>
      <w:r w:rsidR="00441D20">
        <w:rPr>
          <w:rFonts w:ascii="Angsana New" w:hAnsi="Angsana New"/>
          <w:sz w:val="30"/>
          <w:szCs w:val="30"/>
        </w:rPr>
        <w:t>4.</w:t>
      </w:r>
      <w:r w:rsidR="00CA7F78">
        <w:rPr>
          <w:rFonts w:ascii="Angsana New" w:hAnsi="Angsana New"/>
          <w:sz w:val="30"/>
          <w:szCs w:val="30"/>
        </w:rPr>
        <w:t>5</w:t>
      </w:r>
      <w:r w:rsidR="0081632E">
        <w:rPr>
          <w:rFonts w:ascii="Angsana New" w:hAnsi="Angsana New"/>
          <w:sz w:val="30"/>
          <w:szCs w:val="30"/>
        </w:rPr>
        <w:t xml:space="preserve"> </w:t>
      </w:r>
      <w:r w:rsidR="00C67383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441D20">
        <w:rPr>
          <w:rFonts w:ascii="Angsana New" w:hAnsi="Angsana New"/>
          <w:sz w:val="30"/>
          <w:szCs w:val="30"/>
        </w:rPr>
        <w:t>6.0</w:t>
      </w:r>
      <w:r w:rsidR="00C67383">
        <w:rPr>
          <w:rFonts w:ascii="Angsana New" w:hAnsi="Angsana New"/>
          <w:sz w:val="30"/>
          <w:szCs w:val="30"/>
        </w:rPr>
        <w:t xml:space="preserve"> </w:t>
      </w:r>
      <w:r w:rsidR="00C67383">
        <w:rPr>
          <w:rFonts w:ascii="Angsana New" w:hAnsi="Angsana New" w:hint="cs"/>
          <w:sz w:val="30"/>
          <w:szCs w:val="30"/>
          <w:cs/>
        </w:rPr>
        <w:t>ต่อปี</w:t>
      </w:r>
      <w:r w:rsidR="00CA7F78">
        <w:rPr>
          <w:rFonts w:ascii="Angsana New" w:hAnsi="Angsana New" w:hint="cs"/>
          <w:sz w:val="30"/>
          <w:szCs w:val="30"/>
          <w:cs/>
        </w:rPr>
        <w:t xml:space="preserve"> </w:t>
      </w:r>
      <w:r w:rsidR="00C67383">
        <w:rPr>
          <w:rFonts w:ascii="Angsana New" w:hAnsi="Angsana New" w:hint="cs"/>
          <w:sz w:val="30"/>
          <w:szCs w:val="30"/>
          <w:cs/>
        </w:rPr>
        <w:t>โ</w:t>
      </w:r>
      <w:r w:rsidR="00441D20">
        <w:rPr>
          <w:rFonts w:ascii="Angsana New" w:hAnsi="Angsana New" w:hint="cs"/>
          <w:sz w:val="30"/>
          <w:szCs w:val="30"/>
          <w:cs/>
        </w:rPr>
        <w:t>ดยมีระยะเวลาครบกำหนดไม่เกินสี่</w:t>
      </w:r>
      <w:r w:rsidR="00C67383">
        <w:rPr>
          <w:rFonts w:ascii="Angsana New" w:hAnsi="Angsana New" w:hint="cs"/>
          <w:sz w:val="30"/>
          <w:szCs w:val="30"/>
          <w:cs/>
        </w:rPr>
        <w:t>เดือน</w:t>
      </w:r>
      <w:r w:rsidR="008737F5">
        <w:rPr>
          <w:rFonts w:ascii="Angsana New" w:hAnsi="Angsana New" w:hint="cs"/>
          <w:sz w:val="30"/>
          <w:szCs w:val="30"/>
          <w:cs/>
        </w:rPr>
        <w:t>นับจากวันที่ออกตราสาร</w:t>
      </w:r>
    </w:p>
    <w:p w:rsidR="009609FC" w:rsidRPr="00C366D6" w:rsidRDefault="009609FC" w:rsidP="00960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9609FC" w:rsidRPr="00CC1F67" w:rsidRDefault="009609FC" w:rsidP="0022246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:rsidR="00660749" w:rsidRPr="00384BCC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22462" w:rsidRPr="00CC1F67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CC1F67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CC1F67">
        <w:rPr>
          <w:rFonts w:ascii="Angsana New" w:hAnsi="Angsana New"/>
          <w:sz w:val="30"/>
          <w:szCs w:val="30"/>
          <w:cs/>
        </w:rPr>
        <w:t>ให้ออกโดยที่ประชุมคณะกรรมการบริษัท</w:t>
      </w:r>
      <w:r w:rsidRPr="00CC1F6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768A9" w:rsidRPr="00CC1F67">
        <w:rPr>
          <w:rFonts w:ascii="Angsana New" w:hAnsi="Angsana New"/>
          <w:sz w:val="30"/>
          <w:szCs w:val="30"/>
        </w:rPr>
        <w:t>13</w:t>
      </w:r>
      <w:r w:rsidR="0067593C" w:rsidRPr="00CC1F67">
        <w:rPr>
          <w:rFonts w:ascii="Angsana New" w:hAnsi="Angsana New"/>
          <w:sz w:val="30"/>
          <w:szCs w:val="30"/>
        </w:rPr>
        <w:t xml:space="preserve"> </w:t>
      </w:r>
      <w:r w:rsidR="00B768A9" w:rsidRPr="00CC1F67">
        <w:rPr>
          <w:rFonts w:ascii="Angsana New" w:hAnsi="Angsana New"/>
          <w:sz w:val="30"/>
          <w:szCs w:val="30"/>
          <w:cs/>
        </w:rPr>
        <w:t>พฤศจิกายน</w:t>
      </w:r>
      <w:r w:rsidR="005A5561" w:rsidRPr="00CC1F67">
        <w:rPr>
          <w:rFonts w:ascii="Angsana New" w:hAnsi="Angsana New"/>
          <w:sz w:val="30"/>
          <w:szCs w:val="30"/>
          <w:cs/>
        </w:rPr>
        <w:t xml:space="preserve"> 25</w:t>
      </w:r>
      <w:r w:rsidR="005A5561" w:rsidRPr="00CC1F67">
        <w:rPr>
          <w:rFonts w:ascii="Angsana New" w:hAnsi="Angsana New"/>
          <w:sz w:val="30"/>
          <w:szCs w:val="30"/>
        </w:rPr>
        <w:t>60</w:t>
      </w:r>
    </w:p>
    <w:sectPr w:rsidR="00222462" w:rsidRPr="00CC1F67" w:rsidSect="00463967">
      <w:footerReference w:type="first" r:id="rId15"/>
      <w:pgSz w:w="11909" w:h="16834" w:code="9"/>
      <w:pgMar w:top="1219" w:right="1134" w:bottom="567" w:left="1440" w:header="992" w:footer="411" w:gutter="0"/>
      <w:pgNumType w:start="25"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609" w:rsidRDefault="00E85609">
      <w:r>
        <w:separator/>
      </w:r>
    </w:p>
  </w:endnote>
  <w:endnote w:type="continuationSeparator" w:id="0">
    <w:p w:rsidR="00E85609" w:rsidRDefault="00E85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652" w:rsidRDefault="009B1AAE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E1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1652" w:rsidRDefault="00EE1652" w:rsidP="00082BE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652" w:rsidRDefault="00EE1652" w:rsidP="006737A8">
    <w:pPr>
      <w:pStyle w:val="Footer"/>
      <w:framePr w:wrap="around" w:vAnchor="text" w:hAnchor="margin" w:xAlign="right" w:y="1"/>
      <w:rPr>
        <w:rStyle w:val="PageNumber"/>
      </w:rPr>
    </w:pPr>
  </w:p>
  <w:p w:rsidR="00EE1652" w:rsidRPr="00EA3C0D" w:rsidRDefault="00EE1652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</w:rPr>
      <w:tab/>
    </w:r>
    <w:r w:rsidR="009B1AAE"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9B1AAE" w:rsidRPr="006F44F4">
      <w:rPr>
        <w:rStyle w:val="PageNumber"/>
        <w:rFonts w:ascii="Angsana New" w:hAnsi="Angsana New"/>
        <w:sz w:val="30"/>
        <w:szCs w:val="30"/>
      </w:rPr>
      <w:fldChar w:fldCharType="separate"/>
    </w:r>
    <w:r w:rsidR="00574E0A">
      <w:rPr>
        <w:rStyle w:val="PageNumber"/>
        <w:rFonts w:ascii="Angsana New" w:hAnsi="Angsana New"/>
        <w:noProof/>
        <w:sz w:val="30"/>
        <w:szCs w:val="30"/>
      </w:rPr>
      <w:t>40</w:t>
    </w:r>
    <w:r w:rsidR="009B1AAE" w:rsidRPr="006F44F4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652" w:rsidRPr="001A527B" w:rsidRDefault="009B1AAE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="00EE1652"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 w:rsidR="00574E0A">
      <w:rPr>
        <w:rFonts w:ascii="Angsana New" w:hAnsi="Angsana New"/>
        <w:noProof/>
        <w:sz w:val="30"/>
        <w:szCs w:val="30"/>
      </w:rPr>
      <w:t>15</w:t>
    </w:r>
    <w:r w:rsidRPr="001A527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652" w:rsidRPr="001A527B" w:rsidRDefault="00EE1652">
    <w:pPr>
      <w:pStyle w:val="Footer"/>
      <w:jc w:val="right"/>
      <w:rPr>
        <w:sz w:val="30"/>
        <w:szCs w:val="30"/>
      </w:rPr>
    </w:pPr>
    <w:r>
      <w:rPr>
        <w:rFonts w:hint="cs"/>
        <w:sz w:val="30"/>
        <w:szCs w:val="30"/>
        <w:cs/>
      </w:rPr>
      <w:t>24</w:t>
    </w:r>
  </w:p>
  <w:p w:rsidR="00EE1652" w:rsidRPr="00D149BB" w:rsidRDefault="00EE1652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652" w:rsidRPr="005071D9" w:rsidRDefault="009B1AAE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EE1652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574E0A">
      <w:rPr>
        <w:rFonts w:ascii="Angsana New" w:hAnsi="Angsana New"/>
        <w:noProof/>
        <w:sz w:val="30"/>
        <w:szCs w:val="30"/>
      </w:rPr>
      <w:t>25</w:t>
    </w:r>
    <w:r w:rsidRPr="005071D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609" w:rsidRDefault="00E85609">
      <w:r>
        <w:separator/>
      </w:r>
    </w:p>
  </w:footnote>
  <w:footnote w:type="continuationSeparator" w:id="0">
    <w:p w:rsidR="00E85609" w:rsidRDefault="00E85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652" w:rsidRPr="005875F9" w:rsidRDefault="00EE1652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EE1652" w:rsidRDefault="00EE1652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EE1652" w:rsidRDefault="00EE1652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</w:rPr>
      <w:t xml:space="preserve"> 2560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2559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D0328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EE1652" w:rsidRDefault="00EE1652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2559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EE1652" w:rsidRPr="007A1795" w:rsidRDefault="00EE1652" w:rsidP="007A1795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652" w:rsidRPr="005875F9" w:rsidRDefault="00EE1652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EE1652" w:rsidRPr="00672E23" w:rsidRDefault="00EE1652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</w:t>
    </w:r>
    <w:r w:rsidRPr="00672E23">
      <w:rPr>
        <w:rFonts w:ascii="Angsana New" w:hAnsi="Angsana New" w:hint="cs"/>
        <w:b/>
        <w:bCs/>
        <w:sz w:val="32"/>
        <w:szCs w:val="32"/>
        <w:cs/>
      </w:rPr>
      <w:t>ย่อ (ต่อ)</w:t>
    </w:r>
  </w:p>
  <w:p w:rsidR="00EE1652" w:rsidRPr="00D03286" w:rsidRDefault="00EE1652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วันที่ 3</w:t>
    </w:r>
    <w:r>
      <w:rPr>
        <w:rFonts w:ascii="Angsana New" w:hAnsi="Angsana New" w:hint="cs"/>
        <w:b/>
        <w:bCs/>
        <w:sz w:val="32"/>
        <w:szCs w:val="32"/>
        <w:cs/>
      </w:rPr>
      <w:t>0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2560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2559 </w:t>
    </w:r>
    <w:r>
      <w:rPr>
        <w:rFonts w:ascii="Angsana New" w:hAnsi="Angsana New" w:hint="cs"/>
        <w:b/>
        <w:bCs/>
        <w:sz w:val="32"/>
        <w:szCs w:val="32"/>
        <w:cs/>
      </w:rPr>
      <w:t xml:space="preserve">(ยังไม่ได้ตรวจสอบ)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EE1652" w:rsidRDefault="00EE1652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2559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EE1652" w:rsidRPr="00F11938" w:rsidRDefault="00EE1652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6D956A8"/>
    <w:multiLevelType w:val="hybridMultilevel"/>
    <w:tmpl w:val="C21056CE"/>
    <w:lvl w:ilvl="0" w:tplc="60AC424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167ADE"/>
    <w:multiLevelType w:val="hybridMultilevel"/>
    <w:tmpl w:val="1BD62AC2"/>
    <w:lvl w:ilvl="0" w:tplc="E71A578C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415515"/>
    <w:multiLevelType w:val="hybridMultilevel"/>
    <w:tmpl w:val="86B40BC4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3B15D53"/>
    <w:multiLevelType w:val="hybridMultilevel"/>
    <w:tmpl w:val="96B07FE0"/>
    <w:lvl w:ilvl="0" w:tplc="EB9EC8BE">
      <w:start w:val="28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1B0BA2"/>
    <w:multiLevelType w:val="hybridMultilevel"/>
    <w:tmpl w:val="116470C6"/>
    <w:lvl w:ilvl="0" w:tplc="E758A798">
      <w:start w:val="28"/>
      <w:numFmt w:val="bullet"/>
      <w:lvlText w:val=""/>
      <w:lvlJc w:val="left"/>
      <w:pPr>
        <w:ind w:left="405" w:hanging="360"/>
      </w:pPr>
      <w:rPr>
        <w:rFonts w:ascii="Symbol" w:eastAsia="SimSun" w:hAnsi="Symbol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BD93276"/>
    <w:multiLevelType w:val="hybridMultilevel"/>
    <w:tmpl w:val="C9A2E704"/>
    <w:lvl w:ilvl="0" w:tplc="B95688A6">
      <w:start w:val="28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>
    <w:nsid w:val="41923F52"/>
    <w:multiLevelType w:val="hybridMultilevel"/>
    <w:tmpl w:val="2D78AAB4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5F4020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787CEF"/>
    <w:multiLevelType w:val="hybridMultilevel"/>
    <w:tmpl w:val="3CD4E2F2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5">
    <w:nsid w:val="4BF77BE4"/>
    <w:multiLevelType w:val="hybridMultilevel"/>
    <w:tmpl w:val="456A890C"/>
    <w:lvl w:ilvl="0" w:tplc="D66ED544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D97350"/>
    <w:multiLevelType w:val="hybridMultilevel"/>
    <w:tmpl w:val="46C6A002"/>
    <w:lvl w:ilvl="0" w:tplc="5928ABCE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DE7F3D"/>
    <w:multiLevelType w:val="hybridMultilevel"/>
    <w:tmpl w:val="56A6AAC2"/>
    <w:lvl w:ilvl="0" w:tplc="D2AA3CE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367541"/>
    <w:multiLevelType w:val="hybridMultilevel"/>
    <w:tmpl w:val="14B48932"/>
    <w:lvl w:ilvl="0" w:tplc="0409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7" w:hanging="360"/>
      </w:pPr>
      <w:rPr>
        <w:rFonts w:ascii="Wingdings" w:hAnsi="Wingdings" w:hint="default"/>
      </w:rPr>
    </w:lvl>
  </w:abstractNum>
  <w:abstractNum w:abstractNumId="29">
    <w:nsid w:val="5D653468"/>
    <w:multiLevelType w:val="hybridMultilevel"/>
    <w:tmpl w:val="86943C4A"/>
    <w:lvl w:ilvl="0" w:tplc="5A0869A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BE114D"/>
    <w:multiLevelType w:val="hybridMultilevel"/>
    <w:tmpl w:val="8124D94E"/>
    <w:lvl w:ilvl="0" w:tplc="34F64CC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E7A4243"/>
    <w:multiLevelType w:val="hybridMultilevel"/>
    <w:tmpl w:val="660AE2A8"/>
    <w:lvl w:ilvl="0" w:tplc="A148CA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>
    <w:nsid w:val="6C386902"/>
    <w:multiLevelType w:val="hybridMultilevel"/>
    <w:tmpl w:val="EEB4F3BE"/>
    <w:lvl w:ilvl="0" w:tplc="A95EFC68">
      <w:start w:val="28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B5096C"/>
    <w:multiLevelType w:val="hybridMultilevel"/>
    <w:tmpl w:val="4CACF2F2"/>
    <w:lvl w:ilvl="0" w:tplc="4BD48F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9471FC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6E7110"/>
    <w:multiLevelType w:val="hybridMultilevel"/>
    <w:tmpl w:val="4800A8AE"/>
    <w:lvl w:ilvl="0" w:tplc="8C62285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3"/>
  </w:num>
  <w:num w:numId="13">
    <w:abstractNumId w:val="32"/>
  </w:num>
  <w:num w:numId="14">
    <w:abstractNumId w:val="16"/>
  </w:num>
  <w:num w:numId="15">
    <w:abstractNumId w:val="21"/>
  </w:num>
  <w:num w:numId="16">
    <w:abstractNumId w:val="15"/>
  </w:num>
  <w:num w:numId="17">
    <w:abstractNumId w:val="22"/>
  </w:num>
  <w:num w:numId="18">
    <w:abstractNumId w:val="23"/>
  </w:num>
  <w:num w:numId="19">
    <w:abstractNumId w:val="14"/>
  </w:num>
  <w:num w:numId="20">
    <w:abstractNumId w:val="25"/>
  </w:num>
  <w:num w:numId="21">
    <w:abstractNumId w:val="27"/>
  </w:num>
  <w:num w:numId="22">
    <w:abstractNumId w:val="10"/>
  </w:num>
  <w:num w:numId="23">
    <w:abstractNumId w:val="31"/>
  </w:num>
  <w:num w:numId="24">
    <w:abstractNumId w:val="11"/>
  </w:num>
  <w:num w:numId="25">
    <w:abstractNumId w:val="12"/>
  </w:num>
  <w:num w:numId="26">
    <w:abstractNumId w:val="29"/>
  </w:num>
  <w:num w:numId="27">
    <w:abstractNumId w:val="26"/>
  </w:num>
  <w:num w:numId="28">
    <w:abstractNumId w:val="36"/>
  </w:num>
  <w:num w:numId="29">
    <w:abstractNumId w:val="35"/>
  </w:num>
  <w:num w:numId="30">
    <w:abstractNumId w:val="28"/>
  </w:num>
  <w:num w:numId="31">
    <w:abstractNumId w:val="24"/>
  </w:num>
  <w:num w:numId="32">
    <w:abstractNumId w:val="34"/>
  </w:num>
  <w:num w:numId="33">
    <w:abstractNumId w:val="30"/>
  </w:num>
  <w:num w:numId="34">
    <w:abstractNumId w:val="20"/>
  </w:num>
  <w:num w:numId="35">
    <w:abstractNumId w:val="17"/>
  </w:num>
  <w:num w:numId="36">
    <w:abstractNumId w:val="33"/>
  </w:num>
  <w:num w:numId="37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6E6"/>
    <w:rsid w:val="0000002A"/>
    <w:rsid w:val="00000058"/>
    <w:rsid w:val="0000017D"/>
    <w:rsid w:val="00000299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9E8"/>
    <w:rsid w:val="00003B0F"/>
    <w:rsid w:val="00003DA8"/>
    <w:rsid w:val="00003E02"/>
    <w:rsid w:val="00003EED"/>
    <w:rsid w:val="00003F17"/>
    <w:rsid w:val="000044B2"/>
    <w:rsid w:val="00004DC8"/>
    <w:rsid w:val="00004F5B"/>
    <w:rsid w:val="00004FDB"/>
    <w:rsid w:val="000050AD"/>
    <w:rsid w:val="00005243"/>
    <w:rsid w:val="000059C1"/>
    <w:rsid w:val="00005A69"/>
    <w:rsid w:val="00005D11"/>
    <w:rsid w:val="00005E61"/>
    <w:rsid w:val="00006828"/>
    <w:rsid w:val="00006EA2"/>
    <w:rsid w:val="000070C2"/>
    <w:rsid w:val="000071BA"/>
    <w:rsid w:val="000077B5"/>
    <w:rsid w:val="000078D2"/>
    <w:rsid w:val="0001012F"/>
    <w:rsid w:val="0001076F"/>
    <w:rsid w:val="00010C82"/>
    <w:rsid w:val="00010FA5"/>
    <w:rsid w:val="00011207"/>
    <w:rsid w:val="000112AA"/>
    <w:rsid w:val="00011478"/>
    <w:rsid w:val="0001154B"/>
    <w:rsid w:val="000117B0"/>
    <w:rsid w:val="00011B30"/>
    <w:rsid w:val="00012443"/>
    <w:rsid w:val="000124DA"/>
    <w:rsid w:val="000125C1"/>
    <w:rsid w:val="000128F2"/>
    <w:rsid w:val="00012BAA"/>
    <w:rsid w:val="00012CBB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B07"/>
    <w:rsid w:val="000164A4"/>
    <w:rsid w:val="000164F1"/>
    <w:rsid w:val="0001683E"/>
    <w:rsid w:val="0001729A"/>
    <w:rsid w:val="0001767E"/>
    <w:rsid w:val="0001785A"/>
    <w:rsid w:val="00017C09"/>
    <w:rsid w:val="00017CB8"/>
    <w:rsid w:val="00017DD9"/>
    <w:rsid w:val="00017F82"/>
    <w:rsid w:val="0002004E"/>
    <w:rsid w:val="000207A6"/>
    <w:rsid w:val="00021D86"/>
    <w:rsid w:val="000226ED"/>
    <w:rsid w:val="00022750"/>
    <w:rsid w:val="00023069"/>
    <w:rsid w:val="00023913"/>
    <w:rsid w:val="00023A7C"/>
    <w:rsid w:val="00023C49"/>
    <w:rsid w:val="00023CF9"/>
    <w:rsid w:val="00023D13"/>
    <w:rsid w:val="00024209"/>
    <w:rsid w:val="00024305"/>
    <w:rsid w:val="00024BD4"/>
    <w:rsid w:val="00024EFF"/>
    <w:rsid w:val="000252D0"/>
    <w:rsid w:val="000253B8"/>
    <w:rsid w:val="00025A8E"/>
    <w:rsid w:val="000264A4"/>
    <w:rsid w:val="00026738"/>
    <w:rsid w:val="00026870"/>
    <w:rsid w:val="00026909"/>
    <w:rsid w:val="00026E8D"/>
    <w:rsid w:val="00026F94"/>
    <w:rsid w:val="000274CE"/>
    <w:rsid w:val="000276DF"/>
    <w:rsid w:val="00027DC9"/>
    <w:rsid w:val="00030053"/>
    <w:rsid w:val="000308E5"/>
    <w:rsid w:val="0003094C"/>
    <w:rsid w:val="00030FB1"/>
    <w:rsid w:val="00031ABD"/>
    <w:rsid w:val="0003266C"/>
    <w:rsid w:val="000329E7"/>
    <w:rsid w:val="00032A9F"/>
    <w:rsid w:val="00032C27"/>
    <w:rsid w:val="00032DC4"/>
    <w:rsid w:val="00032FC8"/>
    <w:rsid w:val="00033716"/>
    <w:rsid w:val="00033EF0"/>
    <w:rsid w:val="00034050"/>
    <w:rsid w:val="00034E04"/>
    <w:rsid w:val="00035262"/>
    <w:rsid w:val="000357EB"/>
    <w:rsid w:val="00035AE8"/>
    <w:rsid w:val="00035C76"/>
    <w:rsid w:val="00035DD8"/>
    <w:rsid w:val="0003706F"/>
    <w:rsid w:val="00040147"/>
    <w:rsid w:val="0004072C"/>
    <w:rsid w:val="00040A5F"/>
    <w:rsid w:val="00041702"/>
    <w:rsid w:val="00041B6F"/>
    <w:rsid w:val="00041E5E"/>
    <w:rsid w:val="000422F5"/>
    <w:rsid w:val="0004260D"/>
    <w:rsid w:val="0004299F"/>
    <w:rsid w:val="000429AD"/>
    <w:rsid w:val="00042A04"/>
    <w:rsid w:val="00043139"/>
    <w:rsid w:val="00043259"/>
    <w:rsid w:val="00043785"/>
    <w:rsid w:val="00043BB8"/>
    <w:rsid w:val="000440D0"/>
    <w:rsid w:val="00044319"/>
    <w:rsid w:val="00044797"/>
    <w:rsid w:val="00044968"/>
    <w:rsid w:val="000449C5"/>
    <w:rsid w:val="00044BD2"/>
    <w:rsid w:val="00044E7B"/>
    <w:rsid w:val="00044F27"/>
    <w:rsid w:val="00045029"/>
    <w:rsid w:val="000457FF"/>
    <w:rsid w:val="0004622E"/>
    <w:rsid w:val="000463CC"/>
    <w:rsid w:val="00046FBF"/>
    <w:rsid w:val="000472ED"/>
    <w:rsid w:val="0004774E"/>
    <w:rsid w:val="00047ABE"/>
    <w:rsid w:val="00047C63"/>
    <w:rsid w:val="00047CBC"/>
    <w:rsid w:val="000504D0"/>
    <w:rsid w:val="000505AE"/>
    <w:rsid w:val="000507C7"/>
    <w:rsid w:val="00050E6B"/>
    <w:rsid w:val="00051A69"/>
    <w:rsid w:val="00051B88"/>
    <w:rsid w:val="00051D0D"/>
    <w:rsid w:val="00051FC5"/>
    <w:rsid w:val="00052A19"/>
    <w:rsid w:val="00052C85"/>
    <w:rsid w:val="00052E57"/>
    <w:rsid w:val="00052FD8"/>
    <w:rsid w:val="000538C2"/>
    <w:rsid w:val="00053F46"/>
    <w:rsid w:val="00054051"/>
    <w:rsid w:val="0005434C"/>
    <w:rsid w:val="000544A6"/>
    <w:rsid w:val="00054911"/>
    <w:rsid w:val="000549A8"/>
    <w:rsid w:val="0005510D"/>
    <w:rsid w:val="0005516E"/>
    <w:rsid w:val="00055EDE"/>
    <w:rsid w:val="00055FAA"/>
    <w:rsid w:val="0005608B"/>
    <w:rsid w:val="00056598"/>
    <w:rsid w:val="000566BA"/>
    <w:rsid w:val="0005692F"/>
    <w:rsid w:val="00056A47"/>
    <w:rsid w:val="00056D20"/>
    <w:rsid w:val="00056DB4"/>
    <w:rsid w:val="000575F8"/>
    <w:rsid w:val="00057813"/>
    <w:rsid w:val="00057863"/>
    <w:rsid w:val="00057A8B"/>
    <w:rsid w:val="00057C59"/>
    <w:rsid w:val="00057CA6"/>
    <w:rsid w:val="00057D94"/>
    <w:rsid w:val="000602BA"/>
    <w:rsid w:val="0006052B"/>
    <w:rsid w:val="00060D9F"/>
    <w:rsid w:val="00060DF2"/>
    <w:rsid w:val="00060F4C"/>
    <w:rsid w:val="0006177A"/>
    <w:rsid w:val="00061853"/>
    <w:rsid w:val="00061D13"/>
    <w:rsid w:val="00061DC6"/>
    <w:rsid w:val="00061F15"/>
    <w:rsid w:val="000624A8"/>
    <w:rsid w:val="00062DAD"/>
    <w:rsid w:val="0006352C"/>
    <w:rsid w:val="000638B5"/>
    <w:rsid w:val="00063A01"/>
    <w:rsid w:val="00063C0E"/>
    <w:rsid w:val="00064528"/>
    <w:rsid w:val="0006477F"/>
    <w:rsid w:val="000657C0"/>
    <w:rsid w:val="000659C3"/>
    <w:rsid w:val="00065EB1"/>
    <w:rsid w:val="0006604C"/>
    <w:rsid w:val="00066286"/>
    <w:rsid w:val="0006669A"/>
    <w:rsid w:val="00066962"/>
    <w:rsid w:val="00066AFE"/>
    <w:rsid w:val="00067110"/>
    <w:rsid w:val="00067741"/>
    <w:rsid w:val="00067ACF"/>
    <w:rsid w:val="00067B49"/>
    <w:rsid w:val="00070014"/>
    <w:rsid w:val="00070140"/>
    <w:rsid w:val="00070D35"/>
    <w:rsid w:val="00071174"/>
    <w:rsid w:val="000719E3"/>
    <w:rsid w:val="00071BA6"/>
    <w:rsid w:val="00071D5B"/>
    <w:rsid w:val="00071FBE"/>
    <w:rsid w:val="00072163"/>
    <w:rsid w:val="00072839"/>
    <w:rsid w:val="00072EBB"/>
    <w:rsid w:val="00072F7D"/>
    <w:rsid w:val="00073C4A"/>
    <w:rsid w:val="00074681"/>
    <w:rsid w:val="00074C09"/>
    <w:rsid w:val="00074C2B"/>
    <w:rsid w:val="00074C3C"/>
    <w:rsid w:val="0007532D"/>
    <w:rsid w:val="000759FD"/>
    <w:rsid w:val="00075B2B"/>
    <w:rsid w:val="00075C77"/>
    <w:rsid w:val="00075D9F"/>
    <w:rsid w:val="00075EAA"/>
    <w:rsid w:val="00075F32"/>
    <w:rsid w:val="00076109"/>
    <w:rsid w:val="000764CE"/>
    <w:rsid w:val="00076777"/>
    <w:rsid w:val="00077196"/>
    <w:rsid w:val="000776F9"/>
    <w:rsid w:val="00077AA7"/>
    <w:rsid w:val="00077D25"/>
    <w:rsid w:val="00077D95"/>
    <w:rsid w:val="00080361"/>
    <w:rsid w:val="0008056D"/>
    <w:rsid w:val="00080A5A"/>
    <w:rsid w:val="00080C67"/>
    <w:rsid w:val="00080DB7"/>
    <w:rsid w:val="00080FC4"/>
    <w:rsid w:val="00081567"/>
    <w:rsid w:val="000818E3"/>
    <w:rsid w:val="0008191F"/>
    <w:rsid w:val="00081B15"/>
    <w:rsid w:val="00081B55"/>
    <w:rsid w:val="00081F14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ABC"/>
    <w:rsid w:val="00084153"/>
    <w:rsid w:val="000841C6"/>
    <w:rsid w:val="00084220"/>
    <w:rsid w:val="00084564"/>
    <w:rsid w:val="00085083"/>
    <w:rsid w:val="00085585"/>
    <w:rsid w:val="00085AD8"/>
    <w:rsid w:val="00085F25"/>
    <w:rsid w:val="0008617D"/>
    <w:rsid w:val="00086431"/>
    <w:rsid w:val="0008649F"/>
    <w:rsid w:val="000864EC"/>
    <w:rsid w:val="0008662E"/>
    <w:rsid w:val="00086DE0"/>
    <w:rsid w:val="00087928"/>
    <w:rsid w:val="00087D90"/>
    <w:rsid w:val="00090340"/>
    <w:rsid w:val="0009076C"/>
    <w:rsid w:val="00090FDB"/>
    <w:rsid w:val="00090FDC"/>
    <w:rsid w:val="0009145B"/>
    <w:rsid w:val="0009180B"/>
    <w:rsid w:val="0009197F"/>
    <w:rsid w:val="00091EDF"/>
    <w:rsid w:val="0009208F"/>
    <w:rsid w:val="000921AB"/>
    <w:rsid w:val="00092637"/>
    <w:rsid w:val="0009274F"/>
    <w:rsid w:val="000929F3"/>
    <w:rsid w:val="00092A04"/>
    <w:rsid w:val="00092B7E"/>
    <w:rsid w:val="00092DA5"/>
    <w:rsid w:val="000932BD"/>
    <w:rsid w:val="00093584"/>
    <w:rsid w:val="00093755"/>
    <w:rsid w:val="000938B5"/>
    <w:rsid w:val="0009392C"/>
    <w:rsid w:val="00093A6D"/>
    <w:rsid w:val="00093AA7"/>
    <w:rsid w:val="00093BAB"/>
    <w:rsid w:val="00093E78"/>
    <w:rsid w:val="000940D8"/>
    <w:rsid w:val="0009411E"/>
    <w:rsid w:val="000945E6"/>
    <w:rsid w:val="0009464B"/>
    <w:rsid w:val="00094A14"/>
    <w:rsid w:val="00096914"/>
    <w:rsid w:val="00096B04"/>
    <w:rsid w:val="00097350"/>
    <w:rsid w:val="00097488"/>
    <w:rsid w:val="000974BC"/>
    <w:rsid w:val="0009782E"/>
    <w:rsid w:val="000979EA"/>
    <w:rsid w:val="00097E04"/>
    <w:rsid w:val="000A039A"/>
    <w:rsid w:val="000A051B"/>
    <w:rsid w:val="000A0E31"/>
    <w:rsid w:val="000A0F32"/>
    <w:rsid w:val="000A1842"/>
    <w:rsid w:val="000A2064"/>
    <w:rsid w:val="000A2FA8"/>
    <w:rsid w:val="000A35B4"/>
    <w:rsid w:val="000A3A08"/>
    <w:rsid w:val="000A3CC9"/>
    <w:rsid w:val="000A3E25"/>
    <w:rsid w:val="000A4008"/>
    <w:rsid w:val="000A4251"/>
    <w:rsid w:val="000A441E"/>
    <w:rsid w:val="000A46F5"/>
    <w:rsid w:val="000A54AF"/>
    <w:rsid w:val="000A5956"/>
    <w:rsid w:val="000A5EA3"/>
    <w:rsid w:val="000A5EEE"/>
    <w:rsid w:val="000A5FD9"/>
    <w:rsid w:val="000A6168"/>
    <w:rsid w:val="000A629D"/>
    <w:rsid w:val="000A6909"/>
    <w:rsid w:val="000A6AA2"/>
    <w:rsid w:val="000A6BC9"/>
    <w:rsid w:val="000A6EEB"/>
    <w:rsid w:val="000A7098"/>
    <w:rsid w:val="000B0000"/>
    <w:rsid w:val="000B0C5A"/>
    <w:rsid w:val="000B15D8"/>
    <w:rsid w:val="000B1652"/>
    <w:rsid w:val="000B169D"/>
    <w:rsid w:val="000B1E10"/>
    <w:rsid w:val="000B1F05"/>
    <w:rsid w:val="000B24FF"/>
    <w:rsid w:val="000B2516"/>
    <w:rsid w:val="000B28FA"/>
    <w:rsid w:val="000B2F14"/>
    <w:rsid w:val="000B3456"/>
    <w:rsid w:val="000B377A"/>
    <w:rsid w:val="000B3A7F"/>
    <w:rsid w:val="000B4308"/>
    <w:rsid w:val="000B43A8"/>
    <w:rsid w:val="000B43BF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CC0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AD"/>
    <w:rsid w:val="000C0DEA"/>
    <w:rsid w:val="000C0FE9"/>
    <w:rsid w:val="000C16AE"/>
    <w:rsid w:val="000C1864"/>
    <w:rsid w:val="000C1A21"/>
    <w:rsid w:val="000C21E0"/>
    <w:rsid w:val="000C4350"/>
    <w:rsid w:val="000C4970"/>
    <w:rsid w:val="000C502A"/>
    <w:rsid w:val="000C517E"/>
    <w:rsid w:val="000C52D7"/>
    <w:rsid w:val="000C5B47"/>
    <w:rsid w:val="000C6680"/>
    <w:rsid w:val="000C6B1B"/>
    <w:rsid w:val="000C6B21"/>
    <w:rsid w:val="000C6B32"/>
    <w:rsid w:val="000C6F0E"/>
    <w:rsid w:val="000C6FF2"/>
    <w:rsid w:val="000C7652"/>
    <w:rsid w:val="000D00C7"/>
    <w:rsid w:val="000D00F9"/>
    <w:rsid w:val="000D06C0"/>
    <w:rsid w:val="000D072F"/>
    <w:rsid w:val="000D0914"/>
    <w:rsid w:val="000D0E23"/>
    <w:rsid w:val="000D1580"/>
    <w:rsid w:val="000D1591"/>
    <w:rsid w:val="000D1E5D"/>
    <w:rsid w:val="000D254F"/>
    <w:rsid w:val="000D2938"/>
    <w:rsid w:val="000D2AA7"/>
    <w:rsid w:val="000D300A"/>
    <w:rsid w:val="000D337D"/>
    <w:rsid w:val="000D3BE1"/>
    <w:rsid w:val="000D3D40"/>
    <w:rsid w:val="000D3EAB"/>
    <w:rsid w:val="000D3ED5"/>
    <w:rsid w:val="000D4081"/>
    <w:rsid w:val="000D4420"/>
    <w:rsid w:val="000D4471"/>
    <w:rsid w:val="000D5139"/>
    <w:rsid w:val="000D5745"/>
    <w:rsid w:val="000D5793"/>
    <w:rsid w:val="000D5A16"/>
    <w:rsid w:val="000D5C7D"/>
    <w:rsid w:val="000D5F88"/>
    <w:rsid w:val="000D6030"/>
    <w:rsid w:val="000D6382"/>
    <w:rsid w:val="000D64C9"/>
    <w:rsid w:val="000D661E"/>
    <w:rsid w:val="000D6721"/>
    <w:rsid w:val="000D6856"/>
    <w:rsid w:val="000D6BA8"/>
    <w:rsid w:val="000D6CAD"/>
    <w:rsid w:val="000D7100"/>
    <w:rsid w:val="000D7450"/>
    <w:rsid w:val="000D77B8"/>
    <w:rsid w:val="000D7821"/>
    <w:rsid w:val="000D786B"/>
    <w:rsid w:val="000D78FE"/>
    <w:rsid w:val="000D7B32"/>
    <w:rsid w:val="000E0048"/>
    <w:rsid w:val="000E01BB"/>
    <w:rsid w:val="000E02EA"/>
    <w:rsid w:val="000E0379"/>
    <w:rsid w:val="000E0649"/>
    <w:rsid w:val="000E0F64"/>
    <w:rsid w:val="000E13A5"/>
    <w:rsid w:val="000E149A"/>
    <w:rsid w:val="000E164C"/>
    <w:rsid w:val="000E18C5"/>
    <w:rsid w:val="000E1B6B"/>
    <w:rsid w:val="000E1FCD"/>
    <w:rsid w:val="000E206A"/>
    <w:rsid w:val="000E227D"/>
    <w:rsid w:val="000E22BB"/>
    <w:rsid w:val="000E2FA4"/>
    <w:rsid w:val="000E33EB"/>
    <w:rsid w:val="000E3490"/>
    <w:rsid w:val="000E35FA"/>
    <w:rsid w:val="000E42A9"/>
    <w:rsid w:val="000E5128"/>
    <w:rsid w:val="000E5452"/>
    <w:rsid w:val="000E6089"/>
    <w:rsid w:val="000E612B"/>
    <w:rsid w:val="000E63F6"/>
    <w:rsid w:val="000E64BF"/>
    <w:rsid w:val="000E64CF"/>
    <w:rsid w:val="000E69A8"/>
    <w:rsid w:val="000E6E65"/>
    <w:rsid w:val="000E7AF1"/>
    <w:rsid w:val="000E7DCE"/>
    <w:rsid w:val="000F00B6"/>
    <w:rsid w:val="000F050E"/>
    <w:rsid w:val="000F0557"/>
    <w:rsid w:val="000F0E3E"/>
    <w:rsid w:val="000F1304"/>
    <w:rsid w:val="000F146E"/>
    <w:rsid w:val="000F18BF"/>
    <w:rsid w:val="000F1BB0"/>
    <w:rsid w:val="000F25FC"/>
    <w:rsid w:val="000F27FC"/>
    <w:rsid w:val="000F34E1"/>
    <w:rsid w:val="000F3AA4"/>
    <w:rsid w:val="000F3C83"/>
    <w:rsid w:val="000F3CBF"/>
    <w:rsid w:val="000F3D48"/>
    <w:rsid w:val="000F49DE"/>
    <w:rsid w:val="000F4AE9"/>
    <w:rsid w:val="000F4DD3"/>
    <w:rsid w:val="000F4E91"/>
    <w:rsid w:val="000F4FFE"/>
    <w:rsid w:val="000F5CA8"/>
    <w:rsid w:val="000F5DCC"/>
    <w:rsid w:val="000F609B"/>
    <w:rsid w:val="000F65AC"/>
    <w:rsid w:val="000F6740"/>
    <w:rsid w:val="000F6A7A"/>
    <w:rsid w:val="000F7077"/>
    <w:rsid w:val="000F7081"/>
    <w:rsid w:val="000F71CD"/>
    <w:rsid w:val="000F7803"/>
    <w:rsid w:val="000F7AA5"/>
    <w:rsid w:val="00100ABC"/>
    <w:rsid w:val="00100EE1"/>
    <w:rsid w:val="00100F0B"/>
    <w:rsid w:val="00101689"/>
    <w:rsid w:val="00102390"/>
    <w:rsid w:val="00102806"/>
    <w:rsid w:val="00103600"/>
    <w:rsid w:val="00103976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AB7"/>
    <w:rsid w:val="00105C38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52"/>
    <w:rsid w:val="00110845"/>
    <w:rsid w:val="001113D1"/>
    <w:rsid w:val="00111ADC"/>
    <w:rsid w:val="00111C41"/>
    <w:rsid w:val="00111CDF"/>
    <w:rsid w:val="00111E11"/>
    <w:rsid w:val="0011210F"/>
    <w:rsid w:val="001125DD"/>
    <w:rsid w:val="00112C9D"/>
    <w:rsid w:val="00112DA3"/>
    <w:rsid w:val="001130D2"/>
    <w:rsid w:val="0011330D"/>
    <w:rsid w:val="00113586"/>
    <w:rsid w:val="001137AD"/>
    <w:rsid w:val="0011383B"/>
    <w:rsid w:val="001139A0"/>
    <w:rsid w:val="00113FC3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635A"/>
    <w:rsid w:val="0011636B"/>
    <w:rsid w:val="001163BA"/>
    <w:rsid w:val="00116525"/>
    <w:rsid w:val="001165FA"/>
    <w:rsid w:val="00116BD2"/>
    <w:rsid w:val="00117644"/>
    <w:rsid w:val="00117C1C"/>
    <w:rsid w:val="0012086A"/>
    <w:rsid w:val="00120B1A"/>
    <w:rsid w:val="0012100B"/>
    <w:rsid w:val="00121678"/>
    <w:rsid w:val="00121944"/>
    <w:rsid w:val="0012218F"/>
    <w:rsid w:val="001224CF"/>
    <w:rsid w:val="00122D45"/>
    <w:rsid w:val="00122D5F"/>
    <w:rsid w:val="00122DD2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B8"/>
    <w:rsid w:val="00124DD4"/>
    <w:rsid w:val="0012505E"/>
    <w:rsid w:val="001252F0"/>
    <w:rsid w:val="0012597F"/>
    <w:rsid w:val="00126252"/>
    <w:rsid w:val="00126624"/>
    <w:rsid w:val="00126648"/>
    <w:rsid w:val="00126C19"/>
    <w:rsid w:val="00126C78"/>
    <w:rsid w:val="00126CA8"/>
    <w:rsid w:val="00126D8B"/>
    <w:rsid w:val="001271EF"/>
    <w:rsid w:val="001273A6"/>
    <w:rsid w:val="00127470"/>
    <w:rsid w:val="001279C0"/>
    <w:rsid w:val="00127BD9"/>
    <w:rsid w:val="00127BE2"/>
    <w:rsid w:val="00130070"/>
    <w:rsid w:val="0013014B"/>
    <w:rsid w:val="001305CC"/>
    <w:rsid w:val="0013077C"/>
    <w:rsid w:val="001313FF"/>
    <w:rsid w:val="00131943"/>
    <w:rsid w:val="00132278"/>
    <w:rsid w:val="0013245C"/>
    <w:rsid w:val="00132480"/>
    <w:rsid w:val="0013275E"/>
    <w:rsid w:val="00133575"/>
    <w:rsid w:val="001338F1"/>
    <w:rsid w:val="00133A29"/>
    <w:rsid w:val="00133AF4"/>
    <w:rsid w:val="00133CEB"/>
    <w:rsid w:val="00133F11"/>
    <w:rsid w:val="001349F1"/>
    <w:rsid w:val="00134CC4"/>
    <w:rsid w:val="001353BA"/>
    <w:rsid w:val="001354B8"/>
    <w:rsid w:val="00135CD9"/>
    <w:rsid w:val="00136374"/>
    <w:rsid w:val="0013684F"/>
    <w:rsid w:val="001369DD"/>
    <w:rsid w:val="00136A93"/>
    <w:rsid w:val="00136BC1"/>
    <w:rsid w:val="00136CCA"/>
    <w:rsid w:val="00136F7E"/>
    <w:rsid w:val="0013721B"/>
    <w:rsid w:val="0013723E"/>
    <w:rsid w:val="00137484"/>
    <w:rsid w:val="00137983"/>
    <w:rsid w:val="001379B0"/>
    <w:rsid w:val="001403B1"/>
    <w:rsid w:val="001407FE"/>
    <w:rsid w:val="00140AB9"/>
    <w:rsid w:val="00140AE6"/>
    <w:rsid w:val="00140D1E"/>
    <w:rsid w:val="00141043"/>
    <w:rsid w:val="0014123F"/>
    <w:rsid w:val="001415C0"/>
    <w:rsid w:val="00141CFB"/>
    <w:rsid w:val="00142016"/>
    <w:rsid w:val="0014201F"/>
    <w:rsid w:val="001420F3"/>
    <w:rsid w:val="00142212"/>
    <w:rsid w:val="00142534"/>
    <w:rsid w:val="001432B9"/>
    <w:rsid w:val="001439DE"/>
    <w:rsid w:val="00143B90"/>
    <w:rsid w:val="00143E8E"/>
    <w:rsid w:val="001443F3"/>
    <w:rsid w:val="001444B8"/>
    <w:rsid w:val="001451C4"/>
    <w:rsid w:val="00145421"/>
    <w:rsid w:val="001456A7"/>
    <w:rsid w:val="00145797"/>
    <w:rsid w:val="001458A5"/>
    <w:rsid w:val="00145C41"/>
    <w:rsid w:val="00145D60"/>
    <w:rsid w:val="00146AA8"/>
    <w:rsid w:val="00146AF7"/>
    <w:rsid w:val="00146E81"/>
    <w:rsid w:val="00146F61"/>
    <w:rsid w:val="00147387"/>
    <w:rsid w:val="00147553"/>
    <w:rsid w:val="00147AD6"/>
    <w:rsid w:val="00147ADF"/>
    <w:rsid w:val="00147C77"/>
    <w:rsid w:val="00147E15"/>
    <w:rsid w:val="00150272"/>
    <w:rsid w:val="00150D8D"/>
    <w:rsid w:val="00151123"/>
    <w:rsid w:val="0015186F"/>
    <w:rsid w:val="00151EB0"/>
    <w:rsid w:val="00151FE7"/>
    <w:rsid w:val="00152151"/>
    <w:rsid w:val="001524CE"/>
    <w:rsid w:val="00152645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428"/>
    <w:rsid w:val="00155479"/>
    <w:rsid w:val="00155623"/>
    <w:rsid w:val="00155E78"/>
    <w:rsid w:val="001563AA"/>
    <w:rsid w:val="00156479"/>
    <w:rsid w:val="00156520"/>
    <w:rsid w:val="0015657B"/>
    <w:rsid w:val="00157136"/>
    <w:rsid w:val="0015719D"/>
    <w:rsid w:val="00157206"/>
    <w:rsid w:val="00157F34"/>
    <w:rsid w:val="001603DB"/>
    <w:rsid w:val="00160768"/>
    <w:rsid w:val="00160CEE"/>
    <w:rsid w:val="001611C1"/>
    <w:rsid w:val="0016161B"/>
    <w:rsid w:val="0016177E"/>
    <w:rsid w:val="00161D7B"/>
    <w:rsid w:val="00162114"/>
    <w:rsid w:val="001630FD"/>
    <w:rsid w:val="00163C1C"/>
    <w:rsid w:val="00164116"/>
    <w:rsid w:val="00164979"/>
    <w:rsid w:val="001649A9"/>
    <w:rsid w:val="001649DD"/>
    <w:rsid w:val="00164AE4"/>
    <w:rsid w:val="00164B55"/>
    <w:rsid w:val="001653BB"/>
    <w:rsid w:val="001656EB"/>
    <w:rsid w:val="00166786"/>
    <w:rsid w:val="0016691D"/>
    <w:rsid w:val="00166CAB"/>
    <w:rsid w:val="00166F03"/>
    <w:rsid w:val="001671F5"/>
    <w:rsid w:val="001672A9"/>
    <w:rsid w:val="0016756B"/>
    <w:rsid w:val="001676AD"/>
    <w:rsid w:val="00167B54"/>
    <w:rsid w:val="00167ED0"/>
    <w:rsid w:val="00170F5E"/>
    <w:rsid w:val="00171263"/>
    <w:rsid w:val="001714CB"/>
    <w:rsid w:val="001718DE"/>
    <w:rsid w:val="0017262B"/>
    <w:rsid w:val="00172A7C"/>
    <w:rsid w:val="00172CFB"/>
    <w:rsid w:val="0017319C"/>
    <w:rsid w:val="001732A2"/>
    <w:rsid w:val="001734B6"/>
    <w:rsid w:val="00173751"/>
    <w:rsid w:val="001741DF"/>
    <w:rsid w:val="001744D9"/>
    <w:rsid w:val="00174695"/>
    <w:rsid w:val="00174DA4"/>
    <w:rsid w:val="00174DF4"/>
    <w:rsid w:val="001750B6"/>
    <w:rsid w:val="00175BAF"/>
    <w:rsid w:val="00175CC4"/>
    <w:rsid w:val="00176316"/>
    <w:rsid w:val="001763B3"/>
    <w:rsid w:val="00176407"/>
    <w:rsid w:val="00176882"/>
    <w:rsid w:val="00176E76"/>
    <w:rsid w:val="00176EFA"/>
    <w:rsid w:val="00177361"/>
    <w:rsid w:val="001773E5"/>
    <w:rsid w:val="00177A35"/>
    <w:rsid w:val="00177BEA"/>
    <w:rsid w:val="00177EFE"/>
    <w:rsid w:val="00180441"/>
    <w:rsid w:val="001809E1"/>
    <w:rsid w:val="00180A49"/>
    <w:rsid w:val="00180C10"/>
    <w:rsid w:val="00181226"/>
    <w:rsid w:val="00181AC5"/>
    <w:rsid w:val="00181D6B"/>
    <w:rsid w:val="0018230B"/>
    <w:rsid w:val="0018391F"/>
    <w:rsid w:val="00183EB9"/>
    <w:rsid w:val="00183F90"/>
    <w:rsid w:val="00185029"/>
    <w:rsid w:val="0018530D"/>
    <w:rsid w:val="001855A8"/>
    <w:rsid w:val="00185621"/>
    <w:rsid w:val="001858D5"/>
    <w:rsid w:val="00185A27"/>
    <w:rsid w:val="00185AFB"/>
    <w:rsid w:val="00185C54"/>
    <w:rsid w:val="0018636C"/>
    <w:rsid w:val="001865F1"/>
    <w:rsid w:val="0018663C"/>
    <w:rsid w:val="00186B70"/>
    <w:rsid w:val="00186B9E"/>
    <w:rsid w:val="0018749D"/>
    <w:rsid w:val="0019014C"/>
    <w:rsid w:val="00190642"/>
    <w:rsid w:val="0019064E"/>
    <w:rsid w:val="0019074F"/>
    <w:rsid w:val="001915C2"/>
    <w:rsid w:val="0019164C"/>
    <w:rsid w:val="00191B15"/>
    <w:rsid w:val="0019202E"/>
    <w:rsid w:val="001937FC"/>
    <w:rsid w:val="00193991"/>
    <w:rsid w:val="00193B7F"/>
    <w:rsid w:val="00193F2E"/>
    <w:rsid w:val="00193FE3"/>
    <w:rsid w:val="001944A1"/>
    <w:rsid w:val="00194696"/>
    <w:rsid w:val="00194702"/>
    <w:rsid w:val="00194841"/>
    <w:rsid w:val="0019521A"/>
    <w:rsid w:val="00195641"/>
    <w:rsid w:val="00195695"/>
    <w:rsid w:val="0019626A"/>
    <w:rsid w:val="001967A2"/>
    <w:rsid w:val="001974E1"/>
    <w:rsid w:val="001975F1"/>
    <w:rsid w:val="00197804"/>
    <w:rsid w:val="00197819"/>
    <w:rsid w:val="00197964"/>
    <w:rsid w:val="00197E1B"/>
    <w:rsid w:val="001A075B"/>
    <w:rsid w:val="001A0CEB"/>
    <w:rsid w:val="001A0DFD"/>
    <w:rsid w:val="001A0FE8"/>
    <w:rsid w:val="001A14B7"/>
    <w:rsid w:val="001A1A85"/>
    <w:rsid w:val="001A219E"/>
    <w:rsid w:val="001A29AC"/>
    <w:rsid w:val="001A2CCA"/>
    <w:rsid w:val="001A3160"/>
    <w:rsid w:val="001A34B5"/>
    <w:rsid w:val="001A36A1"/>
    <w:rsid w:val="001A3F4B"/>
    <w:rsid w:val="001A4AA7"/>
    <w:rsid w:val="001A527B"/>
    <w:rsid w:val="001A5955"/>
    <w:rsid w:val="001A5A47"/>
    <w:rsid w:val="001A6603"/>
    <w:rsid w:val="001A6612"/>
    <w:rsid w:val="001A6886"/>
    <w:rsid w:val="001A69FC"/>
    <w:rsid w:val="001A6BC7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C21"/>
    <w:rsid w:val="001B2DE7"/>
    <w:rsid w:val="001B3637"/>
    <w:rsid w:val="001B3E2A"/>
    <w:rsid w:val="001B42A5"/>
    <w:rsid w:val="001B4365"/>
    <w:rsid w:val="001B4702"/>
    <w:rsid w:val="001B5468"/>
    <w:rsid w:val="001B623B"/>
    <w:rsid w:val="001B6728"/>
    <w:rsid w:val="001B6738"/>
    <w:rsid w:val="001B6B80"/>
    <w:rsid w:val="001B6DED"/>
    <w:rsid w:val="001B7015"/>
    <w:rsid w:val="001B7173"/>
    <w:rsid w:val="001B73A0"/>
    <w:rsid w:val="001B7747"/>
    <w:rsid w:val="001B79CD"/>
    <w:rsid w:val="001C0020"/>
    <w:rsid w:val="001C0A1B"/>
    <w:rsid w:val="001C11D2"/>
    <w:rsid w:val="001C124D"/>
    <w:rsid w:val="001C2171"/>
    <w:rsid w:val="001C272F"/>
    <w:rsid w:val="001C2CE7"/>
    <w:rsid w:val="001C3145"/>
    <w:rsid w:val="001C31E6"/>
    <w:rsid w:val="001C31EE"/>
    <w:rsid w:val="001C382D"/>
    <w:rsid w:val="001C39F3"/>
    <w:rsid w:val="001C3FCF"/>
    <w:rsid w:val="001C40A6"/>
    <w:rsid w:val="001C4144"/>
    <w:rsid w:val="001C4536"/>
    <w:rsid w:val="001C4920"/>
    <w:rsid w:val="001C4F24"/>
    <w:rsid w:val="001C530E"/>
    <w:rsid w:val="001C5691"/>
    <w:rsid w:val="001C5821"/>
    <w:rsid w:val="001C5C19"/>
    <w:rsid w:val="001C5CC5"/>
    <w:rsid w:val="001C5D40"/>
    <w:rsid w:val="001C635C"/>
    <w:rsid w:val="001C6716"/>
    <w:rsid w:val="001C697A"/>
    <w:rsid w:val="001C6AC6"/>
    <w:rsid w:val="001C6C11"/>
    <w:rsid w:val="001C7002"/>
    <w:rsid w:val="001D01CB"/>
    <w:rsid w:val="001D093A"/>
    <w:rsid w:val="001D0AA4"/>
    <w:rsid w:val="001D0B06"/>
    <w:rsid w:val="001D0DA9"/>
    <w:rsid w:val="001D0E66"/>
    <w:rsid w:val="001D0FB9"/>
    <w:rsid w:val="001D1372"/>
    <w:rsid w:val="001D1426"/>
    <w:rsid w:val="001D1578"/>
    <w:rsid w:val="001D19A2"/>
    <w:rsid w:val="001D1B3B"/>
    <w:rsid w:val="001D213C"/>
    <w:rsid w:val="001D22B0"/>
    <w:rsid w:val="001D2787"/>
    <w:rsid w:val="001D2C61"/>
    <w:rsid w:val="001D327C"/>
    <w:rsid w:val="001D3399"/>
    <w:rsid w:val="001D363F"/>
    <w:rsid w:val="001D3A62"/>
    <w:rsid w:val="001D3ADC"/>
    <w:rsid w:val="001D3E2C"/>
    <w:rsid w:val="001D444A"/>
    <w:rsid w:val="001D484F"/>
    <w:rsid w:val="001D4C5D"/>
    <w:rsid w:val="001D4DF5"/>
    <w:rsid w:val="001D54E6"/>
    <w:rsid w:val="001D58D3"/>
    <w:rsid w:val="001D60D0"/>
    <w:rsid w:val="001D69B6"/>
    <w:rsid w:val="001D72F6"/>
    <w:rsid w:val="001D73E2"/>
    <w:rsid w:val="001D7592"/>
    <w:rsid w:val="001D76BC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D1"/>
    <w:rsid w:val="001E21FE"/>
    <w:rsid w:val="001E24CF"/>
    <w:rsid w:val="001E2696"/>
    <w:rsid w:val="001E2A9F"/>
    <w:rsid w:val="001E2CD3"/>
    <w:rsid w:val="001E3518"/>
    <w:rsid w:val="001E3950"/>
    <w:rsid w:val="001E39A7"/>
    <w:rsid w:val="001E3B3B"/>
    <w:rsid w:val="001E4020"/>
    <w:rsid w:val="001E46D2"/>
    <w:rsid w:val="001E5576"/>
    <w:rsid w:val="001E56C8"/>
    <w:rsid w:val="001E5E49"/>
    <w:rsid w:val="001E62D4"/>
    <w:rsid w:val="001E665F"/>
    <w:rsid w:val="001E66B4"/>
    <w:rsid w:val="001E6A5C"/>
    <w:rsid w:val="001E6EBD"/>
    <w:rsid w:val="001E6FAB"/>
    <w:rsid w:val="001E72E7"/>
    <w:rsid w:val="001E7444"/>
    <w:rsid w:val="001E79DE"/>
    <w:rsid w:val="001E7AFA"/>
    <w:rsid w:val="001E7D9B"/>
    <w:rsid w:val="001E7F51"/>
    <w:rsid w:val="001F1219"/>
    <w:rsid w:val="001F17E8"/>
    <w:rsid w:val="001F2295"/>
    <w:rsid w:val="001F2318"/>
    <w:rsid w:val="001F25A9"/>
    <w:rsid w:val="001F2959"/>
    <w:rsid w:val="001F2F7A"/>
    <w:rsid w:val="001F3491"/>
    <w:rsid w:val="001F368C"/>
    <w:rsid w:val="001F38C5"/>
    <w:rsid w:val="001F3913"/>
    <w:rsid w:val="001F427A"/>
    <w:rsid w:val="001F4844"/>
    <w:rsid w:val="001F5F2E"/>
    <w:rsid w:val="001F656F"/>
    <w:rsid w:val="001F68D1"/>
    <w:rsid w:val="001F6C4C"/>
    <w:rsid w:val="001F72E3"/>
    <w:rsid w:val="001F7432"/>
    <w:rsid w:val="0020009C"/>
    <w:rsid w:val="00200BAF"/>
    <w:rsid w:val="00201AD1"/>
    <w:rsid w:val="002028DC"/>
    <w:rsid w:val="00202928"/>
    <w:rsid w:val="00202936"/>
    <w:rsid w:val="00203093"/>
    <w:rsid w:val="0020311C"/>
    <w:rsid w:val="0020466C"/>
    <w:rsid w:val="00204715"/>
    <w:rsid w:val="00204D8E"/>
    <w:rsid w:val="00204D98"/>
    <w:rsid w:val="00204ECB"/>
    <w:rsid w:val="00204EDB"/>
    <w:rsid w:val="00204F6F"/>
    <w:rsid w:val="00205033"/>
    <w:rsid w:val="0020505A"/>
    <w:rsid w:val="00205B67"/>
    <w:rsid w:val="0020607D"/>
    <w:rsid w:val="00206A2F"/>
    <w:rsid w:val="00206AD5"/>
    <w:rsid w:val="00206E18"/>
    <w:rsid w:val="00207349"/>
    <w:rsid w:val="002073BA"/>
    <w:rsid w:val="00207778"/>
    <w:rsid w:val="0021007B"/>
    <w:rsid w:val="002104CF"/>
    <w:rsid w:val="002107F3"/>
    <w:rsid w:val="00211217"/>
    <w:rsid w:val="00211708"/>
    <w:rsid w:val="0021193E"/>
    <w:rsid w:val="00211B08"/>
    <w:rsid w:val="00211D5D"/>
    <w:rsid w:val="00211D62"/>
    <w:rsid w:val="00211F4D"/>
    <w:rsid w:val="00212491"/>
    <w:rsid w:val="002127C8"/>
    <w:rsid w:val="00212F29"/>
    <w:rsid w:val="0021325D"/>
    <w:rsid w:val="002132D5"/>
    <w:rsid w:val="00213D21"/>
    <w:rsid w:val="00213E42"/>
    <w:rsid w:val="00214065"/>
    <w:rsid w:val="002144DB"/>
    <w:rsid w:val="00214655"/>
    <w:rsid w:val="00214907"/>
    <w:rsid w:val="00215510"/>
    <w:rsid w:val="002161C2"/>
    <w:rsid w:val="002163F4"/>
    <w:rsid w:val="002166A6"/>
    <w:rsid w:val="00216B05"/>
    <w:rsid w:val="00217391"/>
    <w:rsid w:val="00217913"/>
    <w:rsid w:val="00217D46"/>
    <w:rsid w:val="00220928"/>
    <w:rsid w:val="00221333"/>
    <w:rsid w:val="0022168B"/>
    <w:rsid w:val="00221778"/>
    <w:rsid w:val="00221E75"/>
    <w:rsid w:val="00222462"/>
    <w:rsid w:val="0022266A"/>
    <w:rsid w:val="0022269A"/>
    <w:rsid w:val="00222EB0"/>
    <w:rsid w:val="00223ABA"/>
    <w:rsid w:val="00223FE5"/>
    <w:rsid w:val="002248F4"/>
    <w:rsid w:val="00224AD5"/>
    <w:rsid w:val="00224B03"/>
    <w:rsid w:val="00224F82"/>
    <w:rsid w:val="0022523F"/>
    <w:rsid w:val="0022594B"/>
    <w:rsid w:val="00225C61"/>
    <w:rsid w:val="00226304"/>
    <w:rsid w:val="00226370"/>
    <w:rsid w:val="00226534"/>
    <w:rsid w:val="002269CA"/>
    <w:rsid w:val="00227A04"/>
    <w:rsid w:val="00227A2B"/>
    <w:rsid w:val="00227BE8"/>
    <w:rsid w:val="0023031C"/>
    <w:rsid w:val="00230702"/>
    <w:rsid w:val="0023073A"/>
    <w:rsid w:val="00230CDE"/>
    <w:rsid w:val="00230E74"/>
    <w:rsid w:val="00230F80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9B0"/>
    <w:rsid w:val="00233EAD"/>
    <w:rsid w:val="00234002"/>
    <w:rsid w:val="0023491C"/>
    <w:rsid w:val="00235344"/>
    <w:rsid w:val="002361B9"/>
    <w:rsid w:val="0023624D"/>
    <w:rsid w:val="00236365"/>
    <w:rsid w:val="002364CA"/>
    <w:rsid w:val="002365D7"/>
    <w:rsid w:val="0023711C"/>
    <w:rsid w:val="0023724F"/>
    <w:rsid w:val="0023741C"/>
    <w:rsid w:val="002379E4"/>
    <w:rsid w:val="00237BDE"/>
    <w:rsid w:val="002404B3"/>
    <w:rsid w:val="002407C4"/>
    <w:rsid w:val="00240C81"/>
    <w:rsid w:val="00240C96"/>
    <w:rsid w:val="0024114D"/>
    <w:rsid w:val="00241268"/>
    <w:rsid w:val="0024182E"/>
    <w:rsid w:val="00241930"/>
    <w:rsid w:val="00241F21"/>
    <w:rsid w:val="002421B9"/>
    <w:rsid w:val="0024245B"/>
    <w:rsid w:val="00242CED"/>
    <w:rsid w:val="00242DA6"/>
    <w:rsid w:val="00242DD8"/>
    <w:rsid w:val="002431A9"/>
    <w:rsid w:val="00244938"/>
    <w:rsid w:val="00244961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7365"/>
    <w:rsid w:val="0024798F"/>
    <w:rsid w:val="00247C11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C70"/>
    <w:rsid w:val="00252435"/>
    <w:rsid w:val="0025289A"/>
    <w:rsid w:val="00253598"/>
    <w:rsid w:val="002538DA"/>
    <w:rsid w:val="00253C46"/>
    <w:rsid w:val="00253C70"/>
    <w:rsid w:val="00254B73"/>
    <w:rsid w:val="00254BA2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A1A"/>
    <w:rsid w:val="00257E7F"/>
    <w:rsid w:val="002605AE"/>
    <w:rsid w:val="00260C3F"/>
    <w:rsid w:val="00260E28"/>
    <w:rsid w:val="00260FB7"/>
    <w:rsid w:val="0026142E"/>
    <w:rsid w:val="002615A1"/>
    <w:rsid w:val="0026167F"/>
    <w:rsid w:val="00261701"/>
    <w:rsid w:val="00261F2A"/>
    <w:rsid w:val="00262A47"/>
    <w:rsid w:val="00262DFE"/>
    <w:rsid w:val="002630A4"/>
    <w:rsid w:val="00263F45"/>
    <w:rsid w:val="002640E4"/>
    <w:rsid w:val="00264716"/>
    <w:rsid w:val="00264E85"/>
    <w:rsid w:val="00265361"/>
    <w:rsid w:val="002655A5"/>
    <w:rsid w:val="002655B0"/>
    <w:rsid w:val="00265D16"/>
    <w:rsid w:val="00266057"/>
    <w:rsid w:val="00266307"/>
    <w:rsid w:val="00266317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7010E"/>
    <w:rsid w:val="00270126"/>
    <w:rsid w:val="0027029E"/>
    <w:rsid w:val="002707B7"/>
    <w:rsid w:val="00270B4A"/>
    <w:rsid w:val="00270EBC"/>
    <w:rsid w:val="0027121C"/>
    <w:rsid w:val="002715A5"/>
    <w:rsid w:val="0027206C"/>
    <w:rsid w:val="002722F8"/>
    <w:rsid w:val="0027239E"/>
    <w:rsid w:val="0027272A"/>
    <w:rsid w:val="002732DE"/>
    <w:rsid w:val="00273AED"/>
    <w:rsid w:val="00273DC3"/>
    <w:rsid w:val="00273FB0"/>
    <w:rsid w:val="00274C6F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C68"/>
    <w:rsid w:val="00277166"/>
    <w:rsid w:val="00277C5A"/>
    <w:rsid w:val="00280010"/>
    <w:rsid w:val="002806D9"/>
    <w:rsid w:val="00281240"/>
    <w:rsid w:val="0028152D"/>
    <w:rsid w:val="00281725"/>
    <w:rsid w:val="00281F55"/>
    <w:rsid w:val="002822CA"/>
    <w:rsid w:val="002827A7"/>
    <w:rsid w:val="00282933"/>
    <w:rsid w:val="0028293F"/>
    <w:rsid w:val="00282BD7"/>
    <w:rsid w:val="00283232"/>
    <w:rsid w:val="00284027"/>
    <w:rsid w:val="002844EF"/>
    <w:rsid w:val="0028538F"/>
    <w:rsid w:val="00285643"/>
    <w:rsid w:val="0028582A"/>
    <w:rsid w:val="00285910"/>
    <w:rsid w:val="00285912"/>
    <w:rsid w:val="00285B25"/>
    <w:rsid w:val="0028697F"/>
    <w:rsid w:val="00286BA1"/>
    <w:rsid w:val="00286CB3"/>
    <w:rsid w:val="0028778A"/>
    <w:rsid w:val="00287B06"/>
    <w:rsid w:val="00290119"/>
    <w:rsid w:val="00290CF3"/>
    <w:rsid w:val="00290D95"/>
    <w:rsid w:val="0029129C"/>
    <w:rsid w:val="002915FA"/>
    <w:rsid w:val="00291722"/>
    <w:rsid w:val="00292261"/>
    <w:rsid w:val="002924D9"/>
    <w:rsid w:val="002926D8"/>
    <w:rsid w:val="00293150"/>
    <w:rsid w:val="00293227"/>
    <w:rsid w:val="00293301"/>
    <w:rsid w:val="002933D3"/>
    <w:rsid w:val="0029364A"/>
    <w:rsid w:val="00293F4C"/>
    <w:rsid w:val="002947CF"/>
    <w:rsid w:val="00294FB5"/>
    <w:rsid w:val="00295BE7"/>
    <w:rsid w:val="00295DFA"/>
    <w:rsid w:val="0029607B"/>
    <w:rsid w:val="00296124"/>
    <w:rsid w:val="0029624C"/>
    <w:rsid w:val="00296537"/>
    <w:rsid w:val="00296781"/>
    <w:rsid w:val="002970B6"/>
    <w:rsid w:val="0029726B"/>
    <w:rsid w:val="0029739F"/>
    <w:rsid w:val="002978EF"/>
    <w:rsid w:val="0029791A"/>
    <w:rsid w:val="00297B74"/>
    <w:rsid w:val="002A0365"/>
    <w:rsid w:val="002A0386"/>
    <w:rsid w:val="002A0823"/>
    <w:rsid w:val="002A0A87"/>
    <w:rsid w:val="002A0F00"/>
    <w:rsid w:val="002A15D8"/>
    <w:rsid w:val="002A18B5"/>
    <w:rsid w:val="002A1A7A"/>
    <w:rsid w:val="002A2327"/>
    <w:rsid w:val="002A2410"/>
    <w:rsid w:val="002A26A9"/>
    <w:rsid w:val="002A2A78"/>
    <w:rsid w:val="002A2CA5"/>
    <w:rsid w:val="002A3128"/>
    <w:rsid w:val="002A315A"/>
    <w:rsid w:val="002A350B"/>
    <w:rsid w:val="002A3966"/>
    <w:rsid w:val="002A3A5F"/>
    <w:rsid w:val="002A3F8F"/>
    <w:rsid w:val="002A407A"/>
    <w:rsid w:val="002A4153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401"/>
    <w:rsid w:val="002A74DA"/>
    <w:rsid w:val="002A7D4F"/>
    <w:rsid w:val="002A7D95"/>
    <w:rsid w:val="002B01D2"/>
    <w:rsid w:val="002B0FCF"/>
    <w:rsid w:val="002B0FED"/>
    <w:rsid w:val="002B132D"/>
    <w:rsid w:val="002B17C4"/>
    <w:rsid w:val="002B2039"/>
    <w:rsid w:val="002B2816"/>
    <w:rsid w:val="002B28F2"/>
    <w:rsid w:val="002B290B"/>
    <w:rsid w:val="002B298D"/>
    <w:rsid w:val="002B2AAC"/>
    <w:rsid w:val="002B2C39"/>
    <w:rsid w:val="002B2DB2"/>
    <w:rsid w:val="002B30AC"/>
    <w:rsid w:val="002B30D5"/>
    <w:rsid w:val="002B3607"/>
    <w:rsid w:val="002B4326"/>
    <w:rsid w:val="002B48AC"/>
    <w:rsid w:val="002B5089"/>
    <w:rsid w:val="002B554A"/>
    <w:rsid w:val="002B5C03"/>
    <w:rsid w:val="002B6046"/>
    <w:rsid w:val="002B6663"/>
    <w:rsid w:val="002B700D"/>
    <w:rsid w:val="002B7702"/>
    <w:rsid w:val="002B79CF"/>
    <w:rsid w:val="002C0536"/>
    <w:rsid w:val="002C08B3"/>
    <w:rsid w:val="002C0C1A"/>
    <w:rsid w:val="002C0C7B"/>
    <w:rsid w:val="002C0C9C"/>
    <w:rsid w:val="002C0E41"/>
    <w:rsid w:val="002C10D9"/>
    <w:rsid w:val="002C1921"/>
    <w:rsid w:val="002C1FF4"/>
    <w:rsid w:val="002C215C"/>
    <w:rsid w:val="002C255C"/>
    <w:rsid w:val="002C27ED"/>
    <w:rsid w:val="002C2AF8"/>
    <w:rsid w:val="002C2EA7"/>
    <w:rsid w:val="002C2F89"/>
    <w:rsid w:val="002C359F"/>
    <w:rsid w:val="002C38E3"/>
    <w:rsid w:val="002C3CD4"/>
    <w:rsid w:val="002C3F80"/>
    <w:rsid w:val="002C43D7"/>
    <w:rsid w:val="002C4916"/>
    <w:rsid w:val="002C4A82"/>
    <w:rsid w:val="002C4B49"/>
    <w:rsid w:val="002C51FB"/>
    <w:rsid w:val="002C5609"/>
    <w:rsid w:val="002C58F3"/>
    <w:rsid w:val="002C5A4D"/>
    <w:rsid w:val="002C5F71"/>
    <w:rsid w:val="002C6202"/>
    <w:rsid w:val="002C6470"/>
    <w:rsid w:val="002C6FA4"/>
    <w:rsid w:val="002C7113"/>
    <w:rsid w:val="002C76F9"/>
    <w:rsid w:val="002C7847"/>
    <w:rsid w:val="002C79AE"/>
    <w:rsid w:val="002C7A09"/>
    <w:rsid w:val="002C7C7E"/>
    <w:rsid w:val="002D03E8"/>
    <w:rsid w:val="002D08A9"/>
    <w:rsid w:val="002D0DEF"/>
    <w:rsid w:val="002D1623"/>
    <w:rsid w:val="002D20EE"/>
    <w:rsid w:val="002D23A8"/>
    <w:rsid w:val="002D2E14"/>
    <w:rsid w:val="002D3D89"/>
    <w:rsid w:val="002D3E4B"/>
    <w:rsid w:val="002D482A"/>
    <w:rsid w:val="002D49DA"/>
    <w:rsid w:val="002D57FB"/>
    <w:rsid w:val="002D58CF"/>
    <w:rsid w:val="002D5D26"/>
    <w:rsid w:val="002D5F7B"/>
    <w:rsid w:val="002D66EF"/>
    <w:rsid w:val="002D6825"/>
    <w:rsid w:val="002D6990"/>
    <w:rsid w:val="002D6C0B"/>
    <w:rsid w:val="002D6CAD"/>
    <w:rsid w:val="002D73A6"/>
    <w:rsid w:val="002D7555"/>
    <w:rsid w:val="002D75AD"/>
    <w:rsid w:val="002D762D"/>
    <w:rsid w:val="002E01C4"/>
    <w:rsid w:val="002E0678"/>
    <w:rsid w:val="002E0BB1"/>
    <w:rsid w:val="002E0CD2"/>
    <w:rsid w:val="002E1120"/>
    <w:rsid w:val="002E11F2"/>
    <w:rsid w:val="002E1381"/>
    <w:rsid w:val="002E1721"/>
    <w:rsid w:val="002E1FD6"/>
    <w:rsid w:val="002E21FC"/>
    <w:rsid w:val="002E24DE"/>
    <w:rsid w:val="002E25A5"/>
    <w:rsid w:val="002E2781"/>
    <w:rsid w:val="002E308F"/>
    <w:rsid w:val="002E367F"/>
    <w:rsid w:val="002E370D"/>
    <w:rsid w:val="002E37FC"/>
    <w:rsid w:val="002E3A5E"/>
    <w:rsid w:val="002E3ACD"/>
    <w:rsid w:val="002E499F"/>
    <w:rsid w:val="002E50EC"/>
    <w:rsid w:val="002E554B"/>
    <w:rsid w:val="002E5595"/>
    <w:rsid w:val="002E56E5"/>
    <w:rsid w:val="002E6A13"/>
    <w:rsid w:val="002E6DF0"/>
    <w:rsid w:val="002E6FAE"/>
    <w:rsid w:val="002E7EDE"/>
    <w:rsid w:val="002F01EF"/>
    <w:rsid w:val="002F04D1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FCF"/>
    <w:rsid w:val="002F215A"/>
    <w:rsid w:val="002F25BB"/>
    <w:rsid w:val="002F2A8C"/>
    <w:rsid w:val="002F2B91"/>
    <w:rsid w:val="002F2BF4"/>
    <w:rsid w:val="002F2D47"/>
    <w:rsid w:val="002F2E12"/>
    <w:rsid w:val="002F2EA6"/>
    <w:rsid w:val="002F3B00"/>
    <w:rsid w:val="002F40C8"/>
    <w:rsid w:val="002F44CB"/>
    <w:rsid w:val="002F4611"/>
    <w:rsid w:val="002F4778"/>
    <w:rsid w:val="002F4806"/>
    <w:rsid w:val="002F5ED1"/>
    <w:rsid w:val="002F639F"/>
    <w:rsid w:val="002F6783"/>
    <w:rsid w:val="002F6913"/>
    <w:rsid w:val="002F6E2B"/>
    <w:rsid w:val="002F73D1"/>
    <w:rsid w:val="002F7412"/>
    <w:rsid w:val="002F7C34"/>
    <w:rsid w:val="0030006F"/>
    <w:rsid w:val="00300392"/>
    <w:rsid w:val="00300620"/>
    <w:rsid w:val="00300875"/>
    <w:rsid w:val="003009F2"/>
    <w:rsid w:val="00300B41"/>
    <w:rsid w:val="00300CB7"/>
    <w:rsid w:val="00301611"/>
    <w:rsid w:val="003016E8"/>
    <w:rsid w:val="00301BDC"/>
    <w:rsid w:val="003022B5"/>
    <w:rsid w:val="003024BF"/>
    <w:rsid w:val="00302CA0"/>
    <w:rsid w:val="00303774"/>
    <w:rsid w:val="0030378D"/>
    <w:rsid w:val="00303798"/>
    <w:rsid w:val="00303DEE"/>
    <w:rsid w:val="003042F7"/>
    <w:rsid w:val="00304738"/>
    <w:rsid w:val="003047F0"/>
    <w:rsid w:val="0030480E"/>
    <w:rsid w:val="0030490C"/>
    <w:rsid w:val="003050E3"/>
    <w:rsid w:val="003058EC"/>
    <w:rsid w:val="00305C32"/>
    <w:rsid w:val="00305EDD"/>
    <w:rsid w:val="00305EFD"/>
    <w:rsid w:val="003060BE"/>
    <w:rsid w:val="0030696F"/>
    <w:rsid w:val="00306D30"/>
    <w:rsid w:val="00306F15"/>
    <w:rsid w:val="00306F19"/>
    <w:rsid w:val="00307B6F"/>
    <w:rsid w:val="00307D8A"/>
    <w:rsid w:val="00310253"/>
    <w:rsid w:val="00310643"/>
    <w:rsid w:val="003114FF"/>
    <w:rsid w:val="003115B4"/>
    <w:rsid w:val="003115EF"/>
    <w:rsid w:val="00311705"/>
    <w:rsid w:val="00311AD1"/>
    <w:rsid w:val="00311E42"/>
    <w:rsid w:val="00311EED"/>
    <w:rsid w:val="0031215A"/>
    <w:rsid w:val="0031235A"/>
    <w:rsid w:val="003123D8"/>
    <w:rsid w:val="003148A9"/>
    <w:rsid w:val="00314DE2"/>
    <w:rsid w:val="003153D4"/>
    <w:rsid w:val="003156DC"/>
    <w:rsid w:val="00315E04"/>
    <w:rsid w:val="00316028"/>
    <w:rsid w:val="00316340"/>
    <w:rsid w:val="003169FF"/>
    <w:rsid w:val="00316DFD"/>
    <w:rsid w:val="0031741C"/>
    <w:rsid w:val="00317666"/>
    <w:rsid w:val="00317764"/>
    <w:rsid w:val="00317901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890"/>
    <w:rsid w:val="00322A3C"/>
    <w:rsid w:val="00322E48"/>
    <w:rsid w:val="00322EB8"/>
    <w:rsid w:val="0032319D"/>
    <w:rsid w:val="003234BD"/>
    <w:rsid w:val="00323860"/>
    <w:rsid w:val="00323FF3"/>
    <w:rsid w:val="00324345"/>
    <w:rsid w:val="0032444E"/>
    <w:rsid w:val="0032463D"/>
    <w:rsid w:val="00324FA5"/>
    <w:rsid w:val="0032522E"/>
    <w:rsid w:val="00325578"/>
    <w:rsid w:val="003260BB"/>
    <w:rsid w:val="003260FE"/>
    <w:rsid w:val="003262D4"/>
    <w:rsid w:val="00326548"/>
    <w:rsid w:val="0032671C"/>
    <w:rsid w:val="00326872"/>
    <w:rsid w:val="0032712A"/>
    <w:rsid w:val="003274BE"/>
    <w:rsid w:val="00327747"/>
    <w:rsid w:val="003306E5"/>
    <w:rsid w:val="003307AA"/>
    <w:rsid w:val="00330CFA"/>
    <w:rsid w:val="003311E9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CA6"/>
    <w:rsid w:val="00334376"/>
    <w:rsid w:val="0033482D"/>
    <w:rsid w:val="00334A37"/>
    <w:rsid w:val="003354FF"/>
    <w:rsid w:val="00335B7C"/>
    <w:rsid w:val="00336486"/>
    <w:rsid w:val="003364CD"/>
    <w:rsid w:val="00336503"/>
    <w:rsid w:val="00336A2B"/>
    <w:rsid w:val="00336B9C"/>
    <w:rsid w:val="00336CA6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BD4"/>
    <w:rsid w:val="00341C26"/>
    <w:rsid w:val="00341DA2"/>
    <w:rsid w:val="00341F55"/>
    <w:rsid w:val="003420F7"/>
    <w:rsid w:val="00342AA1"/>
    <w:rsid w:val="0034317A"/>
    <w:rsid w:val="0034327A"/>
    <w:rsid w:val="00343DA5"/>
    <w:rsid w:val="00343E38"/>
    <w:rsid w:val="00344273"/>
    <w:rsid w:val="0034447C"/>
    <w:rsid w:val="00344A56"/>
    <w:rsid w:val="00345147"/>
    <w:rsid w:val="00345182"/>
    <w:rsid w:val="003454C8"/>
    <w:rsid w:val="00345BCB"/>
    <w:rsid w:val="00345E8B"/>
    <w:rsid w:val="00346091"/>
    <w:rsid w:val="003462F7"/>
    <w:rsid w:val="0034698B"/>
    <w:rsid w:val="00346C78"/>
    <w:rsid w:val="00346DCB"/>
    <w:rsid w:val="003472F4"/>
    <w:rsid w:val="00347592"/>
    <w:rsid w:val="00347812"/>
    <w:rsid w:val="0034799E"/>
    <w:rsid w:val="00347BA2"/>
    <w:rsid w:val="00350D0B"/>
    <w:rsid w:val="00350F0D"/>
    <w:rsid w:val="003514B9"/>
    <w:rsid w:val="003514C5"/>
    <w:rsid w:val="00351AC5"/>
    <w:rsid w:val="00352543"/>
    <w:rsid w:val="00352E2E"/>
    <w:rsid w:val="00352E82"/>
    <w:rsid w:val="00353528"/>
    <w:rsid w:val="003535C3"/>
    <w:rsid w:val="00353605"/>
    <w:rsid w:val="00353841"/>
    <w:rsid w:val="003538A4"/>
    <w:rsid w:val="003538F3"/>
    <w:rsid w:val="00353FC6"/>
    <w:rsid w:val="003540C3"/>
    <w:rsid w:val="00354CE2"/>
    <w:rsid w:val="00355306"/>
    <w:rsid w:val="003558A9"/>
    <w:rsid w:val="003559B0"/>
    <w:rsid w:val="00355A9C"/>
    <w:rsid w:val="00355D99"/>
    <w:rsid w:val="00355DE4"/>
    <w:rsid w:val="00355E0C"/>
    <w:rsid w:val="00355F21"/>
    <w:rsid w:val="00356067"/>
    <w:rsid w:val="00356261"/>
    <w:rsid w:val="00356678"/>
    <w:rsid w:val="00356C1A"/>
    <w:rsid w:val="003572A7"/>
    <w:rsid w:val="003572A8"/>
    <w:rsid w:val="00357389"/>
    <w:rsid w:val="0035744C"/>
    <w:rsid w:val="00357BD9"/>
    <w:rsid w:val="00360285"/>
    <w:rsid w:val="003603C6"/>
    <w:rsid w:val="00360429"/>
    <w:rsid w:val="00360992"/>
    <w:rsid w:val="00360AC4"/>
    <w:rsid w:val="00360CFF"/>
    <w:rsid w:val="003612DC"/>
    <w:rsid w:val="00361597"/>
    <w:rsid w:val="003617CD"/>
    <w:rsid w:val="00361C19"/>
    <w:rsid w:val="00362313"/>
    <w:rsid w:val="00362458"/>
    <w:rsid w:val="00362675"/>
    <w:rsid w:val="00362708"/>
    <w:rsid w:val="003646F7"/>
    <w:rsid w:val="00364CFA"/>
    <w:rsid w:val="0036504B"/>
    <w:rsid w:val="00365451"/>
    <w:rsid w:val="003654E4"/>
    <w:rsid w:val="00365D3C"/>
    <w:rsid w:val="003663A1"/>
    <w:rsid w:val="00366A3A"/>
    <w:rsid w:val="00366CA5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A56"/>
    <w:rsid w:val="00371C20"/>
    <w:rsid w:val="00371F64"/>
    <w:rsid w:val="00372393"/>
    <w:rsid w:val="00372495"/>
    <w:rsid w:val="0037268A"/>
    <w:rsid w:val="00372C8C"/>
    <w:rsid w:val="00373332"/>
    <w:rsid w:val="003737BF"/>
    <w:rsid w:val="003737D0"/>
    <w:rsid w:val="00373943"/>
    <w:rsid w:val="00373EFC"/>
    <w:rsid w:val="00374726"/>
    <w:rsid w:val="00374C95"/>
    <w:rsid w:val="00374FC2"/>
    <w:rsid w:val="0037559E"/>
    <w:rsid w:val="003755D2"/>
    <w:rsid w:val="00375859"/>
    <w:rsid w:val="003758E2"/>
    <w:rsid w:val="00376378"/>
    <w:rsid w:val="0037670C"/>
    <w:rsid w:val="003771E0"/>
    <w:rsid w:val="00377335"/>
    <w:rsid w:val="0037734F"/>
    <w:rsid w:val="00377891"/>
    <w:rsid w:val="00377EAE"/>
    <w:rsid w:val="0038007F"/>
    <w:rsid w:val="00380618"/>
    <w:rsid w:val="00380824"/>
    <w:rsid w:val="00380A6C"/>
    <w:rsid w:val="00381BD1"/>
    <w:rsid w:val="00381BDD"/>
    <w:rsid w:val="00381BF9"/>
    <w:rsid w:val="0038200A"/>
    <w:rsid w:val="00382069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B2"/>
    <w:rsid w:val="00384752"/>
    <w:rsid w:val="0038492D"/>
    <w:rsid w:val="00384BCC"/>
    <w:rsid w:val="00384C2A"/>
    <w:rsid w:val="003855BF"/>
    <w:rsid w:val="0038565F"/>
    <w:rsid w:val="00385EDE"/>
    <w:rsid w:val="00386285"/>
    <w:rsid w:val="00386A87"/>
    <w:rsid w:val="00386BB7"/>
    <w:rsid w:val="00386C41"/>
    <w:rsid w:val="00386DC8"/>
    <w:rsid w:val="0038721A"/>
    <w:rsid w:val="00387603"/>
    <w:rsid w:val="00387635"/>
    <w:rsid w:val="00387663"/>
    <w:rsid w:val="00387CBA"/>
    <w:rsid w:val="00387D7A"/>
    <w:rsid w:val="0039037A"/>
    <w:rsid w:val="003906BD"/>
    <w:rsid w:val="003911FD"/>
    <w:rsid w:val="003916BB"/>
    <w:rsid w:val="003918D2"/>
    <w:rsid w:val="00391F85"/>
    <w:rsid w:val="0039202C"/>
    <w:rsid w:val="00392121"/>
    <w:rsid w:val="003924F4"/>
    <w:rsid w:val="0039289D"/>
    <w:rsid w:val="00392984"/>
    <w:rsid w:val="00392D36"/>
    <w:rsid w:val="0039364D"/>
    <w:rsid w:val="00393F8C"/>
    <w:rsid w:val="00394322"/>
    <w:rsid w:val="00394450"/>
    <w:rsid w:val="00394601"/>
    <w:rsid w:val="003949ED"/>
    <w:rsid w:val="00394FFD"/>
    <w:rsid w:val="00395509"/>
    <w:rsid w:val="003959E5"/>
    <w:rsid w:val="00395B80"/>
    <w:rsid w:val="00395CCB"/>
    <w:rsid w:val="00396415"/>
    <w:rsid w:val="00396ADF"/>
    <w:rsid w:val="00396FD8"/>
    <w:rsid w:val="003971B4"/>
    <w:rsid w:val="0039757C"/>
    <w:rsid w:val="0039784F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DA0"/>
    <w:rsid w:val="003A3FBC"/>
    <w:rsid w:val="003A43A9"/>
    <w:rsid w:val="003A4734"/>
    <w:rsid w:val="003A4D0B"/>
    <w:rsid w:val="003A4D6B"/>
    <w:rsid w:val="003A4EC6"/>
    <w:rsid w:val="003A4FFD"/>
    <w:rsid w:val="003A5048"/>
    <w:rsid w:val="003A5155"/>
    <w:rsid w:val="003A53E4"/>
    <w:rsid w:val="003A62A4"/>
    <w:rsid w:val="003A6B3A"/>
    <w:rsid w:val="003A6D91"/>
    <w:rsid w:val="003A79A0"/>
    <w:rsid w:val="003B09F8"/>
    <w:rsid w:val="003B0A8E"/>
    <w:rsid w:val="003B1873"/>
    <w:rsid w:val="003B1EE6"/>
    <w:rsid w:val="003B1F21"/>
    <w:rsid w:val="003B233A"/>
    <w:rsid w:val="003B3779"/>
    <w:rsid w:val="003B3ED9"/>
    <w:rsid w:val="003B40B5"/>
    <w:rsid w:val="003B4200"/>
    <w:rsid w:val="003B448D"/>
    <w:rsid w:val="003B465B"/>
    <w:rsid w:val="003B49D6"/>
    <w:rsid w:val="003B4B0F"/>
    <w:rsid w:val="003B50FF"/>
    <w:rsid w:val="003B5103"/>
    <w:rsid w:val="003B5EBA"/>
    <w:rsid w:val="003B62B7"/>
    <w:rsid w:val="003B6860"/>
    <w:rsid w:val="003B74BC"/>
    <w:rsid w:val="003B77CC"/>
    <w:rsid w:val="003B77D3"/>
    <w:rsid w:val="003B7CCA"/>
    <w:rsid w:val="003C0333"/>
    <w:rsid w:val="003C0BD9"/>
    <w:rsid w:val="003C0FB9"/>
    <w:rsid w:val="003C1245"/>
    <w:rsid w:val="003C1B74"/>
    <w:rsid w:val="003C3239"/>
    <w:rsid w:val="003C32A6"/>
    <w:rsid w:val="003C34C8"/>
    <w:rsid w:val="003C38E9"/>
    <w:rsid w:val="003C4099"/>
    <w:rsid w:val="003C42BC"/>
    <w:rsid w:val="003C4323"/>
    <w:rsid w:val="003C471F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D065D"/>
    <w:rsid w:val="003D0760"/>
    <w:rsid w:val="003D0E4C"/>
    <w:rsid w:val="003D123E"/>
    <w:rsid w:val="003D1D0A"/>
    <w:rsid w:val="003D1D0E"/>
    <w:rsid w:val="003D2337"/>
    <w:rsid w:val="003D25DB"/>
    <w:rsid w:val="003D2A89"/>
    <w:rsid w:val="003D3571"/>
    <w:rsid w:val="003D3AF7"/>
    <w:rsid w:val="003D3ED3"/>
    <w:rsid w:val="003D47C3"/>
    <w:rsid w:val="003D4886"/>
    <w:rsid w:val="003D4AB9"/>
    <w:rsid w:val="003D4D49"/>
    <w:rsid w:val="003D4FAC"/>
    <w:rsid w:val="003D4FBF"/>
    <w:rsid w:val="003D520A"/>
    <w:rsid w:val="003D530A"/>
    <w:rsid w:val="003D57C4"/>
    <w:rsid w:val="003D5C50"/>
    <w:rsid w:val="003D5E4B"/>
    <w:rsid w:val="003D6BB9"/>
    <w:rsid w:val="003D71B5"/>
    <w:rsid w:val="003D740D"/>
    <w:rsid w:val="003D7712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F00"/>
    <w:rsid w:val="003E118C"/>
    <w:rsid w:val="003E1218"/>
    <w:rsid w:val="003E217B"/>
    <w:rsid w:val="003E2980"/>
    <w:rsid w:val="003E2ADB"/>
    <w:rsid w:val="003E32F1"/>
    <w:rsid w:val="003E375B"/>
    <w:rsid w:val="003E4102"/>
    <w:rsid w:val="003E417D"/>
    <w:rsid w:val="003E4490"/>
    <w:rsid w:val="003E4651"/>
    <w:rsid w:val="003E4825"/>
    <w:rsid w:val="003E52A3"/>
    <w:rsid w:val="003E536D"/>
    <w:rsid w:val="003E5434"/>
    <w:rsid w:val="003E5E0B"/>
    <w:rsid w:val="003E62FD"/>
    <w:rsid w:val="003E65AC"/>
    <w:rsid w:val="003E65E1"/>
    <w:rsid w:val="003E671F"/>
    <w:rsid w:val="003E6CDC"/>
    <w:rsid w:val="003E6F70"/>
    <w:rsid w:val="003E6FE0"/>
    <w:rsid w:val="003E7266"/>
    <w:rsid w:val="003E74FC"/>
    <w:rsid w:val="003E75E2"/>
    <w:rsid w:val="003E76DD"/>
    <w:rsid w:val="003E7938"/>
    <w:rsid w:val="003E7986"/>
    <w:rsid w:val="003F01AD"/>
    <w:rsid w:val="003F05A8"/>
    <w:rsid w:val="003F11BA"/>
    <w:rsid w:val="003F11BD"/>
    <w:rsid w:val="003F179C"/>
    <w:rsid w:val="003F19DB"/>
    <w:rsid w:val="003F27AC"/>
    <w:rsid w:val="003F2933"/>
    <w:rsid w:val="003F2C91"/>
    <w:rsid w:val="003F2D17"/>
    <w:rsid w:val="003F2D7F"/>
    <w:rsid w:val="003F2FE1"/>
    <w:rsid w:val="003F3F87"/>
    <w:rsid w:val="003F45D1"/>
    <w:rsid w:val="003F4A30"/>
    <w:rsid w:val="003F4A31"/>
    <w:rsid w:val="003F4E22"/>
    <w:rsid w:val="003F597E"/>
    <w:rsid w:val="003F5E4B"/>
    <w:rsid w:val="003F60BF"/>
    <w:rsid w:val="003F63FC"/>
    <w:rsid w:val="003F677F"/>
    <w:rsid w:val="003F6D0F"/>
    <w:rsid w:val="003F6DA5"/>
    <w:rsid w:val="003F6FCA"/>
    <w:rsid w:val="003F728B"/>
    <w:rsid w:val="003F7389"/>
    <w:rsid w:val="003F74BB"/>
    <w:rsid w:val="003F76E9"/>
    <w:rsid w:val="003F7ADC"/>
    <w:rsid w:val="00400336"/>
    <w:rsid w:val="00400D09"/>
    <w:rsid w:val="004011AA"/>
    <w:rsid w:val="0040137B"/>
    <w:rsid w:val="00401454"/>
    <w:rsid w:val="00401509"/>
    <w:rsid w:val="0040184B"/>
    <w:rsid w:val="00401922"/>
    <w:rsid w:val="00401CB8"/>
    <w:rsid w:val="00402055"/>
    <w:rsid w:val="004022C0"/>
    <w:rsid w:val="00402D8D"/>
    <w:rsid w:val="00403006"/>
    <w:rsid w:val="00403807"/>
    <w:rsid w:val="004038C8"/>
    <w:rsid w:val="00403A64"/>
    <w:rsid w:val="00403FA2"/>
    <w:rsid w:val="0040406B"/>
    <w:rsid w:val="004040FC"/>
    <w:rsid w:val="004041AC"/>
    <w:rsid w:val="00404336"/>
    <w:rsid w:val="00404BB9"/>
    <w:rsid w:val="00404D72"/>
    <w:rsid w:val="00405144"/>
    <w:rsid w:val="0040540C"/>
    <w:rsid w:val="0040561C"/>
    <w:rsid w:val="00405991"/>
    <w:rsid w:val="00406946"/>
    <w:rsid w:val="00406DDD"/>
    <w:rsid w:val="00407AC8"/>
    <w:rsid w:val="00407B1E"/>
    <w:rsid w:val="00407D4D"/>
    <w:rsid w:val="004102B4"/>
    <w:rsid w:val="004102ED"/>
    <w:rsid w:val="00410392"/>
    <w:rsid w:val="004108C4"/>
    <w:rsid w:val="00410BCF"/>
    <w:rsid w:val="00411443"/>
    <w:rsid w:val="00411870"/>
    <w:rsid w:val="00411CC2"/>
    <w:rsid w:val="00411CFD"/>
    <w:rsid w:val="00411E69"/>
    <w:rsid w:val="00411EA3"/>
    <w:rsid w:val="0041254C"/>
    <w:rsid w:val="00412794"/>
    <w:rsid w:val="00412F86"/>
    <w:rsid w:val="004137EC"/>
    <w:rsid w:val="00413BAB"/>
    <w:rsid w:val="00413C41"/>
    <w:rsid w:val="004140CA"/>
    <w:rsid w:val="004145F5"/>
    <w:rsid w:val="004146F7"/>
    <w:rsid w:val="00414952"/>
    <w:rsid w:val="00415613"/>
    <w:rsid w:val="00415C12"/>
    <w:rsid w:val="00415EF3"/>
    <w:rsid w:val="00415F7B"/>
    <w:rsid w:val="004163EF"/>
    <w:rsid w:val="004164F0"/>
    <w:rsid w:val="004166F4"/>
    <w:rsid w:val="00416B60"/>
    <w:rsid w:val="00416ED6"/>
    <w:rsid w:val="00417103"/>
    <w:rsid w:val="004178DD"/>
    <w:rsid w:val="00417962"/>
    <w:rsid w:val="00417FAD"/>
    <w:rsid w:val="0042016B"/>
    <w:rsid w:val="0042024F"/>
    <w:rsid w:val="004203A6"/>
    <w:rsid w:val="004206DF"/>
    <w:rsid w:val="004209DB"/>
    <w:rsid w:val="004218AD"/>
    <w:rsid w:val="00421F00"/>
    <w:rsid w:val="00421F37"/>
    <w:rsid w:val="004221EF"/>
    <w:rsid w:val="0042223B"/>
    <w:rsid w:val="004224F0"/>
    <w:rsid w:val="004224FC"/>
    <w:rsid w:val="00422ADF"/>
    <w:rsid w:val="00422BBC"/>
    <w:rsid w:val="00422C68"/>
    <w:rsid w:val="00422CA0"/>
    <w:rsid w:val="00422E4D"/>
    <w:rsid w:val="00423B0A"/>
    <w:rsid w:val="00423D73"/>
    <w:rsid w:val="0042406F"/>
    <w:rsid w:val="0042419B"/>
    <w:rsid w:val="00424254"/>
    <w:rsid w:val="0042443D"/>
    <w:rsid w:val="00424748"/>
    <w:rsid w:val="00424D0C"/>
    <w:rsid w:val="00425554"/>
    <w:rsid w:val="0042575B"/>
    <w:rsid w:val="004259EA"/>
    <w:rsid w:val="00425A4E"/>
    <w:rsid w:val="004261BA"/>
    <w:rsid w:val="00426C66"/>
    <w:rsid w:val="004270A2"/>
    <w:rsid w:val="004277E4"/>
    <w:rsid w:val="004278A7"/>
    <w:rsid w:val="00427CCD"/>
    <w:rsid w:val="00427D4F"/>
    <w:rsid w:val="00427D80"/>
    <w:rsid w:val="004306BA"/>
    <w:rsid w:val="004306D3"/>
    <w:rsid w:val="00430996"/>
    <w:rsid w:val="00430C58"/>
    <w:rsid w:val="00431024"/>
    <w:rsid w:val="00431D50"/>
    <w:rsid w:val="00431D66"/>
    <w:rsid w:val="0043212C"/>
    <w:rsid w:val="0043236C"/>
    <w:rsid w:val="0043237B"/>
    <w:rsid w:val="004328D9"/>
    <w:rsid w:val="0043329E"/>
    <w:rsid w:val="00433846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97"/>
    <w:rsid w:val="00435C51"/>
    <w:rsid w:val="00435CE1"/>
    <w:rsid w:val="00435F35"/>
    <w:rsid w:val="00436345"/>
    <w:rsid w:val="004366A9"/>
    <w:rsid w:val="004368DA"/>
    <w:rsid w:val="00436929"/>
    <w:rsid w:val="0043695F"/>
    <w:rsid w:val="00436AA0"/>
    <w:rsid w:val="00436AD4"/>
    <w:rsid w:val="00436EFC"/>
    <w:rsid w:val="00437475"/>
    <w:rsid w:val="00437841"/>
    <w:rsid w:val="004379C9"/>
    <w:rsid w:val="00437B39"/>
    <w:rsid w:val="00437BA4"/>
    <w:rsid w:val="00440140"/>
    <w:rsid w:val="00440192"/>
    <w:rsid w:val="00440341"/>
    <w:rsid w:val="00440599"/>
    <w:rsid w:val="0044071D"/>
    <w:rsid w:val="004408D0"/>
    <w:rsid w:val="00440DA6"/>
    <w:rsid w:val="00441D20"/>
    <w:rsid w:val="00441DE8"/>
    <w:rsid w:val="004421B5"/>
    <w:rsid w:val="004422A8"/>
    <w:rsid w:val="004427BE"/>
    <w:rsid w:val="00442C23"/>
    <w:rsid w:val="00442D18"/>
    <w:rsid w:val="00443643"/>
    <w:rsid w:val="00443DFD"/>
    <w:rsid w:val="00443E44"/>
    <w:rsid w:val="00444551"/>
    <w:rsid w:val="00444E0F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D7E"/>
    <w:rsid w:val="00447717"/>
    <w:rsid w:val="00447918"/>
    <w:rsid w:val="00447A30"/>
    <w:rsid w:val="004501EB"/>
    <w:rsid w:val="004506AF"/>
    <w:rsid w:val="004506C9"/>
    <w:rsid w:val="004507D9"/>
    <w:rsid w:val="00450809"/>
    <w:rsid w:val="0045170A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300A"/>
    <w:rsid w:val="004532F4"/>
    <w:rsid w:val="004533B7"/>
    <w:rsid w:val="0045342B"/>
    <w:rsid w:val="00453DAE"/>
    <w:rsid w:val="00454176"/>
    <w:rsid w:val="00454C2E"/>
    <w:rsid w:val="00454E0D"/>
    <w:rsid w:val="0045542B"/>
    <w:rsid w:val="00455DD2"/>
    <w:rsid w:val="00455EFE"/>
    <w:rsid w:val="0045600F"/>
    <w:rsid w:val="0045642F"/>
    <w:rsid w:val="00456DE6"/>
    <w:rsid w:val="00456EEF"/>
    <w:rsid w:val="004575CD"/>
    <w:rsid w:val="0045775F"/>
    <w:rsid w:val="00457AD5"/>
    <w:rsid w:val="0046054A"/>
    <w:rsid w:val="00460667"/>
    <w:rsid w:val="00460F34"/>
    <w:rsid w:val="0046143E"/>
    <w:rsid w:val="004617CD"/>
    <w:rsid w:val="00461FCE"/>
    <w:rsid w:val="00462628"/>
    <w:rsid w:val="0046268C"/>
    <w:rsid w:val="004628CE"/>
    <w:rsid w:val="0046299B"/>
    <w:rsid w:val="0046361E"/>
    <w:rsid w:val="0046370B"/>
    <w:rsid w:val="00463967"/>
    <w:rsid w:val="00463BA6"/>
    <w:rsid w:val="00463D4A"/>
    <w:rsid w:val="004641EA"/>
    <w:rsid w:val="004642CC"/>
    <w:rsid w:val="004642F6"/>
    <w:rsid w:val="00464A56"/>
    <w:rsid w:val="00464B35"/>
    <w:rsid w:val="004650C7"/>
    <w:rsid w:val="004654F4"/>
    <w:rsid w:val="00465766"/>
    <w:rsid w:val="004663C7"/>
    <w:rsid w:val="004663CB"/>
    <w:rsid w:val="00466422"/>
    <w:rsid w:val="004664EB"/>
    <w:rsid w:val="00466512"/>
    <w:rsid w:val="004671DC"/>
    <w:rsid w:val="004673E9"/>
    <w:rsid w:val="004679F1"/>
    <w:rsid w:val="00467C9F"/>
    <w:rsid w:val="00467FA6"/>
    <w:rsid w:val="00467FF3"/>
    <w:rsid w:val="00470110"/>
    <w:rsid w:val="0047042B"/>
    <w:rsid w:val="00470D01"/>
    <w:rsid w:val="00470DA1"/>
    <w:rsid w:val="004710E7"/>
    <w:rsid w:val="00471339"/>
    <w:rsid w:val="004714CD"/>
    <w:rsid w:val="004719C9"/>
    <w:rsid w:val="00471DFD"/>
    <w:rsid w:val="00471EB2"/>
    <w:rsid w:val="0047210B"/>
    <w:rsid w:val="00472469"/>
    <w:rsid w:val="00472513"/>
    <w:rsid w:val="00472B4A"/>
    <w:rsid w:val="004730FD"/>
    <w:rsid w:val="00473D20"/>
    <w:rsid w:val="00473D43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AFE"/>
    <w:rsid w:val="00475E53"/>
    <w:rsid w:val="00475F76"/>
    <w:rsid w:val="00476292"/>
    <w:rsid w:val="0047692B"/>
    <w:rsid w:val="00476EF0"/>
    <w:rsid w:val="00476FAB"/>
    <w:rsid w:val="00477615"/>
    <w:rsid w:val="00477697"/>
    <w:rsid w:val="0047782F"/>
    <w:rsid w:val="004778B4"/>
    <w:rsid w:val="00477900"/>
    <w:rsid w:val="00477BED"/>
    <w:rsid w:val="00477C59"/>
    <w:rsid w:val="00477F35"/>
    <w:rsid w:val="004809A7"/>
    <w:rsid w:val="00480CA2"/>
    <w:rsid w:val="0048109F"/>
    <w:rsid w:val="00481773"/>
    <w:rsid w:val="00481A79"/>
    <w:rsid w:val="00481FCA"/>
    <w:rsid w:val="004822DD"/>
    <w:rsid w:val="004826B3"/>
    <w:rsid w:val="004827AE"/>
    <w:rsid w:val="00483982"/>
    <w:rsid w:val="004848C3"/>
    <w:rsid w:val="00484FB8"/>
    <w:rsid w:val="0048506B"/>
    <w:rsid w:val="0048507B"/>
    <w:rsid w:val="004855FC"/>
    <w:rsid w:val="00485F8B"/>
    <w:rsid w:val="00486227"/>
    <w:rsid w:val="004864E4"/>
    <w:rsid w:val="0048664A"/>
    <w:rsid w:val="004866C1"/>
    <w:rsid w:val="00486768"/>
    <w:rsid w:val="00486B35"/>
    <w:rsid w:val="0048700A"/>
    <w:rsid w:val="00487BD7"/>
    <w:rsid w:val="0049054C"/>
    <w:rsid w:val="0049096E"/>
    <w:rsid w:val="00490997"/>
    <w:rsid w:val="00490E95"/>
    <w:rsid w:val="00491097"/>
    <w:rsid w:val="004913BB"/>
    <w:rsid w:val="00491443"/>
    <w:rsid w:val="00491CB1"/>
    <w:rsid w:val="0049273B"/>
    <w:rsid w:val="0049367A"/>
    <w:rsid w:val="00493824"/>
    <w:rsid w:val="004939BC"/>
    <w:rsid w:val="0049412E"/>
    <w:rsid w:val="00494138"/>
    <w:rsid w:val="00494953"/>
    <w:rsid w:val="004949CE"/>
    <w:rsid w:val="004949E2"/>
    <w:rsid w:val="004954EC"/>
    <w:rsid w:val="00495C27"/>
    <w:rsid w:val="00496897"/>
    <w:rsid w:val="00497159"/>
    <w:rsid w:val="004972B1"/>
    <w:rsid w:val="004973DE"/>
    <w:rsid w:val="0049765E"/>
    <w:rsid w:val="00497906"/>
    <w:rsid w:val="00497991"/>
    <w:rsid w:val="00497FA0"/>
    <w:rsid w:val="004A01EE"/>
    <w:rsid w:val="004A0682"/>
    <w:rsid w:val="004A1778"/>
    <w:rsid w:val="004A1A52"/>
    <w:rsid w:val="004A1E93"/>
    <w:rsid w:val="004A20EA"/>
    <w:rsid w:val="004A245E"/>
    <w:rsid w:val="004A2B5B"/>
    <w:rsid w:val="004A33D3"/>
    <w:rsid w:val="004A3718"/>
    <w:rsid w:val="004A3AAE"/>
    <w:rsid w:val="004A3CE3"/>
    <w:rsid w:val="004A3E19"/>
    <w:rsid w:val="004A3E9A"/>
    <w:rsid w:val="004A414A"/>
    <w:rsid w:val="004A4163"/>
    <w:rsid w:val="004A44A1"/>
    <w:rsid w:val="004A5501"/>
    <w:rsid w:val="004A55B1"/>
    <w:rsid w:val="004A5A4C"/>
    <w:rsid w:val="004A5CC3"/>
    <w:rsid w:val="004A5E78"/>
    <w:rsid w:val="004A5E80"/>
    <w:rsid w:val="004A6202"/>
    <w:rsid w:val="004A63FE"/>
    <w:rsid w:val="004A6AF1"/>
    <w:rsid w:val="004A6D61"/>
    <w:rsid w:val="004A6F59"/>
    <w:rsid w:val="004A7452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221"/>
    <w:rsid w:val="004B340D"/>
    <w:rsid w:val="004B40FF"/>
    <w:rsid w:val="004B43EE"/>
    <w:rsid w:val="004B4693"/>
    <w:rsid w:val="004B49D9"/>
    <w:rsid w:val="004B534E"/>
    <w:rsid w:val="004B53FE"/>
    <w:rsid w:val="004B5656"/>
    <w:rsid w:val="004B5892"/>
    <w:rsid w:val="004B65B1"/>
    <w:rsid w:val="004B66C1"/>
    <w:rsid w:val="004B67D6"/>
    <w:rsid w:val="004B6D58"/>
    <w:rsid w:val="004B72E0"/>
    <w:rsid w:val="004B736B"/>
    <w:rsid w:val="004B787D"/>
    <w:rsid w:val="004B7D4B"/>
    <w:rsid w:val="004B7F62"/>
    <w:rsid w:val="004C00AB"/>
    <w:rsid w:val="004C1782"/>
    <w:rsid w:val="004C1AD7"/>
    <w:rsid w:val="004C1C1B"/>
    <w:rsid w:val="004C2E43"/>
    <w:rsid w:val="004C36E4"/>
    <w:rsid w:val="004C448D"/>
    <w:rsid w:val="004C4557"/>
    <w:rsid w:val="004C4A05"/>
    <w:rsid w:val="004C4D03"/>
    <w:rsid w:val="004C4D33"/>
    <w:rsid w:val="004C4E9F"/>
    <w:rsid w:val="004C501D"/>
    <w:rsid w:val="004C5797"/>
    <w:rsid w:val="004C5895"/>
    <w:rsid w:val="004C5B9A"/>
    <w:rsid w:val="004C5C56"/>
    <w:rsid w:val="004C6883"/>
    <w:rsid w:val="004C6FC0"/>
    <w:rsid w:val="004C6FE3"/>
    <w:rsid w:val="004C700F"/>
    <w:rsid w:val="004C7343"/>
    <w:rsid w:val="004C7ED6"/>
    <w:rsid w:val="004D0924"/>
    <w:rsid w:val="004D0C68"/>
    <w:rsid w:val="004D0F41"/>
    <w:rsid w:val="004D11ED"/>
    <w:rsid w:val="004D1340"/>
    <w:rsid w:val="004D13AC"/>
    <w:rsid w:val="004D1B11"/>
    <w:rsid w:val="004D1B68"/>
    <w:rsid w:val="004D1C59"/>
    <w:rsid w:val="004D2C03"/>
    <w:rsid w:val="004D2D80"/>
    <w:rsid w:val="004D3069"/>
    <w:rsid w:val="004D309F"/>
    <w:rsid w:val="004D3578"/>
    <w:rsid w:val="004D3A25"/>
    <w:rsid w:val="004D3FE9"/>
    <w:rsid w:val="004D4CE5"/>
    <w:rsid w:val="004D4DA7"/>
    <w:rsid w:val="004D5227"/>
    <w:rsid w:val="004D66B1"/>
    <w:rsid w:val="004D6986"/>
    <w:rsid w:val="004D7ADA"/>
    <w:rsid w:val="004D7BBA"/>
    <w:rsid w:val="004D7D21"/>
    <w:rsid w:val="004E01CE"/>
    <w:rsid w:val="004E062C"/>
    <w:rsid w:val="004E0BFC"/>
    <w:rsid w:val="004E0D37"/>
    <w:rsid w:val="004E1106"/>
    <w:rsid w:val="004E11C8"/>
    <w:rsid w:val="004E1713"/>
    <w:rsid w:val="004E1898"/>
    <w:rsid w:val="004E2685"/>
    <w:rsid w:val="004E2750"/>
    <w:rsid w:val="004E291C"/>
    <w:rsid w:val="004E2B4F"/>
    <w:rsid w:val="004E3601"/>
    <w:rsid w:val="004E3E5F"/>
    <w:rsid w:val="004E4268"/>
    <w:rsid w:val="004E4653"/>
    <w:rsid w:val="004E4658"/>
    <w:rsid w:val="004E4794"/>
    <w:rsid w:val="004E49DF"/>
    <w:rsid w:val="004E4A53"/>
    <w:rsid w:val="004E4F97"/>
    <w:rsid w:val="004E5447"/>
    <w:rsid w:val="004E588B"/>
    <w:rsid w:val="004E5915"/>
    <w:rsid w:val="004E5E0D"/>
    <w:rsid w:val="004E61D7"/>
    <w:rsid w:val="004E6375"/>
    <w:rsid w:val="004E63DB"/>
    <w:rsid w:val="004E6541"/>
    <w:rsid w:val="004E65C7"/>
    <w:rsid w:val="004E68F7"/>
    <w:rsid w:val="004E69D9"/>
    <w:rsid w:val="004E6D95"/>
    <w:rsid w:val="004E702A"/>
    <w:rsid w:val="004E7069"/>
    <w:rsid w:val="004F01CE"/>
    <w:rsid w:val="004F0295"/>
    <w:rsid w:val="004F0C0B"/>
    <w:rsid w:val="004F0F44"/>
    <w:rsid w:val="004F1338"/>
    <w:rsid w:val="004F1905"/>
    <w:rsid w:val="004F1A67"/>
    <w:rsid w:val="004F1EB7"/>
    <w:rsid w:val="004F22DA"/>
    <w:rsid w:val="004F2B65"/>
    <w:rsid w:val="004F3371"/>
    <w:rsid w:val="004F3E74"/>
    <w:rsid w:val="004F43CD"/>
    <w:rsid w:val="004F4C52"/>
    <w:rsid w:val="004F4D67"/>
    <w:rsid w:val="004F5042"/>
    <w:rsid w:val="004F5771"/>
    <w:rsid w:val="004F57C9"/>
    <w:rsid w:val="004F57E8"/>
    <w:rsid w:val="004F643B"/>
    <w:rsid w:val="004F669F"/>
    <w:rsid w:val="004F68DC"/>
    <w:rsid w:val="004F7C03"/>
    <w:rsid w:val="004F7D21"/>
    <w:rsid w:val="005003DF"/>
    <w:rsid w:val="0050059A"/>
    <w:rsid w:val="005005D3"/>
    <w:rsid w:val="005017B1"/>
    <w:rsid w:val="00501855"/>
    <w:rsid w:val="00501E8D"/>
    <w:rsid w:val="00502100"/>
    <w:rsid w:val="00502132"/>
    <w:rsid w:val="005023B4"/>
    <w:rsid w:val="005026F3"/>
    <w:rsid w:val="00502F79"/>
    <w:rsid w:val="00503789"/>
    <w:rsid w:val="00503904"/>
    <w:rsid w:val="005040E6"/>
    <w:rsid w:val="005041DB"/>
    <w:rsid w:val="005042DF"/>
    <w:rsid w:val="00504660"/>
    <w:rsid w:val="00504A06"/>
    <w:rsid w:val="00504BE4"/>
    <w:rsid w:val="005060CD"/>
    <w:rsid w:val="00506523"/>
    <w:rsid w:val="00506966"/>
    <w:rsid w:val="00506CBD"/>
    <w:rsid w:val="00506E05"/>
    <w:rsid w:val="005071D9"/>
    <w:rsid w:val="0050782C"/>
    <w:rsid w:val="00507BEC"/>
    <w:rsid w:val="00507FFB"/>
    <w:rsid w:val="00510469"/>
    <w:rsid w:val="0051062B"/>
    <w:rsid w:val="0051076F"/>
    <w:rsid w:val="00510E44"/>
    <w:rsid w:val="00511016"/>
    <w:rsid w:val="00511025"/>
    <w:rsid w:val="00511999"/>
    <w:rsid w:val="00511A76"/>
    <w:rsid w:val="00511E5E"/>
    <w:rsid w:val="00511F3E"/>
    <w:rsid w:val="0051228B"/>
    <w:rsid w:val="00512408"/>
    <w:rsid w:val="005127BD"/>
    <w:rsid w:val="00512C60"/>
    <w:rsid w:val="00512CD3"/>
    <w:rsid w:val="00512D74"/>
    <w:rsid w:val="0051347F"/>
    <w:rsid w:val="005135B1"/>
    <w:rsid w:val="00513CF6"/>
    <w:rsid w:val="00513D16"/>
    <w:rsid w:val="00513D81"/>
    <w:rsid w:val="00513FBA"/>
    <w:rsid w:val="00514101"/>
    <w:rsid w:val="00514201"/>
    <w:rsid w:val="00514F51"/>
    <w:rsid w:val="00515106"/>
    <w:rsid w:val="00515921"/>
    <w:rsid w:val="00515EA4"/>
    <w:rsid w:val="00516130"/>
    <w:rsid w:val="0051632D"/>
    <w:rsid w:val="005165C7"/>
    <w:rsid w:val="0051707D"/>
    <w:rsid w:val="005174D7"/>
    <w:rsid w:val="0051769F"/>
    <w:rsid w:val="005178FD"/>
    <w:rsid w:val="00517EF3"/>
    <w:rsid w:val="0052058D"/>
    <w:rsid w:val="00520610"/>
    <w:rsid w:val="005213D5"/>
    <w:rsid w:val="005214A8"/>
    <w:rsid w:val="00521D80"/>
    <w:rsid w:val="005220F3"/>
    <w:rsid w:val="005220FF"/>
    <w:rsid w:val="00522D30"/>
    <w:rsid w:val="00522EC8"/>
    <w:rsid w:val="0052344F"/>
    <w:rsid w:val="00523542"/>
    <w:rsid w:val="005236FF"/>
    <w:rsid w:val="0052401C"/>
    <w:rsid w:val="00524090"/>
    <w:rsid w:val="00524323"/>
    <w:rsid w:val="005243D5"/>
    <w:rsid w:val="00525193"/>
    <w:rsid w:val="00525836"/>
    <w:rsid w:val="005258E1"/>
    <w:rsid w:val="0052590B"/>
    <w:rsid w:val="00525ADF"/>
    <w:rsid w:val="00525C12"/>
    <w:rsid w:val="00525C41"/>
    <w:rsid w:val="005263E1"/>
    <w:rsid w:val="0052684C"/>
    <w:rsid w:val="00526913"/>
    <w:rsid w:val="00526CCE"/>
    <w:rsid w:val="00526E2C"/>
    <w:rsid w:val="00526EFB"/>
    <w:rsid w:val="00526F8D"/>
    <w:rsid w:val="00526FD7"/>
    <w:rsid w:val="0052789D"/>
    <w:rsid w:val="00530052"/>
    <w:rsid w:val="005303C2"/>
    <w:rsid w:val="005306AF"/>
    <w:rsid w:val="005309C6"/>
    <w:rsid w:val="00530B5D"/>
    <w:rsid w:val="00530FE5"/>
    <w:rsid w:val="00531D7F"/>
    <w:rsid w:val="0053218E"/>
    <w:rsid w:val="005324A0"/>
    <w:rsid w:val="0053276E"/>
    <w:rsid w:val="00532786"/>
    <w:rsid w:val="005329CC"/>
    <w:rsid w:val="00532E61"/>
    <w:rsid w:val="005334BE"/>
    <w:rsid w:val="005336D6"/>
    <w:rsid w:val="005338BC"/>
    <w:rsid w:val="00533B1F"/>
    <w:rsid w:val="00533B9E"/>
    <w:rsid w:val="00534275"/>
    <w:rsid w:val="00534D3B"/>
    <w:rsid w:val="0053556F"/>
    <w:rsid w:val="00535978"/>
    <w:rsid w:val="0053611B"/>
    <w:rsid w:val="00536A41"/>
    <w:rsid w:val="00536A81"/>
    <w:rsid w:val="00537745"/>
    <w:rsid w:val="00540347"/>
    <w:rsid w:val="00540B54"/>
    <w:rsid w:val="00540B78"/>
    <w:rsid w:val="00540BF2"/>
    <w:rsid w:val="0054139C"/>
    <w:rsid w:val="00541DCD"/>
    <w:rsid w:val="005422DF"/>
    <w:rsid w:val="005423E1"/>
    <w:rsid w:val="005427BF"/>
    <w:rsid w:val="00542A61"/>
    <w:rsid w:val="00542C05"/>
    <w:rsid w:val="00542F86"/>
    <w:rsid w:val="005435BA"/>
    <w:rsid w:val="00544E08"/>
    <w:rsid w:val="00545141"/>
    <w:rsid w:val="005456CC"/>
    <w:rsid w:val="005458B8"/>
    <w:rsid w:val="00545A37"/>
    <w:rsid w:val="00546702"/>
    <w:rsid w:val="0054674E"/>
    <w:rsid w:val="00546BCF"/>
    <w:rsid w:val="00546C7D"/>
    <w:rsid w:val="00546C98"/>
    <w:rsid w:val="00546DFF"/>
    <w:rsid w:val="00546FC5"/>
    <w:rsid w:val="005471C4"/>
    <w:rsid w:val="005471ED"/>
    <w:rsid w:val="00547351"/>
    <w:rsid w:val="00547CB4"/>
    <w:rsid w:val="00547FCD"/>
    <w:rsid w:val="00550234"/>
    <w:rsid w:val="00550549"/>
    <w:rsid w:val="00550886"/>
    <w:rsid w:val="0055090F"/>
    <w:rsid w:val="00550EB1"/>
    <w:rsid w:val="0055156A"/>
    <w:rsid w:val="005517DD"/>
    <w:rsid w:val="005518EA"/>
    <w:rsid w:val="00551909"/>
    <w:rsid w:val="00551E9F"/>
    <w:rsid w:val="00552222"/>
    <w:rsid w:val="00552309"/>
    <w:rsid w:val="00552638"/>
    <w:rsid w:val="00552D8E"/>
    <w:rsid w:val="0055329A"/>
    <w:rsid w:val="0055379B"/>
    <w:rsid w:val="00553CC8"/>
    <w:rsid w:val="00553EF6"/>
    <w:rsid w:val="00554733"/>
    <w:rsid w:val="0055473A"/>
    <w:rsid w:val="005559A6"/>
    <w:rsid w:val="00555A76"/>
    <w:rsid w:val="00556106"/>
    <w:rsid w:val="0055611F"/>
    <w:rsid w:val="005563C8"/>
    <w:rsid w:val="0055682E"/>
    <w:rsid w:val="00557733"/>
    <w:rsid w:val="00557755"/>
    <w:rsid w:val="00557891"/>
    <w:rsid w:val="00557987"/>
    <w:rsid w:val="005579C0"/>
    <w:rsid w:val="00557CB3"/>
    <w:rsid w:val="005602B5"/>
    <w:rsid w:val="00560CFD"/>
    <w:rsid w:val="00560D12"/>
    <w:rsid w:val="00561249"/>
    <w:rsid w:val="0056125A"/>
    <w:rsid w:val="00561E5E"/>
    <w:rsid w:val="005622C2"/>
    <w:rsid w:val="00563310"/>
    <w:rsid w:val="00563340"/>
    <w:rsid w:val="00563A1C"/>
    <w:rsid w:val="005644A5"/>
    <w:rsid w:val="00564664"/>
    <w:rsid w:val="005647FA"/>
    <w:rsid w:val="00564AE7"/>
    <w:rsid w:val="00564F17"/>
    <w:rsid w:val="00564FF0"/>
    <w:rsid w:val="00565006"/>
    <w:rsid w:val="0056527D"/>
    <w:rsid w:val="005653BD"/>
    <w:rsid w:val="00565679"/>
    <w:rsid w:val="00565910"/>
    <w:rsid w:val="00565D74"/>
    <w:rsid w:val="00565F84"/>
    <w:rsid w:val="00565FDA"/>
    <w:rsid w:val="005661FB"/>
    <w:rsid w:val="00566345"/>
    <w:rsid w:val="005663ED"/>
    <w:rsid w:val="00566AA0"/>
    <w:rsid w:val="00566E18"/>
    <w:rsid w:val="00566F73"/>
    <w:rsid w:val="00567446"/>
    <w:rsid w:val="0056778A"/>
    <w:rsid w:val="005702BC"/>
    <w:rsid w:val="0057037D"/>
    <w:rsid w:val="00570466"/>
    <w:rsid w:val="005709A9"/>
    <w:rsid w:val="00570AA8"/>
    <w:rsid w:val="00570DA4"/>
    <w:rsid w:val="00570F67"/>
    <w:rsid w:val="0057147F"/>
    <w:rsid w:val="00571605"/>
    <w:rsid w:val="005717B4"/>
    <w:rsid w:val="005720A5"/>
    <w:rsid w:val="00572394"/>
    <w:rsid w:val="0057239F"/>
    <w:rsid w:val="00572861"/>
    <w:rsid w:val="00572B0A"/>
    <w:rsid w:val="00572C08"/>
    <w:rsid w:val="00572D47"/>
    <w:rsid w:val="00573059"/>
    <w:rsid w:val="00573D44"/>
    <w:rsid w:val="00573DBF"/>
    <w:rsid w:val="00573DF2"/>
    <w:rsid w:val="00574182"/>
    <w:rsid w:val="0057449E"/>
    <w:rsid w:val="0057473F"/>
    <w:rsid w:val="00574E0A"/>
    <w:rsid w:val="005750F0"/>
    <w:rsid w:val="005751E0"/>
    <w:rsid w:val="005761B2"/>
    <w:rsid w:val="00576375"/>
    <w:rsid w:val="005768D4"/>
    <w:rsid w:val="0057717A"/>
    <w:rsid w:val="0057740D"/>
    <w:rsid w:val="005774BF"/>
    <w:rsid w:val="00577D70"/>
    <w:rsid w:val="00580486"/>
    <w:rsid w:val="005804A1"/>
    <w:rsid w:val="00580747"/>
    <w:rsid w:val="00580CEB"/>
    <w:rsid w:val="00581213"/>
    <w:rsid w:val="0058132B"/>
    <w:rsid w:val="00581472"/>
    <w:rsid w:val="005819D5"/>
    <w:rsid w:val="00581DC7"/>
    <w:rsid w:val="00582FC4"/>
    <w:rsid w:val="00583496"/>
    <w:rsid w:val="005834C1"/>
    <w:rsid w:val="0058378B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5B4"/>
    <w:rsid w:val="00586A4C"/>
    <w:rsid w:val="00586C94"/>
    <w:rsid w:val="005875F9"/>
    <w:rsid w:val="0059002C"/>
    <w:rsid w:val="005900A6"/>
    <w:rsid w:val="0059036E"/>
    <w:rsid w:val="00590438"/>
    <w:rsid w:val="00590588"/>
    <w:rsid w:val="00590722"/>
    <w:rsid w:val="00590802"/>
    <w:rsid w:val="00590B26"/>
    <w:rsid w:val="00590D6B"/>
    <w:rsid w:val="00590FE8"/>
    <w:rsid w:val="00591635"/>
    <w:rsid w:val="00591779"/>
    <w:rsid w:val="00591C8C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DD1"/>
    <w:rsid w:val="005968E3"/>
    <w:rsid w:val="005970AD"/>
    <w:rsid w:val="005970E2"/>
    <w:rsid w:val="00597B37"/>
    <w:rsid w:val="00597C1A"/>
    <w:rsid w:val="00597E62"/>
    <w:rsid w:val="00597FF4"/>
    <w:rsid w:val="005A0CA7"/>
    <w:rsid w:val="005A113F"/>
    <w:rsid w:val="005A14C4"/>
    <w:rsid w:val="005A1B18"/>
    <w:rsid w:val="005A2156"/>
    <w:rsid w:val="005A23F0"/>
    <w:rsid w:val="005A2456"/>
    <w:rsid w:val="005A260C"/>
    <w:rsid w:val="005A2829"/>
    <w:rsid w:val="005A2B41"/>
    <w:rsid w:val="005A2BCA"/>
    <w:rsid w:val="005A3329"/>
    <w:rsid w:val="005A3712"/>
    <w:rsid w:val="005A38A0"/>
    <w:rsid w:val="005A38B5"/>
    <w:rsid w:val="005A3A18"/>
    <w:rsid w:val="005A3EC5"/>
    <w:rsid w:val="005A4455"/>
    <w:rsid w:val="005A54D2"/>
    <w:rsid w:val="005A54F7"/>
    <w:rsid w:val="005A5561"/>
    <w:rsid w:val="005A5B67"/>
    <w:rsid w:val="005A5F58"/>
    <w:rsid w:val="005A61A5"/>
    <w:rsid w:val="005A65F8"/>
    <w:rsid w:val="005A679E"/>
    <w:rsid w:val="005A6A91"/>
    <w:rsid w:val="005A6E81"/>
    <w:rsid w:val="005A7063"/>
    <w:rsid w:val="005A74CB"/>
    <w:rsid w:val="005A7BF4"/>
    <w:rsid w:val="005B0125"/>
    <w:rsid w:val="005B0730"/>
    <w:rsid w:val="005B0D02"/>
    <w:rsid w:val="005B13FF"/>
    <w:rsid w:val="005B1607"/>
    <w:rsid w:val="005B1621"/>
    <w:rsid w:val="005B16EE"/>
    <w:rsid w:val="005B219C"/>
    <w:rsid w:val="005B2383"/>
    <w:rsid w:val="005B2391"/>
    <w:rsid w:val="005B26F2"/>
    <w:rsid w:val="005B2A50"/>
    <w:rsid w:val="005B30DB"/>
    <w:rsid w:val="005B34E4"/>
    <w:rsid w:val="005B3691"/>
    <w:rsid w:val="005B36A2"/>
    <w:rsid w:val="005B39DB"/>
    <w:rsid w:val="005B4875"/>
    <w:rsid w:val="005B48DE"/>
    <w:rsid w:val="005B5436"/>
    <w:rsid w:val="005B59F2"/>
    <w:rsid w:val="005B5B99"/>
    <w:rsid w:val="005B5E4C"/>
    <w:rsid w:val="005B5F7D"/>
    <w:rsid w:val="005B6549"/>
    <w:rsid w:val="005B6A86"/>
    <w:rsid w:val="005B7A79"/>
    <w:rsid w:val="005B7DA4"/>
    <w:rsid w:val="005C0006"/>
    <w:rsid w:val="005C0C5F"/>
    <w:rsid w:val="005C0F70"/>
    <w:rsid w:val="005C1392"/>
    <w:rsid w:val="005C183D"/>
    <w:rsid w:val="005C20BF"/>
    <w:rsid w:val="005C215A"/>
    <w:rsid w:val="005C2294"/>
    <w:rsid w:val="005C2400"/>
    <w:rsid w:val="005C36C0"/>
    <w:rsid w:val="005C370F"/>
    <w:rsid w:val="005C3DBB"/>
    <w:rsid w:val="005C429C"/>
    <w:rsid w:val="005C47CC"/>
    <w:rsid w:val="005C484C"/>
    <w:rsid w:val="005C4AD7"/>
    <w:rsid w:val="005C4BC4"/>
    <w:rsid w:val="005C4BDD"/>
    <w:rsid w:val="005C4D54"/>
    <w:rsid w:val="005C4EC5"/>
    <w:rsid w:val="005C4F9E"/>
    <w:rsid w:val="005C53D4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4B"/>
    <w:rsid w:val="005C794C"/>
    <w:rsid w:val="005C7F3D"/>
    <w:rsid w:val="005D0160"/>
    <w:rsid w:val="005D0377"/>
    <w:rsid w:val="005D0450"/>
    <w:rsid w:val="005D0745"/>
    <w:rsid w:val="005D101F"/>
    <w:rsid w:val="005D1447"/>
    <w:rsid w:val="005D159C"/>
    <w:rsid w:val="005D1E73"/>
    <w:rsid w:val="005D2071"/>
    <w:rsid w:val="005D247B"/>
    <w:rsid w:val="005D2A92"/>
    <w:rsid w:val="005D2C7B"/>
    <w:rsid w:val="005D2CC6"/>
    <w:rsid w:val="005D2D37"/>
    <w:rsid w:val="005D34BB"/>
    <w:rsid w:val="005D3574"/>
    <w:rsid w:val="005D4397"/>
    <w:rsid w:val="005D4420"/>
    <w:rsid w:val="005D477A"/>
    <w:rsid w:val="005D4D00"/>
    <w:rsid w:val="005D5B34"/>
    <w:rsid w:val="005D647D"/>
    <w:rsid w:val="005D6912"/>
    <w:rsid w:val="005D6949"/>
    <w:rsid w:val="005D6CDD"/>
    <w:rsid w:val="005D7094"/>
    <w:rsid w:val="005D7BCE"/>
    <w:rsid w:val="005E086D"/>
    <w:rsid w:val="005E0E44"/>
    <w:rsid w:val="005E0F73"/>
    <w:rsid w:val="005E121B"/>
    <w:rsid w:val="005E167A"/>
    <w:rsid w:val="005E16EF"/>
    <w:rsid w:val="005E24EC"/>
    <w:rsid w:val="005E27DE"/>
    <w:rsid w:val="005E2808"/>
    <w:rsid w:val="005E288C"/>
    <w:rsid w:val="005E2DFF"/>
    <w:rsid w:val="005E3030"/>
    <w:rsid w:val="005E38F0"/>
    <w:rsid w:val="005E3A9E"/>
    <w:rsid w:val="005E46C7"/>
    <w:rsid w:val="005E4760"/>
    <w:rsid w:val="005E478A"/>
    <w:rsid w:val="005E4969"/>
    <w:rsid w:val="005E4A9D"/>
    <w:rsid w:val="005E4B3A"/>
    <w:rsid w:val="005E538C"/>
    <w:rsid w:val="005E6259"/>
    <w:rsid w:val="005E63AC"/>
    <w:rsid w:val="005E6787"/>
    <w:rsid w:val="005E6E56"/>
    <w:rsid w:val="005E73B1"/>
    <w:rsid w:val="005E7795"/>
    <w:rsid w:val="005E79FD"/>
    <w:rsid w:val="005F0419"/>
    <w:rsid w:val="005F0D36"/>
    <w:rsid w:val="005F0E95"/>
    <w:rsid w:val="005F1559"/>
    <w:rsid w:val="005F1C49"/>
    <w:rsid w:val="005F1D96"/>
    <w:rsid w:val="005F29CB"/>
    <w:rsid w:val="005F30DC"/>
    <w:rsid w:val="005F3308"/>
    <w:rsid w:val="005F3616"/>
    <w:rsid w:val="005F3E6F"/>
    <w:rsid w:val="005F408A"/>
    <w:rsid w:val="005F45A5"/>
    <w:rsid w:val="005F4617"/>
    <w:rsid w:val="005F4B93"/>
    <w:rsid w:val="005F4DB8"/>
    <w:rsid w:val="005F4F96"/>
    <w:rsid w:val="005F5041"/>
    <w:rsid w:val="005F52B7"/>
    <w:rsid w:val="005F53B1"/>
    <w:rsid w:val="005F5E3F"/>
    <w:rsid w:val="005F61A9"/>
    <w:rsid w:val="005F62A3"/>
    <w:rsid w:val="005F69A7"/>
    <w:rsid w:val="005F6FE8"/>
    <w:rsid w:val="005F7B9D"/>
    <w:rsid w:val="005F7D1E"/>
    <w:rsid w:val="005F7DCD"/>
    <w:rsid w:val="005F7E20"/>
    <w:rsid w:val="006001CC"/>
    <w:rsid w:val="0060033A"/>
    <w:rsid w:val="00600724"/>
    <w:rsid w:val="00600CF8"/>
    <w:rsid w:val="006018BE"/>
    <w:rsid w:val="00601B7C"/>
    <w:rsid w:val="00601C49"/>
    <w:rsid w:val="006020AE"/>
    <w:rsid w:val="006021AD"/>
    <w:rsid w:val="0060234A"/>
    <w:rsid w:val="00602850"/>
    <w:rsid w:val="00602BE5"/>
    <w:rsid w:val="0060384C"/>
    <w:rsid w:val="00603876"/>
    <w:rsid w:val="00603B2D"/>
    <w:rsid w:val="00603B92"/>
    <w:rsid w:val="00603BB7"/>
    <w:rsid w:val="00603EF2"/>
    <w:rsid w:val="006040C7"/>
    <w:rsid w:val="00604749"/>
    <w:rsid w:val="00604ABF"/>
    <w:rsid w:val="00604D14"/>
    <w:rsid w:val="00604E4A"/>
    <w:rsid w:val="00605261"/>
    <w:rsid w:val="00605433"/>
    <w:rsid w:val="00605574"/>
    <w:rsid w:val="00605C47"/>
    <w:rsid w:val="00605DC3"/>
    <w:rsid w:val="006066E6"/>
    <w:rsid w:val="0060694E"/>
    <w:rsid w:val="00606FDA"/>
    <w:rsid w:val="006071B9"/>
    <w:rsid w:val="006072C1"/>
    <w:rsid w:val="006077B9"/>
    <w:rsid w:val="006077D4"/>
    <w:rsid w:val="0060795A"/>
    <w:rsid w:val="00607988"/>
    <w:rsid w:val="00607A80"/>
    <w:rsid w:val="0061026B"/>
    <w:rsid w:val="006105F0"/>
    <w:rsid w:val="00610762"/>
    <w:rsid w:val="0061112B"/>
    <w:rsid w:val="00611394"/>
    <w:rsid w:val="00612020"/>
    <w:rsid w:val="00612308"/>
    <w:rsid w:val="00612333"/>
    <w:rsid w:val="006127C3"/>
    <w:rsid w:val="00612A05"/>
    <w:rsid w:val="00612A0B"/>
    <w:rsid w:val="0061334B"/>
    <w:rsid w:val="00613521"/>
    <w:rsid w:val="0061377B"/>
    <w:rsid w:val="00614082"/>
    <w:rsid w:val="006146CE"/>
    <w:rsid w:val="00614882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CFA"/>
    <w:rsid w:val="00616FD4"/>
    <w:rsid w:val="006178D6"/>
    <w:rsid w:val="00617E2C"/>
    <w:rsid w:val="006200AE"/>
    <w:rsid w:val="00620237"/>
    <w:rsid w:val="00620D7C"/>
    <w:rsid w:val="00621717"/>
    <w:rsid w:val="006218DE"/>
    <w:rsid w:val="0062190E"/>
    <w:rsid w:val="00622675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53C1"/>
    <w:rsid w:val="006254D6"/>
    <w:rsid w:val="006259E1"/>
    <w:rsid w:val="00626107"/>
    <w:rsid w:val="006270B5"/>
    <w:rsid w:val="006273C9"/>
    <w:rsid w:val="0062799A"/>
    <w:rsid w:val="006279B8"/>
    <w:rsid w:val="00627CB6"/>
    <w:rsid w:val="00627E7E"/>
    <w:rsid w:val="00627F36"/>
    <w:rsid w:val="00630003"/>
    <w:rsid w:val="006300EE"/>
    <w:rsid w:val="00630BAB"/>
    <w:rsid w:val="006315C8"/>
    <w:rsid w:val="0063220D"/>
    <w:rsid w:val="006322A6"/>
    <w:rsid w:val="0063257D"/>
    <w:rsid w:val="00632698"/>
    <w:rsid w:val="006328EF"/>
    <w:rsid w:val="00632AB9"/>
    <w:rsid w:val="00632C23"/>
    <w:rsid w:val="00632C48"/>
    <w:rsid w:val="00632ED2"/>
    <w:rsid w:val="00632F06"/>
    <w:rsid w:val="00633487"/>
    <w:rsid w:val="006334E6"/>
    <w:rsid w:val="0063398E"/>
    <w:rsid w:val="006339A2"/>
    <w:rsid w:val="00633A73"/>
    <w:rsid w:val="00633C92"/>
    <w:rsid w:val="00633FCB"/>
    <w:rsid w:val="006342DC"/>
    <w:rsid w:val="006343F3"/>
    <w:rsid w:val="0063490C"/>
    <w:rsid w:val="00635047"/>
    <w:rsid w:val="00635118"/>
    <w:rsid w:val="0063540F"/>
    <w:rsid w:val="00635EC5"/>
    <w:rsid w:val="00636C43"/>
    <w:rsid w:val="00636F45"/>
    <w:rsid w:val="006376A6"/>
    <w:rsid w:val="00637B00"/>
    <w:rsid w:val="00637F55"/>
    <w:rsid w:val="00640887"/>
    <w:rsid w:val="006408A6"/>
    <w:rsid w:val="00640CB9"/>
    <w:rsid w:val="00640D56"/>
    <w:rsid w:val="00640ED8"/>
    <w:rsid w:val="00641060"/>
    <w:rsid w:val="0064152A"/>
    <w:rsid w:val="00641CD9"/>
    <w:rsid w:val="00642018"/>
    <w:rsid w:val="00642627"/>
    <w:rsid w:val="00642DBF"/>
    <w:rsid w:val="00642EC7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38B"/>
    <w:rsid w:val="00646C57"/>
    <w:rsid w:val="00647190"/>
    <w:rsid w:val="0064736A"/>
    <w:rsid w:val="0064787E"/>
    <w:rsid w:val="006479AF"/>
    <w:rsid w:val="00647B23"/>
    <w:rsid w:val="00647D07"/>
    <w:rsid w:val="0065051E"/>
    <w:rsid w:val="00650641"/>
    <w:rsid w:val="00650871"/>
    <w:rsid w:val="0065132C"/>
    <w:rsid w:val="00651746"/>
    <w:rsid w:val="0065186F"/>
    <w:rsid w:val="00651CBD"/>
    <w:rsid w:val="00652363"/>
    <w:rsid w:val="00652442"/>
    <w:rsid w:val="00652496"/>
    <w:rsid w:val="00652525"/>
    <w:rsid w:val="00652554"/>
    <w:rsid w:val="0065260D"/>
    <w:rsid w:val="00652FDA"/>
    <w:rsid w:val="00653602"/>
    <w:rsid w:val="006537BD"/>
    <w:rsid w:val="006537C6"/>
    <w:rsid w:val="00653E49"/>
    <w:rsid w:val="006545FB"/>
    <w:rsid w:val="006549E8"/>
    <w:rsid w:val="0065503C"/>
    <w:rsid w:val="006555D3"/>
    <w:rsid w:val="00655739"/>
    <w:rsid w:val="00655CF1"/>
    <w:rsid w:val="006560B8"/>
    <w:rsid w:val="00656281"/>
    <w:rsid w:val="0065631C"/>
    <w:rsid w:val="00656D2A"/>
    <w:rsid w:val="00657278"/>
    <w:rsid w:val="006574B2"/>
    <w:rsid w:val="00657996"/>
    <w:rsid w:val="00657A44"/>
    <w:rsid w:val="0066021C"/>
    <w:rsid w:val="006602A5"/>
    <w:rsid w:val="00660749"/>
    <w:rsid w:val="00660885"/>
    <w:rsid w:val="00661138"/>
    <w:rsid w:val="00661474"/>
    <w:rsid w:val="00661B07"/>
    <w:rsid w:val="006621CA"/>
    <w:rsid w:val="00662D02"/>
    <w:rsid w:val="00663032"/>
    <w:rsid w:val="00663480"/>
    <w:rsid w:val="006634C7"/>
    <w:rsid w:val="00663A38"/>
    <w:rsid w:val="00663E9F"/>
    <w:rsid w:val="0066428F"/>
    <w:rsid w:val="00664663"/>
    <w:rsid w:val="00664959"/>
    <w:rsid w:val="00664AEF"/>
    <w:rsid w:val="00664E5D"/>
    <w:rsid w:val="006667E1"/>
    <w:rsid w:val="00666E0E"/>
    <w:rsid w:val="0066741A"/>
    <w:rsid w:val="006674AA"/>
    <w:rsid w:val="00667546"/>
    <w:rsid w:val="006676F5"/>
    <w:rsid w:val="00667AAD"/>
    <w:rsid w:val="00667E84"/>
    <w:rsid w:val="0067047D"/>
    <w:rsid w:val="00670E7B"/>
    <w:rsid w:val="00670EE9"/>
    <w:rsid w:val="006712D0"/>
    <w:rsid w:val="00671462"/>
    <w:rsid w:val="00671528"/>
    <w:rsid w:val="006719CF"/>
    <w:rsid w:val="0067247A"/>
    <w:rsid w:val="00672513"/>
    <w:rsid w:val="00672D63"/>
    <w:rsid w:val="00672E23"/>
    <w:rsid w:val="00672F19"/>
    <w:rsid w:val="00673090"/>
    <w:rsid w:val="00673688"/>
    <w:rsid w:val="006737A8"/>
    <w:rsid w:val="00674232"/>
    <w:rsid w:val="006744D9"/>
    <w:rsid w:val="006747F5"/>
    <w:rsid w:val="00675031"/>
    <w:rsid w:val="00675417"/>
    <w:rsid w:val="006757F9"/>
    <w:rsid w:val="0067593C"/>
    <w:rsid w:val="006765BB"/>
    <w:rsid w:val="0067669D"/>
    <w:rsid w:val="00677082"/>
    <w:rsid w:val="00677317"/>
    <w:rsid w:val="00677A41"/>
    <w:rsid w:val="00677A7C"/>
    <w:rsid w:val="00677BC3"/>
    <w:rsid w:val="00677D8A"/>
    <w:rsid w:val="006807BF"/>
    <w:rsid w:val="00680A79"/>
    <w:rsid w:val="00680B4A"/>
    <w:rsid w:val="006810C5"/>
    <w:rsid w:val="00681C80"/>
    <w:rsid w:val="00682183"/>
    <w:rsid w:val="00682374"/>
    <w:rsid w:val="0068252F"/>
    <w:rsid w:val="00682898"/>
    <w:rsid w:val="00682CBA"/>
    <w:rsid w:val="00682E0B"/>
    <w:rsid w:val="00683056"/>
    <w:rsid w:val="00683507"/>
    <w:rsid w:val="006838DF"/>
    <w:rsid w:val="00683B8C"/>
    <w:rsid w:val="00684093"/>
    <w:rsid w:val="006843EA"/>
    <w:rsid w:val="006847BB"/>
    <w:rsid w:val="00684AEE"/>
    <w:rsid w:val="00684E33"/>
    <w:rsid w:val="00685081"/>
    <w:rsid w:val="006851E3"/>
    <w:rsid w:val="00685470"/>
    <w:rsid w:val="00685D66"/>
    <w:rsid w:val="006861EB"/>
    <w:rsid w:val="006865F4"/>
    <w:rsid w:val="00686691"/>
    <w:rsid w:val="00686D98"/>
    <w:rsid w:val="00686E8B"/>
    <w:rsid w:val="0068702E"/>
    <w:rsid w:val="006871B8"/>
    <w:rsid w:val="006873AA"/>
    <w:rsid w:val="00687C92"/>
    <w:rsid w:val="00687FE9"/>
    <w:rsid w:val="0069088E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A27"/>
    <w:rsid w:val="00693D78"/>
    <w:rsid w:val="00694312"/>
    <w:rsid w:val="00694756"/>
    <w:rsid w:val="00694CD4"/>
    <w:rsid w:val="00694EC8"/>
    <w:rsid w:val="006952A8"/>
    <w:rsid w:val="00695302"/>
    <w:rsid w:val="0069547C"/>
    <w:rsid w:val="00695498"/>
    <w:rsid w:val="00695505"/>
    <w:rsid w:val="0069553D"/>
    <w:rsid w:val="00695B3E"/>
    <w:rsid w:val="00696000"/>
    <w:rsid w:val="00696083"/>
    <w:rsid w:val="006964E9"/>
    <w:rsid w:val="00696CB3"/>
    <w:rsid w:val="00696D36"/>
    <w:rsid w:val="00697229"/>
    <w:rsid w:val="00697891"/>
    <w:rsid w:val="00697A0A"/>
    <w:rsid w:val="00697C7E"/>
    <w:rsid w:val="00697D1E"/>
    <w:rsid w:val="006A1312"/>
    <w:rsid w:val="006A1516"/>
    <w:rsid w:val="006A1799"/>
    <w:rsid w:val="006A2182"/>
    <w:rsid w:val="006A2906"/>
    <w:rsid w:val="006A2996"/>
    <w:rsid w:val="006A2BCC"/>
    <w:rsid w:val="006A3194"/>
    <w:rsid w:val="006A36ED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6476"/>
    <w:rsid w:val="006A681F"/>
    <w:rsid w:val="006A6A80"/>
    <w:rsid w:val="006A6C80"/>
    <w:rsid w:val="006A708C"/>
    <w:rsid w:val="006A7338"/>
    <w:rsid w:val="006A73C2"/>
    <w:rsid w:val="006A73FC"/>
    <w:rsid w:val="006A7570"/>
    <w:rsid w:val="006A75FB"/>
    <w:rsid w:val="006A7633"/>
    <w:rsid w:val="006A77A2"/>
    <w:rsid w:val="006A7AED"/>
    <w:rsid w:val="006A7B00"/>
    <w:rsid w:val="006B01D8"/>
    <w:rsid w:val="006B07BF"/>
    <w:rsid w:val="006B09C1"/>
    <w:rsid w:val="006B0D3C"/>
    <w:rsid w:val="006B13E1"/>
    <w:rsid w:val="006B1C8F"/>
    <w:rsid w:val="006B1E33"/>
    <w:rsid w:val="006B244A"/>
    <w:rsid w:val="006B2674"/>
    <w:rsid w:val="006B279F"/>
    <w:rsid w:val="006B2F5F"/>
    <w:rsid w:val="006B33FD"/>
    <w:rsid w:val="006B3647"/>
    <w:rsid w:val="006B3863"/>
    <w:rsid w:val="006B3A32"/>
    <w:rsid w:val="006B3B38"/>
    <w:rsid w:val="006B3EAB"/>
    <w:rsid w:val="006B3FB9"/>
    <w:rsid w:val="006B4103"/>
    <w:rsid w:val="006B4149"/>
    <w:rsid w:val="006B453B"/>
    <w:rsid w:val="006B475A"/>
    <w:rsid w:val="006B4A3D"/>
    <w:rsid w:val="006B4B11"/>
    <w:rsid w:val="006B51E3"/>
    <w:rsid w:val="006B5338"/>
    <w:rsid w:val="006B572E"/>
    <w:rsid w:val="006B64C3"/>
    <w:rsid w:val="006B718A"/>
    <w:rsid w:val="006B72E2"/>
    <w:rsid w:val="006B78F1"/>
    <w:rsid w:val="006B7CA2"/>
    <w:rsid w:val="006B7D3D"/>
    <w:rsid w:val="006B7ECC"/>
    <w:rsid w:val="006C0787"/>
    <w:rsid w:val="006C0901"/>
    <w:rsid w:val="006C1C4F"/>
    <w:rsid w:val="006C2FE7"/>
    <w:rsid w:val="006C356A"/>
    <w:rsid w:val="006C3621"/>
    <w:rsid w:val="006C39B8"/>
    <w:rsid w:val="006C3EB7"/>
    <w:rsid w:val="006C3EF0"/>
    <w:rsid w:val="006C47F8"/>
    <w:rsid w:val="006C4A28"/>
    <w:rsid w:val="006C4C21"/>
    <w:rsid w:val="006C5092"/>
    <w:rsid w:val="006C5177"/>
    <w:rsid w:val="006C5D92"/>
    <w:rsid w:val="006C6491"/>
    <w:rsid w:val="006C689B"/>
    <w:rsid w:val="006C69B6"/>
    <w:rsid w:val="006C7211"/>
    <w:rsid w:val="006C7A64"/>
    <w:rsid w:val="006D0ACA"/>
    <w:rsid w:val="006D114B"/>
    <w:rsid w:val="006D129B"/>
    <w:rsid w:val="006D2521"/>
    <w:rsid w:val="006D26E5"/>
    <w:rsid w:val="006D282A"/>
    <w:rsid w:val="006D2F2A"/>
    <w:rsid w:val="006D3066"/>
    <w:rsid w:val="006D321D"/>
    <w:rsid w:val="006D3F6E"/>
    <w:rsid w:val="006D41A6"/>
    <w:rsid w:val="006D41D0"/>
    <w:rsid w:val="006D4A29"/>
    <w:rsid w:val="006D4BED"/>
    <w:rsid w:val="006D52E6"/>
    <w:rsid w:val="006D56CD"/>
    <w:rsid w:val="006D5CA6"/>
    <w:rsid w:val="006D61A5"/>
    <w:rsid w:val="006D6613"/>
    <w:rsid w:val="006D684B"/>
    <w:rsid w:val="006D69DD"/>
    <w:rsid w:val="006D6E34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5E8"/>
    <w:rsid w:val="006E3821"/>
    <w:rsid w:val="006E385F"/>
    <w:rsid w:val="006E47FF"/>
    <w:rsid w:val="006E4CCC"/>
    <w:rsid w:val="006E4DF1"/>
    <w:rsid w:val="006E4E0C"/>
    <w:rsid w:val="006E5254"/>
    <w:rsid w:val="006E52E8"/>
    <w:rsid w:val="006E53DE"/>
    <w:rsid w:val="006E5CC6"/>
    <w:rsid w:val="006E5E4A"/>
    <w:rsid w:val="006E6083"/>
    <w:rsid w:val="006E63D4"/>
    <w:rsid w:val="006E6749"/>
    <w:rsid w:val="006E6972"/>
    <w:rsid w:val="006E6D1F"/>
    <w:rsid w:val="006E7D8C"/>
    <w:rsid w:val="006E7DB8"/>
    <w:rsid w:val="006E7E26"/>
    <w:rsid w:val="006E7F9E"/>
    <w:rsid w:val="006F0139"/>
    <w:rsid w:val="006F0208"/>
    <w:rsid w:val="006F0430"/>
    <w:rsid w:val="006F0944"/>
    <w:rsid w:val="006F0E7D"/>
    <w:rsid w:val="006F20C6"/>
    <w:rsid w:val="006F20F7"/>
    <w:rsid w:val="006F241F"/>
    <w:rsid w:val="006F2429"/>
    <w:rsid w:val="006F296F"/>
    <w:rsid w:val="006F3585"/>
    <w:rsid w:val="006F3741"/>
    <w:rsid w:val="006F39B9"/>
    <w:rsid w:val="006F3E36"/>
    <w:rsid w:val="006F448E"/>
    <w:rsid w:val="006F44F4"/>
    <w:rsid w:val="006F4523"/>
    <w:rsid w:val="006F48B8"/>
    <w:rsid w:val="006F59CD"/>
    <w:rsid w:val="006F5B5C"/>
    <w:rsid w:val="006F6A30"/>
    <w:rsid w:val="006F7491"/>
    <w:rsid w:val="006F7E30"/>
    <w:rsid w:val="007003BF"/>
    <w:rsid w:val="0070048C"/>
    <w:rsid w:val="00700522"/>
    <w:rsid w:val="00700990"/>
    <w:rsid w:val="00701647"/>
    <w:rsid w:val="00701BFD"/>
    <w:rsid w:val="00702746"/>
    <w:rsid w:val="00702976"/>
    <w:rsid w:val="00702ADF"/>
    <w:rsid w:val="00702D90"/>
    <w:rsid w:val="007032BC"/>
    <w:rsid w:val="007033D4"/>
    <w:rsid w:val="007037C8"/>
    <w:rsid w:val="007041BB"/>
    <w:rsid w:val="0070439B"/>
    <w:rsid w:val="00704573"/>
    <w:rsid w:val="0070469D"/>
    <w:rsid w:val="00704803"/>
    <w:rsid w:val="00704B86"/>
    <w:rsid w:val="00704BCB"/>
    <w:rsid w:val="00704CF4"/>
    <w:rsid w:val="00704E9D"/>
    <w:rsid w:val="00704F62"/>
    <w:rsid w:val="0070518A"/>
    <w:rsid w:val="007051FB"/>
    <w:rsid w:val="007056EE"/>
    <w:rsid w:val="00705CE2"/>
    <w:rsid w:val="0070617E"/>
    <w:rsid w:val="00706389"/>
    <w:rsid w:val="007064CD"/>
    <w:rsid w:val="007071E0"/>
    <w:rsid w:val="00707311"/>
    <w:rsid w:val="00707CF1"/>
    <w:rsid w:val="007105D4"/>
    <w:rsid w:val="007107FE"/>
    <w:rsid w:val="00710B50"/>
    <w:rsid w:val="007111A3"/>
    <w:rsid w:val="00711449"/>
    <w:rsid w:val="00711FD7"/>
    <w:rsid w:val="00712248"/>
    <w:rsid w:val="00712252"/>
    <w:rsid w:val="00712FD2"/>
    <w:rsid w:val="00713EDF"/>
    <w:rsid w:val="0071460B"/>
    <w:rsid w:val="00714D2C"/>
    <w:rsid w:val="00714FBD"/>
    <w:rsid w:val="00715863"/>
    <w:rsid w:val="00715BF9"/>
    <w:rsid w:val="00715F65"/>
    <w:rsid w:val="00716130"/>
    <w:rsid w:val="00716589"/>
    <w:rsid w:val="00716D92"/>
    <w:rsid w:val="00716FC9"/>
    <w:rsid w:val="00717EB8"/>
    <w:rsid w:val="00720266"/>
    <w:rsid w:val="00720308"/>
    <w:rsid w:val="0072035E"/>
    <w:rsid w:val="0072055C"/>
    <w:rsid w:val="0072065A"/>
    <w:rsid w:val="00720764"/>
    <w:rsid w:val="0072092D"/>
    <w:rsid w:val="0072163B"/>
    <w:rsid w:val="00721895"/>
    <w:rsid w:val="00721B7A"/>
    <w:rsid w:val="00721F37"/>
    <w:rsid w:val="00723490"/>
    <w:rsid w:val="00723757"/>
    <w:rsid w:val="0072376E"/>
    <w:rsid w:val="00723942"/>
    <w:rsid w:val="00723A43"/>
    <w:rsid w:val="00723EDB"/>
    <w:rsid w:val="0072456B"/>
    <w:rsid w:val="007247D3"/>
    <w:rsid w:val="0072529F"/>
    <w:rsid w:val="00725795"/>
    <w:rsid w:val="00725B45"/>
    <w:rsid w:val="00726053"/>
    <w:rsid w:val="00726216"/>
    <w:rsid w:val="00726298"/>
    <w:rsid w:val="007264F8"/>
    <w:rsid w:val="007266B5"/>
    <w:rsid w:val="00726918"/>
    <w:rsid w:val="00726B1D"/>
    <w:rsid w:val="00727175"/>
    <w:rsid w:val="00727488"/>
    <w:rsid w:val="007275A0"/>
    <w:rsid w:val="007275A9"/>
    <w:rsid w:val="00727E82"/>
    <w:rsid w:val="00727EC4"/>
    <w:rsid w:val="00730465"/>
    <w:rsid w:val="00730C02"/>
    <w:rsid w:val="00730D48"/>
    <w:rsid w:val="00730EC5"/>
    <w:rsid w:val="00731DE3"/>
    <w:rsid w:val="00732134"/>
    <w:rsid w:val="007321DF"/>
    <w:rsid w:val="0073296C"/>
    <w:rsid w:val="00732CBD"/>
    <w:rsid w:val="00732F2A"/>
    <w:rsid w:val="0073317B"/>
    <w:rsid w:val="007331B5"/>
    <w:rsid w:val="0073327A"/>
    <w:rsid w:val="00733538"/>
    <w:rsid w:val="00733E98"/>
    <w:rsid w:val="007340DE"/>
    <w:rsid w:val="00735064"/>
    <w:rsid w:val="007353D5"/>
    <w:rsid w:val="00735C14"/>
    <w:rsid w:val="00735FD3"/>
    <w:rsid w:val="00736434"/>
    <w:rsid w:val="00736466"/>
    <w:rsid w:val="00736B53"/>
    <w:rsid w:val="007375CB"/>
    <w:rsid w:val="00737795"/>
    <w:rsid w:val="00737B8F"/>
    <w:rsid w:val="00737BB0"/>
    <w:rsid w:val="00737C0D"/>
    <w:rsid w:val="007408D6"/>
    <w:rsid w:val="007411A2"/>
    <w:rsid w:val="0074122B"/>
    <w:rsid w:val="00741479"/>
    <w:rsid w:val="007414A2"/>
    <w:rsid w:val="00741772"/>
    <w:rsid w:val="007428EB"/>
    <w:rsid w:val="0074297F"/>
    <w:rsid w:val="00742BB5"/>
    <w:rsid w:val="00742F22"/>
    <w:rsid w:val="007430AA"/>
    <w:rsid w:val="007432EB"/>
    <w:rsid w:val="00743995"/>
    <w:rsid w:val="00743CA3"/>
    <w:rsid w:val="00744066"/>
    <w:rsid w:val="007440C5"/>
    <w:rsid w:val="00744248"/>
    <w:rsid w:val="00744360"/>
    <w:rsid w:val="0074480E"/>
    <w:rsid w:val="00744D86"/>
    <w:rsid w:val="00744ED0"/>
    <w:rsid w:val="007459B4"/>
    <w:rsid w:val="00745EAC"/>
    <w:rsid w:val="0074615E"/>
    <w:rsid w:val="007463D8"/>
    <w:rsid w:val="00746A21"/>
    <w:rsid w:val="00746D9E"/>
    <w:rsid w:val="00747096"/>
    <w:rsid w:val="00747563"/>
    <w:rsid w:val="00750091"/>
    <w:rsid w:val="007502F2"/>
    <w:rsid w:val="0075084B"/>
    <w:rsid w:val="00751A24"/>
    <w:rsid w:val="00751F19"/>
    <w:rsid w:val="00752155"/>
    <w:rsid w:val="0075296D"/>
    <w:rsid w:val="00753296"/>
    <w:rsid w:val="00753645"/>
    <w:rsid w:val="007537AF"/>
    <w:rsid w:val="0075381F"/>
    <w:rsid w:val="0075407E"/>
    <w:rsid w:val="00754138"/>
    <w:rsid w:val="00754B44"/>
    <w:rsid w:val="00754C61"/>
    <w:rsid w:val="00754D78"/>
    <w:rsid w:val="00754EAF"/>
    <w:rsid w:val="0075541E"/>
    <w:rsid w:val="00755654"/>
    <w:rsid w:val="00755A54"/>
    <w:rsid w:val="00755C49"/>
    <w:rsid w:val="00755F94"/>
    <w:rsid w:val="0075621A"/>
    <w:rsid w:val="00756568"/>
    <w:rsid w:val="0075686E"/>
    <w:rsid w:val="007570CE"/>
    <w:rsid w:val="00757880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23D"/>
    <w:rsid w:val="007613A8"/>
    <w:rsid w:val="0076156F"/>
    <w:rsid w:val="00761A7D"/>
    <w:rsid w:val="00761FC7"/>
    <w:rsid w:val="007620E3"/>
    <w:rsid w:val="0076226B"/>
    <w:rsid w:val="00762A09"/>
    <w:rsid w:val="0076369F"/>
    <w:rsid w:val="00763A56"/>
    <w:rsid w:val="00764184"/>
    <w:rsid w:val="00764332"/>
    <w:rsid w:val="007644BC"/>
    <w:rsid w:val="00764B12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751"/>
    <w:rsid w:val="00767752"/>
    <w:rsid w:val="007677EC"/>
    <w:rsid w:val="00767B0D"/>
    <w:rsid w:val="00767D2C"/>
    <w:rsid w:val="007703A4"/>
    <w:rsid w:val="007704D8"/>
    <w:rsid w:val="00771022"/>
    <w:rsid w:val="0077197B"/>
    <w:rsid w:val="00772802"/>
    <w:rsid w:val="00772C94"/>
    <w:rsid w:val="00773625"/>
    <w:rsid w:val="007736B3"/>
    <w:rsid w:val="00773969"/>
    <w:rsid w:val="00773A13"/>
    <w:rsid w:val="00773CA7"/>
    <w:rsid w:val="00774009"/>
    <w:rsid w:val="007746D2"/>
    <w:rsid w:val="00774B90"/>
    <w:rsid w:val="00774E50"/>
    <w:rsid w:val="007752A9"/>
    <w:rsid w:val="00775F95"/>
    <w:rsid w:val="00776650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675"/>
    <w:rsid w:val="0078390D"/>
    <w:rsid w:val="00784476"/>
    <w:rsid w:val="0078481A"/>
    <w:rsid w:val="0078490F"/>
    <w:rsid w:val="00784EEF"/>
    <w:rsid w:val="00785520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641"/>
    <w:rsid w:val="00790AD8"/>
    <w:rsid w:val="0079177F"/>
    <w:rsid w:val="00791A91"/>
    <w:rsid w:val="00791D40"/>
    <w:rsid w:val="0079228A"/>
    <w:rsid w:val="0079232D"/>
    <w:rsid w:val="00792514"/>
    <w:rsid w:val="007929F3"/>
    <w:rsid w:val="007931EB"/>
    <w:rsid w:val="00793A4C"/>
    <w:rsid w:val="00793DC5"/>
    <w:rsid w:val="0079415D"/>
    <w:rsid w:val="0079442E"/>
    <w:rsid w:val="007946C0"/>
    <w:rsid w:val="00794D2B"/>
    <w:rsid w:val="0079543A"/>
    <w:rsid w:val="007957D0"/>
    <w:rsid w:val="00795828"/>
    <w:rsid w:val="00795918"/>
    <w:rsid w:val="00795DC4"/>
    <w:rsid w:val="00795E4B"/>
    <w:rsid w:val="007962F3"/>
    <w:rsid w:val="00796957"/>
    <w:rsid w:val="00796BD2"/>
    <w:rsid w:val="00796FCA"/>
    <w:rsid w:val="0079756A"/>
    <w:rsid w:val="0079790E"/>
    <w:rsid w:val="0079798E"/>
    <w:rsid w:val="007A03EA"/>
    <w:rsid w:val="007A07CE"/>
    <w:rsid w:val="007A0828"/>
    <w:rsid w:val="007A0EAA"/>
    <w:rsid w:val="007A1795"/>
    <w:rsid w:val="007A235B"/>
    <w:rsid w:val="007A2578"/>
    <w:rsid w:val="007A26A0"/>
    <w:rsid w:val="007A2864"/>
    <w:rsid w:val="007A28B6"/>
    <w:rsid w:val="007A2DE3"/>
    <w:rsid w:val="007A413E"/>
    <w:rsid w:val="007A4322"/>
    <w:rsid w:val="007A4688"/>
    <w:rsid w:val="007A4A36"/>
    <w:rsid w:val="007A516C"/>
    <w:rsid w:val="007A559F"/>
    <w:rsid w:val="007A58AD"/>
    <w:rsid w:val="007A5CDB"/>
    <w:rsid w:val="007A64C5"/>
    <w:rsid w:val="007A6745"/>
    <w:rsid w:val="007A6E53"/>
    <w:rsid w:val="007A7408"/>
    <w:rsid w:val="007A7B30"/>
    <w:rsid w:val="007B0087"/>
    <w:rsid w:val="007B045A"/>
    <w:rsid w:val="007B0819"/>
    <w:rsid w:val="007B13FC"/>
    <w:rsid w:val="007B162B"/>
    <w:rsid w:val="007B1751"/>
    <w:rsid w:val="007B1910"/>
    <w:rsid w:val="007B19BE"/>
    <w:rsid w:val="007B1BD3"/>
    <w:rsid w:val="007B1C50"/>
    <w:rsid w:val="007B1F00"/>
    <w:rsid w:val="007B25AF"/>
    <w:rsid w:val="007B27A1"/>
    <w:rsid w:val="007B2ED6"/>
    <w:rsid w:val="007B33CF"/>
    <w:rsid w:val="007B35BB"/>
    <w:rsid w:val="007B3634"/>
    <w:rsid w:val="007B47B9"/>
    <w:rsid w:val="007B4A1A"/>
    <w:rsid w:val="007B60AA"/>
    <w:rsid w:val="007B6181"/>
    <w:rsid w:val="007B6466"/>
    <w:rsid w:val="007B68C6"/>
    <w:rsid w:val="007B68E5"/>
    <w:rsid w:val="007B6A73"/>
    <w:rsid w:val="007B6AC0"/>
    <w:rsid w:val="007B6B44"/>
    <w:rsid w:val="007B74FF"/>
    <w:rsid w:val="007B7ADB"/>
    <w:rsid w:val="007C017B"/>
    <w:rsid w:val="007C067F"/>
    <w:rsid w:val="007C0B6B"/>
    <w:rsid w:val="007C0C5E"/>
    <w:rsid w:val="007C1CD6"/>
    <w:rsid w:val="007C1F20"/>
    <w:rsid w:val="007C27BC"/>
    <w:rsid w:val="007C2C90"/>
    <w:rsid w:val="007C3085"/>
    <w:rsid w:val="007C30F9"/>
    <w:rsid w:val="007C33ED"/>
    <w:rsid w:val="007C35BB"/>
    <w:rsid w:val="007C38AE"/>
    <w:rsid w:val="007C4044"/>
    <w:rsid w:val="007C40D1"/>
    <w:rsid w:val="007C46B8"/>
    <w:rsid w:val="007C4DFF"/>
    <w:rsid w:val="007C4ED1"/>
    <w:rsid w:val="007C575D"/>
    <w:rsid w:val="007C5AE4"/>
    <w:rsid w:val="007C5B6F"/>
    <w:rsid w:val="007C5BBD"/>
    <w:rsid w:val="007C61A9"/>
    <w:rsid w:val="007C6408"/>
    <w:rsid w:val="007C66B5"/>
    <w:rsid w:val="007C7DE0"/>
    <w:rsid w:val="007C7EB5"/>
    <w:rsid w:val="007D0221"/>
    <w:rsid w:val="007D03DF"/>
    <w:rsid w:val="007D044D"/>
    <w:rsid w:val="007D0749"/>
    <w:rsid w:val="007D0966"/>
    <w:rsid w:val="007D0A4B"/>
    <w:rsid w:val="007D148F"/>
    <w:rsid w:val="007D188F"/>
    <w:rsid w:val="007D1A7C"/>
    <w:rsid w:val="007D1B59"/>
    <w:rsid w:val="007D2255"/>
    <w:rsid w:val="007D2A10"/>
    <w:rsid w:val="007D2A36"/>
    <w:rsid w:val="007D2B9E"/>
    <w:rsid w:val="007D2C71"/>
    <w:rsid w:val="007D3858"/>
    <w:rsid w:val="007D3E2A"/>
    <w:rsid w:val="007D402C"/>
    <w:rsid w:val="007D4084"/>
    <w:rsid w:val="007D4148"/>
    <w:rsid w:val="007D446D"/>
    <w:rsid w:val="007D4471"/>
    <w:rsid w:val="007D47E8"/>
    <w:rsid w:val="007D4AEB"/>
    <w:rsid w:val="007D4C1C"/>
    <w:rsid w:val="007D4EFF"/>
    <w:rsid w:val="007D53D0"/>
    <w:rsid w:val="007D5F77"/>
    <w:rsid w:val="007D5FD7"/>
    <w:rsid w:val="007D634C"/>
    <w:rsid w:val="007D6497"/>
    <w:rsid w:val="007D6820"/>
    <w:rsid w:val="007D6A5D"/>
    <w:rsid w:val="007D6CF9"/>
    <w:rsid w:val="007D6EBD"/>
    <w:rsid w:val="007D727C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836"/>
    <w:rsid w:val="007E1F9B"/>
    <w:rsid w:val="007E2136"/>
    <w:rsid w:val="007E23D6"/>
    <w:rsid w:val="007E2F67"/>
    <w:rsid w:val="007E3598"/>
    <w:rsid w:val="007E390E"/>
    <w:rsid w:val="007E4652"/>
    <w:rsid w:val="007E4808"/>
    <w:rsid w:val="007E4921"/>
    <w:rsid w:val="007E4BF3"/>
    <w:rsid w:val="007E533C"/>
    <w:rsid w:val="007E5678"/>
    <w:rsid w:val="007E5C59"/>
    <w:rsid w:val="007E5DFB"/>
    <w:rsid w:val="007E5EC6"/>
    <w:rsid w:val="007E6DAB"/>
    <w:rsid w:val="007E6F98"/>
    <w:rsid w:val="007E72C7"/>
    <w:rsid w:val="007E7A46"/>
    <w:rsid w:val="007E7AC7"/>
    <w:rsid w:val="007E7C88"/>
    <w:rsid w:val="007F0A62"/>
    <w:rsid w:val="007F0BDB"/>
    <w:rsid w:val="007F0C03"/>
    <w:rsid w:val="007F0E6A"/>
    <w:rsid w:val="007F12E6"/>
    <w:rsid w:val="007F16C8"/>
    <w:rsid w:val="007F1C48"/>
    <w:rsid w:val="007F1C88"/>
    <w:rsid w:val="007F1D39"/>
    <w:rsid w:val="007F1EC1"/>
    <w:rsid w:val="007F1F46"/>
    <w:rsid w:val="007F31B1"/>
    <w:rsid w:val="007F34F1"/>
    <w:rsid w:val="007F410A"/>
    <w:rsid w:val="007F4333"/>
    <w:rsid w:val="007F471C"/>
    <w:rsid w:val="007F4B24"/>
    <w:rsid w:val="007F5415"/>
    <w:rsid w:val="007F5588"/>
    <w:rsid w:val="007F5EF2"/>
    <w:rsid w:val="007F5FE7"/>
    <w:rsid w:val="007F6CD9"/>
    <w:rsid w:val="007F6D4E"/>
    <w:rsid w:val="007F7ABC"/>
    <w:rsid w:val="008003C5"/>
    <w:rsid w:val="00800B5D"/>
    <w:rsid w:val="00800BD0"/>
    <w:rsid w:val="00800D83"/>
    <w:rsid w:val="00801050"/>
    <w:rsid w:val="00801C97"/>
    <w:rsid w:val="008020CE"/>
    <w:rsid w:val="008026CB"/>
    <w:rsid w:val="00802898"/>
    <w:rsid w:val="00802BD2"/>
    <w:rsid w:val="00802C3F"/>
    <w:rsid w:val="00802D69"/>
    <w:rsid w:val="00802EC6"/>
    <w:rsid w:val="00802F54"/>
    <w:rsid w:val="00803373"/>
    <w:rsid w:val="0080365B"/>
    <w:rsid w:val="00804338"/>
    <w:rsid w:val="008046A0"/>
    <w:rsid w:val="00804C4B"/>
    <w:rsid w:val="00804F9D"/>
    <w:rsid w:val="00804FB0"/>
    <w:rsid w:val="0080505E"/>
    <w:rsid w:val="00805399"/>
    <w:rsid w:val="00805514"/>
    <w:rsid w:val="00805F0C"/>
    <w:rsid w:val="00805FDA"/>
    <w:rsid w:val="0080622D"/>
    <w:rsid w:val="00806257"/>
    <w:rsid w:val="00806277"/>
    <w:rsid w:val="008064BA"/>
    <w:rsid w:val="00806E7D"/>
    <w:rsid w:val="00806EDF"/>
    <w:rsid w:val="00806FC0"/>
    <w:rsid w:val="00807472"/>
    <w:rsid w:val="00807835"/>
    <w:rsid w:val="00807AD5"/>
    <w:rsid w:val="00807C7C"/>
    <w:rsid w:val="00811196"/>
    <w:rsid w:val="0081150B"/>
    <w:rsid w:val="00811651"/>
    <w:rsid w:val="0081172C"/>
    <w:rsid w:val="00811744"/>
    <w:rsid w:val="00811830"/>
    <w:rsid w:val="00811DEB"/>
    <w:rsid w:val="00811EB0"/>
    <w:rsid w:val="00812068"/>
    <w:rsid w:val="008123D3"/>
    <w:rsid w:val="0081248D"/>
    <w:rsid w:val="00812D70"/>
    <w:rsid w:val="00813468"/>
    <w:rsid w:val="00813B1A"/>
    <w:rsid w:val="00813E9A"/>
    <w:rsid w:val="00814187"/>
    <w:rsid w:val="008143D4"/>
    <w:rsid w:val="00814A5B"/>
    <w:rsid w:val="00814DEE"/>
    <w:rsid w:val="00815209"/>
    <w:rsid w:val="008158B7"/>
    <w:rsid w:val="008159B3"/>
    <w:rsid w:val="00815C49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2024A"/>
    <w:rsid w:val="00820261"/>
    <w:rsid w:val="00820518"/>
    <w:rsid w:val="00820532"/>
    <w:rsid w:val="00820603"/>
    <w:rsid w:val="00820CD6"/>
    <w:rsid w:val="00820CDC"/>
    <w:rsid w:val="00821085"/>
    <w:rsid w:val="00821559"/>
    <w:rsid w:val="0082194A"/>
    <w:rsid w:val="00821BA2"/>
    <w:rsid w:val="00821D1C"/>
    <w:rsid w:val="008225C0"/>
    <w:rsid w:val="0082261B"/>
    <w:rsid w:val="008226B0"/>
    <w:rsid w:val="008226F2"/>
    <w:rsid w:val="0082330E"/>
    <w:rsid w:val="00823388"/>
    <w:rsid w:val="00823B85"/>
    <w:rsid w:val="00823F38"/>
    <w:rsid w:val="0082401C"/>
    <w:rsid w:val="00824169"/>
    <w:rsid w:val="008242BB"/>
    <w:rsid w:val="00824425"/>
    <w:rsid w:val="0082454E"/>
    <w:rsid w:val="0082499C"/>
    <w:rsid w:val="008249F9"/>
    <w:rsid w:val="00824F1D"/>
    <w:rsid w:val="0082509C"/>
    <w:rsid w:val="008259F7"/>
    <w:rsid w:val="00825C60"/>
    <w:rsid w:val="00825C82"/>
    <w:rsid w:val="0082619D"/>
    <w:rsid w:val="00826379"/>
    <w:rsid w:val="00826C0D"/>
    <w:rsid w:val="00826F42"/>
    <w:rsid w:val="0082748F"/>
    <w:rsid w:val="008275BA"/>
    <w:rsid w:val="00827F81"/>
    <w:rsid w:val="00830542"/>
    <w:rsid w:val="00830DAE"/>
    <w:rsid w:val="00830F12"/>
    <w:rsid w:val="00831071"/>
    <w:rsid w:val="00831B0B"/>
    <w:rsid w:val="00831F5B"/>
    <w:rsid w:val="00832789"/>
    <w:rsid w:val="00832C24"/>
    <w:rsid w:val="008335AF"/>
    <w:rsid w:val="00833B4C"/>
    <w:rsid w:val="0083422A"/>
    <w:rsid w:val="008352C2"/>
    <w:rsid w:val="008353BD"/>
    <w:rsid w:val="00835C6E"/>
    <w:rsid w:val="00835D68"/>
    <w:rsid w:val="00835EE9"/>
    <w:rsid w:val="00836553"/>
    <w:rsid w:val="00836B60"/>
    <w:rsid w:val="00836EE0"/>
    <w:rsid w:val="0083709A"/>
    <w:rsid w:val="008372B2"/>
    <w:rsid w:val="0083736D"/>
    <w:rsid w:val="008377CE"/>
    <w:rsid w:val="00837C8B"/>
    <w:rsid w:val="008403CD"/>
    <w:rsid w:val="0084078B"/>
    <w:rsid w:val="00841242"/>
    <w:rsid w:val="00841863"/>
    <w:rsid w:val="008418E1"/>
    <w:rsid w:val="00842B2A"/>
    <w:rsid w:val="00842C7D"/>
    <w:rsid w:val="00842D16"/>
    <w:rsid w:val="00842F3E"/>
    <w:rsid w:val="0084383B"/>
    <w:rsid w:val="00844233"/>
    <w:rsid w:val="00844D6F"/>
    <w:rsid w:val="008450FB"/>
    <w:rsid w:val="00845155"/>
    <w:rsid w:val="00845158"/>
    <w:rsid w:val="008451BC"/>
    <w:rsid w:val="00846631"/>
    <w:rsid w:val="0084671F"/>
    <w:rsid w:val="00846729"/>
    <w:rsid w:val="008467FD"/>
    <w:rsid w:val="00847156"/>
    <w:rsid w:val="008472F1"/>
    <w:rsid w:val="008478B0"/>
    <w:rsid w:val="008479FF"/>
    <w:rsid w:val="00847C99"/>
    <w:rsid w:val="00847DE2"/>
    <w:rsid w:val="00847E26"/>
    <w:rsid w:val="00847FA4"/>
    <w:rsid w:val="00850F5D"/>
    <w:rsid w:val="0085118B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3F8"/>
    <w:rsid w:val="00854628"/>
    <w:rsid w:val="00854E64"/>
    <w:rsid w:val="00855573"/>
    <w:rsid w:val="00856134"/>
    <w:rsid w:val="00856200"/>
    <w:rsid w:val="008565AF"/>
    <w:rsid w:val="00856B89"/>
    <w:rsid w:val="008576A8"/>
    <w:rsid w:val="0085770A"/>
    <w:rsid w:val="00857AFF"/>
    <w:rsid w:val="00857BDB"/>
    <w:rsid w:val="008605C8"/>
    <w:rsid w:val="00860863"/>
    <w:rsid w:val="008608CB"/>
    <w:rsid w:val="00860A3D"/>
    <w:rsid w:val="00860E03"/>
    <w:rsid w:val="00860F70"/>
    <w:rsid w:val="00861D29"/>
    <w:rsid w:val="00861F7E"/>
    <w:rsid w:val="0086259E"/>
    <w:rsid w:val="00862C2D"/>
    <w:rsid w:val="008632DA"/>
    <w:rsid w:val="008633F7"/>
    <w:rsid w:val="0086356D"/>
    <w:rsid w:val="008637A0"/>
    <w:rsid w:val="00863815"/>
    <w:rsid w:val="00863B4D"/>
    <w:rsid w:val="00864EB4"/>
    <w:rsid w:val="00864F25"/>
    <w:rsid w:val="0086597A"/>
    <w:rsid w:val="00865C2F"/>
    <w:rsid w:val="00865E27"/>
    <w:rsid w:val="00866181"/>
    <w:rsid w:val="00866D05"/>
    <w:rsid w:val="00866E97"/>
    <w:rsid w:val="00867127"/>
    <w:rsid w:val="00867CC9"/>
    <w:rsid w:val="00867F0B"/>
    <w:rsid w:val="00870D40"/>
    <w:rsid w:val="008710F6"/>
    <w:rsid w:val="008713C3"/>
    <w:rsid w:val="008713F0"/>
    <w:rsid w:val="00871456"/>
    <w:rsid w:val="00871CB1"/>
    <w:rsid w:val="008722E9"/>
    <w:rsid w:val="008729D1"/>
    <w:rsid w:val="00872B3D"/>
    <w:rsid w:val="00872D11"/>
    <w:rsid w:val="0087335A"/>
    <w:rsid w:val="008734BE"/>
    <w:rsid w:val="00873597"/>
    <w:rsid w:val="008737F5"/>
    <w:rsid w:val="00873867"/>
    <w:rsid w:val="008743C7"/>
    <w:rsid w:val="00874458"/>
    <w:rsid w:val="00874A46"/>
    <w:rsid w:val="00874CEB"/>
    <w:rsid w:val="008751EB"/>
    <w:rsid w:val="008757A2"/>
    <w:rsid w:val="00875A6D"/>
    <w:rsid w:val="00875BEF"/>
    <w:rsid w:val="008763CA"/>
    <w:rsid w:val="00876646"/>
    <w:rsid w:val="00876901"/>
    <w:rsid w:val="00876C39"/>
    <w:rsid w:val="0087741D"/>
    <w:rsid w:val="0087742F"/>
    <w:rsid w:val="008778ED"/>
    <w:rsid w:val="00877D3E"/>
    <w:rsid w:val="00880587"/>
    <w:rsid w:val="00880A3C"/>
    <w:rsid w:val="008811FC"/>
    <w:rsid w:val="00881218"/>
    <w:rsid w:val="0088146C"/>
    <w:rsid w:val="008819FC"/>
    <w:rsid w:val="00881BE2"/>
    <w:rsid w:val="00881C0C"/>
    <w:rsid w:val="00881E9E"/>
    <w:rsid w:val="008826D9"/>
    <w:rsid w:val="008828EC"/>
    <w:rsid w:val="0088376B"/>
    <w:rsid w:val="00883EA7"/>
    <w:rsid w:val="0088417C"/>
    <w:rsid w:val="00884264"/>
    <w:rsid w:val="008842F8"/>
    <w:rsid w:val="008844B8"/>
    <w:rsid w:val="00884718"/>
    <w:rsid w:val="0088482B"/>
    <w:rsid w:val="00884A95"/>
    <w:rsid w:val="00884D7F"/>
    <w:rsid w:val="0088589E"/>
    <w:rsid w:val="00885F2C"/>
    <w:rsid w:val="008863A7"/>
    <w:rsid w:val="0088644C"/>
    <w:rsid w:val="0088674E"/>
    <w:rsid w:val="0088686B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9A1"/>
    <w:rsid w:val="00890F8C"/>
    <w:rsid w:val="00890FAC"/>
    <w:rsid w:val="00891342"/>
    <w:rsid w:val="00891601"/>
    <w:rsid w:val="0089179F"/>
    <w:rsid w:val="00891A32"/>
    <w:rsid w:val="00891AFA"/>
    <w:rsid w:val="00891D95"/>
    <w:rsid w:val="0089222D"/>
    <w:rsid w:val="008922F2"/>
    <w:rsid w:val="008933A9"/>
    <w:rsid w:val="008935EB"/>
    <w:rsid w:val="00893687"/>
    <w:rsid w:val="008937C7"/>
    <w:rsid w:val="00893F74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2B8"/>
    <w:rsid w:val="00896B68"/>
    <w:rsid w:val="00896BE0"/>
    <w:rsid w:val="00896E9B"/>
    <w:rsid w:val="00896FB0"/>
    <w:rsid w:val="00897124"/>
    <w:rsid w:val="00897500"/>
    <w:rsid w:val="00897B61"/>
    <w:rsid w:val="00897BC4"/>
    <w:rsid w:val="008A02F9"/>
    <w:rsid w:val="008A0500"/>
    <w:rsid w:val="008A0A37"/>
    <w:rsid w:val="008A0C19"/>
    <w:rsid w:val="008A1536"/>
    <w:rsid w:val="008A1606"/>
    <w:rsid w:val="008A1808"/>
    <w:rsid w:val="008A18F9"/>
    <w:rsid w:val="008A199B"/>
    <w:rsid w:val="008A1D44"/>
    <w:rsid w:val="008A1FD5"/>
    <w:rsid w:val="008A208E"/>
    <w:rsid w:val="008A20FC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84"/>
    <w:rsid w:val="008A51B8"/>
    <w:rsid w:val="008A543D"/>
    <w:rsid w:val="008A57B2"/>
    <w:rsid w:val="008A57C3"/>
    <w:rsid w:val="008A585D"/>
    <w:rsid w:val="008A5B70"/>
    <w:rsid w:val="008A5C06"/>
    <w:rsid w:val="008A5EA2"/>
    <w:rsid w:val="008A6257"/>
    <w:rsid w:val="008A68A0"/>
    <w:rsid w:val="008A6B55"/>
    <w:rsid w:val="008A6CAB"/>
    <w:rsid w:val="008A71BE"/>
    <w:rsid w:val="008A7E42"/>
    <w:rsid w:val="008A7E44"/>
    <w:rsid w:val="008B00C1"/>
    <w:rsid w:val="008B081B"/>
    <w:rsid w:val="008B0841"/>
    <w:rsid w:val="008B1768"/>
    <w:rsid w:val="008B24D4"/>
    <w:rsid w:val="008B274E"/>
    <w:rsid w:val="008B2CE4"/>
    <w:rsid w:val="008B2F81"/>
    <w:rsid w:val="008B30B6"/>
    <w:rsid w:val="008B356E"/>
    <w:rsid w:val="008B3B46"/>
    <w:rsid w:val="008B465A"/>
    <w:rsid w:val="008B467A"/>
    <w:rsid w:val="008B48C1"/>
    <w:rsid w:val="008B4E06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8E"/>
    <w:rsid w:val="008B6E0B"/>
    <w:rsid w:val="008B70B2"/>
    <w:rsid w:val="008B7402"/>
    <w:rsid w:val="008B74B0"/>
    <w:rsid w:val="008B74D4"/>
    <w:rsid w:val="008B79CC"/>
    <w:rsid w:val="008B7FB7"/>
    <w:rsid w:val="008C020E"/>
    <w:rsid w:val="008C02E0"/>
    <w:rsid w:val="008C0502"/>
    <w:rsid w:val="008C0554"/>
    <w:rsid w:val="008C0562"/>
    <w:rsid w:val="008C0A9C"/>
    <w:rsid w:val="008C0ADC"/>
    <w:rsid w:val="008C1048"/>
    <w:rsid w:val="008C126C"/>
    <w:rsid w:val="008C1419"/>
    <w:rsid w:val="008C14C5"/>
    <w:rsid w:val="008C17E7"/>
    <w:rsid w:val="008C186E"/>
    <w:rsid w:val="008C1F76"/>
    <w:rsid w:val="008C2203"/>
    <w:rsid w:val="008C2295"/>
    <w:rsid w:val="008C24CC"/>
    <w:rsid w:val="008C2D8F"/>
    <w:rsid w:val="008C34AB"/>
    <w:rsid w:val="008C370D"/>
    <w:rsid w:val="008C37FF"/>
    <w:rsid w:val="008C3D7B"/>
    <w:rsid w:val="008C3E91"/>
    <w:rsid w:val="008C45F1"/>
    <w:rsid w:val="008C482D"/>
    <w:rsid w:val="008C4FF9"/>
    <w:rsid w:val="008C5494"/>
    <w:rsid w:val="008C581B"/>
    <w:rsid w:val="008C584E"/>
    <w:rsid w:val="008C646D"/>
    <w:rsid w:val="008C70FB"/>
    <w:rsid w:val="008D0211"/>
    <w:rsid w:val="008D0B8E"/>
    <w:rsid w:val="008D1027"/>
    <w:rsid w:val="008D1032"/>
    <w:rsid w:val="008D2216"/>
    <w:rsid w:val="008D2296"/>
    <w:rsid w:val="008D22BC"/>
    <w:rsid w:val="008D2C30"/>
    <w:rsid w:val="008D2D13"/>
    <w:rsid w:val="008D2E38"/>
    <w:rsid w:val="008D378E"/>
    <w:rsid w:val="008D37A8"/>
    <w:rsid w:val="008D3B0C"/>
    <w:rsid w:val="008D3E8A"/>
    <w:rsid w:val="008D4387"/>
    <w:rsid w:val="008D445B"/>
    <w:rsid w:val="008D466A"/>
    <w:rsid w:val="008D4D9F"/>
    <w:rsid w:val="008D5013"/>
    <w:rsid w:val="008D5464"/>
    <w:rsid w:val="008D562A"/>
    <w:rsid w:val="008D56DF"/>
    <w:rsid w:val="008D57FA"/>
    <w:rsid w:val="008D6387"/>
    <w:rsid w:val="008D69AE"/>
    <w:rsid w:val="008D6C2C"/>
    <w:rsid w:val="008D70C0"/>
    <w:rsid w:val="008D723C"/>
    <w:rsid w:val="008D76B3"/>
    <w:rsid w:val="008D77A5"/>
    <w:rsid w:val="008D77D4"/>
    <w:rsid w:val="008D7BE2"/>
    <w:rsid w:val="008D7F56"/>
    <w:rsid w:val="008E051E"/>
    <w:rsid w:val="008E0AF5"/>
    <w:rsid w:val="008E0E95"/>
    <w:rsid w:val="008E133C"/>
    <w:rsid w:val="008E14C8"/>
    <w:rsid w:val="008E19EE"/>
    <w:rsid w:val="008E1AEF"/>
    <w:rsid w:val="008E1BB3"/>
    <w:rsid w:val="008E2081"/>
    <w:rsid w:val="008E24AA"/>
    <w:rsid w:val="008E31F3"/>
    <w:rsid w:val="008E426A"/>
    <w:rsid w:val="008E42F7"/>
    <w:rsid w:val="008E4537"/>
    <w:rsid w:val="008E49AF"/>
    <w:rsid w:val="008E4AC2"/>
    <w:rsid w:val="008E4D49"/>
    <w:rsid w:val="008E4E25"/>
    <w:rsid w:val="008E4F51"/>
    <w:rsid w:val="008E5167"/>
    <w:rsid w:val="008E55B9"/>
    <w:rsid w:val="008E5602"/>
    <w:rsid w:val="008E5967"/>
    <w:rsid w:val="008E5B4E"/>
    <w:rsid w:val="008E63E9"/>
    <w:rsid w:val="008E66BE"/>
    <w:rsid w:val="008E67B9"/>
    <w:rsid w:val="008E7694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686"/>
    <w:rsid w:val="008F4835"/>
    <w:rsid w:val="008F4889"/>
    <w:rsid w:val="008F4BC4"/>
    <w:rsid w:val="008F525D"/>
    <w:rsid w:val="008F6EEF"/>
    <w:rsid w:val="008F7620"/>
    <w:rsid w:val="0090041C"/>
    <w:rsid w:val="009008AE"/>
    <w:rsid w:val="009009ED"/>
    <w:rsid w:val="00900BC6"/>
    <w:rsid w:val="00900E79"/>
    <w:rsid w:val="0090132E"/>
    <w:rsid w:val="00901E27"/>
    <w:rsid w:val="00902220"/>
    <w:rsid w:val="00902390"/>
    <w:rsid w:val="009029F7"/>
    <w:rsid w:val="00902A27"/>
    <w:rsid w:val="00902D82"/>
    <w:rsid w:val="009033C7"/>
    <w:rsid w:val="00903443"/>
    <w:rsid w:val="0090376E"/>
    <w:rsid w:val="00903857"/>
    <w:rsid w:val="00903D71"/>
    <w:rsid w:val="00903F32"/>
    <w:rsid w:val="009040B2"/>
    <w:rsid w:val="009045DE"/>
    <w:rsid w:val="00904B1C"/>
    <w:rsid w:val="00904E6A"/>
    <w:rsid w:val="00904F0C"/>
    <w:rsid w:val="00904F50"/>
    <w:rsid w:val="00905928"/>
    <w:rsid w:val="00906047"/>
    <w:rsid w:val="009062CA"/>
    <w:rsid w:val="00906761"/>
    <w:rsid w:val="009070F5"/>
    <w:rsid w:val="00907196"/>
    <w:rsid w:val="0090741A"/>
    <w:rsid w:val="0091023B"/>
    <w:rsid w:val="009103BB"/>
    <w:rsid w:val="009105C2"/>
    <w:rsid w:val="00910A71"/>
    <w:rsid w:val="00911DAC"/>
    <w:rsid w:val="0091245B"/>
    <w:rsid w:val="00912970"/>
    <w:rsid w:val="00912ED8"/>
    <w:rsid w:val="009130AF"/>
    <w:rsid w:val="0091310F"/>
    <w:rsid w:val="00913458"/>
    <w:rsid w:val="00913603"/>
    <w:rsid w:val="009136EE"/>
    <w:rsid w:val="009137F8"/>
    <w:rsid w:val="00913BFA"/>
    <w:rsid w:val="0091412E"/>
    <w:rsid w:val="0091429A"/>
    <w:rsid w:val="009142F6"/>
    <w:rsid w:val="009147D6"/>
    <w:rsid w:val="00914831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872"/>
    <w:rsid w:val="00916CFB"/>
    <w:rsid w:val="00917BB7"/>
    <w:rsid w:val="00920143"/>
    <w:rsid w:val="00920B64"/>
    <w:rsid w:val="0092114F"/>
    <w:rsid w:val="009214E8"/>
    <w:rsid w:val="009215D5"/>
    <w:rsid w:val="009216C8"/>
    <w:rsid w:val="009217D8"/>
    <w:rsid w:val="00921D8C"/>
    <w:rsid w:val="00921DA1"/>
    <w:rsid w:val="0092226C"/>
    <w:rsid w:val="00922C0B"/>
    <w:rsid w:val="00922D57"/>
    <w:rsid w:val="00923239"/>
    <w:rsid w:val="00923684"/>
    <w:rsid w:val="0092376A"/>
    <w:rsid w:val="00923872"/>
    <w:rsid w:val="00924112"/>
    <w:rsid w:val="00924349"/>
    <w:rsid w:val="009249E8"/>
    <w:rsid w:val="00924B82"/>
    <w:rsid w:val="00924FB8"/>
    <w:rsid w:val="0092533E"/>
    <w:rsid w:val="009256B9"/>
    <w:rsid w:val="00925804"/>
    <w:rsid w:val="00925927"/>
    <w:rsid w:val="009264CD"/>
    <w:rsid w:val="00926E81"/>
    <w:rsid w:val="00926F96"/>
    <w:rsid w:val="00930016"/>
    <w:rsid w:val="009305D0"/>
    <w:rsid w:val="0093074F"/>
    <w:rsid w:val="009313B9"/>
    <w:rsid w:val="009314BC"/>
    <w:rsid w:val="00931773"/>
    <w:rsid w:val="0093197C"/>
    <w:rsid w:val="00931BF1"/>
    <w:rsid w:val="00931DCA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5438"/>
    <w:rsid w:val="009354F4"/>
    <w:rsid w:val="0093550C"/>
    <w:rsid w:val="009355ED"/>
    <w:rsid w:val="00935E57"/>
    <w:rsid w:val="00936480"/>
    <w:rsid w:val="00936A72"/>
    <w:rsid w:val="00936FB5"/>
    <w:rsid w:val="00937B68"/>
    <w:rsid w:val="00937FD4"/>
    <w:rsid w:val="00940228"/>
    <w:rsid w:val="00940265"/>
    <w:rsid w:val="00940954"/>
    <w:rsid w:val="00941066"/>
    <w:rsid w:val="00941D95"/>
    <w:rsid w:val="0094216A"/>
    <w:rsid w:val="00942494"/>
    <w:rsid w:val="009424FF"/>
    <w:rsid w:val="00942CBC"/>
    <w:rsid w:val="00942F10"/>
    <w:rsid w:val="00943375"/>
    <w:rsid w:val="009434DE"/>
    <w:rsid w:val="00943D1C"/>
    <w:rsid w:val="0094498F"/>
    <w:rsid w:val="00944EC9"/>
    <w:rsid w:val="00944EDA"/>
    <w:rsid w:val="0094584C"/>
    <w:rsid w:val="00945E48"/>
    <w:rsid w:val="009468ED"/>
    <w:rsid w:val="00946E13"/>
    <w:rsid w:val="0094765A"/>
    <w:rsid w:val="00947AB7"/>
    <w:rsid w:val="00947EA2"/>
    <w:rsid w:val="0095027A"/>
    <w:rsid w:val="0095066F"/>
    <w:rsid w:val="00950ACF"/>
    <w:rsid w:val="009515F9"/>
    <w:rsid w:val="0095188F"/>
    <w:rsid w:val="00951AB8"/>
    <w:rsid w:val="00952661"/>
    <w:rsid w:val="00952719"/>
    <w:rsid w:val="009529E8"/>
    <w:rsid w:val="00952AAE"/>
    <w:rsid w:val="00952CA4"/>
    <w:rsid w:val="00952F8B"/>
    <w:rsid w:val="009530A4"/>
    <w:rsid w:val="0095347E"/>
    <w:rsid w:val="0095358E"/>
    <w:rsid w:val="0095373D"/>
    <w:rsid w:val="009537D6"/>
    <w:rsid w:val="00953928"/>
    <w:rsid w:val="00953BCE"/>
    <w:rsid w:val="00953BE0"/>
    <w:rsid w:val="00953ED7"/>
    <w:rsid w:val="00954354"/>
    <w:rsid w:val="009548A0"/>
    <w:rsid w:val="00954904"/>
    <w:rsid w:val="00954FE3"/>
    <w:rsid w:val="00955358"/>
    <w:rsid w:val="00955E4E"/>
    <w:rsid w:val="00956405"/>
    <w:rsid w:val="00956A69"/>
    <w:rsid w:val="00957007"/>
    <w:rsid w:val="0095748F"/>
    <w:rsid w:val="0095762A"/>
    <w:rsid w:val="009603C3"/>
    <w:rsid w:val="009604DD"/>
    <w:rsid w:val="009606C2"/>
    <w:rsid w:val="009606CE"/>
    <w:rsid w:val="009609FC"/>
    <w:rsid w:val="00960B59"/>
    <w:rsid w:val="00960FB5"/>
    <w:rsid w:val="00961194"/>
    <w:rsid w:val="009616F0"/>
    <w:rsid w:val="00961855"/>
    <w:rsid w:val="00961E1E"/>
    <w:rsid w:val="00962262"/>
    <w:rsid w:val="00962D49"/>
    <w:rsid w:val="0096332F"/>
    <w:rsid w:val="009633EC"/>
    <w:rsid w:val="009635BF"/>
    <w:rsid w:val="00963B16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329"/>
    <w:rsid w:val="00970338"/>
    <w:rsid w:val="009704B7"/>
    <w:rsid w:val="0097054A"/>
    <w:rsid w:val="00970CC7"/>
    <w:rsid w:val="00970DB5"/>
    <w:rsid w:val="00971039"/>
    <w:rsid w:val="0097175E"/>
    <w:rsid w:val="00971CEB"/>
    <w:rsid w:val="00972409"/>
    <w:rsid w:val="0097243F"/>
    <w:rsid w:val="009724AB"/>
    <w:rsid w:val="00973512"/>
    <w:rsid w:val="00973611"/>
    <w:rsid w:val="00973752"/>
    <w:rsid w:val="00974520"/>
    <w:rsid w:val="009745D4"/>
    <w:rsid w:val="00974937"/>
    <w:rsid w:val="00974943"/>
    <w:rsid w:val="00975172"/>
    <w:rsid w:val="00975400"/>
    <w:rsid w:val="0097593C"/>
    <w:rsid w:val="00975A05"/>
    <w:rsid w:val="00975A78"/>
    <w:rsid w:val="00975EF8"/>
    <w:rsid w:val="00976820"/>
    <w:rsid w:val="0097683A"/>
    <w:rsid w:val="009770B3"/>
    <w:rsid w:val="00977ADD"/>
    <w:rsid w:val="00977C50"/>
    <w:rsid w:val="0098035C"/>
    <w:rsid w:val="00980712"/>
    <w:rsid w:val="009809A7"/>
    <w:rsid w:val="00980B0F"/>
    <w:rsid w:val="00980E0D"/>
    <w:rsid w:val="00980EE9"/>
    <w:rsid w:val="009814E1"/>
    <w:rsid w:val="009817FF"/>
    <w:rsid w:val="00981A90"/>
    <w:rsid w:val="00981C9E"/>
    <w:rsid w:val="00981F14"/>
    <w:rsid w:val="00982098"/>
    <w:rsid w:val="00982302"/>
    <w:rsid w:val="009824EC"/>
    <w:rsid w:val="009827F3"/>
    <w:rsid w:val="009828AE"/>
    <w:rsid w:val="00982AA7"/>
    <w:rsid w:val="00983072"/>
    <w:rsid w:val="00983279"/>
    <w:rsid w:val="00983285"/>
    <w:rsid w:val="00983511"/>
    <w:rsid w:val="00983745"/>
    <w:rsid w:val="00983861"/>
    <w:rsid w:val="00983A01"/>
    <w:rsid w:val="00983DF9"/>
    <w:rsid w:val="0098410A"/>
    <w:rsid w:val="00984436"/>
    <w:rsid w:val="0098474F"/>
    <w:rsid w:val="009848DF"/>
    <w:rsid w:val="00984C8E"/>
    <w:rsid w:val="00985045"/>
    <w:rsid w:val="00985C93"/>
    <w:rsid w:val="00985F64"/>
    <w:rsid w:val="0098659A"/>
    <w:rsid w:val="00986606"/>
    <w:rsid w:val="00986E4B"/>
    <w:rsid w:val="009870BC"/>
    <w:rsid w:val="009877D4"/>
    <w:rsid w:val="00987842"/>
    <w:rsid w:val="009878FE"/>
    <w:rsid w:val="00987EF0"/>
    <w:rsid w:val="00990064"/>
    <w:rsid w:val="009901CA"/>
    <w:rsid w:val="00990200"/>
    <w:rsid w:val="009902B5"/>
    <w:rsid w:val="009905BA"/>
    <w:rsid w:val="00990916"/>
    <w:rsid w:val="00990AB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400"/>
    <w:rsid w:val="00995226"/>
    <w:rsid w:val="009952FF"/>
    <w:rsid w:val="009956D2"/>
    <w:rsid w:val="0099575D"/>
    <w:rsid w:val="009959F4"/>
    <w:rsid w:val="00995A9B"/>
    <w:rsid w:val="00995DEB"/>
    <w:rsid w:val="00995FBB"/>
    <w:rsid w:val="009966AC"/>
    <w:rsid w:val="009966FE"/>
    <w:rsid w:val="00996CCC"/>
    <w:rsid w:val="0099712D"/>
    <w:rsid w:val="0099732D"/>
    <w:rsid w:val="009973AC"/>
    <w:rsid w:val="00997577"/>
    <w:rsid w:val="00997A56"/>
    <w:rsid w:val="00997EBF"/>
    <w:rsid w:val="009A0019"/>
    <w:rsid w:val="009A06B2"/>
    <w:rsid w:val="009A0995"/>
    <w:rsid w:val="009A10DC"/>
    <w:rsid w:val="009A1FB2"/>
    <w:rsid w:val="009A2285"/>
    <w:rsid w:val="009A31DE"/>
    <w:rsid w:val="009A32DF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D5F"/>
    <w:rsid w:val="009A5F36"/>
    <w:rsid w:val="009A60CE"/>
    <w:rsid w:val="009A63AA"/>
    <w:rsid w:val="009A6449"/>
    <w:rsid w:val="009A69A3"/>
    <w:rsid w:val="009A6DE6"/>
    <w:rsid w:val="009A751B"/>
    <w:rsid w:val="009A757E"/>
    <w:rsid w:val="009A769B"/>
    <w:rsid w:val="009A782C"/>
    <w:rsid w:val="009A7D20"/>
    <w:rsid w:val="009A7DF3"/>
    <w:rsid w:val="009B0CC3"/>
    <w:rsid w:val="009B0CDF"/>
    <w:rsid w:val="009B11AF"/>
    <w:rsid w:val="009B190C"/>
    <w:rsid w:val="009B1AAE"/>
    <w:rsid w:val="009B2005"/>
    <w:rsid w:val="009B21EF"/>
    <w:rsid w:val="009B26CD"/>
    <w:rsid w:val="009B2813"/>
    <w:rsid w:val="009B28CC"/>
    <w:rsid w:val="009B2909"/>
    <w:rsid w:val="009B2E12"/>
    <w:rsid w:val="009B3671"/>
    <w:rsid w:val="009B3C4E"/>
    <w:rsid w:val="009B47B0"/>
    <w:rsid w:val="009B50C6"/>
    <w:rsid w:val="009B5117"/>
    <w:rsid w:val="009B5260"/>
    <w:rsid w:val="009B52FA"/>
    <w:rsid w:val="009B56F4"/>
    <w:rsid w:val="009B57F2"/>
    <w:rsid w:val="009B5D09"/>
    <w:rsid w:val="009B5FA4"/>
    <w:rsid w:val="009B609F"/>
    <w:rsid w:val="009B6885"/>
    <w:rsid w:val="009B690F"/>
    <w:rsid w:val="009B691C"/>
    <w:rsid w:val="009B6BFA"/>
    <w:rsid w:val="009B6E50"/>
    <w:rsid w:val="009B7E6E"/>
    <w:rsid w:val="009C056A"/>
    <w:rsid w:val="009C0E1B"/>
    <w:rsid w:val="009C0EE0"/>
    <w:rsid w:val="009C1254"/>
    <w:rsid w:val="009C12AB"/>
    <w:rsid w:val="009C1964"/>
    <w:rsid w:val="009C1FCD"/>
    <w:rsid w:val="009C27FB"/>
    <w:rsid w:val="009C32B2"/>
    <w:rsid w:val="009C35A7"/>
    <w:rsid w:val="009C380D"/>
    <w:rsid w:val="009C390E"/>
    <w:rsid w:val="009C3914"/>
    <w:rsid w:val="009C40CE"/>
    <w:rsid w:val="009C41FE"/>
    <w:rsid w:val="009C45A2"/>
    <w:rsid w:val="009C45BB"/>
    <w:rsid w:val="009C49FB"/>
    <w:rsid w:val="009C4E61"/>
    <w:rsid w:val="009C5262"/>
    <w:rsid w:val="009C5B47"/>
    <w:rsid w:val="009C5F8E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1317"/>
    <w:rsid w:val="009D167F"/>
    <w:rsid w:val="009D1876"/>
    <w:rsid w:val="009D1C05"/>
    <w:rsid w:val="009D1C85"/>
    <w:rsid w:val="009D2950"/>
    <w:rsid w:val="009D2D51"/>
    <w:rsid w:val="009D39EF"/>
    <w:rsid w:val="009D3AC7"/>
    <w:rsid w:val="009D3CF9"/>
    <w:rsid w:val="009D3F9D"/>
    <w:rsid w:val="009D3FE0"/>
    <w:rsid w:val="009D4193"/>
    <w:rsid w:val="009D4F6A"/>
    <w:rsid w:val="009D648D"/>
    <w:rsid w:val="009D6496"/>
    <w:rsid w:val="009D685E"/>
    <w:rsid w:val="009D7139"/>
    <w:rsid w:val="009D73C4"/>
    <w:rsid w:val="009D7496"/>
    <w:rsid w:val="009D7DCE"/>
    <w:rsid w:val="009E09EC"/>
    <w:rsid w:val="009E0E7A"/>
    <w:rsid w:val="009E0EEB"/>
    <w:rsid w:val="009E147E"/>
    <w:rsid w:val="009E2042"/>
    <w:rsid w:val="009E20AC"/>
    <w:rsid w:val="009E2216"/>
    <w:rsid w:val="009E2A3E"/>
    <w:rsid w:val="009E2D2A"/>
    <w:rsid w:val="009E3CE8"/>
    <w:rsid w:val="009E3FD5"/>
    <w:rsid w:val="009E403F"/>
    <w:rsid w:val="009E443D"/>
    <w:rsid w:val="009E44FE"/>
    <w:rsid w:val="009E4EF7"/>
    <w:rsid w:val="009E4F15"/>
    <w:rsid w:val="009E50DD"/>
    <w:rsid w:val="009E5A50"/>
    <w:rsid w:val="009E5ABC"/>
    <w:rsid w:val="009E5F42"/>
    <w:rsid w:val="009E6AC1"/>
    <w:rsid w:val="009E77D6"/>
    <w:rsid w:val="009E7CC0"/>
    <w:rsid w:val="009F004B"/>
    <w:rsid w:val="009F013D"/>
    <w:rsid w:val="009F0D9C"/>
    <w:rsid w:val="009F0F53"/>
    <w:rsid w:val="009F1424"/>
    <w:rsid w:val="009F1874"/>
    <w:rsid w:val="009F1BFC"/>
    <w:rsid w:val="009F1D43"/>
    <w:rsid w:val="009F2E1F"/>
    <w:rsid w:val="009F37F5"/>
    <w:rsid w:val="009F3ABE"/>
    <w:rsid w:val="009F3F7F"/>
    <w:rsid w:val="009F42CA"/>
    <w:rsid w:val="009F48BF"/>
    <w:rsid w:val="009F55A3"/>
    <w:rsid w:val="009F5736"/>
    <w:rsid w:val="009F5A87"/>
    <w:rsid w:val="009F6408"/>
    <w:rsid w:val="009F643F"/>
    <w:rsid w:val="009F6A94"/>
    <w:rsid w:val="009F79C5"/>
    <w:rsid w:val="009F7CD7"/>
    <w:rsid w:val="009F7DCA"/>
    <w:rsid w:val="00A00194"/>
    <w:rsid w:val="00A003EF"/>
    <w:rsid w:val="00A00419"/>
    <w:rsid w:val="00A0086E"/>
    <w:rsid w:val="00A00E81"/>
    <w:rsid w:val="00A021DE"/>
    <w:rsid w:val="00A02B15"/>
    <w:rsid w:val="00A02B9D"/>
    <w:rsid w:val="00A02C46"/>
    <w:rsid w:val="00A02EDB"/>
    <w:rsid w:val="00A0328F"/>
    <w:rsid w:val="00A035EF"/>
    <w:rsid w:val="00A039A3"/>
    <w:rsid w:val="00A03E6F"/>
    <w:rsid w:val="00A040D8"/>
    <w:rsid w:val="00A04433"/>
    <w:rsid w:val="00A04497"/>
    <w:rsid w:val="00A044EF"/>
    <w:rsid w:val="00A04595"/>
    <w:rsid w:val="00A04D43"/>
    <w:rsid w:val="00A054DC"/>
    <w:rsid w:val="00A05705"/>
    <w:rsid w:val="00A059F8"/>
    <w:rsid w:val="00A05B0E"/>
    <w:rsid w:val="00A0602C"/>
    <w:rsid w:val="00A06311"/>
    <w:rsid w:val="00A0658B"/>
    <w:rsid w:val="00A06A75"/>
    <w:rsid w:val="00A06F6A"/>
    <w:rsid w:val="00A07144"/>
    <w:rsid w:val="00A10594"/>
    <w:rsid w:val="00A1079C"/>
    <w:rsid w:val="00A10CC4"/>
    <w:rsid w:val="00A11B6F"/>
    <w:rsid w:val="00A11E1A"/>
    <w:rsid w:val="00A120A7"/>
    <w:rsid w:val="00A120E6"/>
    <w:rsid w:val="00A12464"/>
    <w:rsid w:val="00A12D26"/>
    <w:rsid w:val="00A12E4E"/>
    <w:rsid w:val="00A12F1F"/>
    <w:rsid w:val="00A12FE1"/>
    <w:rsid w:val="00A130F7"/>
    <w:rsid w:val="00A13126"/>
    <w:rsid w:val="00A13552"/>
    <w:rsid w:val="00A13639"/>
    <w:rsid w:val="00A13F7D"/>
    <w:rsid w:val="00A146DD"/>
    <w:rsid w:val="00A15077"/>
    <w:rsid w:val="00A1527A"/>
    <w:rsid w:val="00A160A3"/>
    <w:rsid w:val="00A161C2"/>
    <w:rsid w:val="00A1660A"/>
    <w:rsid w:val="00A166A0"/>
    <w:rsid w:val="00A166DD"/>
    <w:rsid w:val="00A167E6"/>
    <w:rsid w:val="00A16B61"/>
    <w:rsid w:val="00A16F7B"/>
    <w:rsid w:val="00A172AB"/>
    <w:rsid w:val="00A178E5"/>
    <w:rsid w:val="00A17CED"/>
    <w:rsid w:val="00A17E60"/>
    <w:rsid w:val="00A201A4"/>
    <w:rsid w:val="00A20754"/>
    <w:rsid w:val="00A20CD9"/>
    <w:rsid w:val="00A20DB8"/>
    <w:rsid w:val="00A20F07"/>
    <w:rsid w:val="00A20F97"/>
    <w:rsid w:val="00A21A49"/>
    <w:rsid w:val="00A21BC3"/>
    <w:rsid w:val="00A21BEC"/>
    <w:rsid w:val="00A21D85"/>
    <w:rsid w:val="00A22300"/>
    <w:rsid w:val="00A22485"/>
    <w:rsid w:val="00A22A61"/>
    <w:rsid w:val="00A22C18"/>
    <w:rsid w:val="00A22D96"/>
    <w:rsid w:val="00A231B4"/>
    <w:rsid w:val="00A231EE"/>
    <w:rsid w:val="00A24287"/>
    <w:rsid w:val="00A242B1"/>
    <w:rsid w:val="00A2464C"/>
    <w:rsid w:val="00A24726"/>
    <w:rsid w:val="00A25466"/>
    <w:rsid w:val="00A2548B"/>
    <w:rsid w:val="00A258B9"/>
    <w:rsid w:val="00A25ED1"/>
    <w:rsid w:val="00A262AD"/>
    <w:rsid w:val="00A26561"/>
    <w:rsid w:val="00A2696E"/>
    <w:rsid w:val="00A26EB5"/>
    <w:rsid w:val="00A26FE7"/>
    <w:rsid w:val="00A275CB"/>
    <w:rsid w:val="00A27A5E"/>
    <w:rsid w:val="00A27E7B"/>
    <w:rsid w:val="00A30044"/>
    <w:rsid w:val="00A30197"/>
    <w:rsid w:val="00A307C8"/>
    <w:rsid w:val="00A30BAD"/>
    <w:rsid w:val="00A31355"/>
    <w:rsid w:val="00A314FD"/>
    <w:rsid w:val="00A3175D"/>
    <w:rsid w:val="00A317D4"/>
    <w:rsid w:val="00A318B5"/>
    <w:rsid w:val="00A31913"/>
    <w:rsid w:val="00A31AF9"/>
    <w:rsid w:val="00A31E5E"/>
    <w:rsid w:val="00A321E9"/>
    <w:rsid w:val="00A3258C"/>
    <w:rsid w:val="00A32C9D"/>
    <w:rsid w:val="00A33767"/>
    <w:rsid w:val="00A338C3"/>
    <w:rsid w:val="00A33C17"/>
    <w:rsid w:val="00A33C46"/>
    <w:rsid w:val="00A33CC4"/>
    <w:rsid w:val="00A33FCE"/>
    <w:rsid w:val="00A3401F"/>
    <w:rsid w:val="00A343F9"/>
    <w:rsid w:val="00A346E6"/>
    <w:rsid w:val="00A349A4"/>
    <w:rsid w:val="00A34F89"/>
    <w:rsid w:val="00A35331"/>
    <w:rsid w:val="00A357EA"/>
    <w:rsid w:val="00A363BB"/>
    <w:rsid w:val="00A364A1"/>
    <w:rsid w:val="00A36864"/>
    <w:rsid w:val="00A36937"/>
    <w:rsid w:val="00A36AAF"/>
    <w:rsid w:val="00A36AE1"/>
    <w:rsid w:val="00A371E6"/>
    <w:rsid w:val="00A3752F"/>
    <w:rsid w:val="00A376D2"/>
    <w:rsid w:val="00A37B22"/>
    <w:rsid w:val="00A37CC5"/>
    <w:rsid w:val="00A37E1B"/>
    <w:rsid w:val="00A402E6"/>
    <w:rsid w:val="00A4033A"/>
    <w:rsid w:val="00A404B1"/>
    <w:rsid w:val="00A405DD"/>
    <w:rsid w:val="00A40E12"/>
    <w:rsid w:val="00A410ED"/>
    <w:rsid w:val="00A41535"/>
    <w:rsid w:val="00A4156F"/>
    <w:rsid w:val="00A416D0"/>
    <w:rsid w:val="00A418DB"/>
    <w:rsid w:val="00A41DFD"/>
    <w:rsid w:val="00A42135"/>
    <w:rsid w:val="00A421E2"/>
    <w:rsid w:val="00A42676"/>
    <w:rsid w:val="00A42E10"/>
    <w:rsid w:val="00A4328F"/>
    <w:rsid w:val="00A43969"/>
    <w:rsid w:val="00A43E4C"/>
    <w:rsid w:val="00A4427D"/>
    <w:rsid w:val="00A44579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71D6"/>
    <w:rsid w:val="00A47531"/>
    <w:rsid w:val="00A5014F"/>
    <w:rsid w:val="00A501E3"/>
    <w:rsid w:val="00A50358"/>
    <w:rsid w:val="00A51699"/>
    <w:rsid w:val="00A52231"/>
    <w:rsid w:val="00A52873"/>
    <w:rsid w:val="00A5321F"/>
    <w:rsid w:val="00A5358F"/>
    <w:rsid w:val="00A53847"/>
    <w:rsid w:val="00A539D3"/>
    <w:rsid w:val="00A53ED2"/>
    <w:rsid w:val="00A53F6C"/>
    <w:rsid w:val="00A5414A"/>
    <w:rsid w:val="00A54325"/>
    <w:rsid w:val="00A5457C"/>
    <w:rsid w:val="00A54676"/>
    <w:rsid w:val="00A54BDD"/>
    <w:rsid w:val="00A54C02"/>
    <w:rsid w:val="00A5508F"/>
    <w:rsid w:val="00A55196"/>
    <w:rsid w:val="00A55890"/>
    <w:rsid w:val="00A55925"/>
    <w:rsid w:val="00A55ED4"/>
    <w:rsid w:val="00A562CB"/>
    <w:rsid w:val="00A5687A"/>
    <w:rsid w:val="00A56C06"/>
    <w:rsid w:val="00A570A1"/>
    <w:rsid w:val="00A5719B"/>
    <w:rsid w:val="00A574A8"/>
    <w:rsid w:val="00A578FD"/>
    <w:rsid w:val="00A57930"/>
    <w:rsid w:val="00A60334"/>
    <w:rsid w:val="00A60A46"/>
    <w:rsid w:val="00A61848"/>
    <w:rsid w:val="00A61D40"/>
    <w:rsid w:val="00A61EDA"/>
    <w:rsid w:val="00A61F5E"/>
    <w:rsid w:val="00A61FFB"/>
    <w:rsid w:val="00A62AED"/>
    <w:rsid w:val="00A63039"/>
    <w:rsid w:val="00A63BB5"/>
    <w:rsid w:val="00A63E21"/>
    <w:rsid w:val="00A649AC"/>
    <w:rsid w:val="00A6508D"/>
    <w:rsid w:val="00A652FD"/>
    <w:rsid w:val="00A65631"/>
    <w:rsid w:val="00A65990"/>
    <w:rsid w:val="00A65E49"/>
    <w:rsid w:val="00A66428"/>
    <w:rsid w:val="00A6643F"/>
    <w:rsid w:val="00A664FA"/>
    <w:rsid w:val="00A6659C"/>
    <w:rsid w:val="00A669B5"/>
    <w:rsid w:val="00A66CA8"/>
    <w:rsid w:val="00A66CE2"/>
    <w:rsid w:val="00A671C0"/>
    <w:rsid w:val="00A676E9"/>
    <w:rsid w:val="00A676F3"/>
    <w:rsid w:val="00A67833"/>
    <w:rsid w:val="00A67A55"/>
    <w:rsid w:val="00A709C2"/>
    <w:rsid w:val="00A70D82"/>
    <w:rsid w:val="00A71332"/>
    <w:rsid w:val="00A715D4"/>
    <w:rsid w:val="00A717B5"/>
    <w:rsid w:val="00A71E53"/>
    <w:rsid w:val="00A72469"/>
    <w:rsid w:val="00A72580"/>
    <w:rsid w:val="00A72629"/>
    <w:rsid w:val="00A72761"/>
    <w:rsid w:val="00A72CDE"/>
    <w:rsid w:val="00A72D51"/>
    <w:rsid w:val="00A73257"/>
    <w:rsid w:val="00A73933"/>
    <w:rsid w:val="00A73C3F"/>
    <w:rsid w:val="00A7405D"/>
    <w:rsid w:val="00A74188"/>
    <w:rsid w:val="00A74223"/>
    <w:rsid w:val="00A74DAE"/>
    <w:rsid w:val="00A74FDF"/>
    <w:rsid w:val="00A7555D"/>
    <w:rsid w:val="00A75B39"/>
    <w:rsid w:val="00A75BAD"/>
    <w:rsid w:val="00A75C03"/>
    <w:rsid w:val="00A76134"/>
    <w:rsid w:val="00A767EE"/>
    <w:rsid w:val="00A7711E"/>
    <w:rsid w:val="00A77314"/>
    <w:rsid w:val="00A774D5"/>
    <w:rsid w:val="00A77B48"/>
    <w:rsid w:val="00A77E9F"/>
    <w:rsid w:val="00A809D9"/>
    <w:rsid w:val="00A80EEC"/>
    <w:rsid w:val="00A8109C"/>
    <w:rsid w:val="00A816FC"/>
    <w:rsid w:val="00A81E0A"/>
    <w:rsid w:val="00A81E9C"/>
    <w:rsid w:val="00A81FE2"/>
    <w:rsid w:val="00A82095"/>
    <w:rsid w:val="00A82ED6"/>
    <w:rsid w:val="00A837DD"/>
    <w:rsid w:val="00A838F5"/>
    <w:rsid w:val="00A8459F"/>
    <w:rsid w:val="00A845F4"/>
    <w:rsid w:val="00A84BAC"/>
    <w:rsid w:val="00A850AF"/>
    <w:rsid w:val="00A851BE"/>
    <w:rsid w:val="00A856E4"/>
    <w:rsid w:val="00A85801"/>
    <w:rsid w:val="00A8585B"/>
    <w:rsid w:val="00A861F6"/>
    <w:rsid w:val="00A869BF"/>
    <w:rsid w:val="00A86AAD"/>
    <w:rsid w:val="00A86E25"/>
    <w:rsid w:val="00A87571"/>
    <w:rsid w:val="00A90179"/>
    <w:rsid w:val="00A902E8"/>
    <w:rsid w:val="00A90519"/>
    <w:rsid w:val="00A90B6F"/>
    <w:rsid w:val="00A90C3B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B2B"/>
    <w:rsid w:val="00A94C72"/>
    <w:rsid w:val="00A94E26"/>
    <w:rsid w:val="00A95179"/>
    <w:rsid w:val="00A95220"/>
    <w:rsid w:val="00A95F55"/>
    <w:rsid w:val="00A968DE"/>
    <w:rsid w:val="00A97479"/>
    <w:rsid w:val="00A97B54"/>
    <w:rsid w:val="00AA0670"/>
    <w:rsid w:val="00AA0756"/>
    <w:rsid w:val="00AA0A4B"/>
    <w:rsid w:val="00AA0F02"/>
    <w:rsid w:val="00AA12BD"/>
    <w:rsid w:val="00AA18AF"/>
    <w:rsid w:val="00AA2F35"/>
    <w:rsid w:val="00AA2F4A"/>
    <w:rsid w:val="00AA2FAD"/>
    <w:rsid w:val="00AA3410"/>
    <w:rsid w:val="00AA3517"/>
    <w:rsid w:val="00AA3B1C"/>
    <w:rsid w:val="00AA3EA3"/>
    <w:rsid w:val="00AA4307"/>
    <w:rsid w:val="00AA445D"/>
    <w:rsid w:val="00AA4505"/>
    <w:rsid w:val="00AA4927"/>
    <w:rsid w:val="00AA4960"/>
    <w:rsid w:val="00AA5659"/>
    <w:rsid w:val="00AA59DC"/>
    <w:rsid w:val="00AA59ED"/>
    <w:rsid w:val="00AA604B"/>
    <w:rsid w:val="00AA61AD"/>
    <w:rsid w:val="00AA69D2"/>
    <w:rsid w:val="00AA6C54"/>
    <w:rsid w:val="00AA7431"/>
    <w:rsid w:val="00AA75E2"/>
    <w:rsid w:val="00AA7C36"/>
    <w:rsid w:val="00AB008B"/>
    <w:rsid w:val="00AB02E1"/>
    <w:rsid w:val="00AB17F6"/>
    <w:rsid w:val="00AB18A9"/>
    <w:rsid w:val="00AB1C6E"/>
    <w:rsid w:val="00AB25FB"/>
    <w:rsid w:val="00AB2735"/>
    <w:rsid w:val="00AB28AA"/>
    <w:rsid w:val="00AB2FFD"/>
    <w:rsid w:val="00AB319C"/>
    <w:rsid w:val="00AB335D"/>
    <w:rsid w:val="00AB3BE2"/>
    <w:rsid w:val="00AB3C64"/>
    <w:rsid w:val="00AB5470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EBA"/>
    <w:rsid w:val="00AB6F1D"/>
    <w:rsid w:val="00AB70BB"/>
    <w:rsid w:val="00AB7217"/>
    <w:rsid w:val="00AC0205"/>
    <w:rsid w:val="00AC0800"/>
    <w:rsid w:val="00AC0AA5"/>
    <w:rsid w:val="00AC101C"/>
    <w:rsid w:val="00AC10D4"/>
    <w:rsid w:val="00AC152A"/>
    <w:rsid w:val="00AC1D2D"/>
    <w:rsid w:val="00AC1D71"/>
    <w:rsid w:val="00AC235D"/>
    <w:rsid w:val="00AC2B1E"/>
    <w:rsid w:val="00AC2D71"/>
    <w:rsid w:val="00AC3079"/>
    <w:rsid w:val="00AC35E9"/>
    <w:rsid w:val="00AC3937"/>
    <w:rsid w:val="00AC3F12"/>
    <w:rsid w:val="00AC3F14"/>
    <w:rsid w:val="00AC3F68"/>
    <w:rsid w:val="00AC406C"/>
    <w:rsid w:val="00AC4401"/>
    <w:rsid w:val="00AC442B"/>
    <w:rsid w:val="00AC4B8F"/>
    <w:rsid w:val="00AC4C10"/>
    <w:rsid w:val="00AC4D0A"/>
    <w:rsid w:val="00AC51D9"/>
    <w:rsid w:val="00AC5B73"/>
    <w:rsid w:val="00AC5CA4"/>
    <w:rsid w:val="00AC6232"/>
    <w:rsid w:val="00AC7244"/>
    <w:rsid w:val="00AC734B"/>
    <w:rsid w:val="00AC7701"/>
    <w:rsid w:val="00AC772B"/>
    <w:rsid w:val="00AC7D41"/>
    <w:rsid w:val="00AC7D5B"/>
    <w:rsid w:val="00AD0006"/>
    <w:rsid w:val="00AD0141"/>
    <w:rsid w:val="00AD055E"/>
    <w:rsid w:val="00AD0F03"/>
    <w:rsid w:val="00AD1152"/>
    <w:rsid w:val="00AD16EA"/>
    <w:rsid w:val="00AD190B"/>
    <w:rsid w:val="00AD1B49"/>
    <w:rsid w:val="00AD1C6C"/>
    <w:rsid w:val="00AD24D6"/>
    <w:rsid w:val="00AD256D"/>
    <w:rsid w:val="00AD2EAD"/>
    <w:rsid w:val="00AD4186"/>
    <w:rsid w:val="00AD42DC"/>
    <w:rsid w:val="00AD449F"/>
    <w:rsid w:val="00AD4E09"/>
    <w:rsid w:val="00AD5120"/>
    <w:rsid w:val="00AD5184"/>
    <w:rsid w:val="00AD5293"/>
    <w:rsid w:val="00AD558C"/>
    <w:rsid w:val="00AD56F3"/>
    <w:rsid w:val="00AD5EDA"/>
    <w:rsid w:val="00AD6675"/>
    <w:rsid w:val="00AD6B77"/>
    <w:rsid w:val="00AD6FC9"/>
    <w:rsid w:val="00AD7A17"/>
    <w:rsid w:val="00AD7CC9"/>
    <w:rsid w:val="00AE0EED"/>
    <w:rsid w:val="00AE159D"/>
    <w:rsid w:val="00AE19A3"/>
    <w:rsid w:val="00AE1E0E"/>
    <w:rsid w:val="00AE2197"/>
    <w:rsid w:val="00AE29EF"/>
    <w:rsid w:val="00AE2BAD"/>
    <w:rsid w:val="00AE2D5D"/>
    <w:rsid w:val="00AE311E"/>
    <w:rsid w:val="00AE3CDA"/>
    <w:rsid w:val="00AE3D10"/>
    <w:rsid w:val="00AE3F35"/>
    <w:rsid w:val="00AE3FA5"/>
    <w:rsid w:val="00AE4238"/>
    <w:rsid w:val="00AE451A"/>
    <w:rsid w:val="00AE489C"/>
    <w:rsid w:val="00AE48FE"/>
    <w:rsid w:val="00AE491D"/>
    <w:rsid w:val="00AE4BD6"/>
    <w:rsid w:val="00AE550A"/>
    <w:rsid w:val="00AE6025"/>
    <w:rsid w:val="00AE602B"/>
    <w:rsid w:val="00AE6496"/>
    <w:rsid w:val="00AE67DE"/>
    <w:rsid w:val="00AE6849"/>
    <w:rsid w:val="00AE6B1D"/>
    <w:rsid w:val="00AE6DC4"/>
    <w:rsid w:val="00AE6DF5"/>
    <w:rsid w:val="00AE6E4E"/>
    <w:rsid w:val="00AE704E"/>
    <w:rsid w:val="00AE732F"/>
    <w:rsid w:val="00AE738D"/>
    <w:rsid w:val="00AE7659"/>
    <w:rsid w:val="00AE788E"/>
    <w:rsid w:val="00AE7964"/>
    <w:rsid w:val="00AE7C41"/>
    <w:rsid w:val="00AE7FD2"/>
    <w:rsid w:val="00AF0678"/>
    <w:rsid w:val="00AF086A"/>
    <w:rsid w:val="00AF0945"/>
    <w:rsid w:val="00AF09F1"/>
    <w:rsid w:val="00AF0AB5"/>
    <w:rsid w:val="00AF113B"/>
    <w:rsid w:val="00AF1739"/>
    <w:rsid w:val="00AF1B25"/>
    <w:rsid w:val="00AF1C2E"/>
    <w:rsid w:val="00AF1F2B"/>
    <w:rsid w:val="00AF1FA6"/>
    <w:rsid w:val="00AF2A03"/>
    <w:rsid w:val="00AF2B8D"/>
    <w:rsid w:val="00AF2DBF"/>
    <w:rsid w:val="00AF3AA6"/>
    <w:rsid w:val="00AF3C33"/>
    <w:rsid w:val="00AF486F"/>
    <w:rsid w:val="00AF490C"/>
    <w:rsid w:val="00AF4C0F"/>
    <w:rsid w:val="00AF50D3"/>
    <w:rsid w:val="00AF51EF"/>
    <w:rsid w:val="00AF557B"/>
    <w:rsid w:val="00AF6003"/>
    <w:rsid w:val="00AF6094"/>
    <w:rsid w:val="00AF60D1"/>
    <w:rsid w:val="00AF619C"/>
    <w:rsid w:val="00AF678A"/>
    <w:rsid w:val="00AF6FD9"/>
    <w:rsid w:val="00AF751E"/>
    <w:rsid w:val="00AF7AFB"/>
    <w:rsid w:val="00AF7C3B"/>
    <w:rsid w:val="00AF7D3A"/>
    <w:rsid w:val="00B00D04"/>
    <w:rsid w:val="00B0126D"/>
    <w:rsid w:val="00B015E3"/>
    <w:rsid w:val="00B01D7A"/>
    <w:rsid w:val="00B01DDC"/>
    <w:rsid w:val="00B023D4"/>
    <w:rsid w:val="00B025E1"/>
    <w:rsid w:val="00B02C2C"/>
    <w:rsid w:val="00B030E3"/>
    <w:rsid w:val="00B033E6"/>
    <w:rsid w:val="00B039BC"/>
    <w:rsid w:val="00B03A81"/>
    <w:rsid w:val="00B03F10"/>
    <w:rsid w:val="00B04375"/>
    <w:rsid w:val="00B0440A"/>
    <w:rsid w:val="00B044DB"/>
    <w:rsid w:val="00B049DA"/>
    <w:rsid w:val="00B04C08"/>
    <w:rsid w:val="00B04DC5"/>
    <w:rsid w:val="00B05B10"/>
    <w:rsid w:val="00B05C75"/>
    <w:rsid w:val="00B060F5"/>
    <w:rsid w:val="00B06163"/>
    <w:rsid w:val="00B06221"/>
    <w:rsid w:val="00B0700F"/>
    <w:rsid w:val="00B07042"/>
    <w:rsid w:val="00B07243"/>
    <w:rsid w:val="00B07612"/>
    <w:rsid w:val="00B07F2E"/>
    <w:rsid w:val="00B07FE0"/>
    <w:rsid w:val="00B1019F"/>
    <w:rsid w:val="00B10491"/>
    <w:rsid w:val="00B10AC0"/>
    <w:rsid w:val="00B10EA8"/>
    <w:rsid w:val="00B11454"/>
    <w:rsid w:val="00B11523"/>
    <w:rsid w:val="00B11935"/>
    <w:rsid w:val="00B11A3B"/>
    <w:rsid w:val="00B11EEF"/>
    <w:rsid w:val="00B1206F"/>
    <w:rsid w:val="00B1230C"/>
    <w:rsid w:val="00B127F0"/>
    <w:rsid w:val="00B12E56"/>
    <w:rsid w:val="00B12F1D"/>
    <w:rsid w:val="00B131F5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13C"/>
    <w:rsid w:val="00B15EF9"/>
    <w:rsid w:val="00B163EF"/>
    <w:rsid w:val="00B1698B"/>
    <w:rsid w:val="00B16F3F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856"/>
    <w:rsid w:val="00B21A96"/>
    <w:rsid w:val="00B21C89"/>
    <w:rsid w:val="00B21EC4"/>
    <w:rsid w:val="00B21EF7"/>
    <w:rsid w:val="00B22731"/>
    <w:rsid w:val="00B22D44"/>
    <w:rsid w:val="00B22DB9"/>
    <w:rsid w:val="00B2399E"/>
    <w:rsid w:val="00B242E0"/>
    <w:rsid w:val="00B247CC"/>
    <w:rsid w:val="00B248F4"/>
    <w:rsid w:val="00B24A9F"/>
    <w:rsid w:val="00B24AFC"/>
    <w:rsid w:val="00B24DA6"/>
    <w:rsid w:val="00B24F1C"/>
    <w:rsid w:val="00B25297"/>
    <w:rsid w:val="00B25697"/>
    <w:rsid w:val="00B256EE"/>
    <w:rsid w:val="00B25D08"/>
    <w:rsid w:val="00B25F9A"/>
    <w:rsid w:val="00B26B2C"/>
    <w:rsid w:val="00B27175"/>
    <w:rsid w:val="00B27466"/>
    <w:rsid w:val="00B274C1"/>
    <w:rsid w:val="00B274E1"/>
    <w:rsid w:val="00B27956"/>
    <w:rsid w:val="00B27A45"/>
    <w:rsid w:val="00B27DE4"/>
    <w:rsid w:val="00B305A2"/>
    <w:rsid w:val="00B3068B"/>
    <w:rsid w:val="00B30DAB"/>
    <w:rsid w:val="00B3116B"/>
    <w:rsid w:val="00B312A3"/>
    <w:rsid w:val="00B31632"/>
    <w:rsid w:val="00B317FE"/>
    <w:rsid w:val="00B31901"/>
    <w:rsid w:val="00B3212D"/>
    <w:rsid w:val="00B32D9F"/>
    <w:rsid w:val="00B32E95"/>
    <w:rsid w:val="00B332BA"/>
    <w:rsid w:val="00B335D4"/>
    <w:rsid w:val="00B337DC"/>
    <w:rsid w:val="00B33E63"/>
    <w:rsid w:val="00B33F82"/>
    <w:rsid w:val="00B34A47"/>
    <w:rsid w:val="00B34DAC"/>
    <w:rsid w:val="00B356D0"/>
    <w:rsid w:val="00B36ED2"/>
    <w:rsid w:val="00B37056"/>
    <w:rsid w:val="00B3716D"/>
    <w:rsid w:val="00B371F0"/>
    <w:rsid w:val="00B37379"/>
    <w:rsid w:val="00B40148"/>
    <w:rsid w:val="00B40384"/>
    <w:rsid w:val="00B404DD"/>
    <w:rsid w:val="00B4103E"/>
    <w:rsid w:val="00B411FF"/>
    <w:rsid w:val="00B414D3"/>
    <w:rsid w:val="00B41ACD"/>
    <w:rsid w:val="00B41B41"/>
    <w:rsid w:val="00B41D16"/>
    <w:rsid w:val="00B41F0D"/>
    <w:rsid w:val="00B42350"/>
    <w:rsid w:val="00B43CB4"/>
    <w:rsid w:val="00B44657"/>
    <w:rsid w:val="00B44BD6"/>
    <w:rsid w:val="00B458CB"/>
    <w:rsid w:val="00B460B4"/>
    <w:rsid w:val="00B463BA"/>
    <w:rsid w:val="00B464D0"/>
    <w:rsid w:val="00B46EDE"/>
    <w:rsid w:val="00B4720F"/>
    <w:rsid w:val="00B475C6"/>
    <w:rsid w:val="00B50016"/>
    <w:rsid w:val="00B50569"/>
    <w:rsid w:val="00B50702"/>
    <w:rsid w:val="00B50D4F"/>
    <w:rsid w:val="00B51049"/>
    <w:rsid w:val="00B5167B"/>
    <w:rsid w:val="00B51685"/>
    <w:rsid w:val="00B516E0"/>
    <w:rsid w:val="00B51AB5"/>
    <w:rsid w:val="00B5214D"/>
    <w:rsid w:val="00B5249F"/>
    <w:rsid w:val="00B52521"/>
    <w:rsid w:val="00B528C5"/>
    <w:rsid w:val="00B52C39"/>
    <w:rsid w:val="00B52D68"/>
    <w:rsid w:val="00B532F7"/>
    <w:rsid w:val="00B538C8"/>
    <w:rsid w:val="00B5515B"/>
    <w:rsid w:val="00B551E5"/>
    <w:rsid w:val="00B559E7"/>
    <w:rsid w:val="00B55A70"/>
    <w:rsid w:val="00B55AF1"/>
    <w:rsid w:val="00B55BCE"/>
    <w:rsid w:val="00B5608B"/>
    <w:rsid w:val="00B5612D"/>
    <w:rsid w:val="00B56233"/>
    <w:rsid w:val="00B56432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EF"/>
    <w:rsid w:val="00B61596"/>
    <w:rsid w:val="00B61D7B"/>
    <w:rsid w:val="00B61D89"/>
    <w:rsid w:val="00B61E47"/>
    <w:rsid w:val="00B61F87"/>
    <w:rsid w:val="00B6218D"/>
    <w:rsid w:val="00B62530"/>
    <w:rsid w:val="00B63599"/>
    <w:rsid w:val="00B635D9"/>
    <w:rsid w:val="00B639BB"/>
    <w:rsid w:val="00B63A7D"/>
    <w:rsid w:val="00B63C05"/>
    <w:rsid w:val="00B63FD1"/>
    <w:rsid w:val="00B645F0"/>
    <w:rsid w:val="00B647CB"/>
    <w:rsid w:val="00B648D9"/>
    <w:rsid w:val="00B648F8"/>
    <w:rsid w:val="00B6573C"/>
    <w:rsid w:val="00B65C8B"/>
    <w:rsid w:val="00B65D02"/>
    <w:rsid w:val="00B6664D"/>
    <w:rsid w:val="00B66786"/>
    <w:rsid w:val="00B66EF2"/>
    <w:rsid w:val="00B671EF"/>
    <w:rsid w:val="00B67216"/>
    <w:rsid w:val="00B6778B"/>
    <w:rsid w:val="00B678FE"/>
    <w:rsid w:val="00B67A3D"/>
    <w:rsid w:val="00B67F09"/>
    <w:rsid w:val="00B70741"/>
    <w:rsid w:val="00B70CD6"/>
    <w:rsid w:val="00B70E2F"/>
    <w:rsid w:val="00B70E64"/>
    <w:rsid w:val="00B711E8"/>
    <w:rsid w:val="00B71E9C"/>
    <w:rsid w:val="00B72297"/>
    <w:rsid w:val="00B723AF"/>
    <w:rsid w:val="00B72757"/>
    <w:rsid w:val="00B72B11"/>
    <w:rsid w:val="00B72E86"/>
    <w:rsid w:val="00B73101"/>
    <w:rsid w:val="00B73163"/>
    <w:rsid w:val="00B73273"/>
    <w:rsid w:val="00B738CB"/>
    <w:rsid w:val="00B73CC8"/>
    <w:rsid w:val="00B747AD"/>
    <w:rsid w:val="00B748EA"/>
    <w:rsid w:val="00B75344"/>
    <w:rsid w:val="00B7541D"/>
    <w:rsid w:val="00B75621"/>
    <w:rsid w:val="00B76263"/>
    <w:rsid w:val="00B76462"/>
    <w:rsid w:val="00B768A9"/>
    <w:rsid w:val="00B768CD"/>
    <w:rsid w:val="00B76BBA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AA"/>
    <w:rsid w:val="00B8175A"/>
    <w:rsid w:val="00B819BB"/>
    <w:rsid w:val="00B81C7A"/>
    <w:rsid w:val="00B82A6A"/>
    <w:rsid w:val="00B8304F"/>
    <w:rsid w:val="00B8311B"/>
    <w:rsid w:val="00B833BC"/>
    <w:rsid w:val="00B83746"/>
    <w:rsid w:val="00B83A30"/>
    <w:rsid w:val="00B83A83"/>
    <w:rsid w:val="00B83B06"/>
    <w:rsid w:val="00B83BF5"/>
    <w:rsid w:val="00B83D04"/>
    <w:rsid w:val="00B842C1"/>
    <w:rsid w:val="00B845B7"/>
    <w:rsid w:val="00B84720"/>
    <w:rsid w:val="00B847AD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BC2"/>
    <w:rsid w:val="00B86E89"/>
    <w:rsid w:val="00B87D14"/>
    <w:rsid w:val="00B87FAF"/>
    <w:rsid w:val="00B900F8"/>
    <w:rsid w:val="00B90879"/>
    <w:rsid w:val="00B913FB"/>
    <w:rsid w:val="00B91495"/>
    <w:rsid w:val="00B91791"/>
    <w:rsid w:val="00B91845"/>
    <w:rsid w:val="00B91CCF"/>
    <w:rsid w:val="00B91CE9"/>
    <w:rsid w:val="00B929A9"/>
    <w:rsid w:val="00B92FDD"/>
    <w:rsid w:val="00B931CC"/>
    <w:rsid w:val="00B93323"/>
    <w:rsid w:val="00B933C6"/>
    <w:rsid w:val="00B9354E"/>
    <w:rsid w:val="00B9376D"/>
    <w:rsid w:val="00B9379A"/>
    <w:rsid w:val="00B938C8"/>
    <w:rsid w:val="00B93A94"/>
    <w:rsid w:val="00B94086"/>
    <w:rsid w:val="00B94210"/>
    <w:rsid w:val="00B944A2"/>
    <w:rsid w:val="00B94A33"/>
    <w:rsid w:val="00B94ACF"/>
    <w:rsid w:val="00B94C8A"/>
    <w:rsid w:val="00B94EBE"/>
    <w:rsid w:val="00B956D7"/>
    <w:rsid w:val="00B95825"/>
    <w:rsid w:val="00B958D6"/>
    <w:rsid w:val="00B95ACD"/>
    <w:rsid w:val="00B962E3"/>
    <w:rsid w:val="00B967D7"/>
    <w:rsid w:val="00B96933"/>
    <w:rsid w:val="00B970A3"/>
    <w:rsid w:val="00B9713F"/>
    <w:rsid w:val="00B97345"/>
    <w:rsid w:val="00B97C55"/>
    <w:rsid w:val="00B97D5E"/>
    <w:rsid w:val="00BA00BF"/>
    <w:rsid w:val="00BA0B1A"/>
    <w:rsid w:val="00BA0C16"/>
    <w:rsid w:val="00BA0E65"/>
    <w:rsid w:val="00BA0FE6"/>
    <w:rsid w:val="00BA19D9"/>
    <w:rsid w:val="00BA2377"/>
    <w:rsid w:val="00BA26A9"/>
    <w:rsid w:val="00BA2A11"/>
    <w:rsid w:val="00BA2FB7"/>
    <w:rsid w:val="00BA32FA"/>
    <w:rsid w:val="00BA3344"/>
    <w:rsid w:val="00BA3559"/>
    <w:rsid w:val="00BA3759"/>
    <w:rsid w:val="00BA3E92"/>
    <w:rsid w:val="00BA43E9"/>
    <w:rsid w:val="00BA55C8"/>
    <w:rsid w:val="00BA5745"/>
    <w:rsid w:val="00BA602C"/>
    <w:rsid w:val="00BA607F"/>
    <w:rsid w:val="00BA62A8"/>
    <w:rsid w:val="00BA6D2C"/>
    <w:rsid w:val="00BA6E39"/>
    <w:rsid w:val="00BA767E"/>
    <w:rsid w:val="00BA77C4"/>
    <w:rsid w:val="00BA7815"/>
    <w:rsid w:val="00BB0530"/>
    <w:rsid w:val="00BB056E"/>
    <w:rsid w:val="00BB0BDF"/>
    <w:rsid w:val="00BB158D"/>
    <w:rsid w:val="00BB166C"/>
    <w:rsid w:val="00BB1C9C"/>
    <w:rsid w:val="00BB23B2"/>
    <w:rsid w:val="00BB24FC"/>
    <w:rsid w:val="00BB2B0F"/>
    <w:rsid w:val="00BB33B4"/>
    <w:rsid w:val="00BB3D5C"/>
    <w:rsid w:val="00BB3F98"/>
    <w:rsid w:val="00BB4AC8"/>
    <w:rsid w:val="00BB4C1E"/>
    <w:rsid w:val="00BB4E80"/>
    <w:rsid w:val="00BB4EB1"/>
    <w:rsid w:val="00BB52FD"/>
    <w:rsid w:val="00BB536D"/>
    <w:rsid w:val="00BB57AD"/>
    <w:rsid w:val="00BB5B0E"/>
    <w:rsid w:val="00BB602E"/>
    <w:rsid w:val="00BB6580"/>
    <w:rsid w:val="00BB6680"/>
    <w:rsid w:val="00BB69E4"/>
    <w:rsid w:val="00BB6BE7"/>
    <w:rsid w:val="00BB716B"/>
    <w:rsid w:val="00BB73CB"/>
    <w:rsid w:val="00BB7500"/>
    <w:rsid w:val="00BB7535"/>
    <w:rsid w:val="00BB7E1F"/>
    <w:rsid w:val="00BC0CFE"/>
    <w:rsid w:val="00BC150C"/>
    <w:rsid w:val="00BC18EF"/>
    <w:rsid w:val="00BC1F29"/>
    <w:rsid w:val="00BC225D"/>
    <w:rsid w:val="00BC2606"/>
    <w:rsid w:val="00BC3045"/>
    <w:rsid w:val="00BC34BB"/>
    <w:rsid w:val="00BC3584"/>
    <w:rsid w:val="00BC36AB"/>
    <w:rsid w:val="00BC378F"/>
    <w:rsid w:val="00BC4172"/>
    <w:rsid w:val="00BC4292"/>
    <w:rsid w:val="00BC4AF3"/>
    <w:rsid w:val="00BC4DD8"/>
    <w:rsid w:val="00BC564B"/>
    <w:rsid w:val="00BC59FA"/>
    <w:rsid w:val="00BC6198"/>
    <w:rsid w:val="00BC635C"/>
    <w:rsid w:val="00BC65FF"/>
    <w:rsid w:val="00BC6A79"/>
    <w:rsid w:val="00BC6D55"/>
    <w:rsid w:val="00BC70C8"/>
    <w:rsid w:val="00BC7171"/>
    <w:rsid w:val="00BC74DB"/>
    <w:rsid w:val="00BC75A7"/>
    <w:rsid w:val="00BC781F"/>
    <w:rsid w:val="00BC78F6"/>
    <w:rsid w:val="00BC7A7D"/>
    <w:rsid w:val="00BC7DE2"/>
    <w:rsid w:val="00BD0A71"/>
    <w:rsid w:val="00BD0B1F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3678"/>
    <w:rsid w:val="00BD4870"/>
    <w:rsid w:val="00BD5166"/>
    <w:rsid w:val="00BD5DCC"/>
    <w:rsid w:val="00BD63E1"/>
    <w:rsid w:val="00BD68B2"/>
    <w:rsid w:val="00BD6B85"/>
    <w:rsid w:val="00BD6C7A"/>
    <w:rsid w:val="00BD6F86"/>
    <w:rsid w:val="00BD71FE"/>
    <w:rsid w:val="00BD7417"/>
    <w:rsid w:val="00BD7BD2"/>
    <w:rsid w:val="00BE017B"/>
    <w:rsid w:val="00BE01AD"/>
    <w:rsid w:val="00BE09CB"/>
    <w:rsid w:val="00BE09F6"/>
    <w:rsid w:val="00BE0C06"/>
    <w:rsid w:val="00BE0D1C"/>
    <w:rsid w:val="00BE1002"/>
    <w:rsid w:val="00BE11E1"/>
    <w:rsid w:val="00BE1B7B"/>
    <w:rsid w:val="00BE1D46"/>
    <w:rsid w:val="00BE203B"/>
    <w:rsid w:val="00BE2271"/>
    <w:rsid w:val="00BE2435"/>
    <w:rsid w:val="00BE314F"/>
    <w:rsid w:val="00BE35BB"/>
    <w:rsid w:val="00BE37C1"/>
    <w:rsid w:val="00BE3B46"/>
    <w:rsid w:val="00BE3E3C"/>
    <w:rsid w:val="00BE4378"/>
    <w:rsid w:val="00BE4526"/>
    <w:rsid w:val="00BE4605"/>
    <w:rsid w:val="00BE4DCC"/>
    <w:rsid w:val="00BE5B2D"/>
    <w:rsid w:val="00BE60CB"/>
    <w:rsid w:val="00BE6DFB"/>
    <w:rsid w:val="00BE7525"/>
    <w:rsid w:val="00BF02AF"/>
    <w:rsid w:val="00BF0683"/>
    <w:rsid w:val="00BF09DA"/>
    <w:rsid w:val="00BF09F2"/>
    <w:rsid w:val="00BF0B53"/>
    <w:rsid w:val="00BF0E05"/>
    <w:rsid w:val="00BF0F04"/>
    <w:rsid w:val="00BF0FE4"/>
    <w:rsid w:val="00BF1538"/>
    <w:rsid w:val="00BF1FE0"/>
    <w:rsid w:val="00BF2286"/>
    <w:rsid w:val="00BF2357"/>
    <w:rsid w:val="00BF274C"/>
    <w:rsid w:val="00BF2E0D"/>
    <w:rsid w:val="00BF344F"/>
    <w:rsid w:val="00BF396A"/>
    <w:rsid w:val="00BF3EBA"/>
    <w:rsid w:val="00BF41DA"/>
    <w:rsid w:val="00BF45A4"/>
    <w:rsid w:val="00BF4979"/>
    <w:rsid w:val="00BF4CF0"/>
    <w:rsid w:val="00BF527A"/>
    <w:rsid w:val="00BF5F4B"/>
    <w:rsid w:val="00BF6396"/>
    <w:rsid w:val="00BF72A7"/>
    <w:rsid w:val="00BF77C1"/>
    <w:rsid w:val="00BF7ACF"/>
    <w:rsid w:val="00BF7C91"/>
    <w:rsid w:val="00C0072C"/>
    <w:rsid w:val="00C00784"/>
    <w:rsid w:val="00C0087F"/>
    <w:rsid w:val="00C00D9C"/>
    <w:rsid w:val="00C01579"/>
    <w:rsid w:val="00C02100"/>
    <w:rsid w:val="00C022C3"/>
    <w:rsid w:val="00C02D90"/>
    <w:rsid w:val="00C02E02"/>
    <w:rsid w:val="00C03472"/>
    <w:rsid w:val="00C03C2C"/>
    <w:rsid w:val="00C042B6"/>
    <w:rsid w:val="00C04324"/>
    <w:rsid w:val="00C04A62"/>
    <w:rsid w:val="00C04B59"/>
    <w:rsid w:val="00C04D28"/>
    <w:rsid w:val="00C04DC7"/>
    <w:rsid w:val="00C052A9"/>
    <w:rsid w:val="00C055D7"/>
    <w:rsid w:val="00C0583B"/>
    <w:rsid w:val="00C06207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B47"/>
    <w:rsid w:val="00C07DAC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3138"/>
    <w:rsid w:val="00C13361"/>
    <w:rsid w:val="00C1356B"/>
    <w:rsid w:val="00C135A7"/>
    <w:rsid w:val="00C136C0"/>
    <w:rsid w:val="00C13DE6"/>
    <w:rsid w:val="00C13FAD"/>
    <w:rsid w:val="00C14102"/>
    <w:rsid w:val="00C14715"/>
    <w:rsid w:val="00C158C3"/>
    <w:rsid w:val="00C159A5"/>
    <w:rsid w:val="00C159C4"/>
    <w:rsid w:val="00C15C7E"/>
    <w:rsid w:val="00C15EC3"/>
    <w:rsid w:val="00C15FA2"/>
    <w:rsid w:val="00C16220"/>
    <w:rsid w:val="00C16267"/>
    <w:rsid w:val="00C165FA"/>
    <w:rsid w:val="00C165FE"/>
    <w:rsid w:val="00C1664A"/>
    <w:rsid w:val="00C16C10"/>
    <w:rsid w:val="00C16CF1"/>
    <w:rsid w:val="00C16D98"/>
    <w:rsid w:val="00C16DA1"/>
    <w:rsid w:val="00C16F44"/>
    <w:rsid w:val="00C16FDF"/>
    <w:rsid w:val="00C17078"/>
    <w:rsid w:val="00C1707D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D5"/>
    <w:rsid w:val="00C20DDE"/>
    <w:rsid w:val="00C218B9"/>
    <w:rsid w:val="00C21B02"/>
    <w:rsid w:val="00C21F19"/>
    <w:rsid w:val="00C22111"/>
    <w:rsid w:val="00C222D2"/>
    <w:rsid w:val="00C22858"/>
    <w:rsid w:val="00C22AB9"/>
    <w:rsid w:val="00C22CD8"/>
    <w:rsid w:val="00C22FD7"/>
    <w:rsid w:val="00C23001"/>
    <w:rsid w:val="00C230E4"/>
    <w:rsid w:val="00C23391"/>
    <w:rsid w:val="00C236AF"/>
    <w:rsid w:val="00C23AFD"/>
    <w:rsid w:val="00C23FA6"/>
    <w:rsid w:val="00C24448"/>
    <w:rsid w:val="00C245E2"/>
    <w:rsid w:val="00C2511E"/>
    <w:rsid w:val="00C25508"/>
    <w:rsid w:val="00C25961"/>
    <w:rsid w:val="00C2599B"/>
    <w:rsid w:val="00C25E07"/>
    <w:rsid w:val="00C25ECC"/>
    <w:rsid w:val="00C260A9"/>
    <w:rsid w:val="00C2652F"/>
    <w:rsid w:val="00C26A55"/>
    <w:rsid w:val="00C26A61"/>
    <w:rsid w:val="00C26C50"/>
    <w:rsid w:val="00C26CFB"/>
    <w:rsid w:val="00C26F95"/>
    <w:rsid w:val="00C27A75"/>
    <w:rsid w:val="00C27F6D"/>
    <w:rsid w:val="00C3021C"/>
    <w:rsid w:val="00C30BBA"/>
    <w:rsid w:val="00C30E7F"/>
    <w:rsid w:val="00C311BB"/>
    <w:rsid w:val="00C318FA"/>
    <w:rsid w:val="00C31B19"/>
    <w:rsid w:val="00C31D30"/>
    <w:rsid w:val="00C31F2A"/>
    <w:rsid w:val="00C32383"/>
    <w:rsid w:val="00C32474"/>
    <w:rsid w:val="00C32AC7"/>
    <w:rsid w:val="00C32D0B"/>
    <w:rsid w:val="00C32E4B"/>
    <w:rsid w:val="00C33422"/>
    <w:rsid w:val="00C334C7"/>
    <w:rsid w:val="00C33891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E85"/>
    <w:rsid w:val="00C366D6"/>
    <w:rsid w:val="00C36BD0"/>
    <w:rsid w:val="00C36E97"/>
    <w:rsid w:val="00C371FD"/>
    <w:rsid w:val="00C376B1"/>
    <w:rsid w:val="00C37AB9"/>
    <w:rsid w:val="00C37F5A"/>
    <w:rsid w:val="00C40B6B"/>
    <w:rsid w:val="00C41C9C"/>
    <w:rsid w:val="00C41FAD"/>
    <w:rsid w:val="00C420D4"/>
    <w:rsid w:val="00C422AB"/>
    <w:rsid w:val="00C42344"/>
    <w:rsid w:val="00C42AAA"/>
    <w:rsid w:val="00C42D51"/>
    <w:rsid w:val="00C42E1D"/>
    <w:rsid w:val="00C42E70"/>
    <w:rsid w:val="00C43BBD"/>
    <w:rsid w:val="00C43C6C"/>
    <w:rsid w:val="00C43F29"/>
    <w:rsid w:val="00C44352"/>
    <w:rsid w:val="00C44413"/>
    <w:rsid w:val="00C44AEF"/>
    <w:rsid w:val="00C44B10"/>
    <w:rsid w:val="00C45337"/>
    <w:rsid w:val="00C453D4"/>
    <w:rsid w:val="00C45860"/>
    <w:rsid w:val="00C460B8"/>
    <w:rsid w:val="00C46A02"/>
    <w:rsid w:val="00C46CAC"/>
    <w:rsid w:val="00C46CED"/>
    <w:rsid w:val="00C47473"/>
    <w:rsid w:val="00C47BEB"/>
    <w:rsid w:val="00C504C3"/>
    <w:rsid w:val="00C50AAE"/>
    <w:rsid w:val="00C5111A"/>
    <w:rsid w:val="00C51131"/>
    <w:rsid w:val="00C512D7"/>
    <w:rsid w:val="00C51B8B"/>
    <w:rsid w:val="00C51C4D"/>
    <w:rsid w:val="00C5224B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2EB"/>
    <w:rsid w:val="00C533BE"/>
    <w:rsid w:val="00C534BF"/>
    <w:rsid w:val="00C537BA"/>
    <w:rsid w:val="00C53ED3"/>
    <w:rsid w:val="00C541C7"/>
    <w:rsid w:val="00C541F3"/>
    <w:rsid w:val="00C544B2"/>
    <w:rsid w:val="00C5485A"/>
    <w:rsid w:val="00C54B59"/>
    <w:rsid w:val="00C54D70"/>
    <w:rsid w:val="00C55677"/>
    <w:rsid w:val="00C5576D"/>
    <w:rsid w:val="00C55890"/>
    <w:rsid w:val="00C56348"/>
    <w:rsid w:val="00C5669D"/>
    <w:rsid w:val="00C56BF7"/>
    <w:rsid w:val="00C57503"/>
    <w:rsid w:val="00C579F6"/>
    <w:rsid w:val="00C60595"/>
    <w:rsid w:val="00C60B28"/>
    <w:rsid w:val="00C61180"/>
    <w:rsid w:val="00C61698"/>
    <w:rsid w:val="00C61D75"/>
    <w:rsid w:val="00C61FAC"/>
    <w:rsid w:val="00C625E5"/>
    <w:rsid w:val="00C634B2"/>
    <w:rsid w:val="00C63A31"/>
    <w:rsid w:val="00C63BD4"/>
    <w:rsid w:val="00C63CFC"/>
    <w:rsid w:val="00C648C5"/>
    <w:rsid w:val="00C64D54"/>
    <w:rsid w:val="00C64EFE"/>
    <w:rsid w:val="00C65134"/>
    <w:rsid w:val="00C65428"/>
    <w:rsid w:val="00C6561A"/>
    <w:rsid w:val="00C65873"/>
    <w:rsid w:val="00C658BD"/>
    <w:rsid w:val="00C66C08"/>
    <w:rsid w:val="00C66CB8"/>
    <w:rsid w:val="00C6711E"/>
    <w:rsid w:val="00C67383"/>
    <w:rsid w:val="00C70344"/>
    <w:rsid w:val="00C70BC5"/>
    <w:rsid w:val="00C71218"/>
    <w:rsid w:val="00C71709"/>
    <w:rsid w:val="00C7186D"/>
    <w:rsid w:val="00C719F1"/>
    <w:rsid w:val="00C71A05"/>
    <w:rsid w:val="00C71C81"/>
    <w:rsid w:val="00C7228D"/>
    <w:rsid w:val="00C723FB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CE"/>
    <w:rsid w:val="00C74514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54B"/>
    <w:rsid w:val="00C77815"/>
    <w:rsid w:val="00C77BD8"/>
    <w:rsid w:val="00C808C7"/>
    <w:rsid w:val="00C80B06"/>
    <w:rsid w:val="00C81578"/>
    <w:rsid w:val="00C815F4"/>
    <w:rsid w:val="00C81AF1"/>
    <w:rsid w:val="00C82082"/>
    <w:rsid w:val="00C824B9"/>
    <w:rsid w:val="00C82699"/>
    <w:rsid w:val="00C82B85"/>
    <w:rsid w:val="00C83207"/>
    <w:rsid w:val="00C8338E"/>
    <w:rsid w:val="00C8346A"/>
    <w:rsid w:val="00C8362D"/>
    <w:rsid w:val="00C8363B"/>
    <w:rsid w:val="00C8374F"/>
    <w:rsid w:val="00C83950"/>
    <w:rsid w:val="00C83FEF"/>
    <w:rsid w:val="00C847B9"/>
    <w:rsid w:val="00C84BFB"/>
    <w:rsid w:val="00C84DDC"/>
    <w:rsid w:val="00C859EE"/>
    <w:rsid w:val="00C86110"/>
    <w:rsid w:val="00C8645B"/>
    <w:rsid w:val="00C86707"/>
    <w:rsid w:val="00C868C2"/>
    <w:rsid w:val="00C86923"/>
    <w:rsid w:val="00C86BE8"/>
    <w:rsid w:val="00C86DF8"/>
    <w:rsid w:val="00C87501"/>
    <w:rsid w:val="00C87A8A"/>
    <w:rsid w:val="00C90132"/>
    <w:rsid w:val="00C90360"/>
    <w:rsid w:val="00C90526"/>
    <w:rsid w:val="00C90624"/>
    <w:rsid w:val="00C91595"/>
    <w:rsid w:val="00C91681"/>
    <w:rsid w:val="00C9190C"/>
    <w:rsid w:val="00C91A96"/>
    <w:rsid w:val="00C91F36"/>
    <w:rsid w:val="00C9205C"/>
    <w:rsid w:val="00C9275F"/>
    <w:rsid w:val="00C92FE2"/>
    <w:rsid w:val="00C93067"/>
    <w:rsid w:val="00C93249"/>
    <w:rsid w:val="00C9396A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40B"/>
    <w:rsid w:val="00C95796"/>
    <w:rsid w:val="00C960B1"/>
    <w:rsid w:val="00C96266"/>
    <w:rsid w:val="00C96A70"/>
    <w:rsid w:val="00C96F38"/>
    <w:rsid w:val="00C96FDD"/>
    <w:rsid w:val="00C9737D"/>
    <w:rsid w:val="00C977BC"/>
    <w:rsid w:val="00CA0B56"/>
    <w:rsid w:val="00CA0CA6"/>
    <w:rsid w:val="00CA1301"/>
    <w:rsid w:val="00CA1398"/>
    <w:rsid w:val="00CA153F"/>
    <w:rsid w:val="00CA1567"/>
    <w:rsid w:val="00CA1E94"/>
    <w:rsid w:val="00CA30CF"/>
    <w:rsid w:val="00CA3134"/>
    <w:rsid w:val="00CA32A6"/>
    <w:rsid w:val="00CA348A"/>
    <w:rsid w:val="00CA3C49"/>
    <w:rsid w:val="00CA4585"/>
    <w:rsid w:val="00CA46D9"/>
    <w:rsid w:val="00CA4998"/>
    <w:rsid w:val="00CA670B"/>
    <w:rsid w:val="00CA695A"/>
    <w:rsid w:val="00CA6969"/>
    <w:rsid w:val="00CA6CE5"/>
    <w:rsid w:val="00CA6DC4"/>
    <w:rsid w:val="00CA75EA"/>
    <w:rsid w:val="00CA7F78"/>
    <w:rsid w:val="00CA7FC9"/>
    <w:rsid w:val="00CB0213"/>
    <w:rsid w:val="00CB0398"/>
    <w:rsid w:val="00CB048C"/>
    <w:rsid w:val="00CB098E"/>
    <w:rsid w:val="00CB0A58"/>
    <w:rsid w:val="00CB112A"/>
    <w:rsid w:val="00CB1318"/>
    <w:rsid w:val="00CB17ED"/>
    <w:rsid w:val="00CB3476"/>
    <w:rsid w:val="00CB35EB"/>
    <w:rsid w:val="00CB38C8"/>
    <w:rsid w:val="00CB404B"/>
    <w:rsid w:val="00CB44BD"/>
    <w:rsid w:val="00CB53DE"/>
    <w:rsid w:val="00CB551F"/>
    <w:rsid w:val="00CB55B8"/>
    <w:rsid w:val="00CB563B"/>
    <w:rsid w:val="00CB56C7"/>
    <w:rsid w:val="00CB5C2F"/>
    <w:rsid w:val="00CB6869"/>
    <w:rsid w:val="00CB6DCD"/>
    <w:rsid w:val="00CB6F96"/>
    <w:rsid w:val="00CB7E82"/>
    <w:rsid w:val="00CB7FE7"/>
    <w:rsid w:val="00CC013A"/>
    <w:rsid w:val="00CC039C"/>
    <w:rsid w:val="00CC0661"/>
    <w:rsid w:val="00CC07F5"/>
    <w:rsid w:val="00CC1447"/>
    <w:rsid w:val="00CC1A4E"/>
    <w:rsid w:val="00CC1A89"/>
    <w:rsid w:val="00CC1DF7"/>
    <w:rsid w:val="00CC1F67"/>
    <w:rsid w:val="00CC258D"/>
    <w:rsid w:val="00CC2695"/>
    <w:rsid w:val="00CC2882"/>
    <w:rsid w:val="00CC2A3A"/>
    <w:rsid w:val="00CC2B79"/>
    <w:rsid w:val="00CC30A2"/>
    <w:rsid w:val="00CC30F4"/>
    <w:rsid w:val="00CC3B96"/>
    <w:rsid w:val="00CC4118"/>
    <w:rsid w:val="00CC44DE"/>
    <w:rsid w:val="00CC4DC8"/>
    <w:rsid w:val="00CC4EF5"/>
    <w:rsid w:val="00CC5BF9"/>
    <w:rsid w:val="00CC5C70"/>
    <w:rsid w:val="00CC5D20"/>
    <w:rsid w:val="00CC5EFD"/>
    <w:rsid w:val="00CC66AA"/>
    <w:rsid w:val="00CC6A4B"/>
    <w:rsid w:val="00CC6AEB"/>
    <w:rsid w:val="00CC6E10"/>
    <w:rsid w:val="00CC6E9C"/>
    <w:rsid w:val="00CC74E9"/>
    <w:rsid w:val="00CC7A57"/>
    <w:rsid w:val="00CC7A96"/>
    <w:rsid w:val="00CC7E85"/>
    <w:rsid w:val="00CD0373"/>
    <w:rsid w:val="00CD0756"/>
    <w:rsid w:val="00CD07FC"/>
    <w:rsid w:val="00CD09B4"/>
    <w:rsid w:val="00CD0A8C"/>
    <w:rsid w:val="00CD0F1D"/>
    <w:rsid w:val="00CD0F25"/>
    <w:rsid w:val="00CD12AD"/>
    <w:rsid w:val="00CD18DE"/>
    <w:rsid w:val="00CD1BFC"/>
    <w:rsid w:val="00CD1EA8"/>
    <w:rsid w:val="00CD22BF"/>
    <w:rsid w:val="00CD2441"/>
    <w:rsid w:val="00CD2500"/>
    <w:rsid w:val="00CD276F"/>
    <w:rsid w:val="00CD289A"/>
    <w:rsid w:val="00CD2C5D"/>
    <w:rsid w:val="00CD3D53"/>
    <w:rsid w:val="00CD45DD"/>
    <w:rsid w:val="00CD461D"/>
    <w:rsid w:val="00CD488F"/>
    <w:rsid w:val="00CD4E2E"/>
    <w:rsid w:val="00CD5F02"/>
    <w:rsid w:val="00CD6468"/>
    <w:rsid w:val="00CD6690"/>
    <w:rsid w:val="00CD6A53"/>
    <w:rsid w:val="00CD715C"/>
    <w:rsid w:val="00CD71A6"/>
    <w:rsid w:val="00CD7481"/>
    <w:rsid w:val="00CD78CC"/>
    <w:rsid w:val="00CD7904"/>
    <w:rsid w:val="00CD7AD9"/>
    <w:rsid w:val="00CE00E1"/>
    <w:rsid w:val="00CE061B"/>
    <w:rsid w:val="00CE092B"/>
    <w:rsid w:val="00CE093B"/>
    <w:rsid w:val="00CE110A"/>
    <w:rsid w:val="00CE1BF8"/>
    <w:rsid w:val="00CE2169"/>
    <w:rsid w:val="00CE3366"/>
    <w:rsid w:val="00CE3451"/>
    <w:rsid w:val="00CE3F80"/>
    <w:rsid w:val="00CE45F4"/>
    <w:rsid w:val="00CE4D1E"/>
    <w:rsid w:val="00CE5436"/>
    <w:rsid w:val="00CE5662"/>
    <w:rsid w:val="00CE5756"/>
    <w:rsid w:val="00CE5A11"/>
    <w:rsid w:val="00CE5A73"/>
    <w:rsid w:val="00CE6041"/>
    <w:rsid w:val="00CE65A8"/>
    <w:rsid w:val="00CE70D4"/>
    <w:rsid w:val="00CE7154"/>
    <w:rsid w:val="00CE720A"/>
    <w:rsid w:val="00CE7597"/>
    <w:rsid w:val="00CE7870"/>
    <w:rsid w:val="00CE78E0"/>
    <w:rsid w:val="00CE7E7F"/>
    <w:rsid w:val="00CF03B5"/>
    <w:rsid w:val="00CF0862"/>
    <w:rsid w:val="00CF0C43"/>
    <w:rsid w:val="00CF0DD8"/>
    <w:rsid w:val="00CF1324"/>
    <w:rsid w:val="00CF1924"/>
    <w:rsid w:val="00CF1955"/>
    <w:rsid w:val="00CF20DD"/>
    <w:rsid w:val="00CF2163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7B2"/>
    <w:rsid w:val="00CF5EEC"/>
    <w:rsid w:val="00CF635C"/>
    <w:rsid w:val="00CF636B"/>
    <w:rsid w:val="00CF6FD7"/>
    <w:rsid w:val="00D0086E"/>
    <w:rsid w:val="00D00A55"/>
    <w:rsid w:val="00D01012"/>
    <w:rsid w:val="00D01D10"/>
    <w:rsid w:val="00D01F26"/>
    <w:rsid w:val="00D029F9"/>
    <w:rsid w:val="00D0303B"/>
    <w:rsid w:val="00D03286"/>
    <w:rsid w:val="00D03BA2"/>
    <w:rsid w:val="00D03E31"/>
    <w:rsid w:val="00D0481D"/>
    <w:rsid w:val="00D0495B"/>
    <w:rsid w:val="00D04ED6"/>
    <w:rsid w:val="00D050CA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420"/>
    <w:rsid w:val="00D07445"/>
    <w:rsid w:val="00D07B62"/>
    <w:rsid w:val="00D07D06"/>
    <w:rsid w:val="00D07D35"/>
    <w:rsid w:val="00D1027F"/>
    <w:rsid w:val="00D102E6"/>
    <w:rsid w:val="00D10487"/>
    <w:rsid w:val="00D1058F"/>
    <w:rsid w:val="00D10613"/>
    <w:rsid w:val="00D109E9"/>
    <w:rsid w:val="00D11101"/>
    <w:rsid w:val="00D1144B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8FA"/>
    <w:rsid w:val="00D13BD4"/>
    <w:rsid w:val="00D13D38"/>
    <w:rsid w:val="00D13EC3"/>
    <w:rsid w:val="00D1435A"/>
    <w:rsid w:val="00D14650"/>
    <w:rsid w:val="00D14884"/>
    <w:rsid w:val="00D149BB"/>
    <w:rsid w:val="00D149D0"/>
    <w:rsid w:val="00D14D9B"/>
    <w:rsid w:val="00D15146"/>
    <w:rsid w:val="00D151DB"/>
    <w:rsid w:val="00D1522E"/>
    <w:rsid w:val="00D154B0"/>
    <w:rsid w:val="00D155DE"/>
    <w:rsid w:val="00D15CF7"/>
    <w:rsid w:val="00D1646B"/>
    <w:rsid w:val="00D166E4"/>
    <w:rsid w:val="00D1688C"/>
    <w:rsid w:val="00D1698A"/>
    <w:rsid w:val="00D16AAD"/>
    <w:rsid w:val="00D17181"/>
    <w:rsid w:val="00D17304"/>
    <w:rsid w:val="00D175BC"/>
    <w:rsid w:val="00D17859"/>
    <w:rsid w:val="00D17F23"/>
    <w:rsid w:val="00D200A5"/>
    <w:rsid w:val="00D2067E"/>
    <w:rsid w:val="00D206AA"/>
    <w:rsid w:val="00D2090B"/>
    <w:rsid w:val="00D20F76"/>
    <w:rsid w:val="00D2134B"/>
    <w:rsid w:val="00D221B7"/>
    <w:rsid w:val="00D22733"/>
    <w:rsid w:val="00D22F6E"/>
    <w:rsid w:val="00D22F76"/>
    <w:rsid w:val="00D23C88"/>
    <w:rsid w:val="00D23DA4"/>
    <w:rsid w:val="00D24764"/>
    <w:rsid w:val="00D24D9A"/>
    <w:rsid w:val="00D24E6E"/>
    <w:rsid w:val="00D24FD0"/>
    <w:rsid w:val="00D2529F"/>
    <w:rsid w:val="00D254C6"/>
    <w:rsid w:val="00D2564C"/>
    <w:rsid w:val="00D25D71"/>
    <w:rsid w:val="00D25EAF"/>
    <w:rsid w:val="00D2629C"/>
    <w:rsid w:val="00D274DF"/>
    <w:rsid w:val="00D27C37"/>
    <w:rsid w:val="00D30172"/>
    <w:rsid w:val="00D30228"/>
    <w:rsid w:val="00D310A4"/>
    <w:rsid w:val="00D310E8"/>
    <w:rsid w:val="00D31383"/>
    <w:rsid w:val="00D31488"/>
    <w:rsid w:val="00D31BEC"/>
    <w:rsid w:val="00D3239E"/>
    <w:rsid w:val="00D327A5"/>
    <w:rsid w:val="00D330CE"/>
    <w:rsid w:val="00D3331B"/>
    <w:rsid w:val="00D33727"/>
    <w:rsid w:val="00D33E18"/>
    <w:rsid w:val="00D340E2"/>
    <w:rsid w:val="00D343A6"/>
    <w:rsid w:val="00D3533F"/>
    <w:rsid w:val="00D35953"/>
    <w:rsid w:val="00D362A2"/>
    <w:rsid w:val="00D36D01"/>
    <w:rsid w:val="00D37061"/>
    <w:rsid w:val="00D37290"/>
    <w:rsid w:val="00D37407"/>
    <w:rsid w:val="00D37B4A"/>
    <w:rsid w:val="00D409EA"/>
    <w:rsid w:val="00D40B2C"/>
    <w:rsid w:val="00D40B52"/>
    <w:rsid w:val="00D41B83"/>
    <w:rsid w:val="00D41D03"/>
    <w:rsid w:val="00D4209E"/>
    <w:rsid w:val="00D43659"/>
    <w:rsid w:val="00D436FF"/>
    <w:rsid w:val="00D43854"/>
    <w:rsid w:val="00D43D06"/>
    <w:rsid w:val="00D43FDC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A6A"/>
    <w:rsid w:val="00D46C28"/>
    <w:rsid w:val="00D46C54"/>
    <w:rsid w:val="00D46EA9"/>
    <w:rsid w:val="00D47A33"/>
    <w:rsid w:val="00D47F8D"/>
    <w:rsid w:val="00D5043F"/>
    <w:rsid w:val="00D509BB"/>
    <w:rsid w:val="00D50F8A"/>
    <w:rsid w:val="00D515F5"/>
    <w:rsid w:val="00D51E0D"/>
    <w:rsid w:val="00D52113"/>
    <w:rsid w:val="00D523C9"/>
    <w:rsid w:val="00D52B9D"/>
    <w:rsid w:val="00D52F39"/>
    <w:rsid w:val="00D53B7A"/>
    <w:rsid w:val="00D53BAC"/>
    <w:rsid w:val="00D53D87"/>
    <w:rsid w:val="00D53DAF"/>
    <w:rsid w:val="00D54A97"/>
    <w:rsid w:val="00D54E72"/>
    <w:rsid w:val="00D555FC"/>
    <w:rsid w:val="00D55679"/>
    <w:rsid w:val="00D559AD"/>
    <w:rsid w:val="00D55A5F"/>
    <w:rsid w:val="00D560CA"/>
    <w:rsid w:val="00D56281"/>
    <w:rsid w:val="00D5658B"/>
    <w:rsid w:val="00D56A4E"/>
    <w:rsid w:val="00D56F2E"/>
    <w:rsid w:val="00D5703D"/>
    <w:rsid w:val="00D571BB"/>
    <w:rsid w:val="00D577ED"/>
    <w:rsid w:val="00D5781B"/>
    <w:rsid w:val="00D6084A"/>
    <w:rsid w:val="00D609C0"/>
    <w:rsid w:val="00D60AC8"/>
    <w:rsid w:val="00D60B8B"/>
    <w:rsid w:val="00D60CC3"/>
    <w:rsid w:val="00D60F14"/>
    <w:rsid w:val="00D61524"/>
    <w:rsid w:val="00D61935"/>
    <w:rsid w:val="00D61942"/>
    <w:rsid w:val="00D62A7B"/>
    <w:rsid w:val="00D62B59"/>
    <w:rsid w:val="00D62BE3"/>
    <w:rsid w:val="00D62D1C"/>
    <w:rsid w:val="00D636CA"/>
    <w:rsid w:val="00D63CCA"/>
    <w:rsid w:val="00D64554"/>
    <w:rsid w:val="00D6492E"/>
    <w:rsid w:val="00D64A28"/>
    <w:rsid w:val="00D64CC1"/>
    <w:rsid w:val="00D65EA7"/>
    <w:rsid w:val="00D66359"/>
    <w:rsid w:val="00D6669D"/>
    <w:rsid w:val="00D671F7"/>
    <w:rsid w:val="00D6787D"/>
    <w:rsid w:val="00D679A1"/>
    <w:rsid w:val="00D7011E"/>
    <w:rsid w:val="00D701D4"/>
    <w:rsid w:val="00D7046E"/>
    <w:rsid w:val="00D71D09"/>
    <w:rsid w:val="00D7263E"/>
    <w:rsid w:val="00D72994"/>
    <w:rsid w:val="00D73A13"/>
    <w:rsid w:val="00D73A37"/>
    <w:rsid w:val="00D73E2E"/>
    <w:rsid w:val="00D74231"/>
    <w:rsid w:val="00D7457E"/>
    <w:rsid w:val="00D747F8"/>
    <w:rsid w:val="00D748B6"/>
    <w:rsid w:val="00D7498B"/>
    <w:rsid w:val="00D74BD8"/>
    <w:rsid w:val="00D75015"/>
    <w:rsid w:val="00D75176"/>
    <w:rsid w:val="00D753BF"/>
    <w:rsid w:val="00D754F0"/>
    <w:rsid w:val="00D75542"/>
    <w:rsid w:val="00D755BC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904"/>
    <w:rsid w:val="00D80222"/>
    <w:rsid w:val="00D80298"/>
    <w:rsid w:val="00D8058B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C2B"/>
    <w:rsid w:val="00D82F81"/>
    <w:rsid w:val="00D8339E"/>
    <w:rsid w:val="00D83B74"/>
    <w:rsid w:val="00D83E1F"/>
    <w:rsid w:val="00D841F3"/>
    <w:rsid w:val="00D846A2"/>
    <w:rsid w:val="00D85136"/>
    <w:rsid w:val="00D85F3F"/>
    <w:rsid w:val="00D868EE"/>
    <w:rsid w:val="00D86AE8"/>
    <w:rsid w:val="00D86D9C"/>
    <w:rsid w:val="00D86EFB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2ADE"/>
    <w:rsid w:val="00D9312C"/>
    <w:rsid w:val="00D9327C"/>
    <w:rsid w:val="00D93CD1"/>
    <w:rsid w:val="00D93DE4"/>
    <w:rsid w:val="00D94030"/>
    <w:rsid w:val="00D9411C"/>
    <w:rsid w:val="00D94D55"/>
    <w:rsid w:val="00D95215"/>
    <w:rsid w:val="00D954E5"/>
    <w:rsid w:val="00D9594D"/>
    <w:rsid w:val="00D95C64"/>
    <w:rsid w:val="00D960D1"/>
    <w:rsid w:val="00D96428"/>
    <w:rsid w:val="00D96B05"/>
    <w:rsid w:val="00D96D79"/>
    <w:rsid w:val="00D96DCF"/>
    <w:rsid w:val="00D9729A"/>
    <w:rsid w:val="00D97BF5"/>
    <w:rsid w:val="00DA0C94"/>
    <w:rsid w:val="00DA0D7A"/>
    <w:rsid w:val="00DA1626"/>
    <w:rsid w:val="00DA1B59"/>
    <w:rsid w:val="00DA2176"/>
    <w:rsid w:val="00DA2742"/>
    <w:rsid w:val="00DA2E6D"/>
    <w:rsid w:val="00DA2EA9"/>
    <w:rsid w:val="00DA31F0"/>
    <w:rsid w:val="00DA328A"/>
    <w:rsid w:val="00DA35B7"/>
    <w:rsid w:val="00DA38D1"/>
    <w:rsid w:val="00DA3E73"/>
    <w:rsid w:val="00DA423E"/>
    <w:rsid w:val="00DA45D8"/>
    <w:rsid w:val="00DA47CB"/>
    <w:rsid w:val="00DA4D1D"/>
    <w:rsid w:val="00DA4D6A"/>
    <w:rsid w:val="00DA4FFE"/>
    <w:rsid w:val="00DA5397"/>
    <w:rsid w:val="00DA5AA9"/>
    <w:rsid w:val="00DA5CD4"/>
    <w:rsid w:val="00DA5D9A"/>
    <w:rsid w:val="00DA5E85"/>
    <w:rsid w:val="00DA5EBD"/>
    <w:rsid w:val="00DA7310"/>
    <w:rsid w:val="00DA7349"/>
    <w:rsid w:val="00DA76DF"/>
    <w:rsid w:val="00DA7CD9"/>
    <w:rsid w:val="00DA7EF7"/>
    <w:rsid w:val="00DB0801"/>
    <w:rsid w:val="00DB0A6D"/>
    <w:rsid w:val="00DB0CB2"/>
    <w:rsid w:val="00DB0FAC"/>
    <w:rsid w:val="00DB10B8"/>
    <w:rsid w:val="00DB1683"/>
    <w:rsid w:val="00DB175B"/>
    <w:rsid w:val="00DB290B"/>
    <w:rsid w:val="00DB2C9F"/>
    <w:rsid w:val="00DB2E35"/>
    <w:rsid w:val="00DB32F0"/>
    <w:rsid w:val="00DB35E5"/>
    <w:rsid w:val="00DB39BD"/>
    <w:rsid w:val="00DB3D75"/>
    <w:rsid w:val="00DB3E21"/>
    <w:rsid w:val="00DB44D7"/>
    <w:rsid w:val="00DB47F5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E7A"/>
    <w:rsid w:val="00DB7F9A"/>
    <w:rsid w:val="00DC0062"/>
    <w:rsid w:val="00DC08D0"/>
    <w:rsid w:val="00DC097F"/>
    <w:rsid w:val="00DC11A9"/>
    <w:rsid w:val="00DC11CF"/>
    <w:rsid w:val="00DC11F6"/>
    <w:rsid w:val="00DC1569"/>
    <w:rsid w:val="00DC156B"/>
    <w:rsid w:val="00DC1C9D"/>
    <w:rsid w:val="00DC2080"/>
    <w:rsid w:val="00DC20C9"/>
    <w:rsid w:val="00DC24DB"/>
    <w:rsid w:val="00DC2816"/>
    <w:rsid w:val="00DC2BE8"/>
    <w:rsid w:val="00DC306C"/>
    <w:rsid w:val="00DC35CB"/>
    <w:rsid w:val="00DC3F1E"/>
    <w:rsid w:val="00DC3FA1"/>
    <w:rsid w:val="00DC40A8"/>
    <w:rsid w:val="00DC417E"/>
    <w:rsid w:val="00DC50C9"/>
    <w:rsid w:val="00DC5113"/>
    <w:rsid w:val="00DC51C2"/>
    <w:rsid w:val="00DC62FB"/>
    <w:rsid w:val="00DC65FE"/>
    <w:rsid w:val="00DC666B"/>
    <w:rsid w:val="00DC68E3"/>
    <w:rsid w:val="00DC6D51"/>
    <w:rsid w:val="00DC6EA0"/>
    <w:rsid w:val="00DC77E7"/>
    <w:rsid w:val="00DC7D0A"/>
    <w:rsid w:val="00DD0049"/>
    <w:rsid w:val="00DD007C"/>
    <w:rsid w:val="00DD0DB6"/>
    <w:rsid w:val="00DD10C4"/>
    <w:rsid w:val="00DD1BA5"/>
    <w:rsid w:val="00DD1BED"/>
    <w:rsid w:val="00DD2253"/>
    <w:rsid w:val="00DD2DA7"/>
    <w:rsid w:val="00DD331F"/>
    <w:rsid w:val="00DD35D1"/>
    <w:rsid w:val="00DD363A"/>
    <w:rsid w:val="00DD36ED"/>
    <w:rsid w:val="00DD3D70"/>
    <w:rsid w:val="00DD474A"/>
    <w:rsid w:val="00DD4BDD"/>
    <w:rsid w:val="00DD50F0"/>
    <w:rsid w:val="00DD589B"/>
    <w:rsid w:val="00DD5BF1"/>
    <w:rsid w:val="00DD6031"/>
    <w:rsid w:val="00DD6CDA"/>
    <w:rsid w:val="00DD751A"/>
    <w:rsid w:val="00DD769B"/>
    <w:rsid w:val="00DD7DF1"/>
    <w:rsid w:val="00DE02D4"/>
    <w:rsid w:val="00DE0339"/>
    <w:rsid w:val="00DE0541"/>
    <w:rsid w:val="00DE07D9"/>
    <w:rsid w:val="00DE0B8A"/>
    <w:rsid w:val="00DE153F"/>
    <w:rsid w:val="00DE1D6D"/>
    <w:rsid w:val="00DE1D82"/>
    <w:rsid w:val="00DE1FE1"/>
    <w:rsid w:val="00DE33A0"/>
    <w:rsid w:val="00DE353D"/>
    <w:rsid w:val="00DE36BA"/>
    <w:rsid w:val="00DE38B7"/>
    <w:rsid w:val="00DE3C97"/>
    <w:rsid w:val="00DE3DCE"/>
    <w:rsid w:val="00DE4815"/>
    <w:rsid w:val="00DE49AE"/>
    <w:rsid w:val="00DE4A74"/>
    <w:rsid w:val="00DE4E80"/>
    <w:rsid w:val="00DE505D"/>
    <w:rsid w:val="00DE5240"/>
    <w:rsid w:val="00DE52B9"/>
    <w:rsid w:val="00DE5701"/>
    <w:rsid w:val="00DE5721"/>
    <w:rsid w:val="00DE57E6"/>
    <w:rsid w:val="00DE5CAA"/>
    <w:rsid w:val="00DE5FD9"/>
    <w:rsid w:val="00DE6157"/>
    <w:rsid w:val="00DE66D3"/>
    <w:rsid w:val="00DE67B7"/>
    <w:rsid w:val="00DE6B5E"/>
    <w:rsid w:val="00DE6FEA"/>
    <w:rsid w:val="00DE70C0"/>
    <w:rsid w:val="00DE79CB"/>
    <w:rsid w:val="00DF03AB"/>
    <w:rsid w:val="00DF0945"/>
    <w:rsid w:val="00DF0D73"/>
    <w:rsid w:val="00DF13BA"/>
    <w:rsid w:val="00DF14D3"/>
    <w:rsid w:val="00DF197F"/>
    <w:rsid w:val="00DF1A28"/>
    <w:rsid w:val="00DF227B"/>
    <w:rsid w:val="00DF2453"/>
    <w:rsid w:val="00DF3615"/>
    <w:rsid w:val="00DF3BAC"/>
    <w:rsid w:val="00DF40B7"/>
    <w:rsid w:val="00DF421F"/>
    <w:rsid w:val="00DF42E0"/>
    <w:rsid w:val="00DF434D"/>
    <w:rsid w:val="00DF46AD"/>
    <w:rsid w:val="00DF47B0"/>
    <w:rsid w:val="00DF550E"/>
    <w:rsid w:val="00DF5A2E"/>
    <w:rsid w:val="00DF5A6C"/>
    <w:rsid w:val="00DF5AE4"/>
    <w:rsid w:val="00DF5CFD"/>
    <w:rsid w:val="00DF6318"/>
    <w:rsid w:val="00DF68A0"/>
    <w:rsid w:val="00DF6B54"/>
    <w:rsid w:val="00DF726B"/>
    <w:rsid w:val="00DF761C"/>
    <w:rsid w:val="00DF7888"/>
    <w:rsid w:val="00DF7C15"/>
    <w:rsid w:val="00DF7C63"/>
    <w:rsid w:val="00DF7CE6"/>
    <w:rsid w:val="00DF7EBC"/>
    <w:rsid w:val="00E0020A"/>
    <w:rsid w:val="00E005BF"/>
    <w:rsid w:val="00E00608"/>
    <w:rsid w:val="00E00AEE"/>
    <w:rsid w:val="00E00D90"/>
    <w:rsid w:val="00E0134D"/>
    <w:rsid w:val="00E015B8"/>
    <w:rsid w:val="00E0168E"/>
    <w:rsid w:val="00E01F00"/>
    <w:rsid w:val="00E01FBC"/>
    <w:rsid w:val="00E02B66"/>
    <w:rsid w:val="00E02FC7"/>
    <w:rsid w:val="00E03AF5"/>
    <w:rsid w:val="00E03CAF"/>
    <w:rsid w:val="00E04117"/>
    <w:rsid w:val="00E041E5"/>
    <w:rsid w:val="00E049E8"/>
    <w:rsid w:val="00E04BE0"/>
    <w:rsid w:val="00E04D0D"/>
    <w:rsid w:val="00E04EA6"/>
    <w:rsid w:val="00E0527A"/>
    <w:rsid w:val="00E05482"/>
    <w:rsid w:val="00E059B7"/>
    <w:rsid w:val="00E06100"/>
    <w:rsid w:val="00E0612B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1303"/>
    <w:rsid w:val="00E11771"/>
    <w:rsid w:val="00E11BB5"/>
    <w:rsid w:val="00E11DDD"/>
    <w:rsid w:val="00E11FD6"/>
    <w:rsid w:val="00E124AC"/>
    <w:rsid w:val="00E12D18"/>
    <w:rsid w:val="00E12F16"/>
    <w:rsid w:val="00E12F7D"/>
    <w:rsid w:val="00E13201"/>
    <w:rsid w:val="00E138C3"/>
    <w:rsid w:val="00E13A98"/>
    <w:rsid w:val="00E13DFF"/>
    <w:rsid w:val="00E13EC5"/>
    <w:rsid w:val="00E140C2"/>
    <w:rsid w:val="00E141F9"/>
    <w:rsid w:val="00E143B5"/>
    <w:rsid w:val="00E14C6C"/>
    <w:rsid w:val="00E14E38"/>
    <w:rsid w:val="00E14E81"/>
    <w:rsid w:val="00E15530"/>
    <w:rsid w:val="00E15A10"/>
    <w:rsid w:val="00E15E51"/>
    <w:rsid w:val="00E15E7F"/>
    <w:rsid w:val="00E15F8C"/>
    <w:rsid w:val="00E1600D"/>
    <w:rsid w:val="00E16155"/>
    <w:rsid w:val="00E16205"/>
    <w:rsid w:val="00E16461"/>
    <w:rsid w:val="00E16469"/>
    <w:rsid w:val="00E164E9"/>
    <w:rsid w:val="00E16E88"/>
    <w:rsid w:val="00E171CF"/>
    <w:rsid w:val="00E1737B"/>
    <w:rsid w:val="00E1751C"/>
    <w:rsid w:val="00E17914"/>
    <w:rsid w:val="00E1793F"/>
    <w:rsid w:val="00E17B4C"/>
    <w:rsid w:val="00E17FF1"/>
    <w:rsid w:val="00E206E3"/>
    <w:rsid w:val="00E2095F"/>
    <w:rsid w:val="00E20B50"/>
    <w:rsid w:val="00E20D9C"/>
    <w:rsid w:val="00E20EAC"/>
    <w:rsid w:val="00E2158F"/>
    <w:rsid w:val="00E216BF"/>
    <w:rsid w:val="00E21B07"/>
    <w:rsid w:val="00E21BEF"/>
    <w:rsid w:val="00E21CC5"/>
    <w:rsid w:val="00E21F12"/>
    <w:rsid w:val="00E22204"/>
    <w:rsid w:val="00E22947"/>
    <w:rsid w:val="00E22B12"/>
    <w:rsid w:val="00E22EC9"/>
    <w:rsid w:val="00E23690"/>
    <w:rsid w:val="00E237D9"/>
    <w:rsid w:val="00E23A59"/>
    <w:rsid w:val="00E246E3"/>
    <w:rsid w:val="00E249DC"/>
    <w:rsid w:val="00E24B21"/>
    <w:rsid w:val="00E2510E"/>
    <w:rsid w:val="00E2522E"/>
    <w:rsid w:val="00E25438"/>
    <w:rsid w:val="00E2562A"/>
    <w:rsid w:val="00E2565E"/>
    <w:rsid w:val="00E25730"/>
    <w:rsid w:val="00E25B37"/>
    <w:rsid w:val="00E25C84"/>
    <w:rsid w:val="00E2608B"/>
    <w:rsid w:val="00E2616E"/>
    <w:rsid w:val="00E267A0"/>
    <w:rsid w:val="00E267CC"/>
    <w:rsid w:val="00E26D21"/>
    <w:rsid w:val="00E27069"/>
    <w:rsid w:val="00E278F8"/>
    <w:rsid w:val="00E27E5D"/>
    <w:rsid w:val="00E3032E"/>
    <w:rsid w:val="00E30D76"/>
    <w:rsid w:val="00E3135D"/>
    <w:rsid w:val="00E3193A"/>
    <w:rsid w:val="00E31AE5"/>
    <w:rsid w:val="00E3226C"/>
    <w:rsid w:val="00E322BF"/>
    <w:rsid w:val="00E32D1C"/>
    <w:rsid w:val="00E3309F"/>
    <w:rsid w:val="00E34147"/>
    <w:rsid w:val="00E34351"/>
    <w:rsid w:val="00E348E8"/>
    <w:rsid w:val="00E349F3"/>
    <w:rsid w:val="00E3529B"/>
    <w:rsid w:val="00E356D9"/>
    <w:rsid w:val="00E3595F"/>
    <w:rsid w:val="00E36350"/>
    <w:rsid w:val="00E372A0"/>
    <w:rsid w:val="00E375F5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79B"/>
    <w:rsid w:val="00E4290E"/>
    <w:rsid w:val="00E436EE"/>
    <w:rsid w:val="00E43FCC"/>
    <w:rsid w:val="00E44673"/>
    <w:rsid w:val="00E44834"/>
    <w:rsid w:val="00E448F0"/>
    <w:rsid w:val="00E44AD4"/>
    <w:rsid w:val="00E44FF2"/>
    <w:rsid w:val="00E45370"/>
    <w:rsid w:val="00E456C3"/>
    <w:rsid w:val="00E45850"/>
    <w:rsid w:val="00E458F0"/>
    <w:rsid w:val="00E45996"/>
    <w:rsid w:val="00E45D1E"/>
    <w:rsid w:val="00E46958"/>
    <w:rsid w:val="00E4749C"/>
    <w:rsid w:val="00E4772C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AB5"/>
    <w:rsid w:val="00E51E18"/>
    <w:rsid w:val="00E51EE6"/>
    <w:rsid w:val="00E5211B"/>
    <w:rsid w:val="00E5242D"/>
    <w:rsid w:val="00E526D9"/>
    <w:rsid w:val="00E527A0"/>
    <w:rsid w:val="00E52958"/>
    <w:rsid w:val="00E53283"/>
    <w:rsid w:val="00E542D4"/>
    <w:rsid w:val="00E5433E"/>
    <w:rsid w:val="00E5441E"/>
    <w:rsid w:val="00E546C7"/>
    <w:rsid w:val="00E54B6C"/>
    <w:rsid w:val="00E55116"/>
    <w:rsid w:val="00E551C8"/>
    <w:rsid w:val="00E556FD"/>
    <w:rsid w:val="00E56F5D"/>
    <w:rsid w:val="00E5708C"/>
    <w:rsid w:val="00E5742C"/>
    <w:rsid w:val="00E576B9"/>
    <w:rsid w:val="00E57A23"/>
    <w:rsid w:val="00E57AF2"/>
    <w:rsid w:val="00E57F52"/>
    <w:rsid w:val="00E607B7"/>
    <w:rsid w:val="00E60A3C"/>
    <w:rsid w:val="00E60A41"/>
    <w:rsid w:val="00E60C05"/>
    <w:rsid w:val="00E6132C"/>
    <w:rsid w:val="00E616F4"/>
    <w:rsid w:val="00E61B08"/>
    <w:rsid w:val="00E6219F"/>
    <w:rsid w:val="00E624C0"/>
    <w:rsid w:val="00E62755"/>
    <w:rsid w:val="00E62AA1"/>
    <w:rsid w:val="00E63537"/>
    <w:rsid w:val="00E64379"/>
    <w:rsid w:val="00E64C05"/>
    <w:rsid w:val="00E6544C"/>
    <w:rsid w:val="00E65EEB"/>
    <w:rsid w:val="00E65F18"/>
    <w:rsid w:val="00E66032"/>
    <w:rsid w:val="00E660F7"/>
    <w:rsid w:val="00E669A2"/>
    <w:rsid w:val="00E66AB4"/>
    <w:rsid w:val="00E66FE1"/>
    <w:rsid w:val="00E67277"/>
    <w:rsid w:val="00E675F0"/>
    <w:rsid w:val="00E67B24"/>
    <w:rsid w:val="00E67CF5"/>
    <w:rsid w:val="00E708E9"/>
    <w:rsid w:val="00E70BD8"/>
    <w:rsid w:val="00E70D9F"/>
    <w:rsid w:val="00E71E19"/>
    <w:rsid w:val="00E71E68"/>
    <w:rsid w:val="00E7214B"/>
    <w:rsid w:val="00E725C6"/>
    <w:rsid w:val="00E7275A"/>
    <w:rsid w:val="00E73121"/>
    <w:rsid w:val="00E731E8"/>
    <w:rsid w:val="00E73607"/>
    <w:rsid w:val="00E73700"/>
    <w:rsid w:val="00E73A6D"/>
    <w:rsid w:val="00E73B33"/>
    <w:rsid w:val="00E73D37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F8C"/>
    <w:rsid w:val="00E80351"/>
    <w:rsid w:val="00E804C4"/>
    <w:rsid w:val="00E80A0B"/>
    <w:rsid w:val="00E80ADB"/>
    <w:rsid w:val="00E80AE4"/>
    <w:rsid w:val="00E80C7B"/>
    <w:rsid w:val="00E812DE"/>
    <w:rsid w:val="00E813ED"/>
    <w:rsid w:val="00E814B5"/>
    <w:rsid w:val="00E816D5"/>
    <w:rsid w:val="00E81DF2"/>
    <w:rsid w:val="00E82443"/>
    <w:rsid w:val="00E82528"/>
    <w:rsid w:val="00E82612"/>
    <w:rsid w:val="00E82DDB"/>
    <w:rsid w:val="00E82E57"/>
    <w:rsid w:val="00E8347C"/>
    <w:rsid w:val="00E8368A"/>
    <w:rsid w:val="00E83E9F"/>
    <w:rsid w:val="00E8403C"/>
    <w:rsid w:val="00E842F7"/>
    <w:rsid w:val="00E84C9C"/>
    <w:rsid w:val="00E8550C"/>
    <w:rsid w:val="00E85609"/>
    <w:rsid w:val="00E85971"/>
    <w:rsid w:val="00E864DD"/>
    <w:rsid w:val="00E86783"/>
    <w:rsid w:val="00E8682A"/>
    <w:rsid w:val="00E86AE6"/>
    <w:rsid w:val="00E86EE9"/>
    <w:rsid w:val="00E87276"/>
    <w:rsid w:val="00E87C7F"/>
    <w:rsid w:val="00E87DD8"/>
    <w:rsid w:val="00E90616"/>
    <w:rsid w:val="00E90939"/>
    <w:rsid w:val="00E90C48"/>
    <w:rsid w:val="00E9102C"/>
    <w:rsid w:val="00E91536"/>
    <w:rsid w:val="00E916E4"/>
    <w:rsid w:val="00E939AC"/>
    <w:rsid w:val="00E93C86"/>
    <w:rsid w:val="00E93ECA"/>
    <w:rsid w:val="00E94011"/>
    <w:rsid w:val="00E946CD"/>
    <w:rsid w:val="00E94E6D"/>
    <w:rsid w:val="00E956AF"/>
    <w:rsid w:val="00E9570D"/>
    <w:rsid w:val="00E96070"/>
    <w:rsid w:val="00E966F0"/>
    <w:rsid w:val="00E96842"/>
    <w:rsid w:val="00E96AFA"/>
    <w:rsid w:val="00E96EB0"/>
    <w:rsid w:val="00E970E9"/>
    <w:rsid w:val="00E978CE"/>
    <w:rsid w:val="00E9798B"/>
    <w:rsid w:val="00E979FE"/>
    <w:rsid w:val="00E97A16"/>
    <w:rsid w:val="00E97FBF"/>
    <w:rsid w:val="00EA0B31"/>
    <w:rsid w:val="00EA0BF9"/>
    <w:rsid w:val="00EA0DEF"/>
    <w:rsid w:val="00EA0E5A"/>
    <w:rsid w:val="00EA1056"/>
    <w:rsid w:val="00EA120D"/>
    <w:rsid w:val="00EA193D"/>
    <w:rsid w:val="00EA1E61"/>
    <w:rsid w:val="00EA202E"/>
    <w:rsid w:val="00EA24FA"/>
    <w:rsid w:val="00EA2A4C"/>
    <w:rsid w:val="00EA2B6B"/>
    <w:rsid w:val="00EA307F"/>
    <w:rsid w:val="00EA36D7"/>
    <w:rsid w:val="00EA37AC"/>
    <w:rsid w:val="00EA37C9"/>
    <w:rsid w:val="00EA3C0D"/>
    <w:rsid w:val="00EA3F11"/>
    <w:rsid w:val="00EA4A01"/>
    <w:rsid w:val="00EA4B97"/>
    <w:rsid w:val="00EA512E"/>
    <w:rsid w:val="00EA5181"/>
    <w:rsid w:val="00EA530D"/>
    <w:rsid w:val="00EA5BB4"/>
    <w:rsid w:val="00EA5D2B"/>
    <w:rsid w:val="00EA5EB9"/>
    <w:rsid w:val="00EA5EEE"/>
    <w:rsid w:val="00EA659F"/>
    <w:rsid w:val="00EA66DA"/>
    <w:rsid w:val="00EA6A64"/>
    <w:rsid w:val="00EA6AD8"/>
    <w:rsid w:val="00EA6CD1"/>
    <w:rsid w:val="00EA7297"/>
    <w:rsid w:val="00EA7A2A"/>
    <w:rsid w:val="00EB1605"/>
    <w:rsid w:val="00EB16D1"/>
    <w:rsid w:val="00EB1A18"/>
    <w:rsid w:val="00EB20C0"/>
    <w:rsid w:val="00EB2395"/>
    <w:rsid w:val="00EB2CA3"/>
    <w:rsid w:val="00EB2E95"/>
    <w:rsid w:val="00EB2F3D"/>
    <w:rsid w:val="00EB3020"/>
    <w:rsid w:val="00EB3839"/>
    <w:rsid w:val="00EB396C"/>
    <w:rsid w:val="00EB3AD5"/>
    <w:rsid w:val="00EB3AE7"/>
    <w:rsid w:val="00EB3D4C"/>
    <w:rsid w:val="00EB40EC"/>
    <w:rsid w:val="00EB44EF"/>
    <w:rsid w:val="00EB4735"/>
    <w:rsid w:val="00EB4847"/>
    <w:rsid w:val="00EB4B8D"/>
    <w:rsid w:val="00EB5FDE"/>
    <w:rsid w:val="00EB602C"/>
    <w:rsid w:val="00EB690F"/>
    <w:rsid w:val="00EB6D21"/>
    <w:rsid w:val="00EB6F8A"/>
    <w:rsid w:val="00EB713C"/>
    <w:rsid w:val="00EB7A87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34E8"/>
    <w:rsid w:val="00EC3DDD"/>
    <w:rsid w:val="00EC3FFE"/>
    <w:rsid w:val="00EC4921"/>
    <w:rsid w:val="00EC4D5D"/>
    <w:rsid w:val="00EC4F1D"/>
    <w:rsid w:val="00EC57FA"/>
    <w:rsid w:val="00EC5824"/>
    <w:rsid w:val="00EC5BF1"/>
    <w:rsid w:val="00EC678A"/>
    <w:rsid w:val="00EC75B8"/>
    <w:rsid w:val="00EC7749"/>
    <w:rsid w:val="00EC7B54"/>
    <w:rsid w:val="00EC7D79"/>
    <w:rsid w:val="00ED0367"/>
    <w:rsid w:val="00ED036B"/>
    <w:rsid w:val="00ED05CD"/>
    <w:rsid w:val="00ED0DB4"/>
    <w:rsid w:val="00ED0F76"/>
    <w:rsid w:val="00ED1442"/>
    <w:rsid w:val="00ED1976"/>
    <w:rsid w:val="00ED1D24"/>
    <w:rsid w:val="00ED200F"/>
    <w:rsid w:val="00ED2535"/>
    <w:rsid w:val="00ED2692"/>
    <w:rsid w:val="00ED2741"/>
    <w:rsid w:val="00ED27DB"/>
    <w:rsid w:val="00ED2A3B"/>
    <w:rsid w:val="00ED31CA"/>
    <w:rsid w:val="00ED3966"/>
    <w:rsid w:val="00ED3F5C"/>
    <w:rsid w:val="00ED4159"/>
    <w:rsid w:val="00ED471E"/>
    <w:rsid w:val="00ED48B3"/>
    <w:rsid w:val="00ED48EA"/>
    <w:rsid w:val="00ED494E"/>
    <w:rsid w:val="00ED51B6"/>
    <w:rsid w:val="00ED5578"/>
    <w:rsid w:val="00ED57F4"/>
    <w:rsid w:val="00ED5972"/>
    <w:rsid w:val="00ED5A36"/>
    <w:rsid w:val="00ED5D7D"/>
    <w:rsid w:val="00ED5DA9"/>
    <w:rsid w:val="00ED5E29"/>
    <w:rsid w:val="00ED673C"/>
    <w:rsid w:val="00ED6BF9"/>
    <w:rsid w:val="00ED6E2F"/>
    <w:rsid w:val="00ED710F"/>
    <w:rsid w:val="00ED7873"/>
    <w:rsid w:val="00ED7917"/>
    <w:rsid w:val="00ED7F91"/>
    <w:rsid w:val="00EE0428"/>
    <w:rsid w:val="00EE071D"/>
    <w:rsid w:val="00EE0A94"/>
    <w:rsid w:val="00EE0AB0"/>
    <w:rsid w:val="00EE0D60"/>
    <w:rsid w:val="00EE1034"/>
    <w:rsid w:val="00EE1652"/>
    <w:rsid w:val="00EE1D4A"/>
    <w:rsid w:val="00EE1DCA"/>
    <w:rsid w:val="00EE1F47"/>
    <w:rsid w:val="00EE25DD"/>
    <w:rsid w:val="00EE29E3"/>
    <w:rsid w:val="00EE2E41"/>
    <w:rsid w:val="00EE2FF3"/>
    <w:rsid w:val="00EE3184"/>
    <w:rsid w:val="00EE399F"/>
    <w:rsid w:val="00EE3B4B"/>
    <w:rsid w:val="00EE40F2"/>
    <w:rsid w:val="00EE428C"/>
    <w:rsid w:val="00EE4909"/>
    <w:rsid w:val="00EE492B"/>
    <w:rsid w:val="00EE4A3D"/>
    <w:rsid w:val="00EE4F0F"/>
    <w:rsid w:val="00EE4F69"/>
    <w:rsid w:val="00EE5840"/>
    <w:rsid w:val="00EE5953"/>
    <w:rsid w:val="00EE5D14"/>
    <w:rsid w:val="00EE67AC"/>
    <w:rsid w:val="00EE6ABE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D42"/>
    <w:rsid w:val="00EF0F75"/>
    <w:rsid w:val="00EF1072"/>
    <w:rsid w:val="00EF184C"/>
    <w:rsid w:val="00EF199A"/>
    <w:rsid w:val="00EF1BB0"/>
    <w:rsid w:val="00EF1EFF"/>
    <w:rsid w:val="00EF22ED"/>
    <w:rsid w:val="00EF2451"/>
    <w:rsid w:val="00EF2AFD"/>
    <w:rsid w:val="00EF31A7"/>
    <w:rsid w:val="00EF3503"/>
    <w:rsid w:val="00EF3F45"/>
    <w:rsid w:val="00EF452F"/>
    <w:rsid w:val="00EF4898"/>
    <w:rsid w:val="00EF4C65"/>
    <w:rsid w:val="00EF4F42"/>
    <w:rsid w:val="00EF51A2"/>
    <w:rsid w:val="00EF57A2"/>
    <w:rsid w:val="00EF5AF3"/>
    <w:rsid w:val="00EF66A6"/>
    <w:rsid w:val="00EF6D91"/>
    <w:rsid w:val="00EF70DE"/>
    <w:rsid w:val="00EF7148"/>
    <w:rsid w:val="00EF73EF"/>
    <w:rsid w:val="00EF7B0A"/>
    <w:rsid w:val="00EF7D12"/>
    <w:rsid w:val="00F009BE"/>
    <w:rsid w:val="00F00C95"/>
    <w:rsid w:val="00F01064"/>
    <w:rsid w:val="00F01527"/>
    <w:rsid w:val="00F01A4A"/>
    <w:rsid w:val="00F01E11"/>
    <w:rsid w:val="00F02543"/>
    <w:rsid w:val="00F02890"/>
    <w:rsid w:val="00F02DAD"/>
    <w:rsid w:val="00F036ED"/>
    <w:rsid w:val="00F0388E"/>
    <w:rsid w:val="00F03A37"/>
    <w:rsid w:val="00F03B11"/>
    <w:rsid w:val="00F03DBE"/>
    <w:rsid w:val="00F03EE1"/>
    <w:rsid w:val="00F0430E"/>
    <w:rsid w:val="00F04415"/>
    <w:rsid w:val="00F04821"/>
    <w:rsid w:val="00F04EE3"/>
    <w:rsid w:val="00F05138"/>
    <w:rsid w:val="00F05804"/>
    <w:rsid w:val="00F059B5"/>
    <w:rsid w:val="00F05A6C"/>
    <w:rsid w:val="00F05A7E"/>
    <w:rsid w:val="00F05C9B"/>
    <w:rsid w:val="00F063F2"/>
    <w:rsid w:val="00F06646"/>
    <w:rsid w:val="00F066F0"/>
    <w:rsid w:val="00F06CF1"/>
    <w:rsid w:val="00F0716F"/>
    <w:rsid w:val="00F0771D"/>
    <w:rsid w:val="00F077E8"/>
    <w:rsid w:val="00F07839"/>
    <w:rsid w:val="00F07971"/>
    <w:rsid w:val="00F07A71"/>
    <w:rsid w:val="00F100E9"/>
    <w:rsid w:val="00F101D6"/>
    <w:rsid w:val="00F105B3"/>
    <w:rsid w:val="00F109EF"/>
    <w:rsid w:val="00F10DED"/>
    <w:rsid w:val="00F112E6"/>
    <w:rsid w:val="00F115B2"/>
    <w:rsid w:val="00F11938"/>
    <w:rsid w:val="00F11AF8"/>
    <w:rsid w:val="00F11D4A"/>
    <w:rsid w:val="00F12041"/>
    <w:rsid w:val="00F12492"/>
    <w:rsid w:val="00F1267D"/>
    <w:rsid w:val="00F127CC"/>
    <w:rsid w:val="00F12CDA"/>
    <w:rsid w:val="00F131DC"/>
    <w:rsid w:val="00F1328F"/>
    <w:rsid w:val="00F133D9"/>
    <w:rsid w:val="00F14028"/>
    <w:rsid w:val="00F1402A"/>
    <w:rsid w:val="00F14208"/>
    <w:rsid w:val="00F142D8"/>
    <w:rsid w:val="00F1454D"/>
    <w:rsid w:val="00F14802"/>
    <w:rsid w:val="00F14D65"/>
    <w:rsid w:val="00F14F3E"/>
    <w:rsid w:val="00F15B7E"/>
    <w:rsid w:val="00F15EE9"/>
    <w:rsid w:val="00F16317"/>
    <w:rsid w:val="00F16A07"/>
    <w:rsid w:val="00F16A33"/>
    <w:rsid w:val="00F17277"/>
    <w:rsid w:val="00F17DBD"/>
    <w:rsid w:val="00F20B06"/>
    <w:rsid w:val="00F20B3E"/>
    <w:rsid w:val="00F20C0A"/>
    <w:rsid w:val="00F20C38"/>
    <w:rsid w:val="00F2139D"/>
    <w:rsid w:val="00F2154C"/>
    <w:rsid w:val="00F21E90"/>
    <w:rsid w:val="00F21FB8"/>
    <w:rsid w:val="00F22635"/>
    <w:rsid w:val="00F22FFA"/>
    <w:rsid w:val="00F2390F"/>
    <w:rsid w:val="00F239FC"/>
    <w:rsid w:val="00F23BBE"/>
    <w:rsid w:val="00F23CBF"/>
    <w:rsid w:val="00F2447D"/>
    <w:rsid w:val="00F24530"/>
    <w:rsid w:val="00F2462B"/>
    <w:rsid w:val="00F248A0"/>
    <w:rsid w:val="00F249EE"/>
    <w:rsid w:val="00F24A66"/>
    <w:rsid w:val="00F24FF5"/>
    <w:rsid w:val="00F25EE8"/>
    <w:rsid w:val="00F2607C"/>
    <w:rsid w:val="00F263E5"/>
    <w:rsid w:val="00F26495"/>
    <w:rsid w:val="00F27E4E"/>
    <w:rsid w:val="00F3005D"/>
    <w:rsid w:val="00F30171"/>
    <w:rsid w:val="00F30514"/>
    <w:rsid w:val="00F30BF8"/>
    <w:rsid w:val="00F30FF2"/>
    <w:rsid w:val="00F31ABD"/>
    <w:rsid w:val="00F32115"/>
    <w:rsid w:val="00F32273"/>
    <w:rsid w:val="00F32482"/>
    <w:rsid w:val="00F32674"/>
    <w:rsid w:val="00F32C06"/>
    <w:rsid w:val="00F32EAC"/>
    <w:rsid w:val="00F32F81"/>
    <w:rsid w:val="00F3309E"/>
    <w:rsid w:val="00F330CD"/>
    <w:rsid w:val="00F33160"/>
    <w:rsid w:val="00F3342C"/>
    <w:rsid w:val="00F3343E"/>
    <w:rsid w:val="00F33BB1"/>
    <w:rsid w:val="00F33E37"/>
    <w:rsid w:val="00F34792"/>
    <w:rsid w:val="00F34A13"/>
    <w:rsid w:val="00F34D87"/>
    <w:rsid w:val="00F352F7"/>
    <w:rsid w:val="00F35ED3"/>
    <w:rsid w:val="00F365FD"/>
    <w:rsid w:val="00F36FD7"/>
    <w:rsid w:val="00F370D8"/>
    <w:rsid w:val="00F370FA"/>
    <w:rsid w:val="00F37172"/>
    <w:rsid w:val="00F37B91"/>
    <w:rsid w:val="00F37C87"/>
    <w:rsid w:val="00F40237"/>
    <w:rsid w:val="00F4028C"/>
    <w:rsid w:val="00F402CF"/>
    <w:rsid w:val="00F40FC0"/>
    <w:rsid w:val="00F410C4"/>
    <w:rsid w:val="00F411F1"/>
    <w:rsid w:val="00F41884"/>
    <w:rsid w:val="00F41B01"/>
    <w:rsid w:val="00F4256D"/>
    <w:rsid w:val="00F427AB"/>
    <w:rsid w:val="00F42C23"/>
    <w:rsid w:val="00F42D15"/>
    <w:rsid w:val="00F43A27"/>
    <w:rsid w:val="00F43BAE"/>
    <w:rsid w:val="00F4416A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78CB"/>
    <w:rsid w:val="00F4795D"/>
    <w:rsid w:val="00F47D86"/>
    <w:rsid w:val="00F47D90"/>
    <w:rsid w:val="00F50010"/>
    <w:rsid w:val="00F50628"/>
    <w:rsid w:val="00F5112B"/>
    <w:rsid w:val="00F51BE9"/>
    <w:rsid w:val="00F52390"/>
    <w:rsid w:val="00F52478"/>
    <w:rsid w:val="00F5292E"/>
    <w:rsid w:val="00F52BE2"/>
    <w:rsid w:val="00F5326F"/>
    <w:rsid w:val="00F5391F"/>
    <w:rsid w:val="00F539FF"/>
    <w:rsid w:val="00F53A18"/>
    <w:rsid w:val="00F53F13"/>
    <w:rsid w:val="00F54239"/>
    <w:rsid w:val="00F543D2"/>
    <w:rsid w:val="00F543E2"/>
    <w:rsid w:val="00F54B13"/>
    <w:rsid w:val="00F54BE2"/>
    <w:rsid w:val="00F54EFF"/>
    <w:rsid w:val="00F552F6"/>
    <w:rsid w:val="00F556FF"/>
    <w:rsid w:val="00F5638C"/>
    <w:rsid w:val="00F564D8"/>
    <w:rsid w:val="00F56583"/>
    <w:rsid w:val="00F5662B"/>
    <w:rsid w:val="00F57046"/>
    <w:rsid w:val="00F57C0C"/>
    <w:rsid w:val="00F57E74"/>
    <w:rsid w:val="00F60085"/>
    <w:rsid w:val="00F605D8"/>
    <w:rsid w:val="00F6074C"/>
    <w:rsid w:val="00F607F1"/>
    <w:rsid w:val="00F60A94"/>
    <w:rsid w:val="00F60B28"/>
    <w:rsid w:val="00F60C52"/>
    <w:rsid w:val="00F60F03"/>
    <w:rsid w:val="00F61316"/>
    <w:rsid w:val="00F619AC"/>
    <w:rsid w:val="00F61C42"/>
    <w:rsid w:val="00F61E18"/>
    <w:rsid w:val="00F61FD4"/>
    <w:rsid w:val="00F62089"/>
    <w:rsid w:val="00F624D6"/>
    <w:rsid w:val="00F62B8E"/>
    <w:rsid w:val="00F62DFE"/>
    <w:rsid w:val="00F638DD"/>
    <w:rsid w:val="00F63DD6"/>
    <w:rsid w:val="00F64120"/>
    <w:rsid w:val="00F641D3"/>
    <w:rsid w:val="00F646C8"/>
    <w:rsid w:val="00F65123"/>
    <w:rsid w:val="00F655C6"/>
    <w:rsid w:val="00F65899"/>
    <w:rsid w:val="00F659A2"/>
    <w:rsid w:val="00F661AE"/>
    <w:rsid w:val="00F664E8"/>
    <w:rsid w:val="00F66B4C"/>
    <w:rsid w:val="00F66B8C"/>
    <w:rsid w:val="00F66F00"/>
    <w:rsid w:val="00F6728C"/>
    <w:rsid w:val="00F67994"/>
    <w:rsid w:val="00F67AD2"/>
    <w:rsid w:val="00F70439"/>
    <w:rsid w:val="00F70F29"/>
    <w:rsid w:val="00F71125"/>
    <w:rsid w:val="00F71813"/>
    <w:rsid w:val="00F71867"/>
    <w:rsid w:val="00F71F2D"/>
    <w:rsid w:val="00F72074"/>
    <w:rsid w:val="00F7265B"/>
    <w:rsid w:val="00F728A4"/>
    <w:rsid w:val="00F729BA"/>
    <w:rsid w:val="00F72F05"/>
    <w:rsid w:val="00F72F32"/>
    <w:rsid w:val="00F7339A"/>
    <w:rsid w:val="00F733B9"/>
    <w:rsid w:val="00F735ED"/>
    <w:rsid w:val="00F73BB1"/>
    <w:rsid w:val="00F73BC0"/>
    <w:rsid w:val="00F73F24"/>
    <w:rsid w:val="00F73FC7"/>
    <w:rsid w:val="00F7411C"/>
    <w:rsid w:val="00F7416D"/>
    <w:rsid w:val="00F74B1C"/>
    <w:rsid w:val="00F74CB7"/>
    <w:rsid w:val="00F74F59"/>
    <w:rsid w:val="00F750F2"/>
    <w:rsid w:val="00F753E0"/>
    <w:rsid w:val="00F75661"/>
    <w:rsid w:val="00F75669"/>
    <w:rsid w:val="00F75741"/>
    <w:rsid w:val="00F757AA"/>
    <w:rsid w:val="00F757C4"/>
    <w:rsid w:val="00F759E5"/>
    <w:rsid w:val="00F76403"/>
    <w:rsid w:val="00F7643F"/>
    <w:rsid w:val="00F769C7"/>
    <w:rsid w:val="00F7752C"/>
    <w:rsid w:val="00F801AF"/>
    <w:rsid w:val="00F805CE"/>
    <w:rsid w:val="00F80B0A"/>
    <w:rsid w:val="00F80C5B"/>
    <w:rsid w:val="00F813A5"/>
    <w:rsid w:val="00F8199D"/>
    <w:rsid w:val="00F8231C"/>
    <w:rsid w:val="00F82F0F"/>
    <w:rsid w:val="00F82FFB"/>
    <w:rsid w:val="00F83761"/>
    <w:rsid w:val="00F8421E"/>
    <w:rsid w:val="00F84452"/>
    <w:rsid w:val="00F84F29"/>
    <w:rsid w:val="00F84F79"/>
    <w:rsid w:val="00F85E05"/>
    <w:rsid w:val="00F86416"/>
    <w:rsid w:val="00F86605"/>
    <w:rsid w:val="00F86FEF"/>
    <w:rsid w:val="00F87293"/>
    <w:rsid w:val="00F878CA"/>
    <w:rsid w:val="00F87BCD"/>
    <w:rsid w:val="00F905B5"/>
    <w:rsid w:val="00F90D73"/>
    <w:rsid w:val="00F90E5E"/>
    <w:rsid w:val="00F912FA"/>
    <w:rsid w:val="00F91532"/>
    <w:rsid w:val="00F91EBD"/>
    <w:rsid w:val="00F936ED"/>
    <w:rsid w:val="00F93ABE"/>
    <w:rsid w:val="00F93BF8"/>
    <w:rsid w:val="00F9577A"/>
    <w:rsid w:val="00F95BB4"/>
    <w:rsid w:val="00F95D48"/>
    <w:rsid w:val="00F96025"/>
    <w:rsid w:val="00F96EA6"/>
    <w:rsid w:val="00F973AF"/>
    <w:rsid w:val="00F973B7"/>
    <w:rsid w:val="00F97A8A"/>
    <w:rsid w:val="00FA0022"/>
    <w:rsid w:val="00FA00F8"/>
    <w:rsid w:val="00FA0288"/>
    <w:rsid w:val="00FA04F1"/>
    <w:rsid w:val="00FA0AE6"/>
    <w:rsid w:val="00FA0D43"/>
    <w:rsid w:val="00FA201D"/>
    <w:rsid w:val="00FA2513"/>
    <w:rsid w:val="00FA2868"/>
    <w:rsid w:val="00FA2A73"/>
    <w:rsid w:val="00FA2B2C"/>
    <w:rsid w:val="00FA2B9B"/>
    <w:rsid w:val="00FA2C66"/>
    <w:rsid w:val="00FA361C"/>
    <w:rsid w:val="00FA3795"/>
    <w:rsid w:val="00FA39DE"/>
    <w:rsid w:val="00FA3F36"/>
    <w:rsid w:val="00FA4644"/>
    <w:rsid w:val="00FA4F2A"/>
    <w:rsid w:val="00FA60BD"/>
    <w:rsid w:val="00FA6190"/>
    <w:rsid w:val="00FA6791"/>
    <w:rsid w:val="00FA683D"/>
    <w:rsid w:val="00FA6C2B"/>
    <w:rsid w:val="00FA6EB2"/>
    <w:rsid w:val="00FA71C9"/>
    <w:rsid w:val="00FA72D9"/>
    <w:rsid w:val="00FA75AB"/>
    <w:rsid w:val="00FA7995"/>
    <w:rsid w:val="00FA7ECA"/>
    <w:rsid w:val="00FB01AA"/>
    <w:rsid w:val="00FB059E"/>
    <w:rsid w:val="00FB0C76"/>
    <w:rsid w:val="00FB0CCE"/>
    <w:rsid w:val="00FB0D9D"/>
    <w:rsid w:val="00FB135D"/>
    <w:rsid w:val="00FB1380"/>
    <w:rsid w:val="00FB191B"/>
    <w:rsid w:val="00FB1A46"/>
    <w:rsid w:val="00FB1E84"/>
    <w:rsid w:val="00FB228E"/>
    <w:rsid w:val="00FB282D"/>
    <w:rsid w:val="00FB2E26"/>
    <w:rsid w:val="00FB34D9"/>
    <w:rsid w:val="00FB3508"/>
    <w:rsid w:val="00FB359B"/>
    <w:rsid w:val="00FB3B52"/>
    <w:rsid w:val="00FB403A"/>
    <w:rsid w:val="00FB4578"/>
    <w:rsid w:val="00FB45ED"/>
    <w:rsid w:val="00FB482D"/>
    <w:rsid w:val="00FB4BCD"/>
    <w:rsid w:val="00FB4D59"/>
    <w:rsid w:val="00FB50DB"/>
    <w:rsid w:val="00FB541D"/>
    <w:rsid w:val="00FB5627"/>
    <w:rsid w:val="00FB56CD"/>
    <w:rsid w:val="00FB6C20"/>
    <w:rsid w:val="00FB72D6"/>
    <w:rsid w:val="00FB7DD0"/>
    <w:rsid w:val="00FB7E0B"/>
    <w:rsid w:val="00FB7FEA"/>
    <w:rsid w:val="00FC0A06"/>
    <w:rsid w:val="00FC0C4A"/>
    <w:rsid w:val="00FC0E6A"/>
    <w:rsid w:val="00FC1E71"/>
    <w:rsid w:val="00FC25CE"/>
    <w:rsid w:val="00FC263A"/>
    <w:rsid w:val="00FC2A18"/>
    <w:rsid w:val="00FC399C"/>
    <w:rsid w:val="00FC3A21"/>
    <w:rsid w:val="00FC3FC8"/>
    <w:rsid w:val="00FC4A8F"/>
    <w:rsid w:val="00FC4B2F"/>
    <w:rsid w:val="00FC4C53"/>
    <w:rsid w:val="00FC51CB"/>
    <w:rsid w:val="00FC5634"/>
    <w:rsid w:val="00FC56FF"/>
    <w:rsid w:val="00FC5831"/>
    <w:rsid w:val="00FC586D"/>
    <w:rsid w:val="00FC5B9E"/>
    <w:rsid w:val="00FC6163"/>
    <w:rsid w:val="00FC6252"/>
    <w:rsid w:val="00FC6654"/>
    <w:rsid w:val="00FC674B"/>
    <w:rsid w:val="00FC6AEC"/>
    <w:rsid w:val="00FC6FAA"/>
    <w:rsid w:val="00FC730F"/>
    <w:rsid w:val="00FD01F7"/>
    <w:rsid w:val="00FD025E"/>
    <w:rsid w:val="00FD060A"/>
    <w:rsid w:val="00FD0D06"/>
    <w:rsid w:val="00FD14DE"/>
    <w:rsid w:val="00FD193E"/>
    <w:rsid w:val="00FD1944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9C8"/>
    <w:rsid w:val="00FD3C89"/>
    <w:rsid w:val="00FD3E59"/>
    <w:rsid w:val="00FD4403"/>
    <w:rsid w:val="00FD48E1"/>
    <w:rsid w:val="00FD4ABE"/>
    <w:rsid w:val="00FD4B02"/>
    <w:rsid w:val="00FD4D64"/>
    <w:rsid w:val="00FD525D"/>
    <w:rsid w:val="00FD53AD"/>
    <w:rsid w:val="00FD5700"/>
    <w:rsid w:val="00FD6448"/>
    <w:rsid w:val="00FD65BE"/>
    <w:rsid w:val="00FD676E"/>
    <w:rsid w:val="00FD7028"/>
    <w:rsid w:val="00FD7445"/>
    <w:rsid w:val="00FD7AE7"/>
    <w:rsid w:val="00FD7B3E"/>
    <w:rsid w:val="00FE0892"/>
    <w:rsid w:val="00FE0A63"/>
    <w:rsid w:val="00FE1BCE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59D1"/>
    <w:rsid w:val="00FE5AAE"/>
    <w:rsid w:val="00FE5DC5"/>
    <w:rsid w:val="00FE664E"/>
    <w:rsid w:val="00FE66C8"/>
    <w:rsid w:val="00FE69E1"/>
    <w:rsid w:val="00FE6D8D"/>
    <w:rsid w:val="00FE7B7D"/>
    <w:rsid w:val="00FE7FC8"/>
    <w:rsid w:val="00FF0462"/>
    <w:rsid w:val="00FF0A0F"/>
    <w:rsid w:val="00FF0CEA"/>
    <w:rsid w:val="00FF0F9D"/>
    <w:rsid w:val="00FF135B"/>
    <w:rsid w:val="00FF173D"/>
    <w:rsid w:val="00FF1828"/>
    <w:rsid w:val="00FF18B9"/>
    <w:rsid w:val="00FF195D"/>
    <w:rsid w:val="00FF1CBB"/>
    <w:rsid w:val="00FF2364"/>
    <w:rsid w:val="00FF268A"/>
    <w:rsid w:val="00FF2AF7"/>
    <w:rsid w:val="00FF2E1B"/>
    <w:rsid w:val="00FF3159"/>
    <w:rsid w:val="00FF365F"/>
    <w:rsid w:val="00FF3C8B"/>
    <w:rsid w:val="00FF3D77"/>
    <w:rsid w:val="00FF3DFC"/>
    <w:rsid w:val="00FF45EB"/>
    <w:rsid w:val="00FF4768"/>
    <w:rsid w:val="00FF48B0"/>
    <w:rsid w:val="00FF4C58"/>
    <w:rsid w:val="00FF53C7"/>
    <w:rsid w:val="00FF54FC"/>
    <w:rsid w:val="00FF570B"/>
    <w:rsid w:val="00FF5745"/>
    <w:rsid w:val="00FF583A"/>
    <w:rsid w:val="00FF5D30"/>
    <w:rsid w:val="00FF5F30"/>
    <w:rsid w:val="00FF608D"/>
    <w:rsid w:val="00FF68F9"/>
    <w:rsid w:val="00FF6B95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5E340-384C-4714-9394-91A877D87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26</Pages>
  <Words>5469</Words>
  <Characters>31177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36573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qmr</cp:lastModifiedBy>
  <cp:revision>2</cp:revision>
  <cp:lastPrinted>2017-11-06T03:13:00Z</cp:lastPrinted>
  <dcterms:created xsi:type="dcterms:W3CDTF">2017-11-13T11:06:00Z</dcterms:created>
  <dcterms:modified xsi:type="dcterms:W3CDTF">2017-11-13T11:06:00Z</dcterms:modified>
</cp:coreProperties>
</file>