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GoBack"/>
            <w:bookmarkEnd w:id="0"/>
            <w:bookmarkEnd w:id="1"/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1E83678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6E3CF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374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7FD611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1A2712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</w:t>
            </w:r>
            <w:r w:rsidRPr="009D1F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</w:t>
            </w: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การเงินระหว่างกาล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2841867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C52C41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B2CE193" w:rsidR="00BD265A" w:rsidRPr="00C52C41" w:rsidRDefault="00F23B06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05966F41" w:rsidR="00BD265A" w:rsidRPr="00C52C41" w:rsidRDefault="001A271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4E9359DE" w:rsidR="00BD265A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BB2FFB" w:rsidRPr="00C52C41" w14:paraId="43C85EC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5745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077C6754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A94A69B" w14:textId="2CBAFAA5" w:rsidR="00BD265A" w:rsidRPr="00C52C41" w:rsidRDefault="00AB170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B2FF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14990DA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54DD7CD6" w:rsidR="00BD265A" w:rsidRPr="00C52C41" w:rsidRDefault="00CF35C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B2FFB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3D3BB702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4F5E8596" w:rsidR="00DC55FE" w:rsidRPr="00C52C41" w:rsidRDefault="00CF35C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BB2FFB" w:rsidRPr="00C52C41" w14:paraId="07DD338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DBBDFD6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74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10E991" w14:textId="4E4220D0" w:rsidR="00DC55FE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  <w:r w:rsidR="00FD69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F17B1D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78ACFE25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4ABCC0A1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3693AC27" w:rsidR="00F17B1D" w:rsidRPr="00091C56" w:rsidRDefault="00F17B1D" w:rsidP="00F17B1D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F17B1D" w:rsidRPr="00C52C41" w14:paraId="668F809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72A3BB2" w14:textId="28B2B1BA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4A40D9C8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EF9763" w14:textId="475B46C5" w:rsidR="00F17B1D" w:rsidRPr="00026849" w:rsidRDefault="00F17B1D" w:rsidP="00F17B1D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F17B1D" w:rsidRPr="00C52C41" w14:paraId="27AB18B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2A45E419" w14:textId="6F139878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374" w:type="dxa"/>
          </w:tcPr>
          <w:p w14:paraId="564C5D7C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AAB460C" w14:textId="74A80D99" w:rsidR="00F17B1D" w:rsidRPr="00AB170B" w:rsidRDefault="00F17B1D" w:rsidP="00F17B1D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718E5" w:rsidRPr="00C52C41" w14:paraId="2ADF9A41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C44A136" w14:textId="5F2D7D76" w:rsidR="00C718E5" w:rsidRDefault="00C718E5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374" w:type="dxa"/>
          </w:tcPr>
          <w:p w14:paraId="6FE97D24" w14:textId="77777777" w:rsidR="00C718E5" w:rsidRPr="00C52C41" w:rsidRDefault="00C718E5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B72B6E7" w14:textId="6F330D81" w:rsidR="00C718E5" w:rsidRPr="00091C56" w:rsidRDefault="00C718E5" w:rsidP="00F17B1D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F17B1D" w:rsidRPr="00C52C41" w14:paraId="46EAEA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EB9AC74" w14:textId="68AB117F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74" w:type="dxa"/>
          </w:tcPr>
          <w:p w14:paraId="04198E40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372D1E3" w14:textId="5A401D26" w:rsidR="00F17B1D" w:rsidRPr="00091C56" w:rsidRDefault="00F17B1D" w:rsidP="00F17B1D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17B1D" w:rsidRPr="00C52C41" w14:paraId="4DB2CB7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9DF3270" w14:textId="6E4628E0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74" w:type="dxa"/>
          </w:tcPr>
          <w:p w14:paraId="329EE15C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143844C4" w14:textId="604265BF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745142F9" w14:textId="77777777" w:rsidR="00BB2FFB" w:rsidRDefault="00BB2FFB">
      <w:r>
        <w:rPr>
          <w:b/>
          <w:bCs/>
        </w:rPr>
        <w:br w:type="page"/>
      </w:r>
    </w:p>
    <w:p w14:paraId="65095516" w14:textId="78EBF18C"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F23F1E" w:rsidRDefault="00784EB3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AB392FE" w14:textId="2A7728FA" w:rsidR="00726B9B" w:rsidRPr="0052663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526631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9 </w:t>
      </w:r>
      <w:r w:rsidR="00526631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526631">
        <w:rPr>
          <w:rFonts w:ascii="Angsana New" w:hAnsi="Angsana New"/>
          <w:sz w:val="30"/>
          <w:szCs w:val="30"/>
        </w:rPr>
        <w:t>2560</w:t>
      </w:r>
    </w:p>
    <w:p w14:paraId="561B1AC6" w14:textId="77777777" w:rsidR="00726B9B" w:rsidRPr="00F23F1E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68DF0B8C" w14:textId="77777777"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  <w:cs/>
        </w:rPr>
        <w:t>1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FCAF018" w14:textId="77777777" w:rsidR="00726B9B" w:rsidRPr="00F23F1E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769BAAF" w14:textId="48F2F27F" w:rsidR="00726B9B" w:rsidRPr="002B1BE4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proofErr w:type="spellStart"/>
      <w:r w:rsidRPr="002B1BE4">
        <w:rPr>
          <w:rFonts w:ascii="Angsana New" w:hAnsi="Angsana New"/>
          <w:spacing w:val="-2"/>
          <w:sz w:val="30"/>
          <w:szCs w:val="30"/>
          <w:cs/>
        </w:rPr>
        <w:t>ลัค</w:t>
      </w:r>
      <w:proofErr w:type="spellEnd"/>
      <w:r w:rsidRPr="002B1BE4">
        <w:rPr>
          <w:rFonts w:ascii="Angsana New" w:hAnsi="Angsana New"/>
          <w:spacing w:val="-2"/>
          <w:sz w:val="30"/>
          <w:szCs w:val="30"/>
          <w:cs/>
        </w:rPr>
        <w:t>กี้</w:t>
      </w:r>
      <w:proofErr w:type="spellStart"/>
      <w:r w:rsidRPr="002B1BE4">
        <w:rPr>
          <w:rFonts w:ascii="Angsana New" w:hAnsi="Angsana New"/>
          <w:spacing w:val="-2"/>
          <w:sz w:val="30"/>
          <w:szCs w:val="30"/>
          <w:cs/>
        </w:rPr>
        <w:t>เท็คซ์</w:t>
      </w:r>
      <w:proofErr w:type="spellEnd"/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 (ไทย) จำกัด </w:t>
      </w:r>
      <w:r w:rsidRPr="002B1BE4">
        <w:rPr>
          <w:rFonts w:ascii="Angsana New" w:hAnsi="Angsana New"/>
          <w:spacing w:val="-2"/>
          <w:sz w:val="30"/>
          <w:szCs w:val="30"/>
          <w:cs/>
          <w:lang w:val="th-TH"/>
        </w:rPr>
        <w:t>(</w:t>
      </w:r>
      <w:r w:rsidRPr="002B1BE4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2B1BE4">
        <w:rPr>
          <w:rFonts w:ascii="Angsana New" w:hAnsi="Angsana New"/>
          <w:spacing w:val="-2"/>
          <w:sz w:val="30"/>
          <w:szCs w:val="30"/>
          <w:cs/>
          <w:lang w:val="th-TH"/>
        </w:rPr>
        <w:t>)</w:t>
      </w:r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pacing w:val="-2"/>
          <w:sz w:val="30"/>
          <w:szCs w:val="30"/>
        </w:rPr>
        <w:t>“</w:t>
      </w:r>
      <w:r w:rsidRPr="002B1BE4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2B1BE4">
        <w:rPr>
          <w:rFonts w:ascii="Angsana New" w:hAnsi="Angsana New"/>
          <w:spacing w:val="-2"/>
          <w:sz w:val="30"/>
          <w:szCs w:val="30"/>
        </w:rPr>
        <w:t>”</w:t>
      </w:r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</w:t>
      </w:r>
      <w:r w:rsidR="00CF35C7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 w:rsidR="00CF35C7" w:rsidRPr="002B1BE4">
        <w:rPr>
          <w:rFonts w:ascii="Angsana New" w:hAnsi="Angsana New"/>
          <w:spacing w:val="-2"/>
          <w:sz w:val="30"/>
          <w:szCs w:val="30"/>
        </w:rPr>
        <w:t xml:space="preserve">20 </w:t>
      </w:r>
      <w:r w:rsidRPr="002B1BE4">
        <w:rPr>
          <w:rFonts w:ascii="Angsana New" w:hAnsi="Angsana New"/>
          <w:spacing w:val="-2"/>
          <w:sz w:val="30"/>
          <w:szCs w:val="30"/>
          <w:cs/>
        </w:rPr>
        <w:t>อาคาร</w:t>
      </w:r>
      <w:proofErr w:type="spellStart"/>
      <w:r w:rsidRPr="002B1BE4">
        <w:rPr>
          <w:rFonts w:ascii="Angsana New" w:hAnsi="Angsana New"/>
          <w:spacing w:val="-2"/>
          <w:sz w:val="30"/>
          <w:szCs w:val="30"/>
          <w:cs/>
        </w:rPr>
        <w:t>บุปผ</w:t>
      </w:r>
      <w:proofErr w:type="spellEnd"/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จิต </w:t>
      </w:r>
      <w:r w:rsidR="00CF35C7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ชั้น </w:t>
      </w:r>
      <w:r w:rsidR="00D5120E" w:rsidRPr="002B1BE4">
        <w:rPr>
          <w:rFonts w:ascii="Angsana New" w:hAnsi="Angsana New"/>
          <w:spacing w:val="-2"/>
          <w:sz w:val="30"/>
          <w:szCs w:val="30"/>
        </w:rPr>
        <w:t>5</w:t>
      </w:r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 ถนนสาทรเหนือ เขตบางรัก กรุงเทพมหานคร</w:t>
      </w:r>
      <w:r w:rsidR="00CF35C7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35C7" w:rsidRPr="002B1BE4">
        <w:rPr>
          <w:rFonts w:ascii="Angsana New" w:hAnsi="Angsana New"/>
          <w:spacing w:val="-2"/>
          <w:sz w:val="30"/>
          <w:szCs w:val="30"/>
        </w:rPr>
        <w:t xml:space="preserve">10500 </w:t>
      </w:r>
      <w:r w:rsidR="00CF35C7" w:rsidRPr="002B1BE4">
        <w:rPr>
          <w:rFonts w:ascii="Angsana New" w:hAnsi="Angsana New" w:hint="cs"/>
          <w:spacing w:val="-2"/>
          <w:sz w:val="30"/>
          <w:szCs w:val="30"/>
          <w:cs/>
        </w:rPr>
        <w:t>ประเทศไทย</w:t>
      </w:r>
    </w:p>
    <w:p w14:paraId="6E2BAFFA" w14:textId="77777777" w:rsidR="00726B9B" w:rsidRPr="00F23F1E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1D0AF2F2" w14:textId="77777777" w:rsidR="00726B9B" w:rsidRPr="002B1BE4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บริษัทจดทะเบียนกับตลาดหลักทรัพย์แห่งประเทศไทยเมื่อเดือนมีนาคม 2532</w:t>
      </w:r>
    </w:p>
    <w:p w14:paraId="481701C2" w14:textId="77777777" w:rsidR="00726B9B" w:rsidRPr="00F23F1E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5AB5322" w14:textId="68DA2F1A" w:rsidR="00726B9B" w:rsidRPr="002B1BE4" w:rsidRDefault="00772DA8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บริษัทใหญ่</w:t>
      </w:r>
      <w:r w:rsidRPr="002B1BE4">
        <w:rPr>
          <w:rFonts w:ascii="Angsana New" w:hAnsi="Angsana New" w:hint="cs"/>
          <w:sz w:val="30"/>
          <w:szCs w:val="30"/>
          <w:cs/>
        </w:rPr>
        <w:t>ขั้นสุดท้าย</w:t>
      </w:r>
      <w:r w:rsidRPr="002B1BE4">
        <w:rPr>
          <w:rFonts w:ascii="Angsana New" w:hAnsi="Angsana New"/>
          <w:sz w:val="30"/>
          <w:szCs w:val="30"/>
          <w:cs/>
        </w:rPr>
        <w:t>ของบริษัทในระหว่างงวด</w:t>
      </w:r>
      <w:r w:rsidR="00726B9B" w:rsidRPr="002B1BE4">
        <w:rPr>
          <w:rFonts w:ascii="Angsana New" w:hAnsi="Angsana New"/>
          <w:sz w:val="30"/>
          <w:szCs w:val="30"/>
          <w:cs/>
        </w:rPr>
        <w:t xml:space="preserve">คือ บริษัท </w:t>
      </w:r>
      <w:proofErr w:type="spellStart"/>
      <w:r w:rsidR="00726B9B" w:rsidRPr="002B1BE4">
        <w:rPr>
          <w:rFonts w:ascii="Angsana New" w:hAnsi="Angsana New"/>
          <w:sz w:val="30"/>
          <w:szCs w:val="30"/>
          <w:cs/>
          <w:lang w:val="th-TH"/>
        </w:rPr>
        <w:t>โทเร</w:t>
      </w:r>
      <w:proofErr w:type="spellEnd"/>
      <w:r w:rsidR="00726B9B" w:rsidRPr="002B1BE4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726B9B" w:rsidRPr="002B1BE4">
        <w:rPr>
          <w:rFonts w:ascii="Angsana New" w:hAnsi="Angsana New"/>
          <w:sz w:val="30"/>
          <w:szCs w:val="30"/>
          <w:cs/>
          <w:lang w:val="th-TH"/>
        </w:rPr>
        <w:t>อินดัสตรีย</w:t>
      </w:r>
      <w:r w:rsidR="00726B9B" w:rsidRPr="002B1BE4">
        <w:rPr>
          <w:rFonts w:ascii="Angsana New" w:hAnsi="Angsana New"/>
          <w:sz w:val="30"/>
          <w:szCs w:val="30"/>
          <w:cs/>
        </w:rPr>
        <w:t>์</w:t>
      </w:r>
      <w:proofErr w:type="spellEnd"/>
      <w:r w:rsidR="00726B9B" w:rsidRPr="002B1BE4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726B9B" w:rsidRPr="002B1BE4">
        <w:rPr>
          <w:rFonts w:ascii="Angsana New" w:hAnsi="Angsana New"/>
          <w:sz w:val="30"/>
          <w:szCs w:val="30"/>
          <w:cs/>
          <w:lang w:val="th-TH"/>
        </w:rPr>
        <w:t>อิ้งค์</w:t>
      </w:r>
      <w:proofErr w:type="spellEnd"/>
      <w:r w:rsidR="00726B9B" w:rsidRPr="002B1BE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26B9B" w:rsidRPr="002B1BE4">
        <w:rPr>
          <w:rFonts w:ascii="Angsana New" w:hAnsi="Angsana New"/>
          <w:sz w:val="30"/>
          <w:szCs w:val="30"/>
          <w:cs/>
        </w:rPr>
        <w:t>จำกัด บริษัทดังกล่าวเป็นนิติบุคคลที่จัดตั้งขึ้นในประเทศญี่ปุ่น</w:t>
      </w:r>
    </w:p>
    <w:p w14:paraId="08A10929" w14:textId="77777777" w:rsidR="00726B9B" w:rsidRPr="00F23F1E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4E91A26" w14:textId="09F883C6" w:rsidR="00726B9B" w:rsidRPr="002B1BE4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</w:t>
      </w:r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สิ่งทอซึ่งประกอบด้วย</w:t>
      </w:r>
      <w:proofErr w:type="spellStart"/>
      <w:r w:rsidR="00BA0E97" w:rsidRPr="002B1BE4">
        <w:rPr>
          <w:rFonts w:ascii="Angsana New" w:hAnsi="Angsana New"/>
          <w:spacing w:val="-4"/>
          <w:sz w:val="30"/>
          <w:szCs w:val="30"/>
          <w:cs/>
        </w:rPr>
        <w:t>ผ้าส</w:t>
      </w:r>
      <w:proofErr w:type="spellEnd"/>
      <w:r w:rsidR="00BA0E97" w:rsidRPr="002B1BE4">
        <w:rPr>
          <w:rFonts w:ascii="Angsana New" w:hAnsi="Angsana New"/>
          <w:spacing w:val="-4"/>
          <w:sz w:val="30"/>
          <w:szCs w:val="30"/>
          <w:cs/>
        </w:rPr>
        <w:t>ปัน ผ้า</w:t>
      </w:r>
      <w:proofErr w:type="spellStart"/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ฟิ</w:t>
      </w:r>
      <w:proofErr w:type="spellEnd"/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ลา</w:t>
      </w:r>
      <w:proofErr w:type="spellStart"/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เมนท์</w:t>
      </w:r>
      <w:proofErr w:type="spellEnd"/>
      <w:r w:rsidRPr="002B1BE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95F55" w:rsidRPr="002B1BE4">
        <w:rPr>
          <w:rFonts w:ascii="Angsana New" w:hAnsi="Angsana New" w:hint="cs"/>
          <w:spacing w:val="-4"/>
          <w:sz w:val="30"/>
          <w:szCs w:val="30"/>
          <w:cs/>
        </w:rPr>
        <w:t>เส้นด้าย</w:t>
      </w:r>
      <w:proofErr w:type="spellStart"/>
      <w:r w:rsidRPr="002B1BE4">
        <w:rPr>
          <w:rFonts w:ascii="Angsana New" w:hAnsi="Angsana New"/>
          <w:spacing w:val="-4"/>
          <w:sz w:val="30"/>
          <w:szCs w:val="30"/>
          <w:cs/>
        </w:rPr>
        <w:t>ยีนส์</w:t>
      </w:r>
      <w:proofErr w:type="spellEnd"/>
      <w:r w:rsidRPr="002B1BE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และผลิตภัณฑ์</w:t>
      </w:r>
      <w:r w:rsidR="00772DA8" w:rsidRPr="002B1BE4">
        <w:rPr>
          <w:rFonts w:ascii="Angsana New" w:hAnsi="Angsana New"/>
          <w:spacing w:val="-4"/>
          <w:sz w:val="30"/>
          <w:szCs w:val="30"/>
          <w:cs/>
        </w:rPr>
        <w:br/>
      </w:r>
      <w:r w:rsidR="00BA0E97" w:rsidRPr="002B1BE4">
        <w:rPr>
          <w:rFonts w:ascii="Angsana New" w:hAnsi="Angsana New" w:hint="cs"/>
          <w:spacing w:val="-4"/>
          <w:sz w:val="30"/>
          <w:szCs w:val="30"/>
          <w:cs/>
        </w:rPr>
        <w:t>สิ่งทอ</w:t>
      </w:r>
      <w:r w:rsidR="00BA0E97" w:rsidRPr="002B1BE4">
        <w:rPr>
          <w:rFonts w:ascii="Angsana New" w:hAnsi="Angsana New" w:hint="cs"/>
          <w:sz w:val="30"/>
          <w:szCs w:val="30"/>
          <w:cs/>
        </w:rPr>
        <w:t>เพื่ออุตสาหกรรม</w:t>
      </w:r>
      <w:r w:rsidR="00C304F0" w:rsidRPr="002B1BE4">
        <w:rPr>
          <w:rFonts w:ascii="Angsana New" w:hAnsi="Angsana New" w:hint="cs"/>
          <w:sz w:val="30"/>
          <w:szCs w:val="30"/>
          <w:cs/>
        </w:rPr>
        <w:t>การผลิต</w:t>
      </w:r>
      <w:r w:rsidR="00BA0E97" w:rsidRPr="002B1BE4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2B1BE4">
        <w:rPr>
          <w:rFonts w:ascii="Angsana New" w:hAnsi="Angsana New"/>
          <w:sz w:val="30"/>
          <w:szCs w:val="30"/>
          <w:cs/>
        </w:rPr>
        <w:t>ด</w:t>
      </w:r>
      <w:r w:rsidR="00835E1E" w:rsidRPr="002B1BE4">
        <w:rPr>
          <w:rFonts w:ascii="Angsana New" w:hAnsi="Angsana New"/>
          <w:sz w:val="30"/>
          <w:szCs w:val="30"/>
          <w:cs/>
        </w:rPr>
        <w:t>้ายสำหรับเสริมความแข็งแรงของยาง</w:t>
      </w:r>
      <w:r w:rsidRPr="002B1BE4">
        <w:rPr>
          <w:rFonts w:ascii="Angsana New" w:hAnsi="Angsana New"/>
          <w:sz w:val="30"/>
          <w:szCs w:val="30"/>
          <w:cs/>
        </w:rPr>
        <w:t xml:space="preserve">และผ้าสำหรับทำถุงลมนิรภัย </w:t>
      </w:r>
    </w:p>
    <w:p w14:paraId="1D9CFCBF" w14:textId="77777777" w:rsidR="00726B9B" w:rsidRPr="00F23F1E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A98F62B" w14:textId="70F0AE21"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F23F1E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D25564" w14:textId="77777777" w:rsidR="00726B9B" w:rsidRPr="002B1BE4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B1BE4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2722ACFB" w14:textId="77777777" w:rsidR="00726B9B" w:rsidRPr="00F23F1E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618E6D2" w14:textId="45D33D0D" w:rsidR="00400C2B" w:rsidRPr="002B1BE4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งบการเงินระหว่างกาลนี้จัดทำขึ้นในรูปแบบย่อตามมาตรฐานการบัญชีฉบับที่ </w:t>
      </w:r>
      <w:r w:rsidRPr="002B1BE4">
        <w:rPr>
          <w:rFonts w:ascii="Angsana New" w:hAnsi="Angsana New"/>
          <w:sz w:val="30"/>
          <w:szCs w:val="30"/>
        </w:rPr>
        <w:t xml:space="preserve">34 </w:t>
      </w:r>
      <w:r w:rsidRPr="002B1BE4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623F07">
        <w:rPr>
          <w:rFonts w:ascii="Angsana New" w:hAnsi="Angsana New"/>
          <w:sz w:val="30"/>
          <w:szCs w:val="30"/>
        </w:rPr>
        <w:t>2560</w:t>
      </w:r>
      <w:r w:rsidRPr="002B1BE4">
        <w:rPr>
          <w:rFonts w:ascii="Angsana New" w:hAnsi="Angsana New"/>
          <w:sz w:val="30"/>
          <w:szCs w:val="30"/>
        </w:rPr>
        <w:t xml:space="preserve">) </w:t>
      </w:r>
      <w:r w:rsidRPr="002B1BE4">
        <w:rPr>
          <w:rFonts w:ascii="Angsana New" w:hAnsi="Angsana New"/>
          <w:sz w:val="30"/>
          <w:szCs w:val="30"/>
          <w:cs/>
        </w:rPr>
        <w:t xml:space="preserve">เรื่อง </w:t>
      </w:r>
      <w:r w:rsidRPr="002B1BE4">
        <w:rPr>
          <w:rFonts w:ascii="Angsana New" w:hAnsi="Angsana New"/>
          <w:sz w:val="30"/>
          <w:szCs w:val="30"/>
        </w:rPr>
        <w:t>“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9542C" w:rsidRPr="002B1BE4">
        <w:rPr>
          <w:rFonts w:ascii="Angsana New" w:hAnsi="Angsana New" w:hint="cs"/>
          <w:i/>
          <w:iCs/>
          <w:sz w:val="30"/>
          <w:szCs w:val="30"/>
          <w:cs/>
        </w:rPr>
        <w:t>รายงานทางการ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เงินระหว่างกาล</w:t>
      </w:r>
      <w:r w:rsidRPr="002B1BE4">
        <w:rPr>
          <w:rFonts w:ascii="Angsana New" w:hAnsi="Angsana New"/>
          <w:i/>
          <w:iCs/>
          <w:sz w:val="30"/>
          <w:szCs w:val="30"/>
        </w:rPr>
        <w:t>”</w:t>
      </w:r>
      <w:r w:rsidRPr="002B1BE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2B1BE4">
        <w:rPr>
          <w:rFonts w:ascii="Angsana New" w:hAnsi="Angsana New"/>
          <w:sz w:val="30"/>
          <w:szCs w:val="30"/>
        </w:rPr>
        <w:t xml:space="preserve"> </w:t>
      </w:r>
    </w:p>
    <w:p w14:paraId="645BEA64" w14:textId="77777777" w:rsidR="00400C2B" w:rsidRPr="00F23F1E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 w:hanging="547"/>
        <w:jc w:val="thaiDistribute"/>
        <w:rPr>
          <w:rFonts w:ascii="Angsana New" w:hAnsi="Angsana New"/>
          <w:sz w:val="24"/>
          <w:szCs w:val="24"/>
        </w:rPr>
      </w:pPr>
    </w:p>
    <w:p w14:paraId="08CE9B7F" w14:textId="2B4DBF17" w:rsidR="002414B7" w:rsidRPr="002B1BE4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Pr="002B1BE4">
        <w:rPr>
          <w:rFonts w:ascii="Angsana New" w:hAnsi="Angsana New" w:hint="cs"/>
          <w:sz w:val="30"/>
          <w:szCs w:val="30"/>
          <w:cs/>
        </w:rPr>
        <w:t>บปี</w:t>
      </w:r>
      <w:r w:rsidRPr="002B1BE4">
        <w:rPr>
          <w:rFonts w:ascii="Angsana New" w:hAnsi="Angsana New"/>
          <w:sz w:val="30"/>
          <w:szCs w:val="30"/>
          <w:cs/>
        </w:rPr>
        <w:t>สิ้นสุดวันที่ 3</w:t>
      </w:r>
      <w:r w:rsidRPr="002B1BE4">
        <w:rPr>
          <w:rFonts w:ascii="Angsana New" w:hAnsi="Angsana New"/>
          <w:sz w:val="30"/>
          <w:szCs w:val="30"/>
        </w:rPr>
        <w:t xml:space="preserve">1 </w:t>
      </w:r>
      <w:r w:rsidRPr="002B1BE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B1BE4">
        <w:rPr>
          <w:rFonts w:ascii="Angsana New" w:hAnsi="Angsana New"/>
          <w:sz w:val="30"/>
          <w:szCs w:val="30"/>
        </w:rPr>
        <w:t xml:space="preserve">2560 </w:t>
      </w:r>
      <w:r w:rsidR="00F9542C" w:rsidRPr="002B1BE4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D5120E" w:rsidRPr="002B1BE4">
        <w:rPr>
          <w:rFonts w:ascii="Angsana New" w:hAnsi="Angsana New"/>
          <w:sz w:val="30"/>
          <w:szCs w:val="30"/>
        </w:rPr>
        <w:br/>
      </w:r>
      <w:r w:rsidRPr="002B1BE4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ดังนั้นการอ่านงบการเงินระหว่างกาลนี้ควรอ่านควบคู่กับงบการเงินของบริษัทสำหรับปีสิ้นสุดวันที่ 3</w:t>
      </w:r>
      <w:r w:rsidRPr="002B1BE4">
        <w:rPr>
          <w:rFonts w:ascii="Angsana New" w:hAnsi="Angsana New"/>
          <w:sz w:val="30"/>
          <w:szCs w:val="30"/>
        </w:rPr>
        <w:t xml:space="preserve">1 </w:t>
      </w:r>
      <w:r w:rsidRPr="002B1BE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B1BE4">
        <w:rPr>
          <w:rFonts w:ascii="Angsana New" w:hAnsi="Angsana New"/>
          <w:sz w:val="30"/>
          <w:szCs w:val="30"/>
        </w:rPr>
        <w:t>2560</w:t>
      </w:r>
    </w:p>
    <w:p w14:paraId="57BD8ECE" w14:textId="77777777" w:rsidR="00400C2B" w:rsidRPr="00F23F1E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2FFA6D" w14:textId="6BC868B4" w:rsidR="00695F55" w:rsidRDefault="00400C2B" w:rsidP="00241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04E42">
        <w:rPr>
          <w:rFonts w:ascii="Angsana New" w:hAnsi="Angsana New"/>
          <w:b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72DA8">
        <w:rPr>
          <w:rFonts w:ascii="Angsana New" w:hAnsi="Angsana New"/>
          <w:b/>
          <w:sz w:val="30"/>
          <w:szCs w:val="30"/>
          <w:cs/>
        </w:rPr>
        <w:br/>
      </w:r>
      <w:r w:rsidRPr="00B04E42">
        <w:rPr>
          <w:rFonts w:ascii="Angsana New" w:hAnsi="Angsana New"/>
          <w:b/>
          <w:sz w:val="30"/>
          <w:szCs w:val="30"/>
          <w:cs/>
        </w:rPr>
        <w:t>งบการเงินสำหรับ</w:t>
      </w:r>
      <w:r>
        <w:rPr>
          <w:rFonts w:ascii="Angsana New" w:hAnsi="Angsana New" w:hint="cs"/>
          <w:b/>
          <w:sz w:val="30"/>
          <w:szCs w:val="30"/>
          <w:cs/>
        </w:rPr>
        <w:t>ปี</w:t>
      </w:r>
      <w:r w:rsidR="00E44D3F">
        <w:rPr>
          <w:rFonts w:ascii="Angsana New" w:hAnsi="Angsana New" w:hint="cs"/>
          <w:b/>
          <w:sz w:val="30"/>
          <w:szCs w:val="30"/>
          <w:cs/>
        </w:rPr>
        <w:t>สิ้น</w:t>
      </w:r>
      <w:r w:rsidRPr="00B04E42">
        <w:rPr>
          <w:rFonts w:ascii="Angsana New" w:hAnsi="Angsana New"/>
          <w:b/>
          <w:sz w:val="30"/>
          <w:szCs w:val="30"/>
          <w:cs/>
        </w:rPr>
        <w:t xml:space="preserve">สุดวันที่ </w:t>
      </w:r>
      <w:r w:rsidRPr="00B04E42">
        <w:rPr>
          <w:rFonts w:ascii="Angsana New" w:hAnsi="Angsana New"/>
          <w:bCs/>
          <w:sz w:val="30"/>
          <w:szCs w:val="30"/>
        </w:rPr>
        <w:t>31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8E1BA7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B04E42">
        <w:rPr>
          <w:rFonts w:ascii="Angsana New" w:hAnsi="Angsana New"/>
          <w:bCs/>
          <w:sz w:val="30"/>
          <w:szCs w:val="30"/>
          <w:cs/>
        </w:rPr>
        <w:t xml:space="preserve"> </w:t>
      </w:r>
      <w:r w:rsidRPr="00B04E42">
        <w:rPr>
          <w:rFonts w:ascii="Angsana New" w:hAnsi="Angsana New"/>
          <w:bCs/>
          <w:sz w:val="30"/>
          <w:szCs w:val="30"/>
        </w:rPr>
        <w:t>25</w:t>
      </w:r>
      <w:r>
        <w:rPr>
          <w:rFonts w:ascii="Angsana New" w:hAnsi="Angsana New"/>
          <w:bCs/>
          <w:sz w:val="30"/>
          <w:szCs w:val="30"/>
        </w:rPr>
        <w:t>60</w:t>
      </w:r>
      <w:r w:rsidRPr="00B04E42">
        <w:rPr>
          <w:rFonts w:ascii="Angsana New" w:hAnsi="Angsana New"/>
          <w:b/>
          <w:sz w:val="30"/>
          <w:szCs w:val="30"/>
        </w:rPr>
        <w:t xml:space="preserve"> </w:t>
      </w:r>
      <w:r w:rsidR="00772DA8">
        <w:rPr>
          <w:rFonts w:ascii="Angsana New" w:hAnsi="Angsana New"/>
          <w:b/>
          <w:sz w:val="30"/>
          <w:szCs w:val="30"/>
          <w:cs/>
        </w:rPr>
        <w:t>เว้นแต่กรณีที่บริษัท</w:t>
      </w:r>
      <w:r w:rsidR="00772DA8">
        <w:rPr>
          <w:rFonts w:ascii="Angsana New" w:hAnsi="Angsana New" w:hint="cs"/>
          <w:b/>
          <w:sz w:val="30"/>
          <w:szCs w:val="30"/>
          <w:cs/>
        </w:rPr>
        <w:t>จะ</w:t>
      </w:r>
      <w:r w:rsidRPr="00B04E42">
        <w:rPr>
          <w:rFonts w:ascii="Angsana New" w:hAnsi="Angsana New"/>
          <w:b/>
          <w:sz w:val="30"/>
          <w:szCs w:val="30"/>
          <w:cs/>
        </w:rPr>
        <w:t>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</w:t>
      </w:r>
      <w:r w:rsidRPr="00B04E42">
        <w:rPr>
          <w:rFonts w:ascii="Angsana New" w:hAnsi="Angsana New"/>
          <w:bCs/>
          <w:sz w:val="30"/>
          <w:szCs w:val="30"/>
          <w:cs/>
        </w:rPr>
        <w:t xml:space="preserve"> </w:t>
      </w:r>
      <w:r w:rsidRPr="00B04E42">
        <w:rPr>
          <w:rFonts w:ascii="Angsana New" w:hAnsi="Angsana New"/>
          <w:bCs/>
          <w:sz w:val="30"/>
          <w:szCs w:val="30"/>
        </w:rPr>
        <w:t>1</w:t>
      </w:r>
      <w:r w:rsidRPr="00B04E42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B04E42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2560</w:t>
      </w:r>
      <w:r w:rsidRPr="00B04E42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>ทุกฉบับ</w:t>
      </w:r>
      <w:r w:rsidR="00D5120E">
        <w:rPr>
          <w:rFonts w:ascii="Angsana New" w:hAnsi="Angsana New"/>
          <w:b/>
          <w:sz w:val="30"/>
          <w:szCs w:val="30"/>
        </w:rPr>
        <w:br/>
      </w:r>
      <w:r>
        <w:rPr>
          <w:rFonts w:ascii="Angsana New" w:hAnsi="Angsana New"/>
          <w:b/>
          <w:sz w:val="30"/>
          <w:szCs w:val="30"/>
          <w:cs/>
        </w:rPr>
        <w:t>มาถือปฏิบัติ</w:t>
      </w:r>
      <w:r>
        <w:rPr>
          <w:rFonts w:ascii="Angsana New" w:hAnsi="Angsana New"/>
          <w:b/>
          <w:sz w:val="30"/>
          <w:szCs w:val="30"/>
        </w:rPr>
        <w:t xml:space="preserve"> </w:t>
      </w:r>
    </w:p>
    <w:p w14:paraId="196A6114" w14:textId="77777777" w:rsidR="002B1BE4" w:rsidRDefault="002B1BE4" w:rsidP="00241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39D2D27" w14:textId="213C17D1" w:rsidR="00416F4A" w:rsidRPr="002C3CAE" w:rsidRDefault="00416F4A" w:rsidP="002C3CA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sz w:val="30"/>
          <w:szCs w:val="30"/>
        </w:rPr>
      </w:pPr>
      <w:r w:rsidRPr="002C3CAE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สกุลเงินที่ใช้ในการดำเนินงานและนำเสนองบการเงิน  </w:t>
      </w:r>
    </w:p>
    <w:p w14:paraId="5FD9FB58" w14:textId="77777777" w:rsidR="00416F4A" w:rsidRPr="00B64E72" w:rsidRDefault="00416F4A" w:rsidP="00B64E72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488C586D" w14:textId="5CB89B03" w:rsidR="00416F4A" w:rsidRPr="00C52C41" w:rsidRDefault="008758AD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D7E98">
        <w:rPr>
          <w:rFonts w:ascii="Angsana New" w:hAnsi="Angsana New"/>
          <w:b/>
          <w:sz w:val="30"/>
          <w:szCs w:val="30"/>
          <w:cs/>
        </w:rPr>
        <w:t>งบการเงินระหว่างกาลนี้</w:t>
      </w:r>
      <w:r w:rsidRPr="000D7E98">
        <w:rPr>
          <w:rFonts w:ascii="Angsana New" w:hAnsi="Angsana New"/>
          <w:sz w:val="30"/>
          <w:szCs w:val="30"/>
          <w:cs/>
        </w:rPr>
        <w:t>จัดทำและ</w:t>
      </w:r>
      <w:r w:rsidRPr="000D7E98">
        <w:rPr>
          <w:rFonts w:ascii="Angsana New" w:hAnsi="Angsana New"/>
          <w:b/>
          <w:sz w:val="30"/>
          <w:szCs w:val="30"/>
          <w:cs/>
        </w:rPr>
        <w:t>แสดงหน่วยเงินตราเป็นเงินบาท</w:t>
      </w:r>
      <w:r w:rsidRPr="000D7E98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0D7E98">
        <w:rPr>
          <w:rFonts w:ascii="Angsana New" w:hAnsi="Angsana New"/>
          <w:b/>
          <w:sz w:val="30"/>
          <w:szCs w:val="30"/>
        </w:rPr>
        <w:t xml:space="preserve"> </w:t>
      </w:r>
      <w:r w:rsidRPr="000D7E98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ข้อมูลทางการเงินทั้งหมดมีการปัดเศษเพื่อให้แสดงเป็น</w:t>
      </w:r>
      <w:r w:rsidRPr="000D7E98">
        <w:rPr>
          <w:rFonts w:ascii="Angsana New" w:hAnsi="Angsana New"/>
          <w:b/>
          <w:sz w:val="30"/>
          <w:szCs w:val="30"/>
          <w:cs/>
        </w:rPr>
        <w:t>หลักพันบาทเว้นแต่ที่ระบุไว้เป็นอย่างอื่น</w:t>
      </w:r>
    </w:p>
    <w:p w14:paraId="4B29384C" w14:textId="77777777" w:rsidR="006E7988" w:rsidRPr="00B64E72" w:rsidRDefault="006E7988" w:rsidP="00B64E72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07618844" w14:textId="0EFE2322" w:rsidR="00416F4A" w:rsidRPr="00F41E08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C3CAE">
        <w:rPr>
          <w:rFonts w:ascii="Angsana New" w:hAnsi="Angsana New"/>
          <w:i/>
          <w:iCs/>
          <w:sz w:val="30"/>
          <w:szCs w:val="30"/>
          <w:cs/>
        </w:rPr>
        <w:t>ค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416F4A" w:rsidRPr="00F41E08">
        <w:rPr>
          <w:rFonts w:ascii="Angsana New" w:hAnsi="Angsana New"/>
          <w:i/>
          <w:iCs/>
          <w:sz w:val="30"/>
          <w:szCs w:val="30"/>
          <w:cs/>
        </w:rPr>
        <w:tab/>
      </w:r>
      <w:r w:rsidR="00635686" w:rsidRPr="00741B3F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3B54536" w14:textId="77777777" w:rsidR="00416F4A" w:rsidRPr="006E7988" w:rsidRDefault="00416F4A" w:rsidP="00416F4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1C2CFE6A" w14:textId="3FB820F8"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8758A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ผู้บริหารต้องใช้ว</w:t>
      </w:r>
      <w:r w:rsidR="003932ED">
        <w:rPr>
          <w:rFonts w:ascii="Angsana New" w:hAnsi="Angsana New"/>
          <w:sz w:val="30"/>
          <w:szCs w:val="30"/>
          <w:cs/>
        </w:rPr>
        <w:t xml:space="preserve">ิจารณญาณ </w:t>
      </w:r>
      <w:r w:rsidR="00D5120E">
        <w:rPr>
          <w:rFonts w:ascii="Angsana New" w:hAnsi="Angsana New"/>
          <w:sz w:val="30"/>
          <w:szCs w:val="30"/>
        </w:rPr>
        <w:br/>
      </w:r>
      <w:r w:rsidR="003932ED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C52C4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0B5778">
        <w:rPr>
          <w:rFonts w:ascii="Angsana New" w:hAnsi="Angsana New"/>
          <w:sz w:val="30"/>
          <w:szCs w:val="30"/>
          <w:cs/>
        </w:rPr>
        <w:t>ที่เกี่ยวกับ</w:t>
      </w:r>
      <w:r w:rsidRPr="00C52C41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</w:t>
      </w:r>
      <w:r w:rsidR="003932ED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0528DB2A" w14:textId="77777777"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B70DDA" w14:textId="15D5A49C" w:rsidR="004D56CC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031845">
        <w:rPr>
          <w:rFonts w:ascii="Angsana New" w:hAnsi="Angsana New"/>
          <w:sz w:val="30"/>
          <w:szCs w:val="30"/>
          <w:cs/>
        </w:rPr>
        <w:t>บริษัท</w:t>
      </w:r>
      <w:r w:rsidRPr="003F31F5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</w:t>
      </w:r>
      <w:r w:rsidR="00D5120E">
        <w:rPr>
          <w:rFonts w:ascii="Angsana New" w:hAnsi="Angsana New"/>
          <w:sz w:val="30"/>
          <w:szCs w:val="30"/>
        </w:rPr>
        <w:br/>
      </w:r>
      <w:r w:rsidRPr="003F31F5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31F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</w:p>
    <w:p w14:paraId="3FCC8786" w14:textId="77777777" w:rsidR="00031845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E07C0" w14:textId="57D50DF8" w:rsidR="00772DA8" w:rsidRPr="00F41E08" w:rsidRDefault="00772DA8" w:rsidP="00772D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(ง)</w:t>
      </w:r>
      <w:r w:rsidRPr="00F41E08">
        <w:rPr>
          <w:rFonts w:ascii="Angsana New" w:hAnsi="Angsana New"/>
          <w:i/>
          <w:iCs/>
          <w:sz w:val="30"/>
          <w:szCs w:val="30"/>
          <w:cs/>
        </w:rPr>
        <w:tab/>
      </w:r>
      <w:r w:rsidRPr="00741B3F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/>
          <w:i/>
          <w:iCs/>
          <w:sz w:val="30"/>
          <w:szCs w:val="30"/>
          <w:cs/>
        </w:rPr>
        <w:t>วัดมูลค่ายุติธรรม</w:t>
      </w:r>
    </w:p>
    <w:p w14:paraId="603C35D4" w14:textId="77777777" w:rsidR="00772DA8" w:rsidRPr="006E7988" w:rsidRDefault="00772DA8" w:rsidP="00772DA8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1F30DF20" w14:textId="77777777" w:rsidR="00772DA8" w:rsidRP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2DA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772DA8">
        <w:rPr>
          <w:rFonts w:ascii="Angsana New" w:hAnsi="Angsana New"/>
          <w:sz w:val="30"/>
          <w:szCs w:val="30"/>
          <w:cs/>
        </w:rPr>
        <w:t xml:space="preserve"> </w:t>
      </w:r>
    </w:p>
    <w:p w14:paraId="30EC858C" w14:textId="77777777" w:rsidR="00772DA8" w:rsidRDefault="00772DA8" w:rsidP="00772DA8">
      <w:pPr>
        <w:pStyle w:val="BodyText"/>
        <w:shd w:val="clear" w:color="auto" w:fill="FFFFFF"/>
        <w:spacing w:after="0"/>
        <w:ind w:left="1080"/>
        <w:jc w:val="both"/>
        <w:rPr>
          <w:szCs w:val="22"/>
          <w:lang w:val="en-GB"/>
        </w:rPr>
      </w:pPr>
    </w:p>
    <w:p w14:paraId="7CCC2B2A" w14:textId="1532C425" w:rsid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การจัด</w:t>
      </w:r>
      <w:r w:rsidRPr="00772DA8">
        <w:rPr>
          <w:rFonts w:ascii="Angsana New" w:hAnsi="Angsana New"/>
          <w:sz w:val="30"/>
          <w:szCs w:val="30"/>
          <w:cs/>
        </w:rPr>
        <w:t>ลำดับ</w:t>
      </w:r>
      <w:r>
        <w:rPr>
          <w:rFonts w:ascii="Angsana New" w:hAnsi="Angsana New"/>
          <w:sz w:val="30"/>
          <w:szCs w:val="30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FA0EC42" w14:textId="77777777" w:rsidR="00772DA8" w:rsidRDefault="00772DA8" w:rsidP="00772DA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947F83" w14:textId="4ED68976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5D75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0A5D75">
        <w:rPr>
          <w:rFonts w:ascii="Angsana New" w:hAnsi="Angsana New" w:hint="cs"/>
          <w:sz w:val="30"/>
          <w:szCs w:val="30"/>
          <w:cs/>
        </w:rPr>
        <w:t>บริษัท</w:t>
      </w:r>
    </w:p>
    <w:p w14:paraId="211AFFEE" w14:textId="77777777" w:rsidR="002B1BE4" w:rsidRDefault="002B1BE4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30248E" w14:textId="77777777" w:rsidR="00F23F1E" w:rsidRDefault="00F23F1E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2DEEA9" w14:textId="2A456B3F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เมื่อวัดมูลค่ายุติธรรมของสินทรัพย์หรือ</w:t>
      </w:r>
      <w:r w:rsidRPr="00060ED4">
        <w:rPr>
          <w:rFonts w:ascii="Angsana New" w:hAnsi="Angsana New"/>
          <w:sz w:val="30"/>
          <w:szCs w:val="30"/>
          <w:cs/>
        </w:rPr>
        <w:t>หนี้สิน บริษัทได้</w:t>
      </w:r>
      <w:r>
        <w:rPr>
          <w:rFonts w:ascii="Angsana New" w:hAnsi="Angsana New"/>
          <w:sz w:val="30"/>
          <w:szCs w:val="30"/>
          <w:cs/>
        </w:rPr>
        <w:t xml:space="preserve"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19154DE8" w14:textId="77777777" w:rsidR="00BE575B" w:rsidRPr="00060ED4" w:rsidRDefault="00BE575B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29B419" w14:textId="77777777" w:rsidR="00772DA8" w:rsidRDefault="00772DA8" w:rsidP="00772DA8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เป็นราคาเสนอซื้อขาย </w:t>
      </w:r>
      <w:r>
        <w:rPr>
          <w:rFonts w:ascii="Angsana New" w:hAnsi="Angsana New" w:cs="Angsana New"/>
          <w:sz w:val="30"/>
          <w:szCs w:val="30"/>
          <w:lang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ไม่ต้องปรับปรุง</w:t>
      </w:r>
      <w:r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13EEC960" w14:textId="77777777" w:rsidR="00772DA8" w:rsidRDefault="00772DA8" w:rsidP="00772DA8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>
        <w:rPr>
          <w:rFonts w:ascii="Angsana New" w:hAnsi="Angsana New" w:cs="Angsana New"/>
          <w:sz w:val="30"/>
          <w:szCs w:val="30"/>
          <w:lang w:bidi="th-TH"/>
        </w:rPr>
        <w:t>(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4AB01462" w14:textId="77777777" w:rsidR="00772DA8" w:rsidRDefault="00772DA8" w:rsidP="00531D2E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600AC965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D00B5" w14:textId="77777777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170F17F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4ED9BDC" w14:textId="77777777" w:rsidR="00772DA8" w:rsidRPr="00060ED4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0ED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A81112C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7CC569" w14:textId="0DFA1116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060ED4">
        <w:rPr>
          <w:rFonts w:ascii="Angsana New" w:hAnsi="Angsana New"/>
          <w:sz w:val="30"/>
          <w:szCs w:val="30"/>
          <w:cs/>
        </w:rPr>
        <w:t>ข้อสมมติ</w:t>
      </w:r>
      <w:r>
        <w:rPr>
          <w:rFonts w:ascii="Angsana New" w:hAnsi="Angsana New"/>
          <w:sz w:val="30"/>
          <w:szCs w:val="30"/>
          <w:cs/>
        </w:rPr>
        <w:t>ที่ใช้ในการวัดมูลค่ายุติธรรม อยู่ในหมายเหตุข้อ</w:t>
      </w:r>
      <w:r w:rsidR="00D80EED">
        <w:rPr>
          <w:rFonts w:ascii="Angsana New" w:hAnsi="Angsana New"/>
          <w:sz w:val="30"/>
          <w:szCs w:val="30"/>
        </w:rPr>
        <w:t xml:space="preserve"> 12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0ED4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14:paraId="392DDC80" w14:textId="77777777" w:rsidR="00772DA8" w:rsidRPr="00772DA8" w:rsidRDefault="00772DA8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6906A" w14:textId="1894A3EF" w:rsidR="009B3614" w:rsidRPr="00C52C41" w:rsidRDefault="00F23B06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B64E72" w:rsidRDefault="00917F8F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C8E245" w14:textId="2CE2EFC6" w:rsidR="009B3614" w:rsidRPr="00C52C41" w:rsidRDefault="009B3614" w:rsidP="0091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</w:t>
      </w:r>
      <w:r w:rsidR="00D5120E">
        <w:rPr>
          <w:rFonts w:ascii="Angsana New" w:hAnsi="Angsana New"/>
          <w:b/>
          <w:sz w:val="30"/>
          <w:szCs w:val="30"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มีอำนาจควบคุมหรือควบคุมร่วมกันทั้งทางตรงแล</w:t>
      </w:r>
      <w:r w:rsidR="00BE575B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BE575B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</w:t>
      </w:r>
      <w:r w:rsidR="00E0720B">
        <w:rPr>
          <w:rFonts w:ascii="Angsana New" w:hAnsi="Angsana New"/>
          <w:b/>
          <w:sz w:val="30"/>
          <w:szCs w:val="30"/>
        </w:rPr>
        <w:t xml:space="preserve"> </w:t>
      </w:r>
      <w:r w:rsidR="00D5120E">
        <w:rPr>
          <w:rFonts w:ascii="Angsana New" w:hAnsi="Angsana New"/>
          <w:b/>
          <w:sz w:val="30"/>
          <w:szCs w:val="30"/>
        </w:rPr>
        <w:br/>
      </w:r>
      <w:r w:rsidRPr="00C52C41">
        <w:rPr>
          <w:rFonts w:ascii="Angsana New" w:hAnsi="Angsana New"/>
          <w:b/>
          <w:sz w:val="30"/>
          <w:szCs w:val="30"/>
          <w:cs/>
        </w:rPr>
        <w:t>ในการตัดสินใจทางการเงินและการบริหารหรือในทางกลับกันหรือบริษัทอยู่ภายใต้การควบคุมเดียวกัน</w:t>
      </w:r>
      <w:r w:rsidR="00060ED4">
        <w:rPr>
          <w:rFonts w:ascii="Angsana New" w:hAnsi="Angsana New"/>
          <w:b/>
          <w:sz w:val="30"/>
          <w:szCs w:val="30"/>
          <w:cs/>
        </w:rPr>
        <w:t>หรืออยู่ภายใต้อิทธิพลอย่างมีนัย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609D2956" w14:textId="77777777" w:rsidR="008E447E" w:rsidRPr="00B64E72" w:rsidRDefault="008E447E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3D4281" w14:textId="77777777" w:rsidR="00F23F1E" w:rsidRDefault="00F23F1E" w:rsidP="00F23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847B1E5" w14:textId="4CA1972D" w:rsidR="009B3614" w:rsidRDefault="009B3614" w:rsidP="00F23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บริษัทใหญ่ </w:t>
      </w:r>
      <w:r w:rsidRPr="00C52C41">
        <w:rPr>
          <w:rFonts w:ascii="Angsana New" w:hAnsi="Angsana New"/>
          <w:b/>
          <w:sz w:val="30"/>
          <w:szCs w:val="30"/>
          <w:cs/>
        </w:rPr>
        <w:t>บริษัทร่วม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ผู้บริหารสำคัญและบุ</w:t>
      </w:r>
      <w:r w:rsidR="00060ED4">
        <w:rPr>
          <w:rFonts w:ascii="Angsana New" w:hAnsi="Angsana New"/>
          <w:b/>
          <w:sz w:val="30"/>
          <w:szCs w:val="30"/>
          <w:cs/>
        </w:rPr>
        <w:t>คคลหรือกิจการที่เกี่ยวข้องกัน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4F55DF05" w14:textId="77777777" w:rsidR="00823F77" w:rsidRPr="00B64E72" w:rsidRDefault="00823F77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7"/>
        <w:gridCol w:w="1413"/>
        <w:gridCol w:w="3610"/>
        <w:gridCol w:w="13"/>
      </w:tblGrid>
      <w:tr w:rsidR="009B3614" w:rsidRPr="00C52C41" w14:paraId="6B928AD8" w14:textId="77777777" w:rsidTr="002B1BE4">
        <w:trPr>
          <w:cantSplit/>
          <w:tblHeader/>
        </w:trPr>
        <w:tc>
          <w:tcPr>
            <w:tcW w:w="4477" w:type="dxa"/>
          </w:tcPr>
          <w:p w14:paraId="4D6E1F81" w14:textId="77777777" w:rsidR="00D80EED" w:rsidRDefault="00D80EED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3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083AC12" w14:textId="77777777" w:rsidR="000263AF" w:rsidRDefault="000758B9" w:rsidP="002B1B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  <w:p w14:paraId="4E467393" w14:textId="02D630B2" w:rsidR="00F23F1E" w:rsidRPr="00C52C41" w:rsidRDefault="00F23F1E" w:rsidP="002B1B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23" w:type="dxa"/>
            <w:gridSpan w:val="2"/>
          </w:tcPr>
          <w:p w14:paraId="14BB7FA4" w14:textId="77777777" w:rsidR="00D80EED" w:rsidRDefault="00D80EED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3614" w:rsidRPr="00C52C41" w14:paraId="74B2623B" w14:textId="77777777" w:rsidTr="002B1BE4">
        <w:trPr>
          <w:cantSplit/>
        </w:trPr>
        <w:tc>
          <w:tcPr>
            <w:tcW w:w="4477" w:type="dxa"/>
          </w:tcPr>
          <w:p w14:paraId="6FE57E45" w14:textId="7B415BA4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D35F7D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348F335E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14:paraId="0C477ECD" w14:textId="77777777" w:rsidTr="002B1BE4">
        <w:trPr>
          <w:cantSplit/>
        </w:trPr>
        <w:tc>
          <w:tcPr>
            <w:tcW w:w="4477" w:type="dxa"/>
          </w:tcPr>
          <w:p w14:paraId="7A6F5D67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โทเรซิน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เท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ติคส์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1D5F2EE2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67964E52" w14:textId="77777777" w:rsidR="009B3614" w:rsidRPr="00C52C41" w:rsidRDefault="009B3614" w:rsidP="003454FC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676E1" w:rsidRPr="00C52C41" w14:paraId="4E986E99" w14:textId="77777777" w:rsidTr="002B1BE4">
        <w:trPr>
          <w:cantSplit/>
          <w:trHeight w:val="201"/>
        </w:trPr>
        <w:tc>
          <w:tcPr>
            <w:tcW w:w="4477" w:type="dxa"/>
          </w:tcPr>
          <w:p w14:paraId="0F69B148" w14:textId="77777777" w:rsidR="00C676E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2DD83E3D" w14:textId="64C2C503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5BD873BD" w14:textId="4C9C3A4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623" w:type="dxa"/>
            <w:gridSpan w:val="2"/>
          </w:tcPr>
          <w:p w14:paraId="2703D248" w14:textId="77777777" w:rsidR="00C676E1" w:rsidRPr="0058716D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716D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  <w:p w14:paraId="19DD01BD" w14:textId="58A6EAFF" w:rsidR="00C676E1" w:rsidRPr="0058716D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71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(</w:t>
            </w:r>
            <w:r w:rsidRPr="0058716D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ถือหุ้นทางอ้อม</w:t>
            </w:r>
            <w:r w:rsidRPr="005871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76E1" w:rsidRPr="00C52C41" w14:paraId="1DD6FE4C" w14:textId="77777777" w:rsidTr="002B1BE4">
        <w:trPr>
          <w:cantSplit/>
          <w:trHeight w:val="201"/>
        </w:trPr>
        <w:tc>
          <w:tcPr>
            <w:tcW w:w="4477" w:type="dxa"/>
          </w:tcPr>
          <w:p w14:paraId="1ADD83A1" w14:textId="7FDB21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413" w:type="dxa"/>
          </w:tcPr>
          <w:p w14:paraId="3F0F724F" w14:textId="489C8E1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13256D18" w14:textId="13BC6FF9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28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0EB65F23" w14:textId="77777777" w:rsidTr="002B1BE4">
        <w:trPr>
          <w:cantSplit/>
        </w:trPr>
        <w:tc>
          <w:tcPr>
            <w:tcW w:w="4477" w:type="dxa"/>
          </w:tcPr>
          <w:p w14:paraId="5BE67583" w14:textId="74742CD3" w:rsidR="00C676E1" w:rsidRPr="00C52C41" w:rsidRDefault="00C718E5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America</w:t>
            </w:r>
            <w:r w:rsidR="00C676E1" w:rsidRPr="00C52C41">
              <w:rPr>
                <w:rFonts w:ascii="Angsana New" w:hAnsi="Angsana New"/>
                <w:sz w:val="30"/>
                <w:szCs w:val="30"/>
              </w:rPr>
              <w:t xml:space="preserve"> Inc.</w:t>
            </w:r>
          </w:p>
        </w:tc>
        <w:tc>
          <w:tcPr>
            <w:tcW w:w="1413" w:type="dxa"/>
          </w:tcPr>
          <w:p w14:paraId="3336FC81" w14:textId="25660D2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623" w:type="dxa"/>
            <w:gridSpan w:val="2"/>
          </w:tcPr>
          <w:p w14:paraId="5F81B980" w14:textId="48BC5C91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2185CF25" w14:textId="77777777" w:rsidTr="002B1BE4">
        <w:trPr>
          <w:cantSplit/>
        </w:trPr>
        <w:tc>
          <w:tcPr>
            <w:tcW w:w="4477" w:type="dxa"/>
          </w:tcPr>
          <w:p w14:paraId="056C69F5" w14:textId="6622B486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2B297DE0" w14:textId="777CF3B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เช็ก</w:t>
            </w:r>
            <w:proofErr w:type="spellEnd"/>
          </w:p>
        </w:tc>
        <w:tc>
          <w:tcPr>
            <w:tcW w:w="3623" w:type="dxa"/>
            <w:gridSpan w:val="2"/>
          </w:tcPr>
          <w:p w14:paraId="71CEB1BF" w14:textId="7BCFA325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40E9375E" w14:textId="77777777" w:rsidTr="002B1BE4">
        <w:trPr>
          <w:cantSplit/>
        </w:trPr>
        <w:tc>
          <w:tcPr>
            <w:tcW w:w="4477" w:type="dxa"/>
          </w:tcPr>
          <w:p w14:paraId="25688181" w14:textId="500763E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โทเร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เท็กซ์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ไทล์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มิลลส์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3" w:type="dxa"/>
          </w:tcPr>
          <w:p w14:paraId="353CFB25" w14:textId="599B03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7F7B86A4" w14:textId="0322B98C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3BE58AB0" w14:textId="77777777" w:rsidTr="002B1BE4">
        <w:trPr>
          <w:cantSplit/>
        </w:trPr>
        <w:tc>
          <w:tcPr>
            <w:tcW w:w="4477" w:type="dxa"/>
          </w:tcPr>
          <w:p w14:paraId="4DFDD94E" w14:textId="14F6D7F2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1E865C1B" w14:textId="5F6C31B8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23883853" w14:textId="55177392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5E38B767" w14:textId="77777777" w:rsidTr="002B1BE4">
        <w:trPr>
          <w:cantSplit/>
        </w:trPr>
        <w:tc>
          <w:tcPr>
            <w:tcW w:w="4477" w:type="dxa"/>
          </w:tcPr>
          <w:p w14:paraId="3C8D73EE" w14:textId="4ED53C77" w:rsidR="00E5417B" w:rsidRPr="00E5417B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E5417B"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 w:rsidRPr="00E5417B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E5417B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E5417B"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 w:rsidRPr="00E5417B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19A5404A" w14:textId="7BFCD098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73A00DA7" w14:textId="2CDB47B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6C5ADD0C" w14:textId="77777777" w:rsidTr="002B1BE4">
        <w:trPr>
          <w:cantSplit/>
        </w:trPr>
        <w:tc>
          <w:tcPr>
            <w:tcW w:w="4477" w:type="dxa"/>
          </w:tcPr>
          <w:p w14:paraId="7006672A" w14:textId="0D5EC7E5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40B09F4F" w14:textId="65173C96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23" w:type="dxa"/>
            <w:gridSpan w:val="2"/>
          </w:tcPr>
          <w:p w14:paraId="52DC66A6" w14:textId="0446BCA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53AC999D" w14:textId="77777777" w:rsidTr="002B1BE4">
        <w:trPr>
          <w:cantSplit/>
        </w:trPr>
        <w:tc>
          <w:tcPr>
            <w:tcW w:w="4477" w:type="dxa"/>
          </w:tcPr>
          <w:p w14:paraId="74DF0107" w14:textId="4EF1AF0C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2A376A7F" w14:textId="730AF63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2AFD54D8" w14:textId="647929A7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0C98505A" w14:textId="77777777" w:rsidTr="002B1BE4">
        <w:trPr>
          <w:cantSplit/>
        </w:trPr>
        <w:tc>
          <w:tcPr>
            <w:tcW w:w="4477" w:type="dxa"/>
          </w:tcPr>
          <w:p w14:paraId="1F8E1040" w14:textId="07C79887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413" w:type="dxa"/>
          </w:tcPr>
          <w:p w14:paraId="28123687" w14:textId="380631BD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3623" w:type="dxa"/>
            <w:gridSpan w:val="2"/>
          </w:tcPr>
          <w:p w14:paraId="5DC29343" w14:textId="343ECE52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5033DB7" w14:textId="77777777" w:rsidTr="002B1BE4">
        <w:trPr>
          <w:cantSplit/>
        </w:trPr>
        <w:tc>
          <w:tcPr>
            <w:tcW w:w="4477" w:type="dxa"/>
          </w:tcPr>
          <w:p w14:paraId="4A4F4C76" w14:textId="3FD0B5D9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โช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>รี จำกัด</w:t>
            </w:r>
          </w:p>
        </w:tc>
        <w:tc>
          <w:tcPr>
            <w:tcW w:w="1413" w:type="dxa"/>
          </w:tcPr>
          <w:p w14:paraId="5F351472" w14:textId="70BECA8B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125E417E" w14:textId="1187F1FC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1F48CC68" w14:textId="77777777" w:rsidTr="002B1BE4">
        <w:trPr>
          <w:cantSplit/>
        </w:trPr>
        <w:tc>
          <w:tcPr>
            <w:tcW w:w="4477" w:type="dxa"/>
          </w:tcPr>
          <w:p w14:paraId="28635F23" w14:textId="69405127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413" w:type="dxa"/>
          </w:tcPr>
          <w:p w14:paraId="07458A66" w14:textId="47D22767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70BC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11DB25E0" w14:textId="4D465F65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12AC2" w:rsidRPr="00C52C41" w14:paraId="16E6B4DF" w14:textId="77777777" w:rsidTr="002B1BE4">
        <w:trPr>
          <w:cantSplit/>
        </w:trPr>
        <w:tc>
          <w:tcPr>
            <w:tcW w:w="4477" w:type="dxa"/>
          </w:tcPr>
          <w:p w14:paraId="1179A982" w14:textId="100E3758" w:rsidR="00C12AC2" w:rsidRPr="00C12AC2" w:rsidRDefault="00C12AC2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12AC2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12AC2">
              <w:rPr>
                <w:rFonts w:ascii="Angsana New" w:hAnsi="Angsana New"/>
                <w:sz w:val="30"/>
                <w:szCs w:val="30"/>
              </w:rPr>
              <w:t xml:space="preserve"> Middle East FZE</w:t>
            </w:r>
          </w:p>
        </w:tc>
        <w:tc>
          <w:tcPr>
            <w:tcW w:w="1413" w:type="dxa"/>
          </w:tcPr>
          <w:p w14:paraId="03688A57" w14:textId="5F9F9B02" w:rsidR="00C12AC2" w:rsidRPr="0030182A" w:rsidRDefault="00D570BC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182A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  <w:cs/>
              </w:rPr>
              <w:t>อาหรับเอ</w:t>
            </w:r>
            <w:proofErr w:type="spellStart"/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  <w:cs/>
              </w:rPr>
              <w:t>มิเรตส์</w:t>
            </w:r>
            <w:proofErr w:type="spellEnd"/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3623" w:type="dxa"/>
            <w:gridSpan w:val="2"/>
          </w:tcPr>
          <w:p w14:paraId="5C8FE23A" w14:textId="2BD7835D" w:rsidR="00C12AC2" w:rsidRPr="00C52C41" w:rsidRDefault="0030182A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F38B5BE" w14:textId="77777777" w:rsidTr="002B1BE4">
        <w:trPr>
          <w:cantSplit/>
        </w:trPr>
        <w:tc>
          <w:tcPr>
            <w:tcW w:w="4477" w:type="dxa"/>
          </w:tcPr>
          <w:p w14:paraId="46D676F1" w14:textId="1600DDF1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(China)  Co., Ltd.</w:t>
            </w:r>
          </w:p>
        </w:tc>
        <w:tc>
          <w:tcPr>
            <w:tcW w:w="1413" w:type="dxa"/>
          </w:tcPr>
          <w:p w14:paraId="2C9DC821" w14:textId="092D3EA1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3C1365E4" w14:textId="4E5DD15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383943AC" w14:textId="77777777" w:rsidTr="002B1BE4">
        <w:trPr>
          <w:cantSplit/>
        </w:trPr>
        <w:tc>
          <w:tcPr>
            <w:tcW w:w="4477" w:type="dxa"/>
          </w:tcPr>
          <w:p w14:paraId="4DA112AA" w14:textId="5DC9BCC2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413" w:type="dxa"/>
          </w:tcPr>
          <w:p w14:paraId="3755D907" w14:textId="0E4964E9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7373B024" w14:textId="12533DC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0FCD32C5" w14:textId="77777777" w:rsidTr="002B1BE4">
        <w:trPr>
          <w:cantSplit/>
        </w:trPr>
        <w:tc>
          <w:tcPr>
            <w:tcW w:w="4477" w:type="dxa"/>
          </w:tcPr>
          <w:p w14:paraId="07E5FB39" w14:textId="60B2F6DE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413" w:type="dxa"/>
          </w:tcPr>
          <w:p w14:paraId="1CE3761A" w14:textId="6A1F3173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23" w:type="dxa"/>
            <w:gridSpan w:val="2"/>
          </w:tcPr>
          <w:p w14:paraId="5D36865B" w14:textId="5897CE01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2ACF344B" w14:textId="77777777" w:rsidTr="002B1BE4">
        <w:trPr>
          <w:cantSplit/>
        </w:trPr>
        <w:tc>
          <w:tcPr>
            <w:tcW w:w="4477" w:type="dxa"/>
          </w:tcPr>
          <w:p w14:paraId="4E215DA6" w14:textId="32536C35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</w:p>
        </w:tc>
        <w:tc>
          <w:tcPr>
            <w:tcW w:w="1413" w:type="dxa"/>
          </w:tcPr>
          <w:p w14:paraId="711277FA" w14:textId="365AD12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3623" w:type="dxa"/>
            <w:gridSpan w:val="2"/>
          </w:tcPr>
          <w:p w14:paraId="6C91A761" w14:textId="346D75C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642376B" w14:textId="77777777" w:rsidTr="002B1BE4">
        <w:trPr>
          <w:cantSplit/>
          <w:trHeight w:val="134"/>
        </w:trPr>
        <w:tc>
          <w:tcPr>
            <w:tcW w:w="4477" w:type="dxa"/>
          </w:tcPr>
          <w:p w14:paraId="6A15E50E" w14:textId="7A25C622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เพ็ท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เรซิน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650132AF" w14:textId="23ED74FD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13813ADE" w14:textId="77777777" w:rsidR="00E5417B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  <w:p w14:paraId="7A02534A" w14:textId="5FBC1549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E5417B" w:rsidRPr="00C52C41" w14:paraId="39D758F7" w14:textId="77777777" w:rsidTr="002B1BE4">
        <w:trPr>
          <w:cantSplit/>
          <w:trHeight w:val="134"/>
        </w:trPr>
        <w:tc>
          <w:tcPr>
            <w:tcW w:w="4477" w:type="dxa"/>
          </w:tcPr>
          <w:p w14:paraId="7554CF52" w14:textId="30CDC1B5" w:rsidR="00E5417B" w:rsidRPr="00C52C41" w:rsidRDefault="00F72B55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8" w:tgtFrame="_blank" w:history="1">
              <w:r w:rsidR="00E5417B" w:rsidRPr="00C52C41"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proofErr w:type="spellStart"/>
              <w:r w:rsidR="00E5417B" w:rsidRPr="00C52C41">
                <w:rPr>
                  <w:rFonts w:ascii="Angsana New" w:hAnsi="Angsana New"/>
                  <w:sz w:val="30"/>
                  <w:szCs w:val="30"/>
                  <w:cs/>
                </w:rPr>
                <w:t>โทเร</w:t>
              </w:r>
              <w:proofErr w:type="spellEnd"/>
              <w:r w:rsidR="00E5417B" w:rsidRPr="00C52C41">
                <w:rPr>
                  <w:rFonts w:ascii="Angsana New" w:hAnsi="Angsana New"/>
                  <w:sz w:val="30"/>
                  <w:szCs w:val="30"/>
                  <w:cs/>
                </w:rPr>
                <w:t xml:space="preserve"> </w:t>
              </w:r>
              <w:proofErr w:type="spellStart"/>
              <w:r w:rsidR="00E5417B" w:rsidRPr="00C52C41">
                <w:rPr>
                  <w:rFonts w:ascii="Angsana New" w:hAnsi="Angsana New"/>
                  <w:sz w:val="30"/>
                  <w:szCs w:val="30"/>
                  <w:cs/>
                </w:rPr>
                <w:t>อินดัส</w:t>
              </w:r>
              <w:proofErr w:type="spellEnd"/>
              <w:r w:rsidR="00E5417B" w:rsidRPr="00C52C41">
                <w:rPr>
                  <w:rFonts w:ascii="Angsana New" w:hAnsi="Angsana New"/>
                  <w:sz w:val="30"/>
                  <w:szCs w:val="30"/>
                  <w:cs/>
                </w:rPr>
                <w:t>ตรี (ประเทศไทย) จำกัด</w:t>
              </w:r>
            </w:hyperlink>
          </w:p>
        </w:tc>
        <w:tc>
          <w:tcPr>
            <w:tcW w:w="1413" w:type="dxa"/>
          </w:tcPr>
          <w:p w14:paraId="51A2799E" w14:textId="2088CCCE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612093EA" w14:textId="331DDC6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 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E5417B" w:rsidRPr="00C52C41" w14:paraId="705C5BFC" w14:textId="77777777" w:rsidTr="002B1BE4">
        <w:trPr>
          <w:cantSplit/>
          <w:trHeight w:val="134"/>
        </w:trPr>
        <w:tc>
          <w:tcPr>
            <w:tcW w:w="4477" w:type="dxa"/>
          </w:tcPr>
          <w:p w14:paraId="157CD739" w14:textId="5F09E26D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โทเร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พลาสติก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พรีซิชั่น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413" w:type="dxa"/>
          </w:tcPr>
          <w:p w14:paraId="715950DD" w14:textId="52429FE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0A80201B" w14:textId="176A866B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ถือหุ้นทางอ้อม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E5417B" w:rsidRPr="00C52C41" w14:paraId="249C47D8" w14:textId="77777777" w:rsidTr="002B1BE4">
        <w:trPr>
          <w:cantSplit/>
        </w:trPr>
        <w:tc>
          <w:tcPr>
            <w:tcW w:w="4477" w:type="dxa"/>
          </w:tcPr>
          <w:p w14:paraId="2C552611" w14:textId="77777777" w:rsidR="00E5417B" w:rsidRPr="00C52C41" w:rsidRDefault="00E5417B" w:rsidP="00E5417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โทเร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เทรด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2241CAE2" w14:textId="59A23390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51110F26" w14:textId="43EBDCAC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167F16D9" w14:textId="4B6955C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20076840" w14:textId="77777777" w:rsidTr="002B1BE4">
        <w:trPr>
          <w:cantSplit/>
        </w:trPr>
        <w:tc>
          <w:tcPr>
            <w:tcW w:w="4477" w:type="dxa"/>
          </w:tcPr>
          <w:p w14:paraId="1A7CE81D" w14:textId="3CAEF112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413" w:type="dxa"/>
          </w:tcPr>
          <w:p w14:paraId="44E14E51" w14:textId="28277828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623" w:type="dxa"/>
            <w:gridSpan w:val="2"/>
          </w:tcPr>
          <w:p w14:paraId="461B4A8A" w14:textId="6AB6567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3D31A892" w14:textId="77777777" w:rsidTr="002B1BE4">
        <w:trPr>
          <w:cantSplit/>
          <w:trHeight w:val="402"/>
        </w:trPr>
        <w:tc>
          <w:tcPr>
            <w:tcW w:w="4477" w:type="dxa"/>
          </w:tcPr>
          <w:p w14:paraId="57372A1A" w14:textId="6FB75D40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</w:rPr>
              <w:t>Toray Hybrid Cord, Inc.</w:t>
            </w:r>
          </w:p>
        </w:tc>
        <w:tc>
          <w:tcPr>
            <w:tcW w:w="1413" w:type="dxa"/>
          </w:tcPr>
          <w:p w14:paraId="7A5712E4" w14:textId="43DFF099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23" w:type="dxa"/>
            <w:gridSpan w:val="2"/>
          </w:tcPr>
          <w:p w14:paraId="797CA0CC" w14:textId="75C39ABD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30182A" w:rsidRPr="00C52C41" w14:paraId="385969FA" w14:textId="77777777" w:rsidTr="002B1BE4">
        <w:trPr>
          <w:cantSplit/>
          <w:trHeight w:val="402"/>
        </w:trPr>
        <w:tc>
          <w:tcPr>
            <w:tcW w:w="4477" w:type="dxa"/>
          </w:tcPr>
          <w:p w14:paraId="30A2B0B5" w14:textId="58BC8477" w:rsidR="0030182A" w:rsidRPr="0030182A" w:rsidRDefault="0030182A" w:rsidP="0030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30182A"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413" w:type="dxa"/>
          </w:tcPr>
          <w:p w14:paraId="6C61CB05" w14:textId="5A0038EC" w:rsidR="0030182A" w:rsidRPr="008F7775" w:rsidRDefault="0030182A" w:rsidP="003018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23" w:type="dxa"/>
            <w:gridSpan w:val="2"/>
          </w:tcPr>
          <w:p w14:paraId="7EB672A7" w14:textId="55949B09" w:rsidR="0030182A" w:rsidRPr="008F7775" w:rsidRDefault="0030182A" w:rsidP="0030182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30182A" w:rsidRPr="00C52C41" w14:paraId="10187286" w14:textId="77777777" w:rsidTr="002B1BE4">
        <w:trPr>
          <w:cantSplit/>
          <w:trHeight w:val="402"/>
        </w:trPr>
        <w:tc>
          <w:tcPr>
            <w:tcW w:w="4477" w:type="dxa"/>
          </w:tcPr>
          <w:p w14:paraId="11E673B0" w14:textId="6D75728B" w:rsidR="0030182A" w:rsidRPr="0030182A" w:rsidRDefault="0030182A" w:rsidP="0030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30182A">
              <w:rPr>
                <w:rFonts w:ascii="Angsana New" w:hAnsi="Angsana New"/>
                <w:sz w:val="30"/>
                <w:szCs w:val="30"/>
              </w:rPr>
              <w:t>Toray Advanced Textile Mexico</w:t>
            </w:r>
            <w:r w:rsidR="00C718E5">
              <w:rPr>
                <w:rFonts w:ascii="Angsana New" w:hAnsi="Angsana New"/>
                <w:sz w:val="30"/>
                <w:szCs w:val="30"/>
              </w:rPr>
              <w:t>,</w:t>
            </w:r>
            <w:r w:rsidRPr="0030182A">
              <w:rPr>
                <w:rFonts w:ascii="Angsana New" w:hAnsi="Angsana New"/>
                <w:sz w:val="30"/>
                <w:szCs w:val="30"/>
              </w:rPr>
              <w:t xml:space="preserve"> S.A</w:t>
            </w:r>
            <w:r w:rsidR="00C718E5">
              <w:rPr>
                <w:rFonts w:ascii="Angsana New" w:hAnsi="Angsana New"/>
                <w:sz w:val="30"/>
                <w:szCs w:val="30"/>
              </w:rPr>
              <w:t>.</w:t>
            </w:r>
            <w:r w:rsidRPr="0030182A">
              <w:rPr>
                <w:rFonts w:ascii="Angsana New" w:hAnsi="Angsana New"/>
                <w:sz w:val="30"/>
                <w:szCs w:val="30"/>
              </w:rPr>
              <w:t xml:space="preserve"> de C.V.</w:t>
            </w:r>
          </w:p>
        </w:tc>
        <w:tc>
          <w:tcPr>
            <w:tcW w:w="1413" w:type="dxa"/>
          </w:tcPr>
          <w:p w14:paraId="50F0D4A5" w14:textId="5F5CD0C7" w:rsidR="0030182A" w:rsidRPr="008F7775" w:rsidRDefault="0030182A" w:rsidP="003018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3623" w:type="dxa"/>
            <w:gridSpan w:val="2"/>
          </w:tcPr>
          <w:p w14:paraId="421A9023" w14:textId="1B3B1791" w:rsidR="0030182A" w:rsidRPr="008F7775" w:rsidRDefault="0030182A" w:rsidP="0030182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30182A" w:rsidRPr="00C52C41" w14:paraId="2C44043F" w14:textId="77777777" w:rsidTr="002B1BE4">
        <w:trPr>
          <w:cantSplit/>
          <w:trHeight w:val="402"/>
        </w:trPr>
        <w:tc>
          <w:tcPr>
            <w:tcW w:w="4477" w:type="dxa"/>
          </w:tcPr>
          <w:p w14:paraId="351CC99F" w14:textId="20D87DCC" w:rsidR="0030182A" w:rsidRPr="00C52C41" w:rsidRDefault="0030182A" w:rsidP="00301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โทเร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ไฮบริด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2C6FB7C6" w14:textId="4A2E0D34" w:rsidR="0030182A" w:rsidRPr="00C52C41" w:rsidRDefault="0030182A" w:rsidP="003018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23" w:type="dxa"/>
            <w:gridSpan w:val="2"/>
          </w:tcPr>
          <w:p w14:paraId="54E9E6B1" w14:textId="2258E694" w:rsidR="0030182A" w:rsidRPr="00C52C41" w:rsidRDefault="0030182A" w:rsidP="0030182A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30182A" w:rsidRPr="00C52C41" w14:paraId="2970F5BC" w14:textId="77777777" w:rsidTr="002B1BE4">
        <w:trPr>
          <w:gridAfter w:val="1"/>
          <w:wAfter w:w="13" w:type="dxa"/>
          <w:cantSplit/>
        </w:trPr>
        <w:tc>
          <w:tcPr>
            <w:tcW w:w="4477" w:type="dxa"/>
          </w:tcPr>
          <w:p w14:paraId="31FB20E3" w14:textId="77BF45A8" w:rsidR="0030182A" w:rsidRPr="00C52C41" w:rsidRDefault="0030182A" w:rsidP="0030182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3" w:type="dxa"/>
          </w:tcPr>
          <w:p w14:paraId="0A296E1F" w14:textId="56DA8B79" w:rsidR="0030182A" w:rsidRPr="00C52C41" w:rsidRDefault="0030182A" w:rsidP="0030182A">
            <w:pPr>
              <w:pStyle w:val="StandaardOpinion"/>
              <w:tabs>
                <w:tab w:val="clear" w:pos="227"/>
                <w:tab w:val="clear" w:pos="1871"/>
                <w:tab w:val="left" w:pos="999"/>
                <w:tab w:val="left" w:pos="1332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0" w:type="dxa"/>
          </w:tcPr>
          <w:p w14:paraId="727263F0" w14:textId="7E97DF28" w:rsidR="0030182A" w:rsidRPr="00C52C41" w:rsidRDefault="0030182A" w:rsidP="0030182A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072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>การวางแผน สั่งการและควบคุมกิจกรร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มต่างๆ 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33B0F240" w14:textId="77777777" w:rsidR="006D49DF" w:rsidRDefault="006D49DF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5BE12444" w14:textId="5B9D5FA7" w:rsidR="000263AF" w:rsidRPr="002B1BE4" w:rsidRDefault="000263AF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rtl/>
          <w:cs/>
        </w:rPr>
      </w:pPr>
      <w:r w:rsidRPr="002B1BE4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67391ADE" w14:textId="77777777" w:rsidR="00CC066B" w:rsidRPr="002B1BE4" w:rsidRDefault="00CC066B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6030"/>
      </w:tblGrid>
      <w:tr w:rsidR="00944B0F" w:rsidRPr="002B1BE4" w14:paraId="091D1262" w14:textId="77777777" w:rsidTr="002B1BE4">
        <w:tc>
          <w:tcPr>
            <w:tcW w:w="3510" w:type="dxa"/>
          </w:tcPr>
          <w:p w14:paraId="14C8B282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30" w:type="dxa"/>
          </w:tcPr>
          <w:p w14:paraId="7274E25E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C131AE" w:rsidRPr="002B1BE4" w14:paraId="2ABC9625" w14:textId="77777777" w:rsidTr="002B1BE4">
        <w:tc>
          <w:tcPr>
            <w:tcW w:w="3510" w:type="dxa"/>
          </w:tcPr>
          <w:p w14:paraId="3B56F22C" w14:textId="77777777" w:rsidR="00C131AE" w:rsidRPr="002B1BE4" w:rsidRDefault="00C131A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</w:tcPr>
          <w:p w14:paraId="11956125" w14:textId="77777777" w:rsidR="00C131AE" w:rsidRPr="002B1BE4" w:rsidRDefault="00C131A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4B0F" w:rsidRPr="002B1BE4" w14:paraId="15B1E629" w14:textId="77777777" w:rsidTr="002B1BE4">
        <w:tc>
          <w:tcPr>
            <w:tcW w:w="3510" w:type="dxa"/>
          </w:tcPr>
          <w:p w14:paraId="1FD8CAC8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030" w:type="dxa"/>
          </w:tcPr>
          <w:p w14:paraId="5AE81D1E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2B1BE4" w14:paraId="685FC841" w14:textId="77777777" w:rsidTr="002B1BE4">
        <w:tc>
          <w:tcPr>
            <w:tcW w:w="3510" w:type="dxa"/>
          </w:tcPr>
          <w:p w14:paraId="64D779B3" w14:textId="4DB81FE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="00EA72E7" w:rsidRPr="002B1BE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030" w:type="dxa"/>
          </w:tcPr>
          <w:p w14:paraId="3964BAD1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944B0F" w:rsidRPr="002B1BE4" w14:paraId="1294ECD2" w14:textId="77777777" w:rsidTr="002B1BE4">
        <w:trPr>
          <w:trHeight w:val="226"/>
        </w:trPr>
        <w:tc>
          <w:tcPr>
            <w:tcW w:w="3510" w:type="dxa"/>
          </w:tcPr>
          <w:p w14:paraId="3D9247C5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030" w:type="dxa"/>
          </w:tcPr>
          <w:p w14:paraId="2FD82875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  <w:tr w:rsidR="00944B0F" w:rsidRPr="002B1BE4" w14:paraId="3D88E629" w14:textId="77777777" w:rsidTr="002B1BE4">
        <w:trPr>
          <w:trHeight w:val="226"/>
        </w:trPr>
        <w:tc>
          <w:tcPr>
            <w:tcW w:w="3510" w:type="dxa"/>
          </w:tcPr>
          <w:p w14:paraId="764DDF5F" w14:textId="77777777" w:rsidR="00944B0F" w:rsidRPr="002B1BE4" w:rsidRDefault="00944B0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30" w:type="dxa"/>
          </w:tcPr>
          <w:p w14:paraId="247F2A5D" w14:textId="77777777" w:rsidR="00944B0F" w:rsidRPr="002B1BE4" w:rsidRDefault="00820D83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130878" w:rsidRPr="002B1BE4" w14:paraId="4E1D03D8" w14:textId="77777777" w:rsidTr="002B1BE4">
        <w:trPr>
          <w:trHeight w:val="226"/>
        </w:trPr>
        <w:tc>
          <w:tcPr>
            <w:tcW w:w="3510" w:type="dxa"/>
          </w:tcPr>
          <w:p w14:paraId="75349AFD" w14:textId="198FDBD8" w:rsidR="00130878" w:rsidRPr="002B1BE4" w:rsidRDefault="00130878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30" w:type="dxa"/>
          </w:tcPr>
          <w:p w14:paraId="7E2AE195" w14:textId="6CBB3DA7" w:rsidR="00130878" w:rsidRPr="002B1BE4" w:rsidRDefault="00C239AB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ราคาที่ตกลงร่วมกัน</w:t>
            </w:r>
          </w:p>
        </w:tc>
      </w:tr>
      <w:tr w:rsidR="00944B0F" w:rsidRPr="002B1BE4" w14:paraId="3EC2D058" w14:textId="77777777" w:rsidTr="002B1BE4">
        <w:tc>
          <w:tcPr>
            <w:tcW w:w="3510" w:type="dxa"/>
          </w:tcPr>
          <w:p w14:paraId="564AFA80" w14:textId="77777777" w:rsidR="00130878" w:rsidRPr="002B1BE4" w:rsidRDefault="00130878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="00A40DDC" w:rsidRPr="002B1BE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47F28B76" w14:textId="6D897AC5" w:rsidR="00944B0F" w:rsidRPr="002B1BE4" w:rsidRDefault="0087653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44B0F" w:rsidRPr="002B1BE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3EDCFC2B" w14:textId="0D02A703" w:rsidR="00944B0F" w:rsidRPr="002B1BE4" w:rsidRDefault="00D6439C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="00944B0F"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ราคาตามสัญญา</w:t>
            </w:r>
          </w:p>
        </w:tc>
      </w:tr>
      <w:tr w:rsidR="00A56BFF" w:rsidRPr="002B1BE4" w14:paraId="50E1DE90" w14:textId="77777777" w:rsidTr="002B1BE4">
        <w:tc>
          <w:tcPr>
            <w:tcW w:w="3510" w:type="dxa"/>
          </w:tcPr>
          <w:p w14:paraId="4CB18679" w14:textId="2C2444AD" w:rsidR="00A56BFF" w:rsidRPr="002B1BE4" w:rsidRDefault="00A56BF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BF5982" w:rsidRPr="002B1BE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030" w:type="dxa"/>
          </w:tcPr>
          <w:p w14:paraId="5180AFB7" w14:textId="28A0FAB3" w:rsidR="00A56BFF" w:rsidRPr="002B1BE4" w:rsidRDefault="00A56BFF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ราคาตามสัญญา</w:t>
            </w:r>
          </w:p>
        </w:tc>
      </w:tr>
    </w:tbl>
    <w:p w14:paraId="52BF87D3" w14:textId="77777777" w:rsidR="00271286" w:rsidRDefault="003362CE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</w:p>
    <w:p w14:paraId="5FCCE683" w14:textId="77777777" w:rsidR="006D49DF" w:rsidRDefault="006D49DF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8CA8AE9" w14:textId="6F5E0FB2" w:rsidR="00944B0F" w:rsidRDefault="00944B0F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35F7D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รายการที่สำคัญกับกิจการที่เกี่ยวข้องกัน</w:t>
      </w:r>
      <w:r w:rsidRPr="00D35F7D">
        <w:rPr>
          <w:rFonts w:ascii="Angsana New" w:hAnsi="Angsana New"/>
          <w:sz w:val="30"/>
          <w:szCs w:val="30"/>
          <w:cs/>
        </w:rPr>
        <w:t>สำหรับ</w:t>
      </w:r>
      <w:r w:rsidR="00A33770" w:rsidRPr="00D35F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3E28C2">
        <w:rPr>
          <w:rFonts w:ascii="Angsana New" w:hAnsi="Angsana New" w:hint="cs"/>
          <w:sz w:val="30"/>
          <w:szCs w:val="30"/>
          <w:cs/>
        </w:rPr>
        <w:t>และหกเดือน</w:t>
      </w:r>
      <w:r w:rsidR="00EB78BC" w:rsidRPr="00D35F7D">
        <w:rPr>
          <w:rFonts w:ascii="Angsana New" w:hAnsi="Angsana New" w:hint="cs"/>
          <w:sz w:val="30"/>
          <w:szCs w:val="30"/>
          <w:cs/>
          <w:lang w:val="th-TH"/>
        </w:rPr>
        <w:t>สิ้น</w:t>
      </w:r>
      <w:r w:rsidRPr="00D35F7D">
        <w:rPr>
          <w:rFonts w:ascii="Angsana New" w:hAnsi="Angsana New"/>
          <w:sz w:val="30"/>
          <w:szCs w:val="30"/>
          <w:cs/>
          <w:lang w:val="th-TH"/>
        </w:rPr>
        <w:t>สุดวันที่ 3</w:t>
      </w:r>
      <w:r w:rsidR="00A33770" w:rsidRPr="00D35F7D">
        <w:rPr>
          <w:rFonts w:ascii="Angsana New" w:hAnsi="Angsana New" w:hint="cs"/>
          <w:sz w:val="30"/>
          <w:szCs w:val="30"/>
          <w:cs/>
          <w:lang w:val="th-TH"/>
        </w:rPr>
        <w:t>0</w:t>
      </w:r>
      <w:r w:rsidRPr="00D35F7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E66DF1">
        <w:rPr>
          <w:rFonts w:ascii="Angsana New" w:hAnsi="Angsana New" w:hint="cs"/>
          <w:sz w:val="30"/>
          <w:szCs w:val="30"/>
          <w:cs/>
          <w:lang w:val="th-TH"/>
        </w:rPr>
        <w:t xml:space="preserve">กันยายน </w:t>
      </w:r>
      <w:r w:rsidR="00056FD8" w:rsidRPr="00D35F7D">
        <w:rPr>
          <w:rFonts w:ascii="Angsana New" w:hAnsi="Angsana New"/>
          <w:sz w:val="30"/>
          <w:szCs w:val="30"/>
        </w:rPr>
        <w:t>25</w:t>
      </w:r>
      <w:r w:rsidR="005A5A90" w:rsidRPr="00D35F7D">
        <w:rPr>
          <w:rFonts w:ascii="Angsana New" w:hAnsi="Angsana New"/>
          <w:sz w:val="30"/>
          <w:szCs w:val="30"/>
        </w:rPr>
        <w:t xml:space="preserve">60 </w:t>
      </w:r>
      <w:r w:rsidR="008D1791" w:rsidRPr="00D35F7D">
        <w:rPr>
          <w:rFonts w:ascii="Angsana New" w:hAnsi="Angsana New" w:hint="cs"/>
          <w:sz w:val="30"/>
          <w:szCs w:val="30"/>
          <w:cs/>
        </w:rPr>
        <w:t xml:space="preserve">และ </w:t>
      </w:r>
      <w:r w:rsidR="00C718E5">
        <w:rPr>
          <w:rFonts w:ascii="Angsana New" w:hAnsi="Angsana New" w:hint="cs"/>
          <w:sz w:val="30"/>
          <w:szCs w:val="30"/>
          <w:cs/>
        </w:rPr>
        <w:t>25</w:t>
      </w:r>
      <w:r w:rsidR="00C718E5">
        <w:rPr>
          <w:rFonts w:ascii="Angsana New" w:hAnsi="Angsana New"/>
          <w:sz w:val="30"/>
          <w:szCs w:val="30"/>
        </w:rPr>
        <w:t>59</w:t>
      </w:r>
      <w:r w:rsidR="005A5A90" w:rsidRPr="00D35F7D">
        <w:rPr>
          <w:rFonts w:ascii="Angsana New" w:hAnsi="Angsana New"/>
          <w:sz w:val="30"/>
          <w:szCs w:val="30"/>
        </w:rPr>
        <w:t xml:space="preserve"> </w:t>
      </w:r>
      <w:r w:rsidRPr="00D35F7D">
        <w:rPr>
          <w:rFonts w:ascii="Angsana New" w:hAnsi="Angsana New"/>
          <w:sz w:val="30"/>
          <w:szCs w:val="30"/>
          <w:cs/>
          <w:lang w:val="th-TH"/>
        </w:rPr>
        <w:t>สรุปได้ดังนี้</w:t>
      </w:r>
    </w:p>
    <w:p w14:paraId="5DF7F83D" w14:textId="77777777" w:rsidR="00E66DF1" w:rsidRDefault="00E66DF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66"/>
        <w:gridCol w:w="1655"/>
        <w:gridCol w:w="243"/>
        <w:gridCol w:w="1659"/>
      </w:tblGrid>
      <w:tr w:rsidR="00E66DF1" w:rsidRPr="008F7775" w14:paraId="3F7E9060" w14:textId="77777777" w:rsidTr="002B1BE4">
        <w:trPr>
          <w:tblHeader/>
        </w:trPr>
        <w:tc>
          <w:tcPr>
            <w:tcW w:w="5666" w:type="dxa"/>
          </w:tcPr>
          <w:p w14:paraId="0CA44400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</w:tcPr>
          <w:p w14:paraId="14D160E3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66DF1" w:rsidRPr="008F7775" w14:paraId="34E1D6D4" w14:textId="77777777" w:rsidTr="002B1BE4">
        <w:trPr>
          <w:tblHeader/>
        </w:trPr>
        <w:tc>
          <w:tcPr>
            <w:tcW w:w="5666" w:type="dxa"/>
          </w:tcPr>
          <w:p w14:paraId="75757748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</w:tcPr>
          <w:p w14:paraId="366DFF24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E66DF1" w:rsidRPr="008F7775" w14:paraId="11FE016A" w14:textId="77777777" w:rsidTr="002B1BE4">
        <w:trPr>
          <w:tblHeader/>
        </w:trPr>
        <w:tc>
          <w:tcPr>
            <w:tcW w:w="5666" w:type="dxa"/>
          </w:tcPr>
          <w:p w14:paraId="56FB592F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กันยายน</w:t>
            </w:r>
          </w:p>
        </w:tc>
        <w:tc>
          <w:tcPr>
            <w:tcW w:w="1655" w:type="dxa"/>
          </w:tcPr>
          <w:p w14:paraId="03993592" w14:textId="4B379E78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14:paraId="27A8DF2F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9" w:type="dxa"/>
          </w:tcPr>
          <w:p w14:paraId="1486C9F2" w14:textId="1FED0BD6" w:rsidR="00E66DF1" w:rsidRPr="009A576F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center" w:pos="715"/>
              </w:tabs>
              <w:spacing w:line="240" w:lineRule="auto"/>
              <w:ind w:left="-126" w:right="-126"/>
              <w:rPr>
                <w:rFonts w:ascii="Angsana New" w:hAnsi="Angsana New"/>
                <w:sz w:val="30"/>
                <w:szCs w:val="30"/>
              </w:rPr>
            </w:pPr>
            <w:r w:rsidRPr="009A576F">
              <w:rPr>
                <w:rFonts w:ascii="Angsana New" w:hAnsi="Angsana New"/>
                <w:sz w:val="30"/>
                <w:szCs w:val="30"/>
              </w:rPr>
              <w:tab/>
            </w:r>
            <w:r w:rsidRPr="009A576F">
              <w:rPr>
                <w:rFonts w:ascii="Angsana New" w:hAnsi="Angsana New"/>
                <w:sz w:val="30"/>
                <w:szCs w:val="30"/>
              </w:rPr>
              <w:tab/>
            </w:r>
            <w:r w:rsidR="00623F07">
              <w:rPr>
                <w:rFonts w:ascii="Angsana New" w:hAnsi="Angsana New"/>
                <w:sz w:val="30"/>
                <w:szCs w:val="30"/>
              </w:rPr>
              <w:t>25</w:t>
            </w:r>
            <w:r w:rsidR="00C718E5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E66DF1" w:rsidRPr="008F7775" w14:paraId="30B64724" w14:textId="77777777" w:rsidTr="002B1BE4">
        <w:trPr>
          <w:tblHeader/>
        </w:trPr>
        <w:tc>
          <w:tcPr>
            <w:tcW w:w="5666" w:type="dxa"/>
          </w:tcPr>
          <w:p w14:paraId="5888F155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</w:tcPr>
          <w:p w14:paraId="189F4211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E66DF1" w:rsidRPr="008F7775" w14:paraId="46CF03C5" w14:textId="77777777" w:rsidTr="002B1BE4">
        <w:tc>
          <w:tcPr>
            <w:tcW w:w="5666" w:type="dxa"/>
          </w:tcPr>
          <w:p w14:paraId="5BD3F60F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55" w:type="dxa"/>
          </w:tcPr>
          <w:p w14:paraId="6D939050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114385C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FC2FF76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DF1" w:rsidRPr="008F7775" w14:paraId="7C5FEA4E" w14:textId="77777777" w:rsidTr="002B1BE4">
        <w:tc>
          <w:tcPr>
            <w:tcW w:w="5666" w:type="dxa"/>
          </w:tcPr>
          <w:p w14:paraId="0ED0755C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55" w:type="dxa"/>
          </w:tcPr>
          <w:p w14:paraId="6E330743" w14:textId="1ACD38B7" w:rsidR="00E66DF1" w:rsidRPr="008F7775" w:rsidRDefault="00EE5CAC" w:rsidP="00EE5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  <w:tc>
          <w:tcPr>
            <w:tcW w:w="243" w:type="dxa"/>
          </w:tcPr>
          <w:p w14:paraId="36AA8210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64C68DE" w14:textId="2BDAAAC6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3E28C2" w:rsidRPr="008F7775" w14:paraId="6AD59C35" w14:textId="77777777" w:rsidTr="002B1BE4">
        <w:tc>
          <w:tcPr>
            <w:tcW w:w="5666" w:type="dxa"/>
          </w:tcPr>
          <w:p w14:paraId="2387812D" w14:textId="1FD697EA" w:rsidR="003E28C2" w:rsidRPr="008F7775" w:rsidRDefault="003E28C2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55" w:type="dxa"/>
          </w:tcPr>
          <w:p w14:paraId="207371BE" w14:textId="3EF060F2" w:rsidR="003E28C2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43" w:type="dxa"/>
          </w:tcPr>
          <w:p w14:paraId="07DF4A10" w14:textId="77777777" w:rsidR="003E28C2" w:rsidRPr="008F7775" w:rsidRDefault="003E28C2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C28F898" w14:textId="6FB70958" w:rsidR="003E28C2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E66DF1" w:rsidRPr="008F7775" w14:paraId="4509C729" w14:textId="77777777" w:rsidTr="002B1BE4">
        <w:tc>
          <w:tcPr>
            <w:tcW w:w="5666" w:type="dxa"/>
          </w:tcPr>
          <w:p w14:paraId="06ACB47D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655" w:type="dxa"/>
          </w:tcPr>
          <w:p w14:paraId="2A94E685" w14:textId="5BEE68CE" w:rsidR="00E66DF1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10,788</w:t>
            </w:r>
          </w:p>
        </w:tc>
        <w:tc>
          <w:tcPr>
            <w:tcW w:w="243" w:type="dxa"/>
          </w:tcPr>
          <w:p w14:paraId="2D5C3E41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6CD1775" w14:textId="7BB4B772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10,023</w:t>
            </w:r>
          </w:p>
        </w:tc>
      </w:tr>
      <w:tr w:rsidR="00E66DF1" w:rsidRPr="008F7775" w14:paraId="04911C39" w14:textId="77777777" w:rsidTr="002B1BE4">
        <w:tc>
          <w:tcPr>
            <w:tcW w:w="5666" w:type="dxa"/>
          </w:tcPr>
          <w:p w14:paraId="232A39B3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</w:tcPr>
          <w:p w14:paraId="25F45EA5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2ADFB8E2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63C480E1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E66DF1" w:rsidRPr="008F7775" w14:paraId="4FE307BC" w14:textId="77777777" w:rsidTr="002B1BE4">
        <w:tc>
          <w:tcPr>
            <w:tcW w:w="5666" w:type="dxa"/>
          </w:tcPr>
          <w:p w14:paraId="4DF45A13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55" w:type="dxa"/>
          </w:tcPr>
          <w:p w14:paraId="32305A8D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40EB04A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28DAAEC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DF1" w:rsidRPr="008F7775" w14:paraId="6A2E5B69" w14:textId="77777777" w:rsidTr="002B1BE4">
        <w:tc>
          <w:tcPr>
            <w:tcW w:w="5666" w:type="dxa"/>
          </w:tcPr>
          <w:p w14:paraId="53AC95A1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55" w:type="dxa"/>
          </w:tcPr>
          <w:p w14:paraId="1EF535A1" w14:textId="45078834" w:rsidR="00E66DF1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467,380</w:t>
            </w:r>
          </w:p>
        </w:tc>
        <w:tc>
          <w:tcPr>
            <w:tcW w:w="243" w:type="dxa"/>
          </w:tcPr>
          <w:p w14:paraId="401729CB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3AB3573" w14:textId="7EEFE902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283,864</w:t>
            </w:r>
          </w:p>
        </w:tc>
      </w:tr>
      <w:tr w:rsidR="00E66DF1" w:rsidRPr="008F7775" w14:paraId="48D2E74A" w14:textId="77777777" w:rsidTr="002B1BE4">
        <w:tc>
          <w:tcPr>
            <w:tcW w:w="5666" w:type="dxa"/>
          </w:tcPr>
          <w:p w14:paraId="0F75B4CC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655" w:type="dxa"/>
          </w:tcPr>
          <w:p w14:paraId="31A5ADEF" w14:textId="4D0107C9" w:rsidR="00E66DF1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55,467</w:t>
            </w:r>
          </w:p>
        </w:tc>
        <w:tc>
          <w:tcPr>
            <w:tcW w:w="243" w:type="dxa"/>
          </w:tcPr>
          <w:p w14:paraId="3C0E69AA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FF86F4F" w14:textId="06B3402D" w:rsidR="00E66DF1" w:rsidRDefault="00E66DF1" w:rsidP="003E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29,148</w:t>
            </w:r>
          </w:p>
        </w:tc>
      </w:tr>
      <w:tr w:rsidR="00E66DF1" w:rsidRPr="008F7775" w14:paraId="12830C0A" w14:textId="77777777" w:rsidTr="002B1BE4">
        <w:tc>
          <w:tcPr>
            <w:tcW w:w="5666" w:type="dxa"/>
          </w:tcPr>
          <w:p w14:paraId="5DFFE78F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</w:tcPr>
          <w:p w14:paraId="3D634572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246C00DB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5E698E40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E66DF1" w:rsidRPr="008F7775" w14:paraId="0CDDA920" w14:textId="77777777" w:rsidTr="002B1BE4">
        <w:tc>
          <w:tcPr>
            <w:tcW w:w="5666" w:type="dxa"/>
          </w:tcPr>
          <w:p w14:paraId="4871867E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655" w:type="dxa"/>
          </w:tcPr>
          <w:p w14:paraId="464165B7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E8046E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0FEDFD4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DF1" w:rsidRPr="008F7775" w14:paraId="1600FAAE" w14:textId="77777777" w:rsidTr="002B1BE4">
        <w:tc>
          <w:tcPr>
            <w:tcW w:w="5666" w:type="dxa"/>
          </w:tcPr>
          <w:p w14:paraId="2EADF3B0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55" w:type="dxa"/>
          </w:tcPr>
          <w:p w14:paraId="626A7037" w14:textId="1198E5E0" w:rsidR="00E66DF1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433,524</w:t>
            </w:r>
          </w:p>
        </w:tc>
        <w:tc>
          <w:tcPr>
            <w:tcW w:w="243" w:type="dxa"/>
          </w:tcPr>
          <w:p w14:paraId="285FE08C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1362A4A" w14:textId="2F194524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539,240</w:t>
            </w:r>
          </w:p>
        </w:tc>
      </w:tr>
      <w:tr w:rsidR="003E28C2" w:rsidRPr="008F7775" w14:paraId="4E4DC9B3" w14:textId="77777777" w:rsidTr="002B1BE4">
        <w:tc>
          <w:tcPr>
            <w:tcW w:w="5666" w:type="dxa"/>
          </w:tcPr>
          <w:p w14:paraId="4645269D" w14:textId="193FB817" w:rsidR="003E28C2" w:rsidRPr="008F7775" w:rsidRDefault="003E28C2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55" w:type="dxa"/>
          </w:tcPr>
          <w:p w14:paraId="65E73039" w14:textId="31B76A03" w:rsidR="003E28C2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1,730</w:t>
            </w:r>
          </w:p>
        </w:tc>
        <w:tc>
          <w:tcPr>
            <w:tcW w:w="243" w:type="dxa"/>
          </w:tcPr>
          <w:p w14:paraId="7131D6B7" w14:textId="77777777" w:rsidR="003E28C2" w:rsidRPr="008F7775" w:rsidRDefault="003E28C2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20072CC8" w14:textId="646AD24C" w:rsidR="003E28C2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1,709</w:t>
            </w:r>
          </w:p>
        </w:tc>
      </w:tr>
      <w:tr w:rsidR="00E66DF1" w:rsidRPr="008F7775" w14:paraId="770F9453" w14:textId="77777777" w:rsidTr="002B1BE4">
        <w:tc>
          <w:tcPr>
            <w:tcW w:w="5666" w:type="dxa"/>
          </w:tcPr>
          <w:p w14:paraId="3E9D959E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55" w:type="dxa"/>
          </w:tcPr>
          <w:p w14:paraId="3E819A6A" w14:textId="7F6C9A65" w:rsidR="00E66DF1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493,728</w:t>
            </w:r>
          </w:p>
        </w:tc>
        <w:tc>
          <w:tcPr>
            <w:tcW w:w="243" w:type="dxa"/>
          </w:tcPr>
          <w:p w14:paraId="0D0DA5BC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F9BCCE0" w14:textId="433A22A4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750,958</w:t>
            </w:r>
          </w:p>
        </w:tc>
      </w:tr>
      <w:tr w:rsidR="00E66DF1" w:rsidRPr="008F7775" w14:paraId="5D9E93C0" w14:textId="77777777" w:rsidTr="002B1BE4">
        <w:tc>
          <w:tcPr>
            <w:tcW w:w="5666" w:type="dxa"/>
          </w:tcPr>
          <w:p w14:paraId="2BBA2406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655" w:type="dxa"/>
          </w:tcPr>
          <w:p w14:paraId="1F04B500" w14:textId="06A4F691" w:rsidR="00E66DF1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27,496</w:t>
            </w:r>
          </w:p>
        </w:tc>
        <w:tc>
          <w:tcPr>
            <w:tcW w:w="243" w:type="dxa"/>
          </w:tcPr>
          <w:p w14:paraId="12A08B08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34027711" w14:textId="149448B9" w:rsidR="00E66DF1" w:rsidRPr="008F7775" w:rsidRDefault="00E66DF1" w:rsidP="003E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102,352</w:t>
            </w:r>
          </w:p>
        </w:tc>
      </w:tr>
      <w:tr w:rsidR="00E66DF1" w:rsidRPr="008F7775" w14:paraId="6D7C9323" w14:textId="77777777" w:rsidTr="002B1BE4">
        <w:tc>
          <w:tcPr>
            <w:tcW w:w="5666" w:type="dxa"/>
          </w:tcPr>
          <w:p w14:paraId="27971F04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655" w:type="dxa"/>
          </w:tcPr>
          <w:p w14:paraId="6B8DB65D" w14:textId="0193CF4D" w:rsidR="00E66DF1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5,944</w:t>
            </w:r>
          </w:p>
        </w:tc>
        <w:tc>
          <w:tcPr>
            <w:tcW w:w="243" w:type="dxa"/>
          </w:tcPr>
          <w:p w14:paraId="369A0CCA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EE976BA" w14:textId="53A38189" w:rsidR="00E66DF1" w:rsidRPr="008F7775" w:rsidRDefault="00E66DF1" w:rsidP="003E2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8,753</w:t>
            </w:r>
          </w:p>
        </w:tc>
      </w:tr>
      <w:tr w:rsidR="00E66DF1" w:rsidRPr="008F7775" w14:paraId="2FCAA7C0" w14:textId="77777777" w:rsidTr="002B1BE4">
        <w:tc>
          <w:tcPr>
            <w:tcW w:w="5666" w:type="dxa"/>
          </w:tcPr>
          <w:p w14:paraId="5F259030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655" w:type="dxa"/>
          </w:tcPr>
          <w:p w14:paraId="3F195F9F" w14:textId="1E848069" w:rsidR="00E66DF1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7,074</w:t>
            </w:r>
          </w:p>
        </w:tc>
        <w:tc>
          <w:tcPr>
            <w:tcW w:w="243" w:type="dxa"/>
          </w:tcPr>
          <w:p w14:paraId="4B763CF7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20DA048" w14:textId="0EBD1084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6,304</w:t>
            </w:r>
          </w:p>
        </w:tc>
      </w:tr>
      <w:tr w:rsidR="00E66DF1" w:rsidRPr="008F7775" w14:paraId="5BBC2459" w14:textId="77777777" w:rsidTr="002B1BE4">
        <w:tc>
          <w:tcPr>
            <w:tcW w:w="5666" w:type="dxa"/>
          </w:tcPr>
          <w:p w14:paraId="0C923011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655" w:type="dxa"/>
          </w:tcPr>
          <w:p w14:paraId="5F4AC24F" w14:textId="5C3F01E7" w:rsidR="00E66DF1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43" w:type="dxa"/>
          </w:tcPr>
          <w:p w14:paraId="520D2B23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E3CC0C5" w14:textId="5EDDD319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E66DF1" w:rsidRPr="008F7775" w14:paraId="5CA2A81C" w14:textId="77777777" w:rsidTr="002B1BE4">
        <w:tc>
          <w:tcPr>
            <w:tcW w:w="5666" w:type="dxa"/>
          </w:tcPr>
          <w:p w14:paraId="5BCB61EB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</w:tcPr>
          <w:p w14:paraId="24784A51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35C7C604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4C0450F5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E66DF1" w:rsidRPr="008F7775" w14:paraId="2798D6E6" w14:textId="77777777" w:rsidTr="002B1BE4">
        <w:tc>
          <w:tcPr>
            <w:tcW w:w="5666" w:type="dxa"/>
          </w:tcPr>
          <w:p w14:paraId="67182398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655" w:type="dxa"/>
          </w:tcPr>
          <w:p w14:paraId="241A6DDD" w14:textId="7838E460" w:rsidR="00E66DF1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43" w:type="dxa"/>
          </w:tcPr>
          <w:p w14:paraId="24F5837D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9C221D5" w14:textId="16C9FA9D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E66DF1" w:rsidRPr="008F7775" w14:paraId="0359DC66" w14:textId="77777777" w:rsidTr="002B1BE4">
        <w:tc>
          <w:tcPr>
            <w:tcW w:w="5666" w:type="dxa"/>
          </w:tcPr>
          <w:p w14:paraId="2D790C66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</w:tcPr>
          <w:p w14:paraId="17DD6C8A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2499A88D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35E3E877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E66DF1" w:rsidRPr="008F7775" w14:paraId="5B1DDDF9" w14:textId="77777777" w:rsidTr="002B1BE4">
        <w:tc>
          <w:tcPr>
            <w:tcW w:w="5666" w:type="dxa"/>
          </w:tcPr>
          <w:p w14:paraId="2968ED41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55" w:type="dxa"/>
          </w:tcPr>
          <w:p w14:paraId="396292EE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5AB96C5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2C3C307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DF1" w:rsidRPr="008F7775" w14:paraId="3C9C7FA5" w14:textId="77777777" w:rsidTr="002B1BE4">
        <w:tc>
          <w:tcPr>
            <w:tcW w:w="5666" w:type="dxa"/>
          </w:tcPr>
          <w:p w14:paraId="23D9922B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55" w:type="dxa"/>
          </w:tcPr>
          <w:p w14:paraId="6CC946FF" w14:textId="399E3D26" w:rsidR="00E66DF1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11,596</w:t>
            </w:r>
          </w:p>
        </w:tc>
        <w:tc>
          <w:tcPr>
            <w:tcW w:w="243" w:type="dxa"/>
          </w:tcPr>
          <w:p w14:paraId="00B59A81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1F4EFB3" w14:textId="615A4042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9,559</w:t>
            </w:r>
          </w:p>
        </w:tc>
      </w:tr>
    </w:tbl>
    <w:p w14:paraId="5AD9A52C" w14:textId="77777777" w:rsidR="00E66DF1" w:rsidRDefault="00E66DF1" w:rsidP="00E66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66"/>
        <w:gridCol w:w="1655"/>
        <w:gridCol w:w="243"/>
        <w:gridCol w:w="1659"/>
      </w:tblGrid>
      <w:tr w:rsidR="00E66DF1" w:rsidRPr="008F7775" w14:paraId="252CE385" w14:textId="77777777" w:rsidTr="002B1BE4">
        <w:trPr>
          <w:tblHeader/>
        </w:trPr>
        <w:tc>
          <w:tcPr>
            <w:tcW w:w="5666" w:type="dxa"/>
          </w:tcPr>
          <w:p w14:paraId="051C7717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</w:tcPr>
          <w:p w14:paraId="30115D16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66DF1" w:rsidRPr="008F7775" w14:paraId="0E2FFF25" w14:textId="77777777" w:rsidTr="002B1BE4">
        <w:trPr>
          <w:tblHeader/>
        </w:trPr>
        <w:tc>
          <w:tcPr>
            <w:tcW w:w="5666" w:type="dxa"/>
          </w:tcPr>
          <w:p w14:paraId="46212694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</w:tcPr>
          <w:p w14:paraId="00D1DDA0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E66DF1" w:rsidRPr="008F7775" w14:paraId="1E7D30B9" w14:textId="77777777" w:rsidTr="002B1BE4">
        <w:trPr>
          <w:tblHeader/>
        </w:trPr>
        <w:tc>
          <w:tcPr>
            <w:tcW w:w="5666" w:type="dxa"/>
          </w:tcPr>
          <w:p w14:paraId="625BF4E0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 30 กันยายน</w:t>
            </w:r>
          </w:p>
        </w:tc>
        <w:tc>
          <w:tcPr>
            <w:tcW w:w="1655" w:type="dxa"/>
          </w:tcPr>
          <w:p w14:paraId="7CCE10D2" w14:textId="0FC8D174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14:paraId="08684FEA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9" w:type="dxa"/>
          </w:tcPr>
          <w:p w14:paraId="24CE6ECB" w14:textId="5B71B217" w:rsidR="00E66DF1" w:rsidRPr="009A576F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center" w:pos="715"/>
              </w:tabs>
              <w:spacing w:line="240" w:lineRule="auto"/>
              <w:ind w:left="-126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623F07">
              <w:rPr>
                <w:rFonts w:ascii="Angsana New" w:hAnsi="Angsana New"/>
                <w:sz w:val="30"/>
                <w:szCs w:val="30"/>
              </w:rPr>
              <w:t>25</w:t>
            </w:r>
            <w:r w:rsidR="00C718E5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E66DF1" w:rsidRPr="008F7775" w14:paraId="0B952822" w14:textId="77777777" w:rsidTr="002B1BE4">
        <w:trPr>
          <w:tblHeader/>
        </w:trPr>
        <w:tc>
          <w:tcPr>
            <w:tcW w:w="5666" w:type="dxa"/>
          </w:tcPr>
          <w:p w14:paraId="43C2EDEB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</w:tcPr>
          <w:p w14:paraId="282E1981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E66DF1" w:rsidRPr="008F7775" w14:paraId="47E20EF7" w14:textId="77777777" w:rsidTr="002B1BE4">
        <w:tc>
          <w:tcPr>
            <w:tcW w:w="5666" w:type="dxa"/>
          </w:tcPr>
          <w:p w14:paraId="743151A7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55" w:type="dxa"/>
          </w:tcPr>
          <w:p w14:paraId="23166171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4E393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CBB48BB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DF1" w:rsidRPr="008F7775" w14:paraId="1C3FA655" w14:textId="77777777" w:rsidTr="002B1BE4">
        <w:tc>
          <w:tcPr>
            <w:tcW w:w="5666" w:type="dxa"/>
          </w:tcPr>
          <w:p w14:paraId="4664FC30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55" w:type="dxa"/>
          </w:tcPr>
          <w:p w14:paraId="2B2B8AD7" w14:textId="34F36C34" w:rsidR="00E66DF1" w:rsidRPr="008F7775" w:rsidRDefault="00EE5CAC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  <w:tc>
          <w:tcPr>
            <w:tcW w:w="243" w:type="dxa"/>
          </w:tcPr>
          <w:p w14:paraId="407A25EF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290E14C6" w14:textId="372C7472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3E28C2" w:rsidRPr="008F7775" w14:paraId="3C202CD9" w14:textId="77777777" w:rsidTr="002B1BE4">
        <w:tc>
          <w:tcPr>
            <w:tcW w:w="5666" w:type="dxa"/>
          </w:tcPr>
          <w:p w14:paraId="400138A2" w14:textId="3965434B" w:rsidR="003E28C2" w:rsidRPr="008F7775" w:rsidRDefault="003E28C2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55" w:type="dxa"/>
          </w:tcPr>
          <w:p w14:paraId="09E67DCA" w14:textId="069CA177" w:rsidR="003E28C2" w:rsidRPr="008F7775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1,289</w:t>
            </w:r>
          </w:p>
        </w:tc>
        <w:tc>
          <w:tcPr>
            <w:tcW w:w="243" w:type="dxa"/>
          </w:tcPr>
          <w:p w14:paraId="6A74672D" w14:textId="77777777" w:rsidR="003E28C2" w:rsidRPr="008F7775" w:rsidRDefault="003E28C2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EA71D6A" w14:textId="41EB10B9" w:rsidR="003E28C2" w:rsidRDefault="001838E7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1,148</w:t>
            </w:r>
          </w:p>
        </w:tc>
      </w:tr>
      <w:tr w:rsidR="00E66DF1" w:rsidRPr="008F7775" w14:paraId="316B97BC" w14:textId="77777777" w:rsidTr="002B1BE4">
        <w:tc>
          <w:tcPr>
            <w:tcW w:w="5666" w:type="dxa"/>
          </w:tcPr>
          <w:p w14:paraId="27FFC36D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655" w:type="dxa"/>
          </w:tcPr>
          <w:p w14:paraId="19F904F1" w14:textId="0F30E62A" w:rsidR="00E66DF1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21,428</w:t>
            </w:r>
          </w:p>
        </w:tc>
        <w:tc>
          <w:tcPr>
            <w:tcW w:w="243" w:type="dxa"/>
          </w:tcPr>
          <w:p w14:paraId="013F4AF3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42B04FF" w14:textId="5D85436D" w:rsidR="00E66DF1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25,286</w:t>
            </w:r>
          </w:p>
        </w:tc>
      </w:tr>
      <w:tr w:rsidR="00E66DF1" w:rsidRPr="008F7775" w14:paraId="4388CB9A" w14:textId="77777777" w:rsidTr="002B1BE4">
        <w:tc>
          <w:tcPr>
            <w:tcW w:w="5666" w:type="dxa"/>
          </w:tcPr>
          <w:p w14:paraId="07A8D84C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</w:tcPr>
          <w:p w14:paraId="737E9CA5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5B4C5941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1B09016F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E66DF1" w:rsidRPr="008F7775" w14:paraId="76C68AD2" w14:textId="77777777" w:rsidTr="002B1BE4">
        <w:tc>
          <w:tcPr>
            <w:tcW w:w="5666" w:type="dxa"/>
          </w:tcPr>
          <w:p w14:paraId="71F7A956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55" w:type="dxa"/>
          </w:tcPr>
          <w:p w14:paraId="452832A4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22B94B9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CF53A33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DF1" w:rsidRPr="008F7775" w14:paraId="35894CF4" w14:textId="77777777" w:rsidTr="002B1BE4">
        <w:tc>
          <w:tcPr>
            <w:tcW w:w="5666" w:type="dxa"/>
          </w:tcPr>
          <w:p w14:paraId="39C88164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55" w:type="dxa"/>
          </w:tcPr>
          <w:p w14:paraId="5C18B0C5" w14:textId="61FA96D9" w:rsidR="00E66DF1" w:rsidRPr="008F7775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872,439</w:t>
            </w:r>
          </w:p>
        </w:tc>
        <w:tc>
          <w:tcPr>
            <w:tcW w:w="243" w:type="dxa"/>
          </w:tcPr>
          <w:p w14:paraId="3A424E6F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CC7BC23" w14:textId="18A1B32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540,419</w:t>
            </w:r>
          </w:p>
        </w:tc>
      </w:tr>
      <w:tr w:rsidR="00E66DF1" w:rsidRPr="008F7775" w14:paraId="00A2D4B9" w14:textId="77777777" w:rsidTr="002B1BE4">
        <w:tc>
          <w:tcPr>
            <w:tcW w:w="5666" w:type="dxa"/>
          </w:tcPr>
          <w:p w14:paraId="6F59F5FE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655" w:type="dxa"/>
          </w:tcPr>
          <w:p w14:paraId="693F0ACE" w14:textId="6579E882" w:rsidR="00E66DF1" w:rsidRPr="008F7775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55,467</w:t>
            </w:r>
          </w:p>
        </w:tc>
        <w:tc>
          <w:tcPr>
            <w:tcW w:w="243" w:type="dxa"/>
          </w:tcPr>
          <w:p w14:paraId="328E72A7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1DD14723" w14:textId="78C2BD0A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29,148</w:t>
            </w:r>
          </w:p>
        </w:tc>
      </w:tr>
      <w:tr w:rsidR="00E66DF1" w:rsidRPr="008F7775" w14:paraId="68789DD8" w14:textId="77777777" w:rsidTr="002B1BE4">
        <w:tc>
          <w:tcPr>
            <w:tcW w:w="5666" w:type="dxa"/>
          </w:tcPr>
          <w:p w14:paraId="01C769DE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</w:tcPr>
          <w:p w14:paraId="5A352704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4426A0BA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18F0C9C1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E66DF1" w:rsidRPr="008F7775" w14:paraId="5DE01D1B" w14:textId="77777777" w:rsidTr="002B1BE4">
        <w:tc>
          <w:tcPr>
            <w:tcW w:w="5666" w:type="dxa"/>
          </w:tcPr>
          <w:p w14:paraId="764C522A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655" w:type="dxa"/>
          </w:tcPr>
          <w:p w14:paraId="68F90845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4BF3860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26E297A3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DF1" w:rsidRPr="008F7775" w14:paraId="564AEE08" w14:textId="77777777" w:rsidTr="002B1BE4">
        <w:tc>
          <w:tcPr>
            <w:tcW w:w="5666" w:type="dxa"/>
          </w:tcPr>
          <w:p w14:paraId="79C98D4A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55" w:type="dxa"/>
          </w:tcPr>
          <w:p w14:paraId="443E5315" w14:textId="50F98F67" w:rsidR="00E66DF1" w:rsidRPr="008F7775" w:rsidRDefault="00C14A80" w:rsidP="00D8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848</w:t>
            </w:r>
            <w:r w:rsidR="00D80EED">
              <w:rPr>
                <w:rFonts w:ascii="Angsana New" w:hAnsi="Angsana New"/>
                <w:sz w:val="30"/>
                <w:szCs w:val="30"/>
              </w:rPr>
              <w:t>,524</w:t>
            </w:r>
          </w:p>
        </w:tc>
        <w:tc>
          <w:tcPr>
            <w:tcW w:w="243" w:type="dxa"/>
          </w:tcPr>
          <w:p w14:paraId="26062891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54F17A5" w14:textId="2D4D876D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1,158,886</w:t>
            </w:r>
          </w:p>
        </w:tc>
      </w:tr>
      <w:tr w:rsidR="003E28C2" w:rsidRPr="008F7775" w14:paraId="4D9C0094" w14:textId="77777777" w:rsidTr="002B1BE4">
        <w:tc>
          <w:tcPr>
            <w:tcW w:w="5666" w:type="dxa"/>
          </w:tcPr>
          <w:p w14:paraId="6D541551" w14:textId="74CF19F6" w:rsidR="003E28C2" w:rsidRPr="008F7775" w:rsidRDefault="003E28C2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55" w:type="dxa"/>
          </w:tcPr>
          <w:p w14:paraId="4DC2C321" w14:textId="10D9AFBA" w:rsidR="003E28C2" w:rsidRPr="008F7775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  <w:tc>
          <w:tcPr>
            <w:tcW w:w="243" w:type="dxa"/>
          </w:tcPr>
          <w:p w14:paraId="43C4A8D2" w14:textId="77777777" w:rsidR="003E28C2" w:rsidRPr="008F7775" w:rsidRDefault="003E28C2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6A8D6657" w14:textId="0A3726A6" w:rsidR="003E28C2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2,654</w:t>
            </w:r>
          </w:p>
        </w:tc>
      </w:tr>
      <w:tr w:rsidR="00E66DF1" w:rsidRPr="008F7775" w14:paraId="0807471A" w14:textId="77777777" w:rsidTr="002B1BE4">
        <w:tc>
          <w:tcPr>
            <w:tcW w:w="5666" w:type="dxa"/>
          </w:tcPr>
          <w:p w14:paraId="139A81A0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655" w:type="dxa"/>
          </w:tcPr>
          <w:p w14:paraId="296B8D00" w14:textId="169E9410" w:rsidR="00E66DF1" w:rsidRPr="008F7775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1,129,124</w:t>
            </w:r>
          </w:p>
        </w:tc>
        <w:tc>
          <w:tcPr>
            <w:tcW w:w="243" w:type="dxa"/>
          </w:tcPr>
          <w:p w14:paraId="1E0D037B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744B4E49" w14:textId="4DA0F5DF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1,413,172</w:t>
            </w:r>
          </w:p>
        </w:tc>
      </w:tr>
      <w:tr w:rsidR="00E66DF1" w:rsidRPr="008F7775" w14:paraId="18C598CF" w14:textId="77777777" w:rsidTr="002B1BE4">
        <w:tc>
          <w:tcPr>
            <w:tcW w:w="5666" w:type="dxa"/>
          </w:tcPr>
          <w:p w14:paraId="1A3F583C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655" w:type="dxa"/>
          </w:tcPr>
          <w:p w14:paraId="0B28BA96" w14:textId="46EEC529" w:rsidR="00E66DF1" w:rsidRPr="008F7775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44,269</w:t>
            </w:r>
          </w:p>
        </w:tc>
        <w:tc>
          <w:tcPr>
            <w:tcW w:w="243" w:type="dxa"/>
          </w:tcPr>
          <w:p w14:paraId="348AB63A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87DAF94" w14:textId="6F0A4EB2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115,898</w:t>
            </w:r>
          </w:p>
        </w:tc>
      </w:tr>
      <w:tr w:rsidR="00E66DF1" w:rsidRPr="008F7775" w14:paraId="7EE00EA2" w14:textId="77777777" w:rsidTr="002B1BE4">
        <w:tc>
          <w:tcPr>
            <w:tcW w:w="5666" w:type="dxa"/>
          </w:tcPr>
          <w:p w14:paraId="6F840115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655" w:type="dxa"/>
          </w:tcPr>
          <w:p w14:paraId="362A7233" w14:textId="510E9607" w:rsidR="00E66DF1" w:rsidRPr="008F7775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13,761</w:t>
            </w:r>
          </w:p>
        </w:tc>
        <w:tc>
          <w:tcPr>
            <w:tcW w:w="243" w:type="dxa"/>
          </w:tcPr>
          <w:p w14:paraId="156BD3D7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64AA9341" w14:textId="595F69E0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17,660</w:t>
            </w:r>
          </w:p>
        </w:tc>
      </w:tr>
      <w:tr w:rsidR="00E66DF1" w:rsidRPr="008F7775" w14:paraId="439A145A" w14:textId="77777777" w:rsidTr="002B1BE4">
        <w:tc>
          <w:tcPr>
            <w:tcW w:w="5666" w:type="dxa"/>
          </w:tcPr>
          <w:p w14:paraId="749E5DE0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655" w:type="dxa"/>
          </w:tcPr>
          <w:p w14:paraId="7A84527B" w14:textId="379E661B" w:rsidR="00E66DF1" w:rsidRPr="008F7775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14,148</w:t>
            </w:r>
          </w:p>
        </w:tc>
        <w:tc>
          <w:tcPr>
            <w:tcW w:w="243" w:type="dxa"/>
          </w:tcPr>
          <w:p w14:paraId="415D3F7B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315922D5" w14:textId="518A67EE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12,608</w:t>
            </w:r>
          </w:p>
        </w:tc>
      </w:tr>
      <w:tr w:rsidR="00E66DF1" w:rsidRPr="008F7775" w14:paraId="101C166B" w14:textId="77777777" w:rsidTr="002B1BE4">
        <w:tc>
          <w:tcPr>
            <w:tcW w:w="5666" w:type="dxa"/>
          </w:tcPr>
          <w:p w14:paraId="090BABC6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655" w:type="dxa"/>
          </w:tcPr>
          <w:p w14:paraId="1FC96DB3" w14:textId="52BFF24C" w:rsidR="00E66DF1" w:rsidRPr="008F7775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43" w:type="dxa"/>
          </w:tcPr>
          <w:p w14:paraId="0D822A4C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559D56E9" w14:textId="3B3CF7B3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E66DF1" w:rsidRPr="008F7775" w14:paraId="3FA6D6EA" w14:textId="77777777" w:rsidTr="002B1BE4">
        <w:tc>
          <w:tcPr>
            <w:tcW w:w="5666" w:type="dxa"/>
          </w:tcPr>
          <w:p w14:paraId="2094BE52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</w:tcPr>
          <w:p w14:paraId="05561327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52297DF5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1CD20216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E66DF1" w:rsidRPr="008F7775" w14:paraId="4403531C" w14:textId="77777777" w:rsidTr="002B1BE4">
        <w:tc>
          <w:tcPr>
            <w:tcW w:w="5666" w:type="dxa"/>
          </w:tcPr>
          <w:p w14:paraId="7E8FAF70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655" w:type="dxa"/>
          </w:tcPr>
          <w:p w14:paraId="694A531F" w14:textId="28BF3B4E" w:rsidR="00E66DF1" w:rsidRPr="008F7775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43" w:type="dxa"/>
          </w:tcPr>
          <w:p w14:paraId="6363BAC7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401616D" w14:textId="278421EA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E66DF1" w:rsidRPr="008F7775" w14:paraId="65454250" w14:textId="77777777" w:rsidTr="002B1BE4">
        <w:tc>
          <w:tcPr>
            <w:tcW w:w="5666" w:type="dxa"/>
          </w:tcPr>
          <w:p w14:paraId="4E984212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</w:tcPr>
          <w:p w14:paraId="422B91C4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43" w:type="dxa"/>
          </w:tcPr>
          <w:p w14:paraId="1C83F541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659" w:type="dxa"/>
          </w:tcPr>
          <w:p w14:paraId="0D648B6B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E66DF1" w:rsidRPr="008F7775" w14:paraId="32AD90B3" w14:textId="77777777" w:rsidTr="002B1BE4">
        <w:tc>
          <w:tcPr>
            <w:tcW w:w="5666" w:type="dxa"/>
          </w:tcPr>
          <w:p w14:paraId="2D0DEAFA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55" w:type="dxa"/>
          </w:tcPr>
          <w:p w14:paraId="09FC5297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F90F32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0C8CEAE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6DF1" w:rsidRPr="008F7775" w14:paraId="2842BEFC" w14:textId="77777777" w:rsidTr="002B1BE4">
        <w:tc>
          <w:tcPr>
            <w:tcW w:w="5666" w:type="dxa"/>
          </w:tcPr>
          <w:p w14:paraId="4794F24D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55" w:type="dxa"/>
          </w:tcPr>
          <w:p w14:paraId="3820600F" w14:textId="4B52F62D" w:rsidR="00E66DF1" w:rsidRPr="008F7775" w:rsidRDefault="0025332D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24,466</w:t>
            </w:r>
          </w:p>
        </w:tc>
        <w:tc>
          <w:tcPr>
            <w:tcW w:w="243" w:type="dxa"/>
          </w:tcPr>
          <w:p w14:paraId="4D11E6C8" w14:textId="7777777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42CF5D80" w14:textId="4502BFD7" w:rsidR="00E66DF1" w:rsidRPr="008F7775" w:rsidRDefault="00E66DF1" w:rsidP="00E6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20,374</w:t>
            </w:r>
          </w:p>
        </w:tc>
      </w:tr>
    </w:tbl>
    <w:p w14:paraId="5EDDBD79" w14:textId="77777777" w:rsidR="00E66DF1" w:rsidRDefault="00E66DF1" w:rsidP="00FF7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  <w:cs/>
          <w:lang w:val="th-TH"/>
        </w:rPr>
      </w:pPr>
    </w:p>
    <w:p w14:paraId="727B4D17" w14:textId="77777777" w:rsidR="006D49DF" w:rsidRDefault="006D49DF" w:rsidP="002B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4AB2149" w14:textId="626FB4E3" w:rsidR="00812011" w:rsidRDefault="00812011" w:rsidP="002B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rPr>
          <w:rFonts w:ascii="Angsana New" w:hAnsi="Angsana New"/>
          <w:sz w:val="30"/>
          <w:szCs w:val="30"/>
          <w:cs/>
          <w:lang w:val="th-TH"/>
        </w:rPr>
      </w:pPr>
      <w:r w:rsidRPr="00B0181B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</w:t>
      </w:r>
      <w:r w:rsidRPr="00D35F7D">
        <w:rPr>
          <w:rFonts w:ascii="Angsana New" w:hAnsi="Angsana New"/>
          <w:sz w:val="30"/>
          <w:szCs w:val="30"/>
          <w:cs/>
          <w:lang w:val="th-TH"/>
        </w:rPr>
        <w:t xml:space="preserve">วันที่ </w:t>
      </w:r>
      <w:r w:rsidR="00D949C5" w:rsidRPr="00D35F7D">
        <w:rPr>
          <w:rFonts w:ascii="Angsana New" w:hAnsi="Angsana New" w:hint="cs"/>
          <w:sz w:val="30"/>
          <w:szCs w:val="30"/>
          <w:cs/>
          <w:lang w:val="th-TH"/>
        </w:rPr>
        <w:t xml:space="preserve">30 </w:t>
      </w:r>
      <w:r w:rsidR="00327D84">
        <w:rPr>
          <w:rFonts w:ascii="Angsana New" w:hAnsi="Angsana New" w:hint="cs"/>
          <w:sz w:val="30"/>
          <w:szCs w:val="30"/>
          <w:cs/>
          <w:lang w:val="th-TH"/>
        </w:rPr>
        <w:t xml:space="preserve">กันยายน </w:t>
      </w:r>
      <w:r w:rsidR="00D949C5" w:rsidRPr="00D35F7D">
        <w:rPr>
          <w:rFonts w:ascii="Angsana New" w:hAnsi="Angsana New"/>
          <w:sz w:val="30"/>
          <w:szCs w:val="30"/>
        </w:rPr>
        <w:t xml:space="preserve">2560 </w:t>
      </w:r>
      <w:r w:rsidR="00D949C5" w:rsidRPr="00D35F7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D1791" w:rsidRPr="00D35F7D">
        <w:rPr>
          <w:rFonts w:ascii="Angsana New" w:hAnsi="Angsana New" w:hint="cs"/>
          <w:sz w:val="30"/>
          <w:szCs w:val="30"/>
          <w:cs/>
          <w:lang w:val="th-TH"/>
        </w:rPr>
        <w:t xml:space="preserve">31 มีนาคม </w:t>
      </w:r>
      <w:r w:rsidR="00D949C5" w:rsidRPr="00D35F7D">
        <w:rPr>
          <w:rFonts w:ascii="Angsana New" w:hAnsi="Angsana New"/>
          <w:sz w:val="30"/>
          <w:szCs w:val="30"/>
        </w:rPr>
        <w:t>2560</w:t>
      </w:r>
      <w:r w:rsidR="00D949C5">
        <w:rPr>
          <w:rFonts w:ascii="Angsana New" w:hAnsi="Angsana New"/>
          <w:sz w:val="30"/>
          <w:szCs w:val="30"/>
        </w:rPr>
        <w:t xml:space="preserve"> </w:t>
      </w:r>
      <w:r w:rsidRPr="00B0181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F1CD171" w14:textId="77777777" w:rsidR="002B55ED" w:rsidRDefault="002B55ED" w:rsidP="00FF7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620"/>
      </w:tblGrid>
      <w:tr w:rsidR="00812011" w:rsidRPr="002B1BE4" w14:paraId="186883A1" w14:textId="77777777" w:rsidTr="002B55ED">
        <w:tc>
          <w:tcPr>
            <w:tcW w:w="5652" w:type="dxa"/>
          </w:tcPr>
          <w:p w14:paraId="5D40D166" w14:textId="77777777" w:rsidR="00812011" w:rsidRPr="002B1BE4" w:rsidRDefault="0081201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AAE2EC4" w14:textId="77777777" w:rsidR="00812011" w:rsidRPr="002B1BE4" w:rsidRDefault="0081201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744E095" w14:textId="77777777" w:rsidR="00812011" w:rsidRPr="002B1BE4" w:rsidRDefault="0081201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770" w:rsidRPr="002B1BE4" w14:paraId="770E55EA" w14:textId="77777777" w:rsidTr="002B55ED">
        <w:tc>
          <w:tcPr>
            <w:tcW w:w="5652" w:type="dxa"/>
          </w:tcPr>
          <w:p w14:paraId="7E20EB8E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800" w:type="dxa"/>
          </w:tcPr>
          <w:p w14:paraId="4FF990D5" w14:textId="095DB575" w:rsidR="00A33770" w:rsidRPr="002B1BE4" w:rsidRDefault="00327D84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4362B19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D203141" w14:textId="157AD12B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8D1791" w:rsidRPr="002B1BE4" w14:paraId="1C1FF368" w14:textId="77777777" w:rsidTr="002B55ED">
        <w:tc>
          <w:tcPr>
            <w:tcW w:w="5652" w:type="dxa"/>
          </w:tcPr>
          <w:p w14:paraId="7C8E869C" w14:textId="77777777" w:rsidR="008D1791" w:rsidRPr="002B1BE4" w:rsidRDefault="0093522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800" w:type="dxa"/>
          </w:tcPr>
          <w:p w14:paraId="02CF07AF" w14:textId="77777777" w:rsidR="008D1791" w:rsidRPr="002B1BE4" w:rsidRDefault="005A5A9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5B668589" w14:textId="77777777" w:rsidR="008D1791" w:rsidRPr="002B1BE4" w:rsidRDefault="008D179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71DC51F" w14:textId="5AE24524" w:rsidR="008D1791" w:rsidRPr="002B1BE4" w:rsidRDefault="00B64E72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20D83" w:rsidRPr="002B1BE4" w14:paraId="7DA3DE72" w14:textId="77777777" w:rsidTr="002B55ED">
        <w:tc>
          <w:tcPr>
            <w:tcW w:w="5652" w:type="dxa"/>
          </w:tcPr>
          <w:p w14:paraId="10C998A7" w14:textId="77777777" w:rsidR="00820D83" w:rsidRPr="002B1BE4" w:rsidRDefault="00820D83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0F1F72B" w14:textId="77777777" w:rsidR="00820D83" w:rsidRPr="002B1BE4" w:rsidRDefault="00820D83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540E" w:rsidRPr="002B1BE4" w14:paraId="77D90834" w14:textId="77777777" w:rsidTr="002B55ED">
        <w:trPr>
          <w:trHeight w:val="117"/>
        </w:trPr>
        <w:tc>
          <w:tcPr>
            <w:tcW w:w="5652" w:type="dxa"/>
          </w:tcPr>
          <w:p w14:paraId="1299B39A" w14:textId="77777777" w:rsidR="00C1540E" w:rsidRPr="002B1BE4" w:rsidRDefault="00C1540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2D8BDBE9" w14:textId="77777777" w:rsidR="00C1540E" w:rsidRPr="002B1BE4" w:rsidRDefault="00C1540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03FA0" w14:textId="77777777" w:rsidR="00C1540E" w:rsidRPr="002B1BE4" w:rsidRDefault="00C1540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15CFFD" w14:textId="77777777" w:rsidR="00C1540E" w:rsidRPr="002B1BE4" w:rsidRDefault="00C1540E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3770" w:rsidRPr="002B1BE4" w14:paraId="054C9A29" w14:textId="77777777" w:rsidTr="002B55ED">
        <w:trPr>
          <w:trHeight w:val="117"/>
        </w:trPr>
        <w:tc>
          <w:tcPr>
            <w:tcW w:w="5652" w:type="dxa"/>
          </w:tcPr>
          <w:p w14:paraId="5C1CB74A" w14:textId="1565A8DA" w:rsidR="00A33770" w:rsidRPr="002B1BE4" w:rsidRDefault="00A33770" w:rsidP="002B1BE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D35F7D" w:rsidRPr="002B1BE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B06A39" w14:textId="48BB0A31" w:rsidR="00A33770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E7EC78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2677050" w14:textId="3AACCC18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5,134</w:t>
            </w:r>
          </w:p>
        </w:tc>
      </w:tr>
      <w:tr w:rsidR="00A33770" w:rsidRPr="002B1BE4" w14:paraId="7EF1A7D0" w14:textId="77777777" w:rsidTr="002B55ED">
        <w:trPr>
          <w:trHeight w:val="117"/>
        </w:trPr>
        <w:tc>
          <w:tcPr>
            <w:tcW w:w="5652" w:type="dxa"/>
          </w:tcPr>
          <w:p w14:paraId="66C2DC5A" w14:textId="77777777" w:rsidR="00A33770" w:rsidRPr="002B1BE4" w:rsidRDefault="00A33770" w:rsidP="002B1BE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8C5125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1DA3A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ED981E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3770" w:rsidRPr="002B1BE4" w14:paraId="4860DF91" w14:textId="77777777" w:rsidTr="002B55ED">
        <w:trPr>
          <w:trHeight w:val="117"/>
        </w:trPr>
        <w:tc>
          <w:tcPr>
            <w:tcW w:w="5652" w:type="dxa"/>
          </w:tcPr>
          <w:p w14:paraId="17BFCC81" w14:textId="0401D398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341520BE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5F57D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F7756D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3770" w:rsidRPr="002B1BE4" w14:paraId="1FD3F0D8" w14:textId="77777777" w:rsidTr="002B55ED">
        <w:tc>
          <w:tcPr>
            <w:tcW w:w="5652" w:type="dxa"/>
          </w:tcPr>
          <w:p w14:paraId="476D9903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800" w:type="dxa"/>
          </w:tcPr>
          <w:p w14:paraId="5293F20A" w14:textId="4A82DE94" w:rsidR="00A33770" w:rsidRPr="002B1BE4" w:rsidRDefault="0025332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233,505</w:t>
            </w:r>
          </w:p>
        </w:tc>
        <w:tc>
          <w:tcPr>
            <w:tcW w:w="270" w:type="dxa"/>
          </w:tcPr>
          <w:p w14:paraId="10B93D55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D72953C" w14:textId="3A020D9B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285,123</w:t>
            </w:r>
          </w:p>
        </w:tc>
      </w:tr>
      <w:tr w:rsidR="00A33770" w:rsidRPr="002B1BE4" w14:paraId="776FA9A2" w14:textId="77777777" w:rsidTr="002B55ED">
        <w:tc>
          <w:tcPr>
            <w:tcW w:w="5652" w:type="dxa"/>
          </w:tcPr>
          <w:p w14:paraId="20CB6457" w14:textId="77777777" w:rsidR="00A33770" w:rsidRPr="002B1BE4" w:rsidRDefault="00A33770" w:rsidP="002B1BE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โทเร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>เทรด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B1BE4">
              <w:rPr>
                <w:rFonts w:ascii="Angsana New" w:hAnsi="Angsana New"/>
                <w:sz w:val="30"/>
                <w:szCs w:val="30"/>
              </w:rPr>
              <w:t>(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2B1BE4">
              <w:rPr>
                <w:rFonts w:ascii="Angsana New" w:hAnsi="Angsana New"/>
                <w:sz w:val="30"/>
                <w:szCs w:val="30"/>
              </w:rPr>
              <w:t>)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35D5173A" w14:textId="19A1B95F" w:rsidR="00A33770" w:rsidRPr="002B1BE4" w:rsidRDefault="0025332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112,179</w:t>
            </w:r>
          </w:p>
        </w:tc>
        <w:tc>
          <w:tcPr>
            <w:tcW w:w="270" w:type="dxa"/>
          </w:tcPr>
          <w:p w14:paraId="4AE8D9B2" w14:textId="77777777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1F46265" w14:textId="107E28F8" w:rsidR="00A33770" w:rsidRPr="002B1BE4" w:rsidRDefault="00A33770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133,790</w:t>
            </w:r>
          </w:p>
        </w:tc>
      </w:tr>
      <w:tr w:rsidR="00642715" w:rsidRPr="002B1BE4" w14:paraId="7F0B24FD" w14:textId="77777777" w:rsidTr="002B55ED">
        <w:tc>
          <w:tcPr>
            <w:tcW w:w="5652" w:type="dxa"/>
          </w:tcPr>
          <w:p w14:paraId="14E55C61" w14:textId="39D41104" w:rsidR="00642715" w:rsidRPr="002B1BE4" w:rsidRDefault="00642715" w:rsidP="002B1BE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800" w:type="dxa"/>
          </w:tcPr>
          <w:p w14:paraId="3E15BDEC" w14:textId="6C5130AD" w:rsidR="00642715" w:rsidRPr="002B1BE4" w:rsidRDefault="0025332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7,700</w:t>
            </w:r>
          </w:p>
        </w:tc>
        <w:tc>
          <w:tcPr>
            <w:tcW w:w="270" w:type="dxa"/>
          </w:tcPr>
          <w:p w14:paraId="6323D88E" w14:textId="77777777" w:rsidR="00642715" w:rsidRPr="002B1BE4" w:rsidRDefault="00642715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37A6E9" w14:textId="15F2C539" w:rsidR="00642715" w:rsidRPr="002B1BE4" w:rsidRDefault="00642715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</w:tr>
      <w:tr w:rsidR="0025332D" w:rsidRPr="002B1BE4" w14:paraId="14178FE2" w14:textId="77777777" w:rsidTr="002B55ED">
        <w:tc>
          <w:tcPr>
            <w:tcW w:w="5652" w:type="dxa"/>
          </w:tcPr>
          <w:p w14:paraId="7D502C59" w14:textId="3D44CCD8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</w:t>
            </w:r>
            <w:r>
              <w:rPr>
                <w:rFonts w:ascii="Angsana New" w:hAnsi="Angsana New"/>
                <w:sz w:val="30"/>
                <w:szCs w:val="30"/>
              </w:rPr>
              <w:t xml:space="preserve">ternational Trading (Hong Kong)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800" w:type="dxa"/>
          </w:tcPr>
          <w:p w14:paraId="07C2607A" w14:textId="137352BD" w:rsidR="0025332D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5,321</w:t>
            </w:r>
          </w:p>
        </w:tc>
        <w:tc>
          <w:tcPr>
            <w:tcW w:w="270" w:type="dxa"/>
          </w:tcPr>
          <w:p w14:paraId="46FBCB76" w14:textId="77777777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4B94EF9" w14:textId="4A39CF16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25332D" w:rsidRPr="002B1BE4" w14:paraId="5BCF2641" w14:textId="77777777" w:rsidTr="002B55ED">
        <w:tc>
          <w:tcPr>
            <w:tcW w:w="5652" w:type="dxa"/>
          </w:tcPr>
          <w:p w14:paraId="11CBB01A" w14:textId="5187B9B1" w:rsidR="0025332D" w:rsidRPr="002B1BE4" w:rsidRDefault="00036F5E" w:rsidP="0025332D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America</w:t>
            </w:r>
            <w:r w:rsidR="0025332D" w:rsidRPr="002B1BE4">
              <w:rPr>
                <w:rFonts w:ascii="Angsana New" w:hAnsi="Angsana New"/>
                <w:sz w:val="30"/>
                <w:szCs w:val="30"/>
              </w:rPr>
              <w:t xml:space="preserve"> Inc.</w:t>
            </w:r>
          </w:p>
        </w:tc>
        <w:tc>
          <w:tcPr>
            <w:tcW w:w="1800" w:type="dxa"/>
          </w:tcPr>
          <w:p w14:paraId="4E2F9FD9" w14:textId="3E6B6E39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4,046</w:t>
            </w:r>
          </w:p>
        </w:tc>
        <w:tc>
          <w:tcPr>
            <w:tcW w:w="270" w:type="dxa"/>
          </w:tcPr>
          <w:p w14:paraId="14142FD6" w14:textId="77777777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7BDCB6" w14:textId="3A704352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332D" w:rsidRPr="002B1BE4" w14:paraId="4738C6EA" w14:textId="77777777" w:rsidTr="002B55ED">
        <w:tc>
          <w:tcPr>
            <w:tcW w:w="5652" w:type="dxa"/>
          </w:tcPr>
          <w:p w14:paraId="107EB964" w14:textId="03473AB9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โช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>รี จำกัด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B1BE4">
              <w:rPr>
                <w:rFonts w:ascii="Angsana New" w:hAnsi="Angsana New"/>
                <w:sz w:val="30"/>
                <w:szCs w:val="30"/>
              </w:rPr>
              <w:tab/>
            </w:r>
            <w:r w:rsidRPr="002B1BE4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800" w:type="dxa"/>
          </w:tcPr>
          <w:p w14:paraId="689ADB83" w14:textId="5EA48580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3,158</w:t>
            </w:r>
          </w:p>
        </w:tc>
        <w:tc>
          <w:tcPr>
            <w:tcW w:w="270" w:type="dxa"/>
          </w:tcPr>
          <w:p w14:paraId="17E42B8D" w14:textId="77777777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677679" w14:textId="68A2657A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7,026</w:t>
            </w:r>
          </w:p>
        </w:tc>
      </w:tr>
      <w:tr w:rsidR="0025332D" w:rsidRPr="002B1BE4" w14:paraId="1CED8A85" w14:textId="77777777" w:rsidTr="002B55ED">
        <w:tc>
          <w:tcPr>
            <w:tcW w:w="5652" w:type="dxa"/>
          </w:tcPr>
          <w:p w14:paraId="6833D95F" w14:textId="7C326125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826ED9A" w14:textId="44F6815C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7875E97C" w14:textId="77777777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8B3142" w14:textId="49CAC729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25332D" w:rsidRPr="002B1BE4" w14:paraId="7FB8F802" w14:textId="77777777" w:rsidTr="002B55ED">
        <w:tc>
          <w:tcPr>
            <w:tcW w:w="5652" w:type="dxa"/>
          </w:tcPr>
          <w:p w14:paraId="42659D7C" w14:textId="77777777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577CAE" w14:textId="034750C8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366,620</w:t>
            </w:r>
          </w:p>
        </w:tc>
        <w:tc>
          <w:tcPr>
            <w:tcW w:w="270" w:type="dxa"/>
          </w:tcPr>
          <w:p w14:paraId="6A5708DC" w14:textId="77777777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FBBE1C" w14:textId="7F0A3CDE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430,859</w:t>
            </w:r>
          </w:p>
        </w:tc>
      </w:tr>
      <w:tr w:rsidR="0025332D" w:rsidRPr="002B1BE4" w14:paraId="60ABE8DE" w14:textId="77777777" w:rsidTr="002B55ED">
        <w:tc>
          <w:tcPr>
            <w:tcW w:w="5652" w:type="dxa"/>
          </w:tcPr>
          <w:p w14:paraId="5FE7C61D" w14:textId="77777777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9A83068" w14:textId="61F2B6CF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366,620</w:t>
            </w:r>
          </w:p>
        </w:tc>
        <w:tc>
          <w:tcPr>
            <w:tcW w:w="270" w:type="dxa"/>
          </w:tcPr>
          <w:p w14:paraId="2455F8E0" w14:textId="77777777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395CDB" w14:textId="6B8E7FC0" w:rsidR="0025332D" w:rsidRPr="002B1BE4" w:rsidRDefault="0025332D" w:rsidP="0025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435,993</w:t>
            </w:r>
          </w:p>
        </w:tc>
      </w:tr>
    </w:tbl>
    <w:p w14:paraId="69D9A33C" w14:textId="77777777" w:rsidR="00D356B3" w:rsidRDefault="00D356B3"/>
    <w:p w14:paraId="3F10B5D7" w14:textId="77777777" w:rsidR="002B55ED" w:rsidRDefault="002B55ED">
      <w:r>
        <w:br w:type="page"/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620"/>
      </w:tblGrid>
      <w:tr w:rsidR="002B55ED" w:rsidRPr="002B1BE4" w14:paraId="670C5D51" w14:textId="77777777" w:rsidTr="00F17B1D">
        <w:tc>
          <w:tcPr>
            <w:tcW w:w="5652" w:type="dxa"/>
          </w:tcPr>
          <w:p w14:paraId="6A409137" w14:textId="77777777" w:rsidR="002B55ED" w:rsidRPr="002B1BE4" w:rsidRDefault="002B55E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A0FE603" w14:textId="77777777" w:rsidR="002B55ED" w:rsidRPr="002B1BE4" w:rsidRDefault="002B55E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EF7E4AB" w14:textId="77777777" w:rsidR="002B55ED" w:rsidRPr="002B1BE4" w:rsidRDefault="002B55E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5ED" w:rsidRPr="002B1BE4" w14:paraId="2062F00A" w14:textId="77777777" w:rsidTr="002B55ED">
        <w:tc>
          <w:tcPr>
            <w:tcW w:w="5652" w:type="dxa"/>
          </w:tcPr>
          <w:p w14:paraId="271A08BF" w14:textId="1AF92C9C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cs/>
              </w:rPr>
              <w:tab/>
            </w:r>
          </w:p>
        </w:tc>
        <w:tc>
          <w:tcPr>
            <w:tcW w:w="1800" w:type="dxa"/>
          </w:tcPr>
          <w:p w14:paraId="2CCE48F3" w14:textId="024A15D8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0D169A6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CCEB0D6" w14:textId="6F34A47B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2B55ED" w:rsidRPr="002B1BE4" w14:paraId="39CF36AA" w14:textId="77777777" w:rsidTr="002B55ED">
        <w:tc>
          <w:tcPr>
            <w:tcW w:w="5652" w:type="dxa"/>
          </w:tcPr>
          <w:p w14:paraId="57BD4E40" w14:textId="21B77EA9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2B1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2B1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146FCCDD" w14:textId="5196F88C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012E512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FEAB284" w14:textId="27C9F8FD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B55ED" w:rsidRPr="002B1BE4" w14:paraId="44B0F563" w14:textId="77777777" w:rsidTr="002B55ED">
        <w:tc>
          <w:tcPr>
            <w:tcW w:w="5652" w:type="dxa"/>
          </w:tcPr>
          <w:p w14:paraId="5D70E0E3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E704918" w14:textId="3764D8C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55ED" w:rsidRPr="002B1BE4" w14:paraId="499D73FA" w14:textId="77777777" w:rsidTr="002B55ED">
        <w:tc>
          <w:tcPr>
            <w:tcW w:w="5652" w:type="dxa"/>
          </w:tcPr>
          <w:p w14:paraId="53C29E5F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6C428052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1B383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908DD1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ED" w:rsidRPr="002B1BE4" w14:paraId="44613C77" w14:textId="77777777" w:rsidTr="002B55ED">
        <w:tc>
          <w:tcPr>
            <w:tcW w:w="5652" w:type="dxa"/>
          </w:tcPr>
          <w:p w14:paraId="38770A9F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Industries, Inc.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9DF5692" w14:textId="375C1F35" w:rsidR="002B55ED" w:rsidRPr="002B1BE4" w:rsidRDefault="0025332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1,692</w:t>
            </w:r>
          </w:p>
        </w:tc>
        <w:tc>
          <w:tcPr>
            <w:tcW w:w="270" w:type="dxa"/>
          </w:tcPr>
          <w:p w14:paraId="1808EC98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69369F" w14:textId="2058C4C3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573</w:t>
            </w:r>
          </w:p>
        </w:tc>
      </w:tr>
      <w:tr w:rsidR="002B55ED" w:rsidRPr="002B1BE4" w14:paraId="7AEF3F78" w14:textId="77777777" w:rsidTr="002B55ED">
        <w:tc>
          <w:tcPr>
            <w:tcW w:w="5652" w:type="dxa"/>
          </w:tcPr>
          <w:p w14:paraId="61597EBD" w14:textId="7720195E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1600CE0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ABCA7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E840CE4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ED" w:rsidRPr="002B1BE4" w14:paraId="51868FF6" w14:textId="77777777" w:rsidTr="002B55ED">
        <w:tc>
          <w:tcPr>
            <w:tcW w:w="5652" w:type="dxa"/>
          </w:tcPr>
          <w:p w14:paraId="4762EB16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38E174A6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4CCFC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78C0BB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ED" w:rsidRPr="002B1BE4" w14:paraId="66A101EB" w14:textId="77777777" w:rsidTr="002B55ED">
        <w:tc>
          <w:tcPr>
            <w:tcW w:w="5652" w:type="dxa"/>
          </w:tcPr>
          <w:p w14:paraId="324DBBE4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โทเรซิน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>เท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ติคส์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B2DE667" w14:textId="64261655" w:rsidR="002B55ED" w:rsidRPr="002B1BE4" w:rsidRDefault="0025332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CEFAF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B3E690" w14:textId="608A4983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2B55ED" w:rsidRPr="002B1BE4" w14:paraId="16B73DE6" w14:textId="77777777" w:rsidTr="002B55ED">
        <w:trPr>
          <w:trHeight w:val="298"/>
        </w:trPr>
        <w:tc>
          <w:tcPr>
            <w:tcW w:w="5652" w:type="dxa"/>
          </w:tcPr>
          <w:p w14:paraId="3F055BD9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BA16F65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decimal" w:pos="106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B59A6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decimal" w:pos="106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EAF49E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decimal" w:pos="12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55ED" w:rsidRPr="002B1BE4" w14:paraId="17EC2406" w14:textId="77777777" w:rsidTr="002B55ED">
        <w:tc>
          <w:tcPr>
            <w:tcW w:w="5652" w:type="dxa"/>
          </w:tcPr>
          <w:p w14:paraId="53AA2C13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4269BFFA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6A2F3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D628E8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ED" w:rsidRPr="002B1BE4" w14:paraId="578F519C" w14:textId="77777777" w:rsidTr="002B55ED">
        <w:tc>
          <w:tcPr>
            <w:tcW w:w="5652" w:type="dxa"/>
          </w:tcPr>
          <w:p w14:paraId="1A6DDC4B" w14:textId="3A7DE98C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โทเร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>เท็กซ์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ไทล์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มิลลส์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 จำกัด  (มหาชน)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800" w:type="dxa"/>
          </w:tcPr>
          <w:p w14:paraId="03A8E20C" w14:textId="4EB35414" w:rsidR="002B55ED" w:rsidRPr="002B1BE4" w:rsidRDefault="0025332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1,327</w:t>
            </w:r>
          </w:p>
        </w:tc>
        <w:tc>
          <w:tcPr>
            <w:tcW w:w="270" w:type="dxa"/>
          </w:tcPr>
          <w:p w14:paraId="00F48DB3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ECCD5D" w14:textId="3246B6AB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2B55ED" w:rsidRPr="002B1BE4" w14:paraId="4BDCB253" w14:textId="77777777" w:rsidTr="002B55ED">
        <w:tc>
          <w:tcPr>
            <w:tcW w:w="5652" w:type="dxa"/>
          </w:tcPr>
          <w:p w14:paraId="592EC88E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Sakai Weaving &amp; Dyeing (Nantong) Co., Ltd.</w:t>
            </w:r>
          </w:p>
        </w:tc>
        <w:tc>
          <w:tcPr>
            <w:tcW w:w="1800" w:type="dxa"/>
          </w:tcPr>
          <w:p w14:paraId="72D0C946" w14:textId="50AD54A3" w:rsidR="002B55ED" w:rsidRPr="002B1BE4" w:rsidRDefault="0025332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C66C87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3E58AD" w14:textId="6188EED1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</w:tr>
      <w:tr w:rsidR="002B55ED" w:rsidRPr="002B1BE4" w14:paraId="2BCB801A" w14:textId="77777777" w:rsidTr="002B55ED">
        <w:tc>
          <w:tcPr>
            <w:tcW w:w="5652" w:type="dxa"/>
          </w:tcPr>
          <w:p w14:paraId="4AE6DCB2" w14:textId="457B7604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AD6C96" w14:textId="2494D519" w:rsidR="002B55ED" w:rsidRPr="002B1BE4" w:rsidRDefault="0025332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  <w:tc>
          <w:tcPr>
            <w:tcW w:w="270" w:type="dxa"/>
          </w:tcPr>
          <w:p w14:paraId="392B7AC1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1103CC" w14:textId="11E8EA22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1,417</w:t>
            </w:r>
          </w:p>
        </w:tc>
      </w:tr>
      <w:tr w:rsidR="002B55ED" w:rsidRPr="002B1BE4" w14:paraId="51EAB586" w14:textId="77777777" w:rsidTr="002B55ED">
        <w:tc>
          <w:tcPr>
            <w:tcW w:w="5652" w:type="dxa"/>
          </w:tcPr>
          <w:p w14:paraId="38FE3ADD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C250CD3" w14:textId="7CBFD86D" w:rsidR="002B55ED" w:rsidRPr="002B1BE4" w:rsidRDefault="0025332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14:paraId="0469BAA5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2A0410" w14:textId="32720CA4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7,483</w:t>
            </w:r>
          </w:p>
        </w:tc>
      </w:tr>
      <w:tr w:rsidR="002B55ED" w:rsidRPr="002B1BE4" w14:paraId="24145325" w14:textId="77777777" w:rsidTr="006D49DF">
        <w:tc>
          <w:tcPr>
            <w:tcW w:w="5652" w:type="dxa"/>
          </w:tcPr>
          <w:p w14:paraId="3442BC1C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F373D42" w14:textId="66DEBE36" w:rsidR="002B55ED" w:rsidRPr="002B1BE4" w:rsidRDefault="0025332D" w:rsidP="006D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4,192</w:t>
            </w:r>
          </w:p>
        </w:tc>
        <w:tc>
          <w:tcPr>
            <w:tcW w:w="270" w:type="dxa"/>
          </w:tcPr>
          <w:p w14:paraId="05360AEF" w14:textId="77777777" w:rsidR="002B55ED" w:rsidRPr="002B1BE4" w:rsidRDefault="002B55ED" w:rsidP="006D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4E3357" w14:textId="4795C7B1" w:rsidR="002B55ED" w:rsidRPr="002B1BE4" w:rsidRDefault="002B55ED" w:rsidP="006D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8,065</w:t>
            </w:r>
          </w:p>
        </w:tc>
      </w:tr>
    </w:tbl>
    <w:p w14:paraId="3AC6714F" w14:textId="77777777" w:rsidR="008065DF" w:rsidRPr="002B1BE4" w:rsidRDefault="008065DF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620"/>
      </w:tblGrid>
      <w:tr w:rsidR="002B55ED" w14:paraId="1B70FC41" w14:textId="77777777" w:rsidTr="00C36E28">
        <w:tc>
          <w:tcPr>
            <w:tcW w:w="5652" w:type="dxa"/>
          </w:tcPr>
          <w:p w14:paraId="690AEEA7" w14:textId="140780A2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63727A05" w14:textId="553DA07D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00D99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7D6831F" w14:textId="581914BE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ED" w:rsidRPr="003454FC" w14:paraId="5F24585A" w14:textId="77777777" w:rsidTr="00C36E28">
        <w:tc>
          <w:tcPr>
            <w:tcW w:w="5652" w:type="dxa"/>
          </w:tcPr>
          <w:p w14:paraId="588A01BC" w14:textId="02AB436B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1716502" w14:textId="75CAE068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CE428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909919F" w14:textId="3842CD4D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ED" w:rsidRPr="00C52C41" w14:paraId="1D7A6CBA" w14:textId="77777777" w:rsidTr="00C36E28">
        <w:tc>
          <w:tcPr>
            <w:tcW w:w="5652" w:type="dxa"/>
          </w:tcPr>
          <w:p w14:paraId="6F6257B1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2ACB1C2F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72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50CB7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C5B9EC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72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2B55ED" w:rsidRPr="00C52C41" w14:paraId="2D6B5CF3" w14:textId="77777777" w:rsidTr="00C36E28">
        <w:tc>
          <w:tcPr>
            <w:tcW w:w="5652" w:type="dxa"/>
          </w:tcPr>
          <w:p w14:paraId="7CA9D4D0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โทเรซิน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>เท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ติคส์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1A562713" w14:textId="33CF1B9B" w:rsidR="002B55ED" w:rsidRPr="002B1BE4" w:rsidRDefault="0062572A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147,883</w:t>
            </w:r>
          </w:p>
        </w:tc>
        <w:tc>
          <w:tcPr>
            <w:tcW w:w="270" w:type="dxa"/>
          </w:tcPr>
          <w:p w14:paraId="7625D2F3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41AA652" w14:textId="5CD962A8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111,076</w:t>
            </w:r>
          </w:p>
        </w:tc>
      </w:tr>
      <w:tr w:rsidR="002B55ED" w:rsidRPr="002B1BE4" w14:paraId="5F7440E0" w14:textId="77777777" w:rsidTr="00C36E28">
        <w:trPr>
          <w:trHeight w:val="289"/>
        </w:trPr>
        <w:tc>
          <w:tcPr>
            <w:tcW w:w="5652" w:type="dxa"/>
          </w:tcPr>
          <w:p w14:paraId="0AD9A2DC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A497776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78C3C8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6FBA84B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B55ED" w:rsidRPr="00C52C41" w14:paraId="45CCC32D" w14:textId="77777777" w:rsidTr="00C36E28">
        <w:tc>
          <w:tcPr>
            <w:tcW w:w="5652" w:type="dxa"/>
          </w:tcPr>
          <w:p w14:paraId="09E9C657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686ABFD6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E527A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BEF513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5ED" w:rsidRPr="00C52C41" w14:paraId="01EC9201" w14:textId="77777777" w:rsidTr="00C36E28">
        <w:tc>
          <w:tcPr>
            <w:tcW w:w="5652" w:type="dxa"/>
          </w:tcPr>
          <w:p w14:paraId="5B687721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800" w:type="dxa"/>
          </w:tcPr>
          <w:p w14:paraId="51AF0866" w14:textId="2B62E266" w:rsidR="002B55ED" w:rsidRPr="002B1BE4" w:rsidRDefault="0062572A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295,244</w:t>
            </w:r>
          </w:p>
        </w:tc>
        <w:tc>
          <w:tcPr>
            <w:tcW w:w="270" w:type="dxa"/>
          </w:tcPr>
          <w:p w14:paraId="42E221F9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3E1D07" w14:textId="2384E7A9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372,485</w:t>
            </w:r>
          </w:p>
        </w:tc>
      </w:tr>
      <w:tr w:rsidR="002B55ED" w:rsidRPr="00C52C41" w14:paraId="398EE712" w14:textId="77777777" w:rsidTr="00C36E28">
        <w:tc>
          <w:tcPr>
            <w:tcW w:w="5652" w:type="dxa"/>
          </w:tcPr>
          <w:p w14:paraId="6BA9D899" w14:textId="49268955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2B1BE4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800" w:type="dxa"/>
          </w:tcPr>
          <w:p w14:paraId="6DE7542D" w14:textId="0B943BC6" w:rsidR="002B55ED" w:rsidRPr="002B1BE4" w:rsidRDefault="0062572A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19,374</w:t>
            </w:r>
          </w:p>
        </w:tc>
        <w:tc>
          <w:tcPr>
            <w:tcW w:w="270" w:type="dxa"/>
          </w:tcPr>
          <w:p w14:paraId="5E953729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7200A1" w14:textId="7D360B16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33,024</w:t>
            </w:r>
          </w:p>
        </w:tc>
      </w:tr>
      <w:tr w:rsidR="002B55ED" w:rsidRPr="00C52C41" w14:paraId="70FE39D0" w14:textId="77777777" w:rsidTr="00C36E28">
        <w:tc>
          <w:tcPr>
            <w:tcW w:w="5652" w:type="dxa"/>
          </w:tcPr>
          <w:p w14:paraId="3A437B6D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800" w:type="dxa"/>
          </w:tcPr>
          <w:p w14:paraId="49E2CEED" w14:textId="50C5D0CD" w:rsidR="002B55ED" w:rsidRPr="002B1BE4" w:rsidRDefault="0062572A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10,617</w:t>
            </w:r>
          </w:p>
        </w:tc>
        <w:tc>
          <w:tcPr>
            <w:tcW w:w="270" w:type="dxa"/>
          </w:tcPr>
          <w:p w14:paraId="1D293B22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CE4371" w14:textId="45CFCF2B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11,008</w:t>
            </w:r>
          </w:p>
        </w:tc>
      </w:tr>
      <w:tr w:rsidR="002B55ED" w:rsidRPr="00C52C41" w14:paraId="033F1875" w14:textId="77777777" w:rsidTr="00C36E28">
        <w:tc>
          <w:tcPr>
            <w:tcW w:w="5652" w:type="dxa"/>
          </w:tcPr>
          <w:p w14:paraId="63FCD2C0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2B1BE4"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800" w:type="dxa"/>
          </w:tcPr>
          <w:p w14:paraId="752E090E" w14:textId="4FE83950" w:rsidR="002B55ED" w:rsidRPr="002B1BE4" w:rsidRDefault="0062572A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6,789</w:t>
            </w:r>
          </w:p>
        </w:tc>
        <w:tc>
          <w:tcPr>
            <w:tcW w:w="270" w:type="dxa"/>
          </w:tcPr>
          <w:p w14:paraId="021E6137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28429A9" w14:textId="7D758D0F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7,610</w:t>
            </w:r>
          </w:p>
        </w:tc>
      </w:tr>
      <w:tr w:rsidR="002B55ED" w:rsidRPr="00C52C41" w14:paraId="7B69BA5E" w14:textId="77777777" w:rsidTr="00C36E28">
        <w:trPr>
          <w:trHeight w:val="150"/>
        </w:trPr>
        <w:tc>
          <w:tcPr>
            <w:tcW w:w="5652" w:type="dxa"/>
          </w:tcPr>
          <w:p w14:paraId="269A05BD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800" w:type="dxa"/>
          </w:tcPr>
          <w:p w14:paraId="7DDAF734" w14:textId="1AEBA109" w:rsidR="002B55ED" w:rsidRPr="002B1BE4" w:rsidRDefault="0062572A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4A8B0A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C4CFEE" w14:textId="2F6E9C00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7,110</w:t>
            </w:r>
          </w:p>
        </w:tc>
      </w:tr>
      <w:tr w:rsidR="002B55ED" w:rsidRPr="00C52C41" w14:paraId="05DE7191" w14:textId="77777777" w:rsidTr="00C36E28">
        <w:trPr>
          <w:trHeight w:val="152"/>
        </w:trPr>
        <w:tc>
          <w:tcPr>
            <w:tcW w:w="5652" w:type="dxa"/>
          </w:tcPr>
          <w:p w14:paraId="72091C77" w14:textId="2CB2D511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</w:tcPr>
          <w:p w14:paraId="6295EE8D" w14:textId="5C8D8A1E" w:rsidR="002B55ED" w:rsidRPr="002B1BE4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2CED71AA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2E4374" w14:textId="2D79B7AD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1,953</w:t>
            </w:r>
          </w:p>
        </w:tc>
      </w:tr>
      <w:tr w:rsidR="002B55ED" w:rsidRPr="00C52C41" w14:paraId="3FCBCB1B" w14:textId="77777777" w:rsidTr="00C36E28">
        <w:tc>
          <w:tcPr>
            <w:tcW w:w="5652" w:type="dxa"/>
          </w:tcPr>
          <w:p w14:paraId="41B77289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5B1C7B7" w14:textId="4578B558" w:rsidR="002B55ED" w:rsidRPr="002B1BE4" w:rsidRDefault="0062572A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332,788</w:t>
            </w:r>
          </w:p>
        </w:tc>
        <w:tc>
          <w:tcPr>
            <w:tcW w:w="270" w:type="dxa"/>
          </w:tcPr>
          <w:p w14:paraId="00477813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0D6140B" w14:textId="51F0FE42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433,190</w:t>
            </w:r>
          </w:p>
        </w:tc>
      </w:tr>
      <w:tr w:rsidR="002B55ED" w:rsidRPr="00C52C41" w14:paraId="69A92AC3" w14:textId="77777777" w:rsidTr="00C36E28">
        <w:tc>
          <w:tcPr>
            <w:tcW w:w="5652" w:type="dxa"/>
          </w:tcPr>
          <w:p w14:paraId="083B9C42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1E65475" w14:textId="42D1D17A" w:rsidR="002B55ED" w:rsidRPr="002B1BE4" w:rsidRDefault="0062572A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480,671</w:t>
            </w:r>
          </w:p>
        </w:tc>
        <w:tc>
          <w:tcPr>
            <w:tcW w:w="270" w:type="dxa"/>
          </w:tcPr>
          <w:p w14:paraId="2C430D75" w14:textId="77777777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3680C36" w14:textId="16261B81" w:rsidR="002B55ED" w:rsidRPr="002B1BE4" w:rsidRDefault="002B55ED" w:rsidP="002B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544,266</w:t>
            </w:r>
          </w:p>
        </w:tc>
      </w:tr>
    </w:tbl>
    <w:p w14:paraId="067F9103" w14:textId="77777777" w:rsidR="000F1385" w:rsidRDefault="000F1385">
      <w:r>
        <w:br w:type="page"/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620"/>
      </w:tblGrid>
      <w:tr w:rsidR="00501553" w:rsidRPr="00C52C41" w14:paraId="2F41A7DC" w14:textId="77777777" w:rsidTr="00501553">
        <w:tc>
          <w:tcPr>
            <w:tcW w:w="5652" w:type="dxa"/>
          </w:tcPr>
          <w:p w14:paraId="5A6BE254" w14:textId="21524091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Merge w:val="restart"/>
          </w:tcPr>
          <w:p w14:paraId="0B69CE97" w14:textId="77777777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DC8E68E" w14:textId="752723F6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553" w:rsidRPr="00C52C41" w14:paraId="7EB35318" w14:textId="77777777" w:rsidTr="00501553">
        <w:tc>
          <w:tcPr>
            <w:tcW w:w="5652" w:type="dxa"/>
          </w:tcPr>
          <w:p w14:paraId="0FEFC926" w14:textId="77777777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Merge/>
          </w:tcPr>
          <w:p w14:paraId="2170C7F2" w14:textId="77777777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1553" w:rsidRPr="00C52C41" w14:paraId="0B86B65A" w14:textId="77777777" w:rsidTr="00C36E28">
        <w:tc>
          <w:tcPr>
            <w:tcW w:w="5652" w:type="dxa"/>
          </w:tcPr>
          <w:p w14:paraId="4D1DBF21" w14:textId="5AF3BFD4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93A2F0E" w14:textId="78C9E2FF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82BEC4D" w14:textId="77777777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81512FF" w14:textId="74165662" w:rsidR="00501553" w:rsidRPr="002B1BE4" w:rsidRDefault="00501553" w:rsidP="00501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574DF" w:rsidRPr="00C52C41" w14:paraId="53EBF579" w14:textId="77777777" w:rsidTr="00C36E28">
        <w:tc>
          <w:tcPr>
            <w:tcW w:w="5652" w:type="dxa"/>
          </w:tcPr>
          <w:p w14:paraId="20ED164C" w14:textId="1F778BB6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B1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0" w:type="dxa"/>
          </w:tcPr>
          <w:p w14:paraId="427D2113" w14:textId="70372F09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556AA9F9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0787A6" w14:textId="1014577F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574DF" w:rsidRPr="00C52C41" w14:paraId="5F4D7459" w14:textId="77777777" w:rsidTr="00C36E28">
        <w:tc>
          <w:tcPr>
            <w:tcW w:w="5652" w:type="dxa"/>
          </w:tcPr>
          <w:p w14:paraId="04D174F9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28123F5" w14:textId="776D53E9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4DF" w:rsidRPr="00C52C41" w14:paraId="09622DEC" w14:textId="77777777" w:rsidTr="00C36E28">
        <w:tc>
          <w:tcPr>
            <w:tcW w:w="5652" w:type="dxa"/>
          </w:tcPr>
          <w:p w14:paraId="39756E66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69190064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0E526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D3E76E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DF" w:rsidRPr="00C52C41" w14:paraId="0894A25F" w14:textId="77777777" w:rsidTr="00C36E28">
        <w:tc>
          <w:tcPr>
            <w:tcW w:w="5652" w:type="dxa"/>
          </w:tcPr>
          <w:p w14:paraId="16886ABD" w14:textId="4BD60D14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Industries, Inc.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A738A63" w14:textId="065E0D5D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25,367</w:t>
            </w:r>
          </w:p>
        </w:tc>
        <w:tc>
          <w:tcPr>
            <w:tcW w:w="270" w:type="dxa"/>
          </w:tcPr>
          <w:p w14:paraId="0D90B483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69B014" w14:textId="0AB1AA18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27,343</w:t>
            </w:r>
          </w:p>
        </w:tc>
      </w:tr>
      <w:tr w:rsidR="000574DF" w:rsidRPr="002B1BE4" w14:paraId="5A8CDA43" w14:textId="77777777" w:rsidTr="00D9264E">
        <w:tc>
          <w:tcPr>
            <w:tcW w:w="5652" w:type="dxa"/>
          </w:tcPr>
          <w:p w14:paraId="660F22F5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</w:tcPr>
          <w:p w14:paraId="6DBCFFBF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6AC2E10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166FD00A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574DF" w:rsidRPr="00C52C41" w14:paraId="679ED85E" w14:textId="77777777" w:rsidTr="00D9264E">
        <w:tc>
          <w:tcPr>
            <w:tcW w:w="5652" w:type="dxa"/>
          </w:tcPr>
          <w:p w14:paraId="4925C557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4910889A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55484D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C368F8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DF" w:rsidRPr="00C52C41" w14:paraId="26E3A7BD" w14:textId="77777777" w:rsidTr="00C36E28">
        <w:tc>
          <w:tcPr>
            <w:tcW w:w="5652" w:type="dxa"/>
          </w:tcPr>
          <w:p w14:paraId="53DF8C07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บริษัท ไทย</w:t>
            </w:r>
            <w:proofErr w:type="spellStart"/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โทเรซิน</w:t>
            </w:r>
            <w:proofErr w:type="spellEnd"/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เท</w:t>
            </w:r>
            <w:proofErr w:type="spellStart"/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ติคส์</w:t>
            </w:r>
            <w:proofErr w:type="spellEnd"/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20BC860" w14:textId="61336CAB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2F0ED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B19D12" w14:textId="42E93315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</w:tr>
      <w:tr w:rsidR="000574DF" w:rsidRPr="002B1BE4" w14:paraId="728C83E1" w14:textId="77777777" w:rsidTr="00C36E28">
        <w:tc>
          <w:tcPr>
            <w:tcW w:w="5652" w:type="dxa"/>
          </w:tcPr>
          <w:p w14:paraId="06A6BC3B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8FCA3F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4EB02C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C9674B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74DF" w:rsidRPr="00C52C41" w14:paraId="6A1B7188" w14:textId="77777777" w:rsidTr="00C36E28">
        <w:tc>
          <w:tcPr>
            <w:tcW w:w="5652" w:type="dxa"/>
          </w:tcPr>
          <w:p w14:paraId="13AC5490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5534DBAC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C3AA3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C2614D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DF" w:rsidRPr="00C52C41" w14:paraId="26478109" w14:textId="77777777" w:rsidTr="00C36E28">
        <w:tc>
          <w:tcPr>
            <w:tcW w:w="5652" w:type="dxa"/>
          </w:tcPr>
          <w:p w14:paraId="7B32306F" w14:textId="25E466FA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800" w:type="dxa"/>
          </w:tcPr>
          <w:p w14:paraId="4F791E97" w14:textId="0CDCCBB1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  <w:tc>
          <w:tcPr>
            <w:tcW w:w="270" w:type="dxa"/>
          </w:tcPr>
          <w:p w14:paraId="749761E4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935C44" w14:textId="7D045C93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574DF" w:rsidRPr="00C52C41" w14:paraId="0C59AB9B" w14:textId="77777777" w:rsidTr="00C36E28">
        <w:tc>
          <w:tcPr>
            <w:tcW w:w="5652" w:type="dxa"/>
          </w:tcPr>
          <w:p w14:paraId="39DF4ED7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โทเร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อินดัส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>ตรี (ประเทศไทย) จำกัด</w:t>
            </w:r>
          </w:p>
        </w:tc>
        <w:tc>
          <w:tcPr>
            <w:tcW w:w="1800" w:type="dxa"/>
          </w:tcPr>
          <w:p w14:paraId="46E05F2E" w14:textId="0D7F0A8A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3,811</w:t>
            </w:r>
          </w:p>
        </w:tc>
        <w:tc>
          <w:tcPr>
            <w:tcW w:w="270" w:type="dxa"/>
          </w:tcPr>
          <w:p w14:paraId="28B02FB8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236EAD" w14:textId="12E6FFFB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5,557</w:t>
            </w:r>
          </w:p>
        </w:tc>
      </w:tr>
      <w:tr w:rsidR="000574DF" w:rsidRPr="00C52C41" w14:paraId="278D4D47" w14:textId="77777777" w:rsidTr="00C36E28">
        <w:tc>
          <w:tcPr>
            <w:tcW w:w="5652" w:type="dxa"/>
          </w:tcPr>
          <w:p w14:paraId="67191B18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2B1BE4">
              <w:rPr>
                <w:rFonts w:ascii="Angsana New" w:hAnsi="Angsana New"/>
                <w:sz w:val="30"/>
                <w:szCs w:val="30"/>
                <w:cs/>
              </w:rPr>
              <w:t>โช</w:t>
            </w:r>
            <w:proofErr w:type="spellEnd"/>
            <w:r w:rsidRPr="002B1BE4">
              <w:rPr>
                <w:rFonts w:ascii="Angsana New" w:hAnsi="Angsana New"/>
                <w:sz w:val="30"/>
                <w:szCs w:val="30"/>
                <w:cs/>
              </w:rPr>
              <w:t>รี จำกัด</w:t>
            </w:r>
          </w:p>
        </w:tc>
        <w:tc>
          <w:tcPr>
            <w:tcW w:w="1800" w:type="dxa"/>
          </w:tcPr>
          <w:p w14:paraId="493153FD" w14:textId="5DC3FD50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2,094</w:t>
            </w:r>
          </w:p>
        </w:tc>
        <w:tc>
          <w:tcPr>
            <w:tcW w:w="270" w:type="dxa"/>
          </w:tcPr>
          <w:p w14:paraId="046FFCD0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7425A41" w14:textId="18C8B6BB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2,737</w:t>
            </w:r>
          </w:p>
        </w:tc>
      </w:tr>
      <w:tr w:rsidR="000574DF" w:rsidRPr="00C52C41" w14:paraId="0A5179A1" w14:textId="77777777" w:rsidTr="00C36E28">
        <w:tc>
          <w:tcPr>
            <w:tcW w:w="5652" w:type="dxa"/>
          </w:tcPr>
          <w:p w14:paraId="72DA5237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800" w:type="dxa"/>
          </w:tcPr>
          <w:p w14:paraId="3C90F560" w14:textId="42D9D435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2,066</w:t>
            </w:r>
          </w:p>
        </w:tc>
        <w:tc>
          <w:tcPr>
            <w:tcW w:w="270" w:type="dxa"/>
          </w:tcPr>
          <w:p w14:paraId="20224536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C5DA38" w14:textId="73D6B75B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2,471</w:t>
            </w:r>
          </w:p>
        </w:tc>
      </w:tr>
      <w:tr w:rsidR="000574DF" w:rsidRPr="00C52C41" w14:paraId="78B38C90" w14:textId="77777777" w:rsidTr="00C36E28">
        <w:tc>
          <w:tcPr>
            <w:tcW w:w="5652" w:type="dxa"/>
          </w:tcPr>
          <w:p w14:paraId="72B3BC73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Toray International Trading (Hong Kong) Co., Ltd.</w:t>
            </w:r>
          </w:p>
        </w:tc>
        <w:tc>
          <w:tcPr>
            <w:tcW w:w="1800" w:type="dxa"/>
          </w:tcPr>
          <w:p w14:paraId="745172FF" w14:textId="39AECF8B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270" w:type="dxa"/>
          </w:tcPr>
          <w:p w14:paraId="73B59E24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80AE83" w14:textId="66B2C406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1,321</w:t>
            </w:r>
          </w:p>
        </w:tc>
      </w:tr>
      <w:tr w:rsidR="000574DF" w:rsidRPr="00C52C41" w14:paraId="7AD80A46" w14:textId="77777777" w:rsidTr="00C36E28">
        <w:tc>
          <w:tcPr>
            <w:tcW w:w="5652" w:type="dxa"/>
          </w:tcPr>
          <w:p w14:paraId="1B245A44" w14:textId="3F6604D0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A7902F" w14:textId="025CDC9E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23533EBB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B9A55BD" w14:textId="4163D194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</w:tr>
      <w:tr w:rsidR="000574DF" w:rsidRPr="00C52C41" w14:paraId="486987BB" w14:textId="77777777" w:rsidTr="00C36E28">
        <w:tc>
          <w:tcPr>
            <w:tcW w:w="5652" w:type="dxa"/>
          </w:tcPr>
          <w:p w14:paraId="4D0F1EBB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81ADD26" w14:textId="50B8FD73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11,245</w:t>
            </w:r>
          </w:p>
        </w:tc>
        <w:tc>
          <w:tcPr>
            <w:tcW w:w="270" w:type="dxa"/>
          </w:tcPr>
          <w:p w14:paraId="19A2E641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9681139" w14:textId="76105081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13,319</w:t>
            </w:r>
          </w:p>
        </w:tc>
      </w:tr>
      <w:tr w:rsidR="000574DF" w:rsidRPr="00C52C41" w14:paraId="5ACE46DE" w14:textId="77777777" w:rsidTr="00C36E28">
        <w:tc>
          <w:tcPr>
            <w:tcW w:w="5652" w:type="dxa"/>
          </w:tcPr>
          <w:p w14:paraId="1388EA7A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698001F" w14:textId="64232C82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36,612</w:t>
            </w:r>
          </w:p>
        </w:tc>
        <w:tc>
          <w:tcPr>
            <w:tcW w:w="270" w:type="dxa"/>
          </w:tcPr>
          <w:p w14:paraId="104968C6" w14:textId="77777777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B4540A7" w14:textId="31A3FF68" w:rsidR="000574DF" w:rsidRPr="002B1BE4" w:rsidRDefault="000574DF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</w:rPr>
              <w:t>40,712</w:t>
            </w:r>
          </w:p>
        </w:tc>
      </w:tr>
    </w:tbl>
    <w:p w14:paraId="6DF99AD6" w14:textId="77777777" w:rsidR="000F1385" w:rsidRPr="000F1385" w:rsidRDefault="000F1385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lang w:val="en-US"/>
        </w:rPr>
      </w:pPr>
    </w:p>
    <w:p w14:paraId="2780B4D6" w14:textId="77777777" w:rsidR="00197594" w:rsidRPr="002B1BE4" w:rsidRDefault="00197594" w:rsidP="003002FE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FA63FD9" w14:textId="77777777" w:rsidR="00CE44BE" w:rsidRPr="000F1385" w:rsidRDefault="00CE44BE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14:paraId="77EC33F5" w14:textId="77777777" w:rsidR="00197594" w:rsidRPr="002B1BE4" w:rsidRDefault="00197594" w:rsidP="00D461E9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2B1BE4">
        <w:rPr>
          <w:rFonts w:ascii="Angsana New" w:hAnsi="Angsana New" w:cs="Angsana New"/>
          <w:i/>
          <w:iCs/>
          <w:spacing w:val="-6"/>
          <w:cs/>
          <w:lang w:val="en-US"/>
        </w:rPr>
        <w:t>สัญญารับบริการด้านการจัดการ</w:t>
      </w:r>
    </w:p>
    <w:p w14:paraId="3B922CD3" w14:textId="77777777" w:rsidR="00197594" w:rsidRPr="002B1BE4" w:rsidRDefault="00D461E9" w:rsidP="00D461E9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lang w:val="en-US"/>
        </w:rPr>
      </w:pPr>
      <w:r w:rsidRPr="002B1BE4">
        <w:rPr>
          <w:rFonts w:ascii="Angsana New" w:hAnsi="Angsana New" w:cs="Angsana New" w:hint="cs"/>
          <w:b/>
          <w:bCs/>
          <w:cs/>
          <w:lang w:val="en-US"/>
        </w:rPr>
        <w:tab/>
      </w:r>
    </w:p>
    <w:p w14:paraId="736E95A2" w14:textId="0481ADD8" w:rsidR="00A55020" w:rsidRPr="002B1BE4" w:rsidRDefault="00197594" w:rsidP="004B3181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  <w:r w:rsidRPr="002B1BE4">
        <w:rPr>
          <w:rFonts w:ascii="Angsana New" w:hAnsi="Angsana New" w:cs="Angsana New"/>
          <w:spacing w:val="-6"/>
          <w:cs/>
          <w:lang w:val="en-US"/>
        </w:rPr>
        <w:t xml:space="preserve">บริษัทมีสัญญาบริการด้านการจัดการฉบับหนึ่งกับบริษัท </w:t>
      </w:r>
      <w:proofErr w:type="spellStart"/>
      <w:r w:rsidRPr="002B1BE4">
        <w:rPr>
          <w:rFonts w:ascii="Angsana New" w:hAnsi="Angsana New" w:cs="Angsana New"/>
          <w:spacing w:val="-6"/>
          <w:cs/>
          <w:lang w:val="en-US"/>
        </w:rPr>
        <w:t>โทเร</w:t>
      </w:r>
      <w:proofErr w:type="spellEnd"/>
      <w:r w:rsidR="000B5875" w:rsidRPr="002B1BE4">
        <w:rPr>
          <w:rFonts w:ascii="Angsana New" w:hAnsi="Angsana New" w:cs="Angsana New"/>
          <w:spacing w:val="-6"/>
          <w:lang w:val="en-US"/>
        </w:rPr>
        <w:t xml:space="preserve"> </w:t>
      </w:r>
      <w:proofErr w:type="spellStart"/>
      <w:r w:rsidR="000B5875" w:rsidRPr="002B1BE4">
        <w:rPr>
          <w:rFonts w:ascii="Angsana New" w:hAnsi="Angsana New" w:cs="Angsana New"/>
          <w:spacing w:val="-6"/>
          <w:cs/>
          <w:lang w:val="en-US"/>
        </w:rPr>
        <w:t>อินดัส</w:t>
      </w:r>
      <w:proofErr w:type="spellEnd"/>
      <w:r w:rsidR="000B5875" w:rsidRPr="002B1BE4">
        <w:rPr>
          <w:rFonts w:ascii="Angsana New" w:hAnsi="Angsana New" w:cs="Angsana New"/>
          <w:spacing w:val="-6"/>
          <w:cs/>
          <w:lang w:val="en-US"/>
        </w:rPr>
        <w:t>ตรี</w:t>
      </w:r>
      <w:r w:rsidRPr="002B1BE4">
        <w:rPr>
          <w:rFonts w:ascii="Angsana New" w:hAnsi="Angsana New" w:cs="Angsana New"/>
          <w:spacing w:val="-6"/>
          <w:cs/>
          <w:lang w:val="en-US"/>
        </w:rPr>
        <w:t xml:space="preserve"> (ประเทศไทย) จำกัด ซึ่งเป็นบริษัทที่เกี่ยวข้องกันแห่งหนึ่ง โดยบริษัทที่เกี่ยวข้องกันตกลงให้บริการแก่บริษัทตามที่กำหนดไว้โดยมีการเรียกเก็บค่าบริ</w:t>
      </w:r>
      <w:r w:rsidR="004B3181" w:rsidRPr="002B1BE4">
        <w:rPr>
          <w:rFonts w:ascii="Angsana New" w:hAnsi="Angsana New" w:cs="Angsana New"/>
          <w:spacing w:val="-6"/>
          <w:cs/>
          <w:lang w:val="en-US"/>
        </w:rPr>
        <w:t>การรายเดือนตามที่กำหนดไว้ในสัญญ</w:t>
      </w:r>
      <w:r w:rsidR="00172569" w:rsidRPr="002B1BE4">
        <w:rPr>
          <w:rFonts w:ascii="Angsana New" w:hAnsi="Angsana New" w:cs="Angsana New" w:hint="cs"/>
          <w:spacing w:val="-6"/>
          <w:cs/>
          <w:lang w:val="en-US"/>
        </w:rPr>
        <w:t>า</w:t>
      </w:r>
    </w:p>
    <w:p w14:paraId="1961B65B" w14:textId="77777777" w:rsidR="00F23B06" w:rsidRPr="002B1BE4" w:rsidRDefault="00F23B06" w:rsidP="004B3181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14:paraId="2C2E3776" w14:textId="77777777" w:rsidR="000F1385" w:rsidRDefault="000F1385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2345EB8" w14:textId="302F932F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3E22AD35" w14:textId="77777777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82"/>
        <w:gridCol w:w="270"/>
        <w:gridCol w:w="1800"/>
      </w:tblGrid>
      <w:tr w:rsidR="00F23B06" w:rsidRPr="00C52C41" w14:paraId="067689A4" w14:textId="77777777" w:rsidTr="000E2BB2">
        <w:tc>
          <w:tcPr>
            <w:tcW w:w="4788" w:type="dxa"/>
          </w:tcPr>
          <w:p w14:paraId="535BA777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E345891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936B8CC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35C4959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D84" w:rsidRPr="00C52C41" w14:paraId="1A625FE1" w14:textId="77777777" w:rsidTr="000E2BB2">
        <w:tc>
          <w:tcPr>
            <w:tcW w:w="4788" w:type="dxa"/>
          </w:tcPr>
          <w:p w14:paraId="0C8B15CC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ECFF5F2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1B1B1FA8" w14:textId="64072C03" w:rsidR="00327D84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A9A223B" w14:textId="77777777" w:rsidR="00327D84" w:rsidRPr="003454FC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620261A" w14:textId="77777777" w:rsidR="00327D84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27D84" w:rsidRPr="00C52C41" w14:paraId="0A0C46C7" w14:textId="77777777" w:rsidTr="000E2BB2">
        <w:tc>
          <w:tcPr>
            <w:tcW w:w="4788" w:type="dxa"/>
          </w:tcPr>
          <w:p w14:paraId="4B050990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4CB673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2" w:type="dxa"/>
          </w:tcPr>
          <w:p w14:paraId="69002B26" w14:textId="77777777" w:rsidR="00327D84" w:rsidRPr="003454FC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468434AF" w14:textId="77777777" w:rsidR="00327D84" w:rsidRPr="003454FC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E5FC48" w14:textId="424A5F27" w:rsidR="00327D84" w:rsidRPr="003454FC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27D84" w:rsidRPr="00C52C41" w14:paraId="01F6D70F" w14:textId="77777777" w:rsidTr="000E2BB2">
        <w:tc>
          <w:tcPr>
            <w:tcW w:w="4788" w:type="dxa"/>
          </w:tcPr>
          <w:p w14:paraId="1403F3FF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B43DD9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7BB5A138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7D84" w:rsidRPr="00C52C41" w14:paraId="22CA7AA7" w14:textId="77777777" w:rsidTr="000E2BB2">
        <w:tc>
          <w:tcPr>
            <w:tcW w:w="4788" w:type="dxa"/>
          </w:tcPr>
          <w:p w14:paraId="75A51BB5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A24F6FA" w14:textId="4D274A23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82" w:type="dxa"/>
          </w:tcPr>
          <w:p w14:paraId="5723A7EA" w14:textId="346F57F6" w:rsidR="00327D84" w:rsidRPr="004518CE" w:rsidRDefault="0062572A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366,620</w:t>
            </w:r>
          </w:p>
        </w:tc>
        <w:tc>
          <w:tcPr>
            <w:tcW w:w="270" w:type="dxa"/>
          </w:tcPr>
          <w:p w14:paraId="0DEDA6B6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213A67" w14:textId="77777777" w:rsidR="00327D84" w:rsidRPr="004518CE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435,993</w:t>
            </w:r>
          </w:p>
        </w:tc>
      </w:tr>
      <w:tr w:rsidR="00327D84" w:rsidRPr="00C52C41" w14:paraId="00C8983A" w14:textId="77777777" w:rsidTr="000E2BB2">
        <w:tc>
          <w:tcPr>
            <w:tcW w:w="4788" w:type="dxa"/>
          </w:tcPr>
          <w:p w14:paraId="4CD02E9C" w14:textId="6DC0A31C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6998FD9F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D46ACA2" w14:textId="2E8E3EF3" w:rsidR="00327D84" w:rsidRPr="004518CE" w:rsidRDefault="0062572A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1,028,960</w:t>
            </w:r>
          </w:p>
        </w:tc>
        <w:tc>
          <w:tcPr>
            <w:tcW w:w="270" w:type="dxa"/>
          </w:tcPr>
          <w:p w14:paraId="0B597D99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3419A6" w14:textId="77777777" w:rsidR="00327D84" w:rsidRPr="004518CE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1,238,914</w:t>
            </w:r>
          </w:p>
        </w:tc>
      </w:tr>
      <w:tr w:rsidR="00327D84" w:rsidRPr="00C52C41" w14:paraId="1E47293F" w14:textId="77777777" w:rsidTr="000E2BB2">
        <w:tc>
          <w:tcPr>
            <w:tcW w:w="4788" w:type="dxa"/>
          </w:tcPr>
          <w:p w14:paraId="2A848EEA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A6B6711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455DC97C" w14:textId="2211CE2A" w:rsidR="00327D84" w:rsidRPr="004518CE" w:rsidRDefault="0062572A" w:rsidP="000F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1,395,580</w:t>
            </w:r>
          </w:p>
        </w:tc>
        <w:tc>
          <w:tcPr>
            <w:tcW w:w="270" w:type="dxa"/>
          </w:tcPr>
          <w:p w14:paraId="3A077529" w14:textId="77777777" w:rsidR="00327D84" w:rsidRPr="00C52C41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B267AF0" w14:textId="77777777" w:rsidR="00327D84" w:rsidRPr="004518CE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1,674,907</w:t>
            </w:r>
          </w:p>
        </w:tc>
      </w:tr>
    </w:tbl>
    <w:p w14:paraId="2B062A7B" w14:textId="77777777"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</w:p>
    <w:p w14:paraId="26988D4C" w14:textId="00D9673D"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การวิเคราะห์อายุ</w:t>
      </w:r>
      <w:r w:rsidR="00D35F7D">
        <w:rPr>
          <w:rFonts w:ascii="Angsana New" w:hAnsi="Angsana New" w:hint="cs"/>
          <w:sz w:val="30"/>
          <w:szCs w:val="30"/>
          <w:cs/>
        </w:rPr>
        <w:t>ของ</w:t>
      </w:r>
      <w:r w:rsidRPr="00C52C41">
        <w:rPr>
          <w:rFonts w:ascii="Angsana New" w:hAnsi="Angsana New"/>
          <w:sz w:val="30"/>
          <w:szCs w:val="30"/>
          <w:cs/>
        </w:rPr>
        <w:t>ลูกหนี้การค้ามีดังนี้</w:t>
      </w:r>
    </w:p>
    <w:p w14:paraId="45716391" w14:textId="77777777" w:rsidR="00F23B06" w:rsidRPr="00C52C41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82"/>
        <w:gridCol w:w="270"/>
        <w:gridCol w:w="1800"/>
      </w:tblGrid>
      <w:tr w:rsidR="00F23B06" w:rsidRPr="000C5FB2" w14:paraId="422A4699" w14:textId="77777777" w:rsidTr="000E2BB2">
        <w:trPr>
          <w:tblHeader/>
        </w:trPr>
        <w:tc>
          <w:tcPr>
            <w:tcW w:w="5598" w:type="dxa"/>
          </w:tcPr>
          <w:p w14:paraId="2A058C0A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1DA37B9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B9870C0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D84" w:rsidRPr="000C5FB2" w14:paraId="1EF394EB" w14:textId="77777777" w:rsidTr="000E2BB2">
        <w:trPr>
          <w:tblHeader/>
        </w:trPr>
        <w:tc>
          <w:tcPr>
            <w:tcW w:w="5598" w:type="dxa"/>
          </w:tcPr>
          <w:p w14:paraId="6AE3350B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2976E28E" w14:textId="119E507A" w:rsidR="00327D84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0DE294B" w14:textId="77777777" w:rsidR="00327D84" w:rsidRPr="003454FC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5E2F590" w14:textId="77777777" w:rsidR="00327D84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27D84" w:rsidRPr="000C5FB2" w14:paraId="4F8A4C83" w14:textId="77777777" w:rsidTr="000E2BB2">
        <w:trPr>
          <w:tblHeader/>
        </w:trPr>
        <w:tc>
          <w:tcPr>
            <w:tcW w:w="5598" w:type="dxa"/>
          </w:tcPr>
          <w:p w14:paraId="01A4BBBD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2" w:type="dxa"/>
          </w:tcPr>
          <w:p w14:paraId="27C2F643" w14:textId="77777777" w:rsidR="00327D84" w:rsidRPr="003454FC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7D6E2F72" w14:textId="77777777" w:rsidR="00327D84" w:rsidRPr="003454FC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1F1C38" w14:textId="5FBB66A7" w:rsidR="00327D84" w:rsidRPr="003454FC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27D84" w:rsidRPr="000C5FB2" w14:paraId="2586F639" w14:textId="77777777" w:rsidTr="000E2BB2">
        <w:trPr>
          <w:tblHeader/>
        </w:trPr>
        <w:tc>
          <w:tcPr>
            <w:tcW w:w="5598" w:type="dxa"/>
          </w:tcPr>
          <w:p w14:paraId="07A611F6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90BD214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7D84" w:rsidRPr="000C5FB2" w14:paraId="2952BC0B" w14:textId="77777777" w:rsidTr="00C14A80">
        <w:tc>
          <w:tcPr>
            <w:tcW w:w="5598" w:type="dxa"/>
          </w:tcPr>
          <w:p w14:paraId="45A0C1F2" w14:textId="77777777" w:rsidR="00327D84" w:rsidRPr="000C5FB2" w:rsidRDefault="00327D84" w:rsidP="00327D8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82" w:type="dxa"/>
          </w:tcPr>
          <w:p w14:paraId="433D4791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F59AC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4FE6B7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7D84" w:rsidRPr="000C5FB2" w14:paraId="73460F3B" w14:textId="77777777" w:rsidTr="00C14A80">
        <w:tc>
          <w:tcPr>
            <w:tcW w:w="5598" w:type="dxa"/>
          </w:tcPr>
          <w:p w14:paraId="6604C95C" w14:textId="674EF5A9" w:rsidR="00327D84" w:rsidRPr="000C5FB2" w:rsidRDefault="00327D84" w:rsidP="00327D8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0ADC6AE" w14:textId="201EEB97" w:rsidR="00327D84" w:rsidRPr="004518CE" w:rsidRDefault="0062572A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366,620</w:t>
            </w:r>
          </w:p>
        </w:tc>
        <w:tc>
          <w:tcPr>
            <w:tcW w:w="270" w:type="dxa"/>
          </w:tcPr>
          <w:p w14:paraId="05ABEF82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101017" w14:textId="77777777" w:rsidR="00327D84" w:rsidRPr="004518CE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435,993</w:t>
            </w:r>
          </w:p>
        </w:tc>
      </w:tr>
      <w:tr w:rsidR="00327D84" w:rsidRPr="000C5FB2" w14:paraId="4E15E068" w14:textId="77777777" w:rsidTr="00C14A80">
        <w:tc>
          <w:tcPr>
            <w:tcW w:w="5598" w:type="dxa"/>
          </w:tcPr>
          <w:p w14:paraId="491667FA" w14:textId="77777777" w:rsidR="00327D84" w:rsidRPr="000C5FB2" w:rsidRDefault="00327D84" w:rsidP="00327D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7B9FBCA1" w14:textId="5D40BA86" w:rsidR="00327D84" w:rsidRPr="004518CE" w:rsidRDefault="0062572A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366,620</w:t>
            </w:r>
          </w:p>
        </w:tc>
        <w:tc>
          <w:tcPr>
            <w:tcW w:w="270" w:type="dxa"/>
          </w:tcPr>
          <w:p w14:paraId="3A147263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D750A38" w14:textId="78614520" w:rsidR="00327D84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435,993</w:t>
            </w:r>
          </w:p>
        </w:tc>
      </w:tr>
      <w:tr w:rsidR="00327D84" w:rsidRPr="000C5FB2" w14:paraId="1662A9E6" w14:textId="77777777" w:rsidTr="000E2BB2">
        <w:tc>
          <w:tcPr>
            <w:tcW w:w="5598" w:type="dxa"/>
          </w:tcPr>
          <w:p w14:paraId="46C783C3" w14:textId="77777777" w:rsidR="00327D84" w:rsidRPr="000C5FB2" w:rsidRDefault="00327D84" w:rsidP="00327D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14:paraId="6F16A315" w14:textId="77777777" w:rsidR="00327D84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B5543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82D643" w14:textId="77777777" w:rsidR="00327D84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7D84" w:rsidRPr="000C5FB2" w14:paraId="4782113B" w14:textId="77777777" w:rsidTr="000E2BB2">
        <w:tc>
          <w:tcPr>
            <w:tcW w:w="5598" w:type="dxa"/>
          </w:tcPr>
          <w:p w14:paraId="3C2965C7" w14:textId="2C9A6BEC" w:rsidR="00327D84" w:rsidRPr="000C5FB2" w:rsidRDefault="00C14A80" w:rsidP="00327D84">
            <w:pPr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="00327D84"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82" w:type="dxa"/>
          </w:tcPr>
          <w:p w14:paraId="1B3252B8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C24FF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4447C5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27D84" w:rsidRPr="000C5FB2" w14:paraId="5C79C6CC" w14:textId="77777777" w:rsidTr="000E2BB2">
        <w:tc>
          <w:tcPr>
            <w:tcW w:w="5598" w:type="dxa"/>
          </w:tcPr>
          <w:p w14:paraId="63DBD4E8" w14:textId="77777777" w:rsidR="00327D84" w:rsidRPr="000C5FB2" w:rsidRDefault="00327D84" w:rsidP="00327D84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0383A545" w14:textId="17408923" w:rsidR="00327D84" w:rsidRPr="004518CE" w:rsidRDefault="0062572A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1,016,169</w:t>
            </w:r>
          </w:p>
        </w:tc>
        <w:tc>
          <w:tcPr>
            <w:tcW w:w="270" w:type="dxa"/>
          </w:tcPr>
          <w:p w14:paraId="6C680B80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E199E" w14:textId="77777777" w:rsidR="00327D84" w:rsidRPr="004518CE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4FE">
              <w:rPr>
                <w:rFonts w:ascii="Angsana New" w:hAnsi="Angsana New"/>
                <w:sz w:val="30"/>
                <w:szCs w:val="30"/>
              </w:rPr>
              <w:t>1,195,874</w:t>
            </w:r>
          </w:p>
        </w:tc>
      </w:tr>
      <w:tr w:rsidR="00327D84" w:rsidRPr="000C5FB2" w14:paraId="20A9AFB5" w14:textId="77777777" w:rsidTr="000E2BB2">
        <w:tc>
          <w:tcPr>
            <w:tcW w:w="5598" w:type="dxa"/>
          </w:tcPr>
          <w:p w14:paraId="46CC5873" w14:textId="4E8396A9" w:rsidR="00327D84" w:rsidRPr="000C5FB2" w:rsidRDefault="00327D84" w:rsidP="00327D84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82" w:type="dxa"/>
          </w:tcPr>
          <w:p w14:paraId="286A138A" w14:textId="77777777" w:rsidR="00327D84" w:rsidRPr="004518CE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C4DDB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C3914B" w14:textId="77777777" w:rsidR="00327D84" w:rsidRPr="004518CE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D84" w:rsidRPr="000C5FB2" w14:paraId="36D38ED2" w14:textId="77777777" w:rsidTr="000E2BB2">
        <w:tc>
          <w:tcPr>
            <w:tcW w:w="5598" w:type="dxa"/>
          </w:tcPr>
          <w:p w14:paraId="28C674D8" w14:textId="77777777" w:rsidR="00327D84" w:rsidRPr="000C5FB2" w:rsidRDefault="00327D84" w:rsidP="00C14A80">
            <w:pPr>
              <w:spacing w:line="240" w:lineRule="auto"/>
              <w:ind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07D3DE3" w14:textId="21D9D11E" w:rsidR="00327D84" w:rsidRPr="004518CE" w:rsidRDefault="0062572A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12,791</w:t>
            </w:r>
          </w:p>
        </w:tc>
        <w:tc>
          <w:tcPr>
            <w:tcW w:w="270" w:type="dxa"/>
          </w:tcPr>
          <w:p w14:paraId="3FBC08E1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BAD6A4B" w14:textId="77777777" w:rsidR="00327D84" w:rsidRPr="004518CE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4FE">
              <w:rPr>
                <w:rFonts w:ascii="Angsana New" w:hAnsi="Angsana New"/>
                <w:sz w:val="30"/>
                <w:szCs w:val="30"/>
              </w:rPr>
              <w:t>43,040</w:t>
            </w:r>
          </w:p>
        </w:tc>
      </w:tr>
      <w:tr w:rsidR="00327D84" w:rsidRPr="000C5FB2" w14:paraId="67E70830" w14:textId="77777777" w:rsidTr="000E2BB2">
        <w:tc>
          <w:tcPr>
            <w:tcW w:w="5598" w:type="dxa"/>
          </w:tcPr>
          <w:p w14:paraId="6D1AE461" w14:textId="77777777" w:rsidR="00327D84" w:rsidRPr="000C5FB2" w:rsidRDefault="00327D84" w:rsidP="00327D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3BB85221" w14:textId="3C3837BA" w:rsidR="00327D84" w:rsidRPr="004518CE" w:rsidRDefault="0062572A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1,028,960</w:t>
            </w:r>
          </w:p>
        </w:tc>
        <w:tc>
          <w:tcPr>
            <w:tcW w:w="270" w:type="dxa"/>
          </w:tcPr>
          <w:p w14:paraId="29337D41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58E21B" w14:textId="77777777" w:rsidR="00327D84" w:rsidRPr="004518CE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4FE">
              <w:rPr>
                <w:rFonts w:ascii="Angsana New" w:hAnsi="Angsana New"/>
                <w:b/>
                <w:bCs/>
                <w:sz w:val="30"/>
                <w:szCs w:val="30"/>
              </w:rPr>
              <w:t>1,238,914</w:t>
            </w:r>
          </w:p>
        </w:tc>
      </w:tr>
      <w:tr w:rsidR="00327D84" w:rsidRPr="000C5FB2" w14:paraId="287D3A7F" w14:textId="77777777" w:rsidTr="000E2BB2">
        <w:tc>
          <w:tcPr>
            <w:tcW w:w="5598" w:type="dxa"/>
          </w:tcPr>
          <w:p w14:paraId="69947110" w14:textId="77777777" w:rsidR="00327D84" w:rsidRPr="000C5FB2" w:rsidRDefault="00327D84" w:rsidP="00327D84">
            <w:pPr>
              <w:spacing w:line="240" w:lineRule="auto"/>
              <w:ind w:left="-36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bottom w:val="double" w:sz="4" w:space="0" w:color="auto"/>
            </w:tcBorders>
          </w:tcPr>
          <w:p w14:paraId="7EC26141" w14:textId="53BEAD84" w:rsidR="00327D84" w:rsidRPr="004518CE" w:rsidRDefault="0062572A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1,395,580</w:t>
            </w:r>
          </w:p>
        </w:tc>
        <w:tc>
          <w:tcPr>
            <w:tcW w:w="270" w:type="dxa"/>
          </w:tcPr>
          <w:p w14:paraId="0219F0C8" w14:textId="77777777" w:rsidR="00327D84" w:rsidRPr="000C5FB2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836C701" w14:textId="77777777" w:rsidR="00327D84" w:rsidRPr="004518CE" w:rsidRDefault="00327D84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4FE">
              <w:rPr>
                <w:rFonts w:ascii="Angsana New" w:hAnsi="Angsana New"/>
                <w:b/>
                <w:bCs/>
                <w:sz w:val="30"/>
                <w:szCs w:val="30"/>
              </w:rPr>
              <w:t>1,674,907</w:t>
            </w:r>
          </w:p>
        </w:tc>
      </w:tr>
    </w:tbl>
    <w:p w14:paraId="6739EF67" w14:textId="77777777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4A23762" w14:textId="100C3FF9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036F5E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036F5E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2B1BE4">
        <w:rPr>
          <w:rFonts w:ascii="Angsana New" w:hAnsi="Angsana New"/>
          <w:sz w:val="30"/>
          <w:szCs w:val="30"/>
          <w:cs/>
        </w:rPr>
        <w:t xml:space="preserve"> 30 </w:t>
      </w:r>
      <w:r w:rsidR="00036F5E">
        <w:rPr>
          <w:rFonts w:ascii="Angsana New" w:hAnsi="Angsana New" w:hint="cs"/>
          <w:sz w:val="30"/>
          <w:szCs w:val="30"/>
          <w:cs/>
        </w:rPr>
        <w:t>ถึง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</w:rPr>
        <w:t>6</w:t>
      </w:r>
      <w:r w:rsidRPr="002B1BE4">
        <w:rPr>
          <w:rFonts w:ascii="Angsana New" w:hAnsi="Angsana New"/>
          <w:sz w:val="30"/>
          <w:szCs w:val="30"/>
          <w:cs/>
        </w:rPr>
        <w:t>0 วัน</w:t>
      </w:r>
    </w:p>
    <w:p w14:paraId="4E3372D5" w14:textId="77777777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5025B275" w14:textId="2365C301" w:rsidR="00FA25C1" w:rsidRPr="002B1BE4" w:rsidRDefault="00DC003C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7540A38D" w14:textId="77777777" w:rsidR="00E66DF1" w:rsidRPr="002B1BE4" w:rsidRDefault="00E66DF1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1"/>
        <w:gridCol w:w="1170"/>
        <w:gridCol w:w="270"/>
        <w:gridCol w:w="1170"/>
        <w:gridCol w:w="270"/>
        <w:gridCol w:w="1170"/>
        <w:gridCol w:w="270"/>
        <w:gridCol w:w="1170"/>
      </w:tblGrid>
      <w:tr w:rsidR="00E66DF1" w:rsidRPr="008F7775" w14:paraId="71919AE1" w14:textId="77777777" w:rsidTr="00E66DF1">
        <w:trPr>
          <w:trHeight w:val="236"/>
        </w:trPr>
        <w:tc>
          <w:tcPr>
            <w:tcW w:w="3861" w:type="dxa"/>
          </w:tcPr>
          <w:p w14:paraId="468CFC00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9AC57D4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3B232F6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659E420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E66DF1" w:rsidRPr="008F7775" w14:paraId="367DCDC7" w14:textId="77777777" w:rsidTr="00E66DF1">
        <w:trPr>
          <w:trHeight w:val="236"/>
        </w:trPr>
        <w:tc>
          <w:tcPr>
            <w:tcW w:w="3861" w:type="dxa"/>
          </w:tcPr>
          <w:p w14:paraId="79EFA24B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932217C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133B9733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0242A75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66DF1" w:rsidRPr="008F7775" w14:paraId="0B06C975" w14:textId="77777777" w:rsidTr="00E66DF1">
        <w:tc>
          <w:tcPr>
            <w:tcW w:w="3861" w:type="dxa"/>
          </w:tcPr>
          <w:p w14:paraId="134C2E20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170" w:type="dxa"/>
          </w:tcPr>
          <w:p w14:paraId="6C924B80" w14:textId="58EA514E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3677173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72781DAB" w14:textId="681725C5" w:rsidR="00E66DF1" w:rsidRPr="008F7775" w:rsidRDefault="00623F07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718E5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517219C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711425" w14:textId="7999213E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41EAB4F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279E9D57" w14:textId="117C69A1" w:rsidR="00E66DF1" w:rsidRPr="008F7775" w:rsidRDefault="00623F07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718E5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E66DF1" w:rsidRPr="008F7775" w14:paraId="2BC89B23" w14:textId="77777777" w:rsidTr="00E66DF1">
        <w:trPr>
          <w:trHeight w:val="380"/>
        </w:trPr>
        <w:tc>
          <w:tcPr>
            <w:tcW w:w="3861" w:type="dxa"/>
          </w:tcPr>
          <w:p w14:paraId="1E6B3F7C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36F3172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572A" w:rsidRPr="008F7775" w14:paraId="15F4CE49" w14:textId="77777777" w:rsidTr="00E66DF1">
        <w:tc>
          <w:tcPr>
            <w:tcW w:w="3861" w:type="dxa"/>
          </w:tcPr>
          <w:p w14:paraId="49F45472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F7775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0" w:type="dxa"/>
          </w:tcPr>
          <w:p w14:paraId="3D58853D" w14:textId="1E76D3EF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14:paraId="07FC3740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04DAA" w14:textId="58C780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1,234,723</w:t>
            </w:r>
          </w:p>
        </w:tc>
        <w:tc>
          <w:tcPr>
            <w:tcW w:w="270" w:type="dxa"/>
          </w:tcPr>
          <w:p w14:paraId="45107489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37653" w14:textId="3AC8B0FB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53EF1DBA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43EAA" w14:textId="5BD2889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</w:tr>
      <w:tr w:rsidR="0062572A" w:rsidRPr="008F7775" w14:paraId="34667F25" w14:textId="77777777" w:rsidTr="00E66DF1">
        <w:tc>
          <w:tcPr>
            <w:tcW w:w="3861" w:type="dxa"/>
          </w:tcPr>
          <w:p w14:paraId="57EB76E1" w14:textId="33DA7AE4" w:rsidR="0062572A" w:rsidRPr="008F7775" w:rsidRDefault="0062572A" w:rsidP="006257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170" w:type="dxa"/>
          </w:tcPr>
          <w:p w14:paraId="7F3C690E" w14:textId="654CBA22" w:rsidR="0062572A" w:rsidRPr="008F7775" w:rsidRDefault="00957EA1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51,306</w:t>
            </w:r>
          </w:p>
        </w:tc>
        <w:tc>
          <w:tcPr>
            <w:tcW w:w="270" w:type="dxa"/>
          </w:tcPr>
          <w:p w14:paraId="4B973DB0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66FAB" w14:textId="04D08EFF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62,589</w:t>
            </w:r>
          </w:p>
        </w:tc>
        <w:tc>
          <w:tcPr>
            <w:tcW w:w="270" w:type="dxa"/>
          </w:tcPr>
          <w:p w14:paraId="5196A7B8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AD2B51" w14:textId="403A58DD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3845C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9B7A1" w14:textId="3C3FDCCA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572A" w:rsidRPr="008F7775" w14:paraId="30E520F9" w14:textId="77777777" w:rsidTr="00E66DF1">
        <w:tc>
          <w:tcPr>
            <w:tcW w:w="3861" w:type="dxa"/>
          </w:tcPr>
          <w:p w14:paraId="5B28783F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3A99DF81" w14:textId="4FAD3830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(55,467)</w:t>
            </w:r>
          </w:p>
        </w:tc>
        <w:tc>
          <w:tcPr>
            <w:tcW w:w="270" w:type="dxa"/>
          </w:tcPr>
          <w:p w14:paraId="3C2030CE" w14:textId="55137DB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D199D" w14:textId="3B7A85E2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(29,148)</w:t>
            </w:r>
          </w:p>
        </w:tc>
        <w:tc>
          <w:tcPr>
            <w:tcW w:w="270" w:type="dxa"/>
          </w:tcPr>
          <w:p w14:paraId="3DCC8084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6B11AE" w14:textId="196FDB4C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923639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705C5" w14:textId="78877443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572A" w:rsidRPr="008F7775" w14:paraId="4A91BEFC" w14:textId="77777777" w:rsidTr="000F1385">
        <w:trPr>
          <w:trHeight w:val="352"/>
        </w:trPr>
        <w:tc>
          <w:tcPr>
            <w:tcW w:w="3861" w:type="dxa"/>
          </w:tcPr>
          <w:p w14:paraId="612EB218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73210D" w14:textId="4B8D9A98" w:rsidR="0062572A" w:rsidRPr="008F7775" w:rsidRDefault="00957EA1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1,310,434</w:t>
            </w:r>
          </w:p>
        </w:tc>
        <w:tc>
          <w:tcPr>
            <w:tcW w:w="270" w:type="dxa"/>
          </w:tcPr>
          <w:p w14:paraId="76C7E3DC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7D5D97" w14:textId="4C9458C6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1,268,164</w:t>
            </w:r>
          </w:p>
        </w:tc>
        <w:tc>
          <w:tcPr>
            <w:tcW w:w="270" w:type="dxa"/>
          </w:tcPr>
          <w:p w14:paraId="7D7C4EA1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E18288" w14:textId="733CB13F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7A59619C" w14:textId="77777777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02A571" w14:textId="0D7316D1" w:rsidR="0062572A" w:rsidRPr="008F7775" w:rsidRDefault="0062572A" w:rsidP="0062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</w:tr>
      <w:tr w:rsidR="000F1385" w:rsidRPr="008F7775" w14:paraId="3ABB6B0C" w14:textId="77777777" w:rsidTr="000F1385">
        <w:trPr>
          <w:trHeight w:val="352"/>
        </w:trPr>
        <w:tc>
          <w:tcPr>
            <w:tcW w:w="3861" w:type="dxa"/>
          </w:tcPr>
          <w:p w14:paraId="6864FCEF" w14:textId="5B7B8222" w:rsidR="000F1385" w:rsidRPr="008F7775" w:rsidRDefault="000F1385" w:rsidP="000F13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54841AE" w14:textId="61212D59" w:rsidR="000F1385" w:rsidRPr="008F7775" w:rsidRDefault="000F1385" w:rsidP="000F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14:paraId="400C766B" w14:textId="77777777" w:rsidR="000F1385" w:rsidRPr="008F7775" w:rsidRDefault="000F1385" w:rsidP="000F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927C847" w14:textId="77777777" w:rsidR="000F1385" w:rsidRDefault="000F1385" w:rsidP="000F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B2ABA" w14:textId="77777777" w:rsidR="000F1385" w:rsidRPr="008F7775" w:rsidRDefault="000F1385" w:rsidP="000F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6E300BA" w14:textId="1063D64E" w:rsidR="000F1385" w:rsidRDefault="000F1385" w:rsidP="000F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2D9FD3A3" w14:textId="77777777" w:rsidR="000F1385" w:rsidRPr="008F7775" w:rsidRDefault="000F1385" w:rsidP="000F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86D58D" w14:textId="77777777" w:rsidR="000F1385" w:rsidRDefault="000F1385" w:rsidP="000F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BCF4A90" w14:textId="77777777" w:rsidR="00E66DF1" w:rsidRDefault="00E66DF1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4A68B3" w14:textId="27E625F3" w:rsidR="00F9542C" w:rsidRPr="00F9542C" w:rsidRDefault="00F9542C" w:rsidP="00F9542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0F1385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เดือนสิ้นสุดวันที่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E66DF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</w:t>
      </w:r>
      <w:r>
        <w:rPr>
          <w:rFonts w:ascii="Angsana New" w:hAnsi="Angsana New" w:cs="Angsana New"/>
          <w:sz w:val="30"/>
          <w:szCs w:val="30"/>
          <w:lang w:val="en-US" w:bidi="th-TH"/>
        </w:rPr>
        <w:t>2560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 w:rsidR="00C718E5">
        <w:rPr>
          <w:rFonts w:ascii="Angsana New" w:hAnsi="Angsana New" w:cs="Angsana New"/>
          <w:sz w:val="30"/>
          <w:szCs w:val="30"/>
          <w:lang w:val="en-US" w:bidi="th-TH"/>
        </w:rPr>
        <w:t>2559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1B8C8155" w14:textId="77777777" w:rsidR="00F9542C" w:rsidRDefault="00F9542C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75BFC27" w14:textId="1690D90C" w:rsidR="00BB286A" w:rsidRPr="00DF4AA9" w:rsidRDefault="00BB286A" w:rsidP="001D6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DF4AA9">
        <w:rPr>
          <w:rFonts w:ascii="Angsana New" w:hAnsi="Angsana New"/>
          <w:sz w:val="30"/>
          <w:szCs w:val="30"/>
        </w:rPr>
        <w:t>3</w:t>
      </w:r>
      <w:r w:rsidR="00F96607" w:rsidRPr="00DF4AA9">
        <w:rPr>
          <w:rFonts w:ascii="Angsana New" w:hAnsi="Angsana New" w:hint="cs"/>
          <w:sz w:val="30"/>
          <w:szCs w:val="30"/>
          <w:cs/>
        </w:rPr>
        <w:t>0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327D8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DF4AA9">
        <w:rPr>
          <w:rFonts w:ascii="Angsana New" w:hAnsi="Angsana New"/>
          <w:sz w:val="30"/>
          <w:szCs w:val="30"/>
        </w:rPr>
        <w:t>25</w:t>
      </w:r>
      <w:r w:rsidR="005A5A90" w:rsidRPr="00DF4AA9">
        <w:rPr>
          <w:rFonts w:ascii="Angsana New" w:hAnsi="Angsana New" w:hint="cs"/>
          <w:sz w:val="30"/>
          <w:szCs w:val="30"/>
          <w:cs/>
        </w:rPr>
        <w:t xml:space="preserve">60 </w:t>
      </w:r>
      <w:r w:rsidR="008D1791" w:rsidRPr="00DF4AA9">
        <w:rPr>
          <w:rFonts w:ascii="Angsana New" w:hAnsi="Angsana New" w:hint="cs"/>
          <w:sz w:val="30"/>
          <w:szCs w:val="30"/>
          <w:cs/>
        </w:rPr>
        <w:t>และ</w:t>
      </w:r>
      <w:r w:rsidR="00BC7A95" w:rsidRPr="00DF4AA9">
        <w:rPr>
          <w:rFonts w:ascii="Angsana New" w:hAnsi="Angsana New"/>
          <w:sz w:val="30"/>
          <w:szCs w:val="30"/>
        </w:rPr>
        <w:t xml:space="preserve"> 31 </w:t>
      </w:r>
      <w:r w:rsidR="00BC7A95" w:rsidRPr="00DF4AA9">
        <w:rPr>
          <w:rFonts w:ascii="Angsana New" w:hAnsi="Angsana New" w:hint="cs"/>
          <w:sz w:val="30"/>
          <w:szCs w:val="30"/>
          <w:cs/>
        </w:rPr>
        <w:t>มีนาคม 25</w:t>
      </w:r>
      <w:r w:rsidR="00BC7A95" w:rsidRPr="00DF4AA9">
        <w:rPr>
          <w:rFonts w:ascii="Angsana New" w:hAnsi="Angsana New"/>
          <w:sz w:val="30"/>
          <w:szCs w:val="30"/>
        </w:rPr>
        <w:t>60</w:t>
      </w:r>
      <w:r w:rsidR="005A5A90"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4A2FA641" w14:textId="77777777" w:rsidR="00F96607" w:rsidRPr="002B1BE4" w:rsidRDefault="00F96607" w:rsidP="00F9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1152"/>
        <w:gridCol w:w="1098"/>
        <w:gridCol w:w="243"/>
        <w:gridCol w:w="1089"/>
        <w:gridCol w:w="236"/>
        <w:gridCol w:w="844"/>
        <w:gridCol w:w="241"/>
        <w:gridCol w:w="1109"/>
      </w:tblGrid>
      <w:tr w:rsidR="00F96607" w:rsidRPr="00DB4490" w14:paraId="20884396" w14:textId="77777777" w:rsidTr="00FF78A5">
        <w:tc>
          <w:tcPr>
            <w:tcW w:w="2448" w:type="dxa"/>
          </w:tcPr>
          <w:p w14:paraId="2109F90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A2AE8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7A0E1AA0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A206510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" w:type="dxa"/>
          </w:tcPr>
          <w:p w14:paraId="17D1D0E2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67473F2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334F695B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94" w:type="dxa"/>
            <w:gridSpan w:val="3"/>
          </w:tcPr>
          <w:p w14:paraId="088990E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F96607" w:rsidRPr="00DB4490" w14:paraId="06040E9F" w14:textId="77777777" w:rsidTr="00FF78A5">
        <w:tc>
          <w:tcPr>
            <w:tcW w:w="2448" w:type="dxa"/>
          </w:tcPr>
          <w:p w14:paraId="26959348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3FF710" w14:textId="397DB5C0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1152" w:type="dxa"/>
          </w:tcPr>
          <w:p w14:paraId="57F60CB5" w14:textId="0570457C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ประเทศที่</w:t>
            </w:r>
          </w:p>
        </w:tc>
        <w:tc>
          <w:tcPr>
            <w:tcW w:w="1098" w:type="dxa"/>
          </w:tcPr>
          <w:p w14:paraId="15526B2D" w14:textId="6DFA1D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  <w:r w:rsidR="00FF78A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ความ</w:t>
            </w:r>
          </w:p>
        </w:tc>
        <w:tc>
          <w:tcPr>
            <w:tcW w:w="243" w:type="dxa"/>
          </w:tcPr>
          <w:p w14:paraId="15E654A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404A19BB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</w:t>
            </w:r>
          </w:p>
        </w:tc>
        <w:tc>
          <w:tcPr>
            <w:tcW w:w="236" w:type="dxa"/>
          </w:tcPr>
          <w:p w14:paraId="75C9E1F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44" w:type="dxa"/>
          </w:tcPr>
          <w:p w14:paraId="5CEEA210" w14:textId="2730566E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" w:type="dxa"/>
          </w:tcPr>
          <w:p w14:paraId="49CC17DA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35BBF072" w14:textId="6DB7D315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มูลค่าตามวิธี</w:t>
            </w:r>
          </w:p>
        </w:tc>
      </w:tr>
      <w:tr w:rsidR="00F96607" w:rsidRPr="00DB4490" w14:paraId="0A1FEDAF" w14:textId="77777777" w:rsidTr="00FF78A5">
        <w:tc>
          <w:tcPr>
            <w:tcW w:w="2448" w:type="dxa"/>
          </w:tcPr>
          <w:p w14:paraId="64B1AEFE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93402F" w14:textId="3F48CCAA" w:rsidR="00F96607" w:rsidRPr="007B0C78" w:rsidRDefault="00D35F7D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ธุรกิ</w:t>
            </w:r>
            <w:r w:rsidR="00FF78A5">
              <w:rPr>
                <w:rFonts w:ascii="Angsana New" w:hAnsi="Angsana New"/>
                <w:sz w:val="30"/>
                <w:szCs w:val="30"/>
                <w:cs/>
                <w:lang w:val="th-TH"/>
              </w:rPr>
              <w:t>จ</w:t>
            </w:r>
          </w:p>
        </w:tc>
        <w:tc>
          <w:tcPr>
            <w:tcW w:w="1152" w:type="dxa"/>
          </w:tcPr>
          <w:p w14:paraId="1F1212DC" w14:textId="0A8E819E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กิจการจัดตั้ง</w:t>
            </w:r>
          </w:p>
        </w:tc>
        <w:tc>
          <w:tcPr>
            <w:tcW w:w="1098" w:type="dxa"/>
          </w:tcPr>
          <w:p w14:paraId="136A35DA" w14:textId="1FA20F44" w:rsidR="00F96607" w:rsidRPr="007B0C78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เป็นเจ้าของ</w:t>
            </w:r>
          </w:p>
        </w:tc>
        <w:tc>
          <w:tcPr>
            <w:tcW w:w="243" w:type="dxa"/>
          </w:tcPr>
          <w:p w14:paraId="6CA09AF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6865434D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ชำระแล้ว</w:t>
            </w:r>
          </w:p>
        </w:tc>
        <w:tc>
          <w:tcPr>
            <w:tcW w:w="236" w:type="dxa"/>
          </w:tcPr>
          <w:p w14:paraId="0FD3D7E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44" w:type="dxa"/>
          </w:tcPr>
          <w:p w14:paraId="4D0DDD0E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41" w:type="dxa"/>
          </w:tcPr>
          <w:p w14:paraId="27E647C4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485BF056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F96607" w:rsidRPr="00DB4490" w14:paraId="36FBEC8E" w14:textId="77777777" w:rsidTr="00FF78A5">
        <w:tc>
          <w:tcPr>
            <w:tcW w:w="2448" w:type="dxa"/>
          </w:tcPr>
          <w:p w14:paraId="05EE0F4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CC827D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78B6C6A1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6EF0AC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43" w:type="dxa"/>
          </w:tcPr>
          <w:p w14:paraId="6B7DF4C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9" w:type="dxa"/>
            <w:gridSpan w:val="5"/>
          </w:tcPr>
          <w:p w14:paraId="5A242067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0C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6607" w:rsidRPr="00DB4490" w14:paraId="522CB52B" w14:textId="77777777" w:rsidTr="00FF78A5">
        <w:tc>
          <w:tcPr>
            <w:tcW w:w="2448" w:type="dxa"/>
          </w:tcPr>
          <w:p w14:paraId="79AED4F4" w14:textId="08FE50D3" w:rsidR="00F96607" w:rsidRPr="007B0C78" w:rsidRDefault="00F96607" w:rsidP="00F9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 w:hanging="18"/>
              <w:rPr>
                <w:rFonts w:ascii="Angsana New" w:hAnsi="Angsana New"/>
                <w:sz w:val="30"/>
                <w:szCs w:val="30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7B0C78">
              <w:rPr>
                <w:rFonts w:ascii="Angsana New" w:hAnsi="Angsana New"/>
                <w:sz w:val="30"/>
                <w:szCs w:val="30"/>
                <w:cs/>
              </w:rPr>
              <w:t>โทเรซิน</w:t>
            </w:r>
            <w:proofErr w:type="spellEnd"/>
            <w:r w:rsidRPr="007B0C78">
              <w:rPr>
                <w:rFonts w:ascii="Angsana New" w:hAnsi="Angsana New"/>
                <w:sz w:val="30"/>
                <w:szCs w:val="30"/>
                <w:cs/>
              </w:rPr>
              <w:t>เท</w:t>
            </w:r>
            <w:proofErr w:type="spellStart"/>
            <w:r w:rsidRPr="007B0C78">
              <w:rPr>
                <w:rFonts w:ascii="Angsana New" w:hAnsi="Angsana New"/>
                <w:sz w:val="30"/>
                <w:szCs w:val="30"/>
                <w:cs/>
              </w:rPr>
              <w:t>ติคส์</w:t>
            </w:r>
            <w:proofErr w:type="spellEnd"/>
            <w:r w:rsidRPr="007B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7B0C7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432C9EE2" w14:textId="77777777" w:rsidR="00F9660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D822E3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0C78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52" w:type="dxa"/>
          </w:tcPr>
          <w:p w14:paraId="7BBF2FAF" w14:textId="77777777" w:rsidR="00F96607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9548E1" w14:textId="37EF2F66" w:rsidR="00F96607" w:rsidRPr="00FF78A5" w:rsidRDefault="00FF78A5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98" w:type="dxa"/>
          </w:tcPr>
          <w:p w14:paraId="2A19C6C4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" w:type="dxa"/>
          </w:tcPr>
          <w:p w14:paraId="39EB1DC0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0BE132B5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59630911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44" w:type="dxa"/>
          </w:tcPr>
          <w:p w14:paraId="475FBDA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" w:type="dxa"/>
          </w:tcPr>
          <w:p w14:paraId="3EFC49EC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09" w:type="dxa"/>
          </w:tcPr>
          <w:p w14:paraId="6FACC5C9" w14:textId="77777777" w:rsidR="00F96607" w:rsidRPr="007B0C78" w:rsidRDefault="00F96607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0788C" w:rsidRPr="00DB4490" w14:paraId="2D8880A1" w14:textId="77777777" w:rsidTr="00FF78A5">
        <w:tc>
          <w:tcPr>
            <w:tcW w:w="2448" w:type="dxa"/>
          </w:tcPr>
          <w:p w14:paraId="182F03EC" w14:textId="2E6900BE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170" w:type="dxa"/>
          </w:tcPr>
          <w:p w14:paraId="5EB62B48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DA74BFD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661AF2CA" w14:textId="0DDE89F8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43" w:type="dxa"/>
          </w:tcPr>
          <w:p w14:paraId="32E10CF8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EBB5AE9" w14:textId="2D5FB7B3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36" w:type="dxa"/>
          </w:tcPr>
          <w:p w14:paraId="749B8E28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0EA99BEE" w14:textId="4C17283E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41" w:type="dxa"/>
          </w:tcPr>
          <w:p w14:paraId="1BCFB5A2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0A77B5DC" w14:textId="127096CF" w:rsidR="00D0788C" w:rsidRPr="007B0C78" w:rsidRDefault="00957EA1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1,310,434</w:t>
            </w:r>
          </w:p>
        </w:tc>
      </w:tr>
      <w:tr w:rsidR="00D0788C" w:rsidRPr="007B0C78" w14:paraId="48FED37D" w14:textId="77777777" w:rsidTr="00FF78A5">
        <w:tc>
          <w:tcPr>
            <w:tcW w:w="2448" w:type="dxa"/>
          </w:tcPr>
          <w:p w14:paraId="68BB73CE" w14:textId="4D86DB5B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7A56A570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915A056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DB4FDBF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43" w:type="dxa"/>
          </w:tcPr>
          <w:p w14:paraId="237787EB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BA5FBD7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36" w:type="dxa"/>
          </w:tcPr>
          <w:p w14:paraId="69BB4D28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518BE081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8"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41" w:type="dxa"/>
          </w:tcPr>
          <w:p w14:paraId="7E30A10E" w14:textId="77777777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2A9FA161" w14:textId="2ECA7A0A" w:rsidR="00D0788C" w:rsidRPr="007B0C78" w:rsidRDefault="00D0788C" w:rsidP="00D07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1,314</w:t>
            </w:r>
            <w:r w:rsidRPr="008D6F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67E92AB8" w14:textId="3C0A84DB" w:rsidR="002E0E81" w:rsidRPr="002B1BE4" w:rsidRDefault="002E0E81" w:rsidP="00274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0A8E86D5" w14:textId="7B832464" w:rsidR="00FF78A5" w:rsidRPr="002B1BE4" w:rsidRDefault="00FF78A5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8D7449E" w14:textId="77777777" w:rsidR="00FF78A5" w:rsidRPr="002B1BE4" w:rsidRDefault="00FF78A5" w:rsidP="00274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0E1F1C8D" w14:textId="77777777" w:rsidR="00D356B3" w:rsidRDefault="00D356B3" w:rsidP="00F9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23F0CD4" w14:textId="0720BDD4" w:rsidR="00F96607" w:rsidRPr="002B1BE4" w:rsidRDefault="00F0292C" w:rsidP="00F9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F96607" w:rsidRPr="002B1BE4">
        <w:rPr>
          <w:rFonts w:ascii="Angsana New" w:hAnsi="Angsana New"/>
          <w:b/>
          <w:bCs/>
          <w:sz w:val="30"/>
          <w:szCs w:val="30"/>
        </w:rPr>
        <w:tab/>
      </w:r>
      <w:r w:rsidR="00F96607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47DBC162" w14:textId="77777777" w:rsidR="00F96607" w:rsidRPr="002B1BE4" w:rsidRDefault="00F96607" w:rsidP="00F96607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496B86D" w14:textId="5CB739C8" w:rsidR="00F96607" w:rsidRPr="002B1BE4" w:rsidRDefault="00F96607" w:rsidP="00F96607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B1BE4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และการโอนที่ดิ</w:t>
      </w:r>
      <w:r w:rsidR="00FF78A5" w:rsidRPr="002B1BE4">
        <w:rPr>
          <w:rFonts w:ascii="Angsana New" w:hAnsi="Angsana New" w:hint="cs"/>
          <w:sz w:val="30"/>
          <w:szCs w:val="30"/>
          <w:cs/>
        </w:rPr>
        <w:t>น อาคารและอุปกรณ์</w:t>
      </w:r>
      <w:r w:rsidR="00B71493">
        <w:rPr>
          <w:rFonts w:ascii="Angsana New" w:hAnsi="Angsana New" w:hint="cs"/>
          <w:sz w:val="30"/>
          <w:szCs w:val="30"/>
          <w:cs/>
        </w:rPr>
        <w:t>ในระหว่างงวดหก</w:t>
      </w:r>
      <w:r w:rsidRPr="002B1BE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2B1BE4">
        <w:rPr>
          <w:rFonts w:ascii="Angsana New" w:hAnsi="Angsana New"/>
          <w:sz w:val="30"/>
          <w:szCs w:val="30"/>
          <w:cs/>
          <w:lang w:val="th-TH"/>
        </w:rPr>
        <w:t xml:space="preserve">30 </w:t>
      </w:r>
      <w:r w:rsidR="00327D84" w:rsidRPr="002B1BE4">
        <w:rPr>
          <w:rFonts w:ascii="Angsana New" w:hAnsi="Angsana New" w:hint="cs"/>
          <w:sz w:val="30"/>
          <w:szCs w:val="30"/>
          <w:cs/>
          <w:lang w:val="th-TH"/>
        </w:rPr>
        <w:t xml:space="preserve">กันยายน </w:t>
      </w:r>
      <w:r w:rsidR="00BC7A95" w:rsidRPr="002B1BE4">
        <w:rPr>
          <w:rFonts w:ascii="Angsana New" w:hAnsi="Angsana New"/>
          <w:sz w:val="30"/>
          <w:szCs w:val="30"/>
        </w:rPr>
        <w:t>2560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 xml:space="preserve">และ </w:t>
      </w:r>
      <w:r w:rsidR="00C718E5">
        <w:rPr>
          <w:rFonts w:ascii="Angsana New" w:hAnsi="Angsana New"/>
          <w:sz w:val="30"/>
          <w:szCs w:val="30"/>
        </w:rPr>
        <w:t>2559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มี</w:t>
      </w:r>
      <w:r w:rsidRPr="002B1BE4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13A5F8EA" w14:textId="77777777" w:rsidR="00E66DF1" w:rsidRPr="002B1BE4" w:rsidRDefault="00E66DF1" w:rsidP="00F96607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350"/>
        <w:gridCol w:w="270"/>
        <w:gridCol w:w="1350"/>
        <w:gridCol w:w="270"/>
        <w:gridCol w:w="1350"/>
      </w:tblGrid>
      <w:tr w:rsidR="00E66DF1" w:rsidRPr="008F7775" w14:paraId="743589EC" w14:textId="77777777" w:rsidTr="00B71493">
        <w:tc>
          <w:tcPr>
            <w:tcW w:w="3600" w:type="dxa"/>
          </w:tcPr>
          <w:p w14:paraId="491CB3DD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6D2D0C16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66DF1" w:rsidRPr="008F7775" w14:paraId="39B14C6C" w14:textId="77777777" w:rsidTr="00B71493">
        <w:tc>
          <w:tcPr>
            <w:tcW w:w="3600" w:type="dxa"/>
          </w:tcPr>
          <w:p w14:paraId="44F90C29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21544A40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DF1" w:rsidRPr="008F7775" w14:paraId="249F82A0" w14:textId="77777777" w:rsidTr="00B71493">
        <w:tc>
          <w:tcPr>
            <w:tcW w:w="3600" w:type="dxa"/>
          </w:tcPr>
          <w:p w14:paraId="61CD9689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714F4AA" w14:textId="1CB44B97" w:rsidR="00E66DF1" w:rsidRPr="00C718E5" w:rsidRDefault="00C718E5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69FAF100" w14:textId="77777777" w:rsidR="00E66DF1" w:rsidRPr="008F7775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AFC85A2" w14:textId="0123993E" w:rsidR="00E66DF1" w:rsidRPr="00C718E5" w:rsidRDefault="00C718E5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605D13" w:rsidRPr="008F7775" w14:paraId="72F5431E" w14:textId="77777777" w:rsidTr="00605D13">
        <w:tc>
          <w:tcPr>
            <w:tcW w:w="3600" w:type="dxa"/>
          </w:tcPr>
          <w:p w14:paraId="166307BF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2CF922" w14:textId="7679B3F0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E89E3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DC78BF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E110276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986938" w14:textId="1953CBCA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96908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0F09BD" w14:textId="4FC7CDB0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605D13" w:rsidRPr="008F7775" w14:paraId="4273614B" w14:textId="77777777" w:rsidTr="00605D13">
        <w:tc>
          <w:tcPr>
            <w:tcW w:w="3600" w:type="dxa"/>
          </w:tcPr>
          <w:p w14:paraId="5C68A21E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5202D7E" w14:textId="42A6077A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2E7E1763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53F7EC" w14:textId="35F8F3D3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4E5AF319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2CE22C" w14:textId="0FD92B03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EED6E86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B601E4" w14:textId="3F2ACB21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605D13" w:rsidRPr="008F7775" w14:paraId="61D08CA8" w14:textId="77777777" w:rsidTr="00605D13">
        <w:tc>
          <w:tcPr>
            <w:tcW w:w="3600" w:type="dxa"/>
          </w:tcPr>
          <w:p w14:paraId="461CBD3A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94370E" w14:textId="08101EAD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6C10FDE2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E8B339" w14:textId="2897BC84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14306FBF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3BA44B" w14:textId="7964DDA9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081A83AD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3A40B0" w14:textId="39354496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605D13" w:rsidRPr="008F7775" w14:paraId="7DBF2071" w14:textId="77777777" w:rsidTr="00605D13">
        <w:tc>
          <w:tcPr>
            <w:tcW w:w="3600" w:type="dxa"/>
          </w:tcPr>
          <w:p w14:paraId="18B0F874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383170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7ECD7179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871C5B" w14:textId="3B324E12" w:rsidR="00605D13" w:rsidRPr="008F7775" w:rsidRDefault="00036F5E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ตาม</w:t>
            </w:r>
            <w:r w:rsidR="00605D13"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บัญชี</w:t>
            </w:r>
            <w:r w:rsidR="00605D13"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C578A08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570682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56A18C81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98248E" w14:textId="13E9CB4E" w:rsidR="00605D13" w:rsidRPr="008F7775" w:rsidRDefault="00036F5E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ตาม</w:t>
            </w:r>
            <w:r w:rsidR="00605D13"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บัญชี</w:t>
            </w:r>
            <w:r w:rsidR="00605D13"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605D13" w:rsidRPr="008F7775" w14:paraId="360B75B2" w14:textId="77777777" w:rsidTr="00B71493">
        <w:tc>
          <w:tcPr>
            <w:tcW w:w="3600" w:type="dxa"/>
          </w:tcPr>
          <w:p w14:paraId="284C8C7C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1BB62739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5D13" w:rsidRPr="008F7775" w14:paraId="1BCBFC05" w14:textId="77777777" w:rsidTr="00605D13">
        <w:tc>
          <w:tcPr>
            <w:tcW w:w="3600" w:type="dxa"/>
          </w:tcPr>
          <w:p w14:paraId="70AF0C25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350" w:type="dxa"/>
          </w:tcPr>
          <w:p w14:paraId="0671E985" w14:textId="66BA3E9D" w:rsidR="00605D13" w:rsidRPr="008F7775" w:rsidRDefault="00D0788C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66,321</w:t>
            </w:r>
          </w:p>
        </w:tc>
        <w:tc>
          <w:tcPr>
            <w:tcW w:w="270" w:type="dxa"/>
          </w:tcPr>
          <w:p w14:paraId="5B185361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4395B1" w14:textId="40BC295E" w:rsidR="00605D13" w:rsidRPr="008F7775" w:rsidRDefault="00D0788C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D27EE4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5AD7A2" w14:textId="1355AA82" w:rsidR="00605D13" w:rsidRPr="008F7775" w:rsidRDefault="00605D13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41,834</w:t>
            </w:r>
          </w:p>
        </w:tc>
        <w:tc>
          <w:tcPr>
            <w:tcW w:w="270" w:type="dxa"/>
          </w:tcPr>
          <w:p w14:paraId="640F1D6B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E87B39" w14:textId="016AE44E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5D13" w:rsidRPr="008F7775" w14:paraId="01B0554E" w14:textId="77777777" w:rsidTr="00605D13">
        <w:tc>
          <w:tcPr>
            <w:tcW w:w="3600" w:type="dxa"/>
          </w:tcPr>
          <w:p w14:paraId="7B901C23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2946020" w14:textId="1200EEE5" w:rsidR="00605D13" w:rsidRPr="008F7775" w:rsidRDefault="00D0788C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61,585</w:t>
            </w:r>
          </w:p>
        </w:tc>
        <w:tc>
          <w:tcPr>
            <w:tcW w:w="270" w:type="dxa"/>
          </w:tcPr>
          <w:p w14:paraId="71389DBD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084E01" w14:textId="0E98F7AD" w:rsidR="00605D13" w:rsidRPr="008F7775" w:rsidRDefault="00D0788C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418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DA53708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3D105C" w14:textId="3573B2CE" w:rsidR="00605D13" w:rsidRPr="008F7775" w:rsidRDefault="00605D13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562,856</w:t>
            </w:r>
          </w:p>
        </w:tc>
        <w:tc>
          <w:tcPr>
            <w:tcW w:w="270" w:type="dxa"/>
          </w:tcPr>
          <w:p w14:paraId="1FA98D57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9FF615" w14:textId="2651A744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605D13" w:rsidRPr="008F7775" w14:paraId="74FC1DAE" w14:textId="77777777" w:rsidTr="00605D13">
        <w:tc>
          <w:tcPr>
            <w:tcW w:w="3600" w:type="dxa"/>
          </w:tcPr>
          <w:p w14:paraId="64C5445C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7EDC7202" w14:textId="48D98335" w:rsidR="00605D13" w:rsidRPr="008F7775" w:rsidRDefault="00D0788C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1,099</w:t>
            </w:r>
          </w:p>
        </w:tc>
        <w:tc>
          <w:tcPr>
            <w:tcW w:w="270" w:type="dxa"/>
          </w:tcPr>
          <w:p w14:paraId="6A0EBFD8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E2AAE4" w14:textId="722286EB" w:rsidR="00605D13" w:rsidRPr="008F7775" w:rsidRDefault="00D0788C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5CC2DC78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90DA29" w14:textId="50FC99DD" w:rsidR="00605D13" w:rsidRPr="008F7775" w:rsidRDefault="00605D13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17,023</w:t>
            </w:r>
          </w:p>
        </w:tc>
        <w:tc>
          <w:tcPr>
            <w:tcW w:w="270" w:type="dxa"/>
          </w:tcPr>
          <w:p w14:paraId="620E2651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E0DFF2" w14:textId="086D8FD6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605D13" w:rsidRPr="008F7775" w14:paraId="37209C23" w14:textId="77777777" w:rsidTr="00605D13">
        <w:tc>
          <w:tcPr>
            <w:tcW w:w="3600" w:type="dxa"/>
          </w:tcPr>
          <w:p w14:paraId="070B8317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350" w:type="dxa"/>
          </w:tcPr>
          <w:p w14:paraId="5FB0CBF7" w14:textId="5B8B750C" w:rsidR="00605D13" w:rsidRPr="008F7775" w:rsidRDefault="00D0788C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85,988</w:t>
            </w:r>
          </w:p>
        </w:tc>
        <w:tc>
          <w:tcPr>
            <w:tcW w:w="270" w:type="dxa"/>
          </w:tcPr>
          <w:p w14:paraId="1C8DAEEE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7C9F08" w14:textId="64C06492" w:rsidR="00605D13" w:rsidRPr="008F7775" w:rsidRDefault="00D0788C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127,83</w:t>
            </w:r>
            <w:r w:rsidR="00C14A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ED9CB9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A21C23" w14:textId="4EFBA75D" w:rsidR="00605D13" w:rsidRPr="008F7775" w:rsidRDefault="00605D13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333,929</w:t>
            </w:r>
          </w:p>
        </w:tc>
        <w:tc>
          <w:tcPr>
            <w:tcW w:w="270" w:type="dxa"/>
          </w:tcPr>
          <w:p w14:paraId="4D1E144B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FD728F" w14:textId="54DBECB1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614,367</w:t>
            </w:r>
          </w:p>
        </w:tc>
      </w:tr>
      <w:tr w:rsidR="00605D13" w:rsidRPr="008F7775" w14:paraId="7CB155FD" w14:textId="77777777" w:rsidTr="00605D13">
        <w:tc>
          <w:tcPr>
            <w:tcW w:w="3600" w:type="dxa"/>
          </w:tcPr>
          <w:p w14:paraId="7912A96D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FABC13" w14:textId="101643AD" w:rsidR="00605D13" w:rsidRPr="008F7775" w:rsidRDefault="00D0788C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52,456</w:t>
            </w:r>
          </w:p>
        </w:tc>
        <w:tc>
          <w:tcPr>
            <w:tcW w:w="270" w:type="dxa"/>
          </w:tcPr>
          <w:p w14:paraId="3D0DF9F2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3A98F9" w14:textId="34AC8EAD" w:rsidR="00605D13" w:rsidRPr="008F7775" w:rsidRDefault="00D0788C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52,867</w:t>
            </w:r>
          </w:p>
        </w:tc>
        <w:tc>
          <w:tcPr>
            <w:tcW w:w="270" w:type="dxa"/>
          </w:tcPr>
          <w:p w14:paraId="4F0B5D0D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FD9857" w14:textId="64E40797" w:rsidR="00605D13" w:rsidRPr="008F7775" w:rsidRDefault="00605D13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175,244</w:t>
            </w:r>
          </w:p>
        </w:tc>
        <w:tc>
          <w:tcPr>
            <w:tcW w:w="270" w:type="dxa"/>
          </w:tcPr>
          <w:p w14:paraId="78C9E232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F798E4" w14:textId="06D3B2E3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178,554</w:t>
            </w:r>
          </w:p>
        </w:tc>
      </w:tr>
      <w:tr w:rsidR="00605D13" w:rsidRPr="008F7775" w14:paraId="36E80795" w14:textId="77777777" w:rsidTr="00605D13">
        <w:tc>
          <w:tcPr>
            <w:tcW w:w="3600" w:type="dxa"/>
          </w:tcPr>
          <w:p w14:paraId="3A3CD228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571D20" w14:textId="412EF00E" w:rsidR="00605D13" w:rsidRPr="008F7775" w:rsidRDefault="00D0788C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267,449</w:t>
            </w:r>
          </w:p>
        </w:tc>
        <w:tc>
          <w:tcPr>
            <w:tcW w:w="270" w:type="dxa"/>
          </w:tcPr>
          <w:p w14:paraId="0B05313D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EB81E" w14:textId="5AEA453C" w:rsidR="00605D13" w:rsidRPr="008F7775" w:rsidRDefault="00D0788C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180,780</w:t>
            </w:r>
          </w:p>
        </w:tc>
        <w:tc>
          <w:tcPr>
            <w:tcW w:w="270" w:type="dxa"/>
          </w:tcPr>
          <w:p w14:paraId="3E2A3143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B0B36D" w14:textId="60FF54AF" w:rsidR="00605D13" w:rsidRPr="008F7775" w:rsidRDefault="00605D13" w:rsidP="00BC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1,130,886</w:t>
            </w:r>
          </w:p>
        </w:tc>
        <w:tc>
          <w:tcPr>
            <w:tcW w:w="270" w:type="dxa"/>
          </w:tcPr>
          <w:p w14:paraId="5CE03F80" w14:textId="7777777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F108B7" w14:textId="1D218937" w:rsidR="00605D13" w:rsidRPr="008F7775" w:rsidRDefault="00605D13" w:rsidP="00605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794,639</w:t>
            </w:r>
          </w:p>
        </w:tc>
      </w:tr>
    </w:tbl>
    <w:p w14:paraId="614AE912" w14:textId="77777777" w:rsidR="00E66DF1" w:rsidRDefault="00E66DF1" w:rsidP="00F96607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0672529" w14:textId="3ECDC70E" w:rsidR="00E66DF1" w:rsidRPr="002B1BE4" w:rsidRDefault="0027451F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ในระหว่าง</w:t>
      </w:r>
      <w:r w:rsidR="00B71493">
        <w:rPr>
          <w:rFonts w:ascii="Angsana New" w:hAnsi="Angsana New" w:hint="cs"/>
          <w:sz w:val="30"/>
          <w:szCs w:val="30"/>
          <w:cs/>
        </w:rPr>
        <w:t>งวดหก</w:t>
      </w:r>
      <w:r w:rsidRPr="002B1BE4">
        <w:rPr>
          <w:rFonts w:ascii="Angsana New" w:hAnsi="Angsana New" w:hint="cs"/>
          <w:sz w:val="30"/>
          <w:szCs w:val="30"/>
          <w:cs/>
        </w:rPr>
        <w:t>เดือน</w:t>
      </w:r>
      <w:r w:rsidRPr="002B1BE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B1BE4">
        <w:rPr>
          <w:rFonts w:ascii="Angsana New" w:hAnsi="Angsana New"/>
          <w:sz w:val="30"/>
          <w:szCs w:val="30"/>
        </w:rPr>
        <w:t xml:space="preserve">30 </w:t>
      </w:r>
      <w:r w:rsidR="00327D84" w:rsidRPr="002B1BE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2B1BE4">
        <w:rPr>
          <w:rFonts w:ascii="Angsana New" w:hAnsi="Angsana New"/>
          <w:sz w:val="30"/>
          <w:szCs w:val="30"/>
        </w:rPr>
        <w:t>2560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บริษัทได้มีการบันทึกดอกเบี้ยจ่ายเป็นต้นทุนของสินทรัพย์ระหว่างก่อสร้างและติดตั้งเป็นจำนวนเงิน</w:t>
      </w:r>
      <w:r w:rsidRPr="002B1BE4">
        <w:rPr>
          <w:rFonts w:ascii="Angsana New" w:hAnsi="Angsana New"/>
          <w:sz w:val="30"/>
          <w:szCs w:val="30"/>
          <w:cs/>
        </w:rPr>
        <w:t>ทั้งสิ้น</w:t>
      </w:r>
      <w:r w:rsidR="00BC2164">
        <w:rPr>
          <w:rFonts w:ascii="Angsana New" w:hAnsi="Angsana New" w:hint="cs"/>
          <w:sz w:val="30"/>
          <w:szCs w:val="30"/>
          <w:cs/>
        </w:rPr>
        <w:t xml:space="preserve"> </w:t>
      </w:r>
      <w:r w:rsidR="00BC2164">
        <w:rPr>
          <w:rFonts w:ascii="Angsana New" w:hAnsi="Angsana New"/>
          <w:sz w:val="30"/>
          <w:szCs w:val="30"/>
        </w:rPr>
        <w:t xml:space="preserve">0.3 </w:t>
      </w:r>
      <w:r w:rsidRPr="002B1BE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B1BE4">
        <w:rPr>
          <w:rFonts w:ascii="Angsana New" w:hAnsi="Angsana New"/>
          <w:i/>
          <w:iCs/>
          <w:sz w:val="30"/>
          <w:szCs w:val="30"/>
          <w:cs/>
        </w:rPr>
        <w:t>(</w:t>
      </w:r>
      <w:r w:rsidR="00C718E5">
        <w:rPr>
          <w:rFonts w:ascii="Angsana New" w:hAnsi="Angsana New"/>
          <w:i/>
          <w:iCs/>
          <w:sz w:val="30"/>
          <w:szCs w:val="30"/>
        </w:rPr>
        <w:t>2559</w:t>
      </w:r>
      <w:r w:rsidRPr="002B1BE4">
        <w:rPr>
          <w:rFonts w:ascii="Angsana New" w:hAnsi="Angsana New"/>
          <w:i/>
          <w:iCs/>
          <w:sz w:val="30"/>
          <w:szCs w:val="30"/>
        </w:rPr>
        <w:t>: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71493">
        <w:rPr>
          <w:rFonts w:ascii="Angsana New" w:hAnsi="Angsana New"/>
          <w:i/>
          <w:iCs/>
          <w:sz w:val="30"/>
          <w:szCs w:val="30"/>
        </w:rPr>
        <w:t>1</w:t>
      </w:r>
      <w:r w:rsidRPr="002B1BE4">
        <w:rPr>
          <w:rFonts w:ascii="Angsana New" w:hAnsi="Angsana New"/>
          <w:i/>
          <w:iCs/>
          <w:sz w:val="30"/>
          <w:szCs w:val="30"/>
        </w:rPr>
        <w:t>.</w:t>
      </w:r>
      <w:r w:rsidR="00B71493">
        <w:rPr>
          <w:rFonts w:ascii="Angsana New" w:hAnsi="Angsana New"/>
          <w:i/>
          <w:iCs/>
          <w:sz w:val="30"/>
          <w:szCs w:val="30"/>
        </w:rPr>
        <w:t>3</w:t>
      </w:r>
      <w:r w:rsidRPr="002B1BE4">
        <w:rPr>
          <w:rFonts w:ascii="Angsana New" w:hAnsi="Angsana New"/>
          <w:i/>
          <w:iCs/>
          <w:sz w:val="30"/>
          <w:szCs w:val="30"/>
        </w:rPr>
        <w:t xml:space="preserve"> 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>ล้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านบาท)</w:t>
      </w:r>
    </w:p>
    <w:p w14:paraId="3A181708" w14:textId="77777777" w:rsidR="00E66DF1" w:rsidRPr="002B1BE4" w:rsidRDefault="00E66DF1" w:rsidP="008839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BA1536" w14:textId="77777777" w:rsidR="00BC2164" w:rsidRDefault="00BC2164" w:rsidP="0031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664F349" w14:textId="0BC46DEF" w:rsidR="007903D3" w:rsidRPr="002B1BE4" w:rsidRDefault="00A84BFC" w:rsidP="0031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B1BE4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7903D3" w:rsidRPr="002B1BE4">
        <w:rPr>
          <w:rFonts w:ascii="Angsana New" w:hAnsi="Angsana New"/>
          <w:sz w:val="30"/>
          <w:szCs w:val="30"/>
        </w:rPr>
        <w:tab/>
      </w:r>
      <w:r w:rsidR="007903D3" w:rsidRPr="002B1BE4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D6201F" w14:textId="77777777" w:rsidR="007903D3" w:rsidRPr="002A36CF" w:rsidRDefault="007903D3" w:rsidP="007903D3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710"/>
        <w:gridCol w:w="270"/>
        <w:gridCol w:w="1710"/>
      </w:tblGrid>
      <w:tr w:rsidR="007903D3" w:rsidRPr="00C52C41" w14:paraId="6C5A3A7F" w14:textId="77777777" w:rsidTr="005F7651">
        <w:tc>
          <w:tcPr>
            <w:tcW w:w="5778" w:type="dxa"/>
          </w:tcPr>
          <w:p w14:paraId="469B0E9E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58C9692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D792A58" w14:textId="77777777" w:rsidR="007903D3" w:rsidRPr="00C52C41" w:rsidRDefault="007903D3" w:rsidP="00430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2B8" w:rsidRPr="00C52C41" w14:paraId="1AF5C44E" w14:textId="77777777" w:rsidTr="005F7651">
        <w:tc>
          <w:tcPr>
            <w:tcW w:w="5778" w:type="dxa"/>
          </w:tcPr>
          <w:p w14:paraId="6C501F42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CC1F63" w14:textId="54847321" w:rsidR="003C62B8" w:rsidRDefault="00327D84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9DCEEE9" w14:textId="77777777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C6213C" w14:textId="32776B9B" w:rsidR="003C62B8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3C62B8" w:rsidRPr="00C52C41" w14:paraId="41581875" w14:textId="77777777" w:rsidTr="005F7651">
        <w:tc>
          <w:tcPr>
            <w:tcW w:w="5778" w:type="dxa"/>
          </w:tcPr>
          <w:p w14:paraId="5C8313BE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B9958BC" w14:textId="7010342C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14:paraId="34EDEFAD" w14:textId="77777777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7108F59" w14:textId="68DCC657" w:rsidR="003C62B8" w:rsidRPr="00C54FF4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C7A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C62B8" w:rsidRPr="00C52C41" w14:paraId="2E037E9D" w14:textId="77777777" w:rsidTr="005F7651">
        <w:tc>
          <w:tcPr>
            <w:tcW w:w="5778" w:type="dxa"/>
          </w:tcPr>
          <w:p w14:paraId="6BAF1326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67E800F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62B8" w:rsidRPr="00C52C41" w14:paraId="675A2BD1" w14:textId="77777777" w:rsidTr="005F7651">
        <w:tc>
          <w:tcPr>
            <w:tcW w:w="5778" w:type="dxa"/>
          </w:tcPr>
          <w:p w14:paraId="571D2B98" w14:textId="77777777" w:rsidR="003C62B8" w:rsidRPr="00C52C41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710" w:type="dxa"/>
          </w:tcPr>
          <w:p w14:paraId="151E48E7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F81DC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85BAC0" w14:textId="77777777" w:rsidR="003C62B8" w:rsidRPr="003C62B8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2B8" w:rsidRPr="00C52C41" w14:paraId="0D26A201" w14:textId="77777777" w:rsidTr="005F7651">
        <w:tc>
          <w:tcPr>
            <w:tcW w:w="5778" w:type="dxa"/>
          </w:tcPr>
          <w:p w14:paraId="094FE97D" w14:textId="77777777" w:rsidR="003C62B8" w:rsidRPr="00C52C41" w:rsidRDefault="003C62B8" w:rsidP="005F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เงินกู้ยืมระยะสั้นจากสถาบัน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การเงิน </w:t>
            </w:r>
          </w:p>
        </w:tc>
        <w:tc>
          <w:tcPr>
            <w:tcW w:w="1710" w:type="dxa"/>
          </w:tcPr>
          <w:p w14:paraId="59BD1DDA" w14:textId="686EE616" w:rsidR="003C62B8" w:rsidRPr="00C52C41" w:rsidRDefault="00D0788C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795,324</w:t>
            </w:r>
          </w:p>
        </w:tc>
        <w:tc>
          <w:tcPr>
            <w:tcW w:w="270" w:type="dxa"/>
          </w:tcPr>
          <w:p w14:paraId="472F0BF0" w14:textId="77777777" w:rsidR="003C62B8" w:rsidRPr="00C52C41" w:rsidRDefault="003C62B8" w:rsidP="003C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E9C48F" w14:textId="78E58750" w:rsidR="003C62B8" w:rsidRPr="00C52C41" w:rsidRDefault="003C62B8" w:rsidP="00BC7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881,144</w:t>
            </w:r>
          </w:p>
        </w:tc>
      </w:tr>
      <w:tr w:rsidR="00C14A80" w:rsidRPr="00C52C41" w14:paraId="4085E58C" w14:textId="77777777" w:rsidTr="005F7651">
        <w:tc>
          <w:tcPr>
            <w:tcW w:w="5778" w:type="dxa"/>
          </w:tcPr>
          <w:p w14:paraId="35FF6FDE" w14:textId="078BE906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 w:rsidR="00AB3AD3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</w:t>
            </w:r>
          </w:p>
        </w:tc>
        <w:tc>
          <w:tcPr>
            <w:tcW w:w="1710" w:type="dxa"/>
          </w:tcPr>
          <w:p w14:paraId="2373698C" w14:textId="77777777" w:rsidR="00C14A80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4E7CB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5D189B" w14:textId="77777777" w:rsidR="00C14A80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A80" w:rsidRPr="00C52C41" w14:paraId="7C8B08AA" w14:textId="77777777" w:rsidTr="005F7651">
        <w:tc>
          <w:tcPr>
            <w:tcW w:w="5778" w:type="dxa"/>
          </w:tcPr>
          <w:p w14:paraId="1E21C42D" w14:textId="1D774C38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  <w:tab w:val="left" w:pos="540"/>
              </w:tabs>
              <w:spacing w:line="240" w:lineRule="auto"/>
              <w:ind w:left="-18" w:firstLine="27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10" w:type="dxa"/>
          </w:tcPr>
          <w:p w14:paraId="106FB496" w14:textId="017DCB4A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6FA7D9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870300" w14:textId="42E88708" w:rsidR="00C14A80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534,172</w:t>
            </w:r>
          </w:p>
        </w:tc>
      </w:tr>
      <w:tr w:rsidR="00C14A80" w:rsidRPr="00C52C41" w14:paraId="594A5656" w14:textId="77777777" w:rsidTr="005F7651">
        <w:tc>
          <w:tcPr>
            <w:tcW w:w="5778" w:type="dxa"/>
          </w:tcPr>
          <w:p w14:paraId="7CD850A6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710" w:type="dxa"/>
          </w:tcPr>
          <w:p w14:paraId="119AE9EB" w14:textId="51EC7B92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18,189</w:t>
            </w:r>
          </w:p>
        </w:tc>
        <w:tc>
          <w:tcPr>
            <w:tcW w:w="270" w:type="dxa"/>
          </w:tcPr>
          <w:p w14:paraId="7F0C885A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D7D670" w14:textId="74E0CE2E" w:rsidR="00C14A80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17,667</w:t>
            </w:r>
          </w:p>
        </w:tc>
      </w:tr>
      <w:tr w:rsidR="00C14A80" w:rsidRPr="00C52C41" w14:paraId="1288EAB6" w14:textId="77777777" w:rsidTr="005F7651">
        <w:tc>
          <w:tcPr>
            <w:tcW w:w="5778" w:type="dxa"/>
          </w:tcPr>
          <w:p w14:paraId="13DEFE4E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6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</w:tcPr>
          <w:p w14:paraId="6CCEC0BD" w14:textId="77777777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4FAA9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D103BA" w14:textId="77777777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A80" w:rsidRPr="00C52C41" w14:paraId="13A5BE60" w14:textId="77777777" w:rsidTr="005F7651">
        <w:tc>
          <w:tcPr>
            <w:tcW w:w="5778" w:type="dxa"/>
          </w:tcPr>
          <w:p w14:paraId="29A1106D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73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-ไม่มีหลักประกัน</w:t>
            </w:r>
          </w:p>
        </w:tc>
        <w:tc>
          <w:tcPr>
            <w:tcW w:w="1710" w:type="dxa"/>
          </w:tcPr>
          <w:p w14:paraId="22FFE3F1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84CD2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07FDEF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A80" w:rsidRPr="00C52C41" w14:paraId="67F4516D" w14:textId="77777777" w:rsidTr="005F7651">
        <w:tc>
          <w:tcPr>
            <w:tcW w:w="5778" w:type="dxa"/>
          </w:tcPr>
          <w:p w14:paraId="588528CA" w14:textId="77777777" w:rsidR="00C14A80" w:rsidRPr="003173E5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710" w:type="dxa"/>
          </w:tcPr>
          <w:p w14:paraId="077AA4E7" w14:textId="784D77E3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1,005,972</w:t>
            </w:r>
          </w:p>
        </w:tc>
        <w:tc>
          <w:tcPr>
            <w:tcW w:w="270" w:type="dxa"/>
          </w:tcPr>
          <w:p w14:paraId="0714EB64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971B04" w14:textId="54DC291D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1,038,432</w:t>
            </w:r>
          </w:p>
        </w:tc>
      </w:tr>
      <w:tr w:rsidR="00C14A80" w:rsidRPr="00C52C41" w14:paraId="35D7339D" w14:textId="77777777" w:rsidTr="005F7651">
        <w:tc>
          <w:tcPr>
            <w:tcW w:w="5778" w:type="dxa"/>
          </w:tcPr>
          <w:p w14:paraId="22E4AECC" w14:textId="77777777" w:rsidR="00C14A80" w:rsidRPr="003173E5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A1286AD" w14:textId="4EFD41B1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374,115</w:t>
            </w:r>
          </w:p>
        </w:tc>
        <w:tc>
          <w:tcPr>
            <w:tcW w:w="270" w:type="dxa"/>
          </w:tcPr>
          <w:p w14:paraId="73C56805" w14:textId="77777777" w:rsidR="00C14A80" w:rsidRPr="00C52C41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348B76" w14:textId="42CD2E2E" w:rsidR="00C14A80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383,342</w:t>
            </w:r>
          </w:p>
        </w:tc>
      </w:tr>
      <w:tr w:rsidR="00C14A80" w:rsidRPr="00C52C41" w14:paraId="11D3021E" w14:textId="77777777" w:rsidTr="005F7651">
        <w:tc>
          <w:tcPr>
            <w:tcW w:w="5778" w:type="dxa"/>
          </w:tcPr>
          <w:p w14:paraId="1BE3F0B8" w14:textId="77777777" w:rsidR="00C14A80" w:rsidRPr="00595A13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2967ECA" w14:textId="64CDF173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2,193,600</w:t>
            </w:r>
          </w:p>
        </w:tc>
        <w:tc>
          <w:tcPr>
            <w:tcW w:w="270" w:type="dxa"/>
          </w:tcPr>
          <w:p w14:paraId="328ACAD9" w14:textId="77777777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194BAE8" w14:textId="212384CB" w:rsidR="00C14A80" w:rsidRPr="0091236A" w:rsidRDefault="00C14A80" w:rsidP="00C14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000">
              <w:rPr>
                <w:rFonts w:ascii="Angsana New" w:hAnsi="Angsana New"/>
                <w:b/>
                <w:bCs/>
                <w:sz w:val="30"/>
                <w:szCs w:val="30"/>
              </w:rPr>
              <w:t>2,854,75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6704F656" w14:textId="77777777" w:rsidR="007903D3" w:rsidRPr="002A36CF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p w14:paraId="446B3F59" w14:textId="77777777" w:rsidR="007903D3" w:rsidRPr="002B1BE4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1BE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16A07B5" w14:textId="77777777" w:rsidR="007903D3" w:rsidRPr="002A36CF" w:rsidRDefault="007903D3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p w14:paraId="3BB68472" w14:textId="7BD9176F" w:rsidR="00634FC7" w:rsidRPr="002B1BE4" w:rsidRDefault="00B24675" w:rsidP="00B1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เม</w:t>
      </w:r>
      <w:r w:rsidRPr="002B1BE4">
        <w:rPr>
          <w:rFonts w:ascii="Angsana New" w:hAnsi="Angsana New" w:hint="cs"/>
          <w:sz w:val="30"/>
          <w:szCs w:val="30"/>
          <w:cs/>
        </w:rPr>
        <w:t>ื่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อวันที่ </w:t>
      </w:r>
      <w:r w:rsidR="00634FC7" w:rsidRPr="002B1BE4">
        <w:rPr>
          <w:rFonts w:ascii="Angsana New" w:hAnsi="Angsana New"/>
          <w:sz w:val="30"/>
          <w:szCs w:val="30"/>
          <w:cs/>
        </w:rPr>
        <w:t>9</w:t>
      </w:r>
      <w:r w:rsidR="007903D3" w:rsidRPr="002B1BE4">
        <w:rPr>
          <w:rFonts w:ascii="Angsana New" w:hAnsi="Angsana New"/>
          <w:sz w:val="30"/>
          <w:szCs w:val="30"/>
        </w:rPr>
        <w:t xml:space="preserve"> </w:t>
      </w:r>
      <w:r w:rsidR="00634FC7" w:rsidRPr="002B1BE4">
        <w:rPr>
          <w:rFonts w:ascii="Angsana New" w:hAnsi="Angsana New"/>
          <w:sz w:val="30"/>
          <w:szCs w:val="30"/>
          <w:cs/>
        </w:rPr>
        <w:t>พฤษภาคม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 </w:t>
      </w:r>
      <w:r w:rsidR="00634FC7" w:rsidRPr="002B1BE4">
        <w:rPr>
          <w:rFonts w:ascii="Angsana New" w:hAnsi="Angsana New"/>
          <w:sz w:val="30"/>
          <w:szCs w:val="30"/>
        </w:rPr>
        <w:t>255</w:t>
      </w:r>
      <w:r w:rsidR="00634FC7" w:rsidRPr="002B1BE4">
        <w:rPr>
          <w:rFonts w:ascii="Angsana New" w:hAnsi="Angsana New"/>
          <w:sz w:val="30"/>
          <w:szCs w:val="30"/>
          <w:cs/>
        </w:rPr>
        <w:t>7</w:t>
      </w:r>
      <w:r w:rsidR="007903D3" w:rsidRPr="002B1BE4">
        <w:rPr>
          <w:rFonts w:ascii="Angsana New" w:hAnsi="Angsana New"/>
          <w:sz w:val="30"/>
          <w:szCs w:val="30"/>
        </w:rPr>
        <w:t xml:space="preserve"> </w:t>
      </w:r>
      <w:r w:rsidR="007903D3" w:rsidRPr="002B1BE4">
        <w:rPr>
          <w:rFonts w:ascii="Angsana New" w:hAnsi="Angsana New"/>
          <w:sz w:val="30"/>
          <w:szCs w:val="30"/>
          <w:cs/>
        </w:rPr>
        <w:t>บริษัทได้ทำสัญญาเ</w:t>
      </w:r>
      <w:r w:rsidR="00507EE4">
        <w:rPr>
          <w:rFonts w:ascii="Angsana New" w:hAnsi="Angsana New"/>
          <w:sz w:val="30"/>
          <w:szCs w:val="30"/>
          <w:cs/>
        </w:rPr>
        <w:t>งินกู้ยืมระยะยาวกับสาขาของ</w:t>
      </w:r>
      <w:r w:rsidR="00507EE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ต่างประเทศแห่งหนึ่งจำนวน </w:t>
      </w:r>
      <w:r w:rsidR="00634FC7" w:rsidRPr="002B1BE4">
        <w:rPr>
          <w:rFonts w:ascii="Angsana New" w:hAnsi="Angsana New"/>
          <w:sz w:val="30"/>
          <w:szCs w:val="30"/>
          <w:cs/>
        </w:rPr>
        <w:t>15</w:t>
      </w:r>
      <w:r w:rsidR="001C70EB" w:rsidRPr="002B1BE4">
        <w:rPr>
          <w:rFonts w:ascii="Angsana New" w:hAnsi="Angsana New"/>
          <w:sz w:val="30"/>
          <w:szCs w:val="30"/>
        </w:rPr>
        <w:t>.</w:t>
      </w:r>
      <w:r w:rsidR="00634FC7" w:rsidRPr="002B1BE4">
        <w:rPr>
          <w:rFonts w:ascii="Angsana New" w:hAnsi="Angsana New"/>
          <w:sz w:val="30"/>
          <w:szCs w:val="30"/>
        </w:rPr>
        <w:t>43</w:t>
      </w:r>
      <w:r w:rsidR="007903D3" w:rsidRPr="002B1BE4">
        <w:rPr>
          <w:rFonts w:ascii="Angsana New" w:hAnsi="Angsana New"/>
          <w:sz w:val="30"/>
          <w:szCs w:val="30"/>
        </w:rPr>
        <w:t xml:space="preserve"> </w:t>
      </w:r>
      <w:r w:rsidR="001C70EB" w:rsidRPr="002B1BE4">
        <w:rPr>
          <w:rFonts w:ascii="Angsana New" w:hAnsi="Angsana New"/>
          <w:sz w:val="30"/>
          <w:szCs w:val="30"/>
          <w:cs/>
        </w:rPr>
        <w:t>ล้าน</w:t>
      </w:r>
      <w:r w:rsidR="00634FC7" w:rsidRPr="002B1BE4">
        <w:rPr>
          <w:rFonts w:ascii="Angsana New" w:hAnsi="Angsana New"/>
          <w:sz w:val="30"/>
          <w:szCs w:val="30"/>
          <w:cs/>
        </w:rPr>
        <w:t>เหรียญสหรัฐ</w:t>
      </w:r>
      <w:r w:rsidRPr="002B1BE4">
        <w:rPr>
          <w:rFonts w:ascii="Angsana New" w:hAnsi="Angsana New" w:hint="cs"/>
          <w:sz w:val="30"/>
          <w:szCs w:val="30"/>
          <w:cs/>
        </w:rPr>
        <w:t>อเมริกา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ซึ่งมี</w:t>
      </w:r>
      <w:r w:rsidR="007903D3" w:rsidRPr="002B1BE4">
        <w:rPr>
          <w:rFonts w:ascii="Angsana New" w:hAnsi="Angsana New"/>
          <w:sz w:val="30"/>
          <w:szCs w:val="30"/>
          <w:cs/>
        </w:rPr>
        <w:t>อัตรา</w:t>
      </w:r>
      <w:r w:rsidRPr="002B1BE4"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 w:rsidRPr="002B1BE4">
        <w:rPr>
          <w:rFonts w:ascii="Angsana New" w:hAnsi="Angsana New"/>
          <w:sz w:val="30"/>
          <w:szCs w:val="30"/>
        </w:rPr>
        <w:t xml:space="preserve">LIBOR </w:t>
      </w:r>
      <w:r w:rsidRPr="002B1BE4">
        <w:rPr>
          <w:rFonts w:ascii="Angsana New" w:hAnsi="Angsana New" w:hint="cs"/>
          <w:sz w:val="30"/>
          <w:szCs w:val="30"/>
          <w:cs/>
        </w:rPr>
        <w:t>บวก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ร้อยละ </w:t>
      </w:r>
      <w:r w:rsidR="00634FC7" w:rsidRPr="002B1BE4">
        <w:rPr>
          <w:rFonts w:ascii="Angsana New" w:hAnsi="Angsana New"/>
          <w:sz w:val="30"/>
          <w:szCs w:val="30"/>
          <w:cs/>
        </w:rPr>
        <w:t>0</w:t>
      </w:r>
      <w:r w:rsidR="007903D3" w:rsidRPr="002B1BE4">
        <w:rPr>
          <w:rFonts w:ascii="Angsana New" w:hAnsi="Angsana New"/>
          <w:sz w:val="30"/>
          <w:szCs w:val="30"/>
        </w:rPr>
        <w:t>.</w:t>
      </w:r>
      <w:r w:rsidR="00634FC7" w:rsidRPr="002B1BE4">
        <w:rPr>
          <w:rFonts w:ascii="Angsana New" w:hAnsi="Angsana New"/>
          <w:sz w:val="30"/>
          <w:szCs w:val="30"/>
          <w:cs/>
        </w:rPr>
        <w:t>25</w:t>
      </w:r>
      <w:r w:rsidR="007903D3" w:rsidRPr="002B1BE4">
        <w:rPr>
          <w:rFonts w:ascii="Angsana New" w:hAnsi="Angsana New"/>
          <w:sz w:val="30"/>
          <w:szCs w:val="30"/>
        </w:rPr>
        <w:t xml:space="preserve"> </w:t>
      </w:r>
      <w:r w:rsidR="009B475B" w:rsidRPr="002B1BE4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="007903D3" w:rsidRPr="002B1BE4">
        <w:rPr>
          <w:rFonts w:ascii="Angsana New" w:hAnsi="Angsana New"/>
          <w:sz w:val="30"/>
          <w:szCs w:val="30"/>
          <w:cs/>
        </w:rPr>
        <w:t>มีกำหนด</w:t>
      </w:r>
      <w:r w:rsidR="00507EE4">
        <w:rPr>
          <w:rFonts w:ascii="Angsana New" w:hAnsi="Angsana New"/>
          <w:sz w:val="30"/>
          <w:szCs w:val="30"/>
          <w:cs/>
        </w:rPr>
        <w:br/>
      </w:r>
      <w:r w:rsidR="007903D3" w:rsidRPr="002B1BE4">
        <w:rPr>
          <w:rFonts w:ascii="Angsana New" w:hAnsi="Angsana New"/>
          <w:sz w:val="30"/>
          <w:szCs w:val="30"/>
          <w:cs/>
        </w:rPr>
        <w:t>ชำระ</w:t>
      </w:r>
      <w:r w:rsidR="009B475B" w:rsidRPr="002B1BE4">
        <w:rPr>
          <w:rFonts w:ascii="Angsana New" w:hAnsi="Angsana New" w:hint="cs"/>
          <w:sz w:val="30"/>
          <w:szCs w:val="30"/>
          <w:cs/>
        </w:rPr>
        <w:t>คืน</w:t>
      </w:r>
      <w:r w:rsidR="007903D3" w:rsidRPr="002B1BE4">
        <w:rPr>
          <w:rFonts w:ascii="Angsana New" w:hAnsi="Angsana New"/>
          <w:sz w:val="30"/>
          <w:szCs w:val="30"/>
          <w:cs/>
        </w:rPr>
        <w:t>ในเดือน</w:t>
      </w:r>
      <w:r w:rsidR="00634FC7" w:rsidRPr="002B1BE4">
        <w:rPr>
          <w:rFonts w:ascii="Angsana New" w:hAnsi="Angsana New"/>
          <w:sz w:val="30"/>
          <w:szCs w:val="30"/>
          <w:cs/>
        </w:rPr>
        <w:t>พฤษภาคม</w:t>
      </w:r>
      <w:r w:rsidR="007903D3" w:rsidRPr="002B1BE4">
        <w:rPr>
          <w:rFonts w:ascii="Angsana New" w:hAnsi="Angsana New"/>
          <w:sz w:val="30"/>
          <w:szCs w:val="30"/>
          <w:cs/>
        </w:rPr>
        <w:t xml:space="preserve"> </w:t>
      </w:r>
      <w:r w:rsidR="007903D3" w:rsidRPr="002B1BE4">
        <w:rPr>
          <w:rFonts w:ascii="Angsana New" w:hAnsi="Angsana New"/>
          <w:sz w:val="30"/>
          <w:szCs w:val="30"/>
        </w:rPr>
        <w:t>25</w:t>
      </w:r>
      <w:r w:rsidR="00634FC7" w:rsidRPr="002B1BE4">
        <w:rPr>
          <w:rFonts w:ascii="Angsana New" w:hAnsi="Angsana New"/>
          <w:sz w:val="30"/>
          <w:szCs w:val="30"/>
          <w:cs/>
        </w:rPr>
        <w:t>60</w:t>
      </w:r>
      <w:r w:rsidR="00AC714C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="00036F5E">
        <w:rPr>
          <w:rFonts w:ascii="Angsana New" w:hAnsi="Angsana New" w:hint="cs"/>
          <w:sz w:val="30"/>
          <w:szCs w:val="30"/>
          <w:cs/>
        </w:rPr>
        <w:t>และ</w:t>
      </w:r>
      <w:r w:rsidR="00634FC7" w:rsidRPr="002B1BE4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Pr="002B1BE4">
        <w:rPr>
          <w:rFonts w:ascii="Angsana New" w:hAnsi="Angsana New" w:hint="cs"/>
          <w:sz w:val="30"/>
          <w:szCs w:val="30"/>
          <w:cs/>
        </w:rPr>
        <w:t>ทำ</w:t>
      </w:r>
      <w:r w:rsidR="00634FC7" w:rsidRPr="002B1BE4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036F5E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="00634FC7" w:rsidRPr="002B1BE4">
        <w:rPr>
          <w:rFonts w:ascii="Angsana New" w:hAnsi="Angsana New"/>
          <w:sz w:val="30"/>
          <w:szCs w:val="30"/>
          <w:cs/>
        </w:rPr>
        <w:t>เงิน</w:t>
      </w:r>
      <w:r w:rsidRPr="002B1BE4">
        <w:rPr>
          <w:rFonts w:ascii="Angsana New" w:hAnsi="Angsana New" w:hint="cs"/>
          <w:sz w:val="30"/>
          <w:szCs w:val="30"/>
          <w:cs/>
        </w:rPr>
        <w:t>ต้นของ</w:t>
      </w:r>
      <w:r w:rsidR="00634FC7" w:rsidRPr="002B1BE4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5F7651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="00634FC7" w:rsidRPr="002B1BE4">
        <w:rPr>
          <w:rFonts w:ascii="Angsana New" w:hAnsi="Angsana New"/>
          <w:sz w:val="30"/>
          <w:szCs w:val="30"/>
          <w:cs/>
        </w:rPr>
        <w:t>เป็น</w:t>
      </w:r>
      <w:r w:rsidR="00036F5E">
        <w:rPr>
          <w:rFonts w:ascii="Angsana New" w:hAnsi="Angsana New" w:hint="cs"/>
          <w:sz w:val="30"/>
          <w:szCs w:val="30"/>
          <w:cs/>
        </w:rPr>
        <w:t>สกุลเงินบาท</w:t>
      </w:r>
      <w:r w:rsidRPr="002B1BE4">
        <w:rPr>
          <w:rFonts w:ascii="Angsana New" w:hAnsi="Angsana New" w:hint="cs"/>
          <w:sz w:val="30"/>
          <w:szCs w:val="30"/>
          <w:cs/>
        </w:rPr>
        <w:t>จำนวน</w:t>
      </w:r>
      <w:r w:rsidR="00634FC7" w:rsidRPr="002B1BE4">
        <w:rPr>
          <w:rFonts w:ascii="Angsana New" w:hAnsi="Angsana New"/>
          <w:sz w:val="30"/>
          <w:szCs w:val="30"/>
          <w:cs/>
        </w:rPr>
        <w:t xml:space="preserve"> 500 ล้านบาท และ</w:t>
      </w:r>
      <w:r w:rsidR="00036F5E">
        <w:rPr>
          <w:rFonts w:ascii="Angsana New" w:hAnsi="Angsana New" w:hint="cs"/>
          <w:sz w:val="30"/>
          <w:szCs w:val="30"/>
          <w:cs/>
        </w:rPr>
        <w:t>ทำ</w:t>
      </w:r>
      <w:r w:rsidR="005F7651" w:rsidRPr="002B1BE4">
        <w:rPr>
          <w:rFonts w:ascii="Angsana New" w:hAnsi="Angsana New" w:hint="cs"/>
          <w:sz w:val="30"/>
          <w:szCs w:val="30"/>
          <w:cs/>
        </w:rPr>
        <w:t>สัญญา</w:t>
      </w:r>
      <w:r w:rsidRPr="002B1BE4">
        <w:rPr>
          <w:rFonts w:ascii="Angsana New" w:hAnsi="Angsana New" w:hint="cs"/>
          <w:sz w:val="30"/>
          <w:szCs w:val="30"/>
          <w:cs/>
        </w:rPr>
        <w:t>แลกเปลี่ยน</w:t>
      </w:r>
      <w:r w:rsidRPr="002B1BE4">
        <w:rPr>
          <w:rFonts w:ascii="Angsana New" w:hAnsi="Angsana New"/>
          <w:sz w:val="30"/>
          <w:szCs w:val="30"/>
          <w:cs/>
        </w:rPr>
        <w:t>อัตราดอกเบี้ย</w:t>
      </w:r>
      <w:r w:rsidRPr="002B1BE4">
        <w:rPr>
          <w:rFonts w:ascii="Angsana New" w:hAnsi="Angsana New" w:hint="cs"/>
          <w:sz w:val="30"/>
          <w:szCs w:val="30"/>
          <w:cs/>
        </w:rPr>
        <w:t>เป็น</w:t>
      </w:r>
      <w:r w:rsidR="00B139FC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C75544" w:rsidRPr="002B1BE4">
        <w:rPr>
          <w:rFonts w:ascii="Angsana New" w:hAnsi="Angsana New"/>
          <w:sz w:val="30"/>
          <w:szCs w:val="30"/>
          <w:cs/>
        </w:rPr>
        <w:t>ร้อยละ 2.8</w:t>
      </w:r>
      <w:r w:rsidR="00675B4A" w:rsidRPr="002B1BE4">
        <w:rPr>
          <w:rFonts w:ascii="Angsana New" w:hAnsi="Angsana New"/>
          <w:sz w:val="30"/>
          <w:szCs w:val="30"/>
        </w:rPr>
        <w:t>0</w:t>
      </w:r>
      <w:r w:rsidR="00C75544" w:rsidRPr="002B1BE4">
        <w:rPr>
          <w:rFonts w:ascii="Angsana New" w:hAnsi="Angsana New"/>
          <w:sz w:val="30"/>
          <w:szCs w:val="30"/>
          <w:cs/>
        </w:rPr>
        <w:t xml:space="preserve"> ต่อปี</w:t>
      </w:r>
      <w:r w:rsidR="00F9542C" w:rsidRPr="002B1BE4">
        <w:rPr>
          <w:rFonts w:ascii="Angsana New" w:hAnsi="Angsana New"/>
          <w:sz w:val="30"/>
          <w:szCs w:val="30"/>
          <w:cs/>
        </w:rPr>
        <w:t xml:space="preserve"> </w:t>
      </w:r>
      <w:r w:rsidR="005F7651" w:rsidRPr="002B1BE4">
        <w:rPr>
          <w:rFonts w:ascii="Angsana New" w:hAnsi="Angsana New" w:hint="cs"/>
          <w:sz w:val="30"/>
          <w:szCs w:val="30"/>
          <w:cs/>
        </w:rPr>
        <w:t>เงินกู้ยืมนี้จ่าย</w:t>
      </w:r>
      <w:r w:rsidR="00F9542C" w:rsidRPr="002B1BE4">
        <w:rPr>
          <w:rFonts w:ascii="Angsana New" w:hAnsi="Angsana New" w:hint="cs"/>
          <w:sz w:val="30"/>
          <w:szCs w:val="30"/>
          <w:cs/>
        </w:rPr>
        <w:t>ชำระ</w:t>
      </w:r>
      <w:r w:rsidR="00B139FC">
        <w:rPr>
          <w:rFonts w:ascii="Angsana New" w:hAnsi="Angsana New" w:hint="cs"/>
          <w:sz w:val="30"/>
          <w:szCs w:val="30"/>
          <w:cs/>
        </w:rPr>
        <w:t>คืน</w:t>
      </w:r>
      <w:r w:rsidR="005F7651" w:rsidRPr="002B1BE4">
        <w:rPr>
          <w:rFonts w:ascii="Angsana New" w:hAnsi="Angsana New" w:hint="cs"/>
          <w:sz w:val="30"/>
          <w:szCs w:val="30"/>
          <w:cs/>
        </w:rPr>
        <w:t>แล้ว</w:t>
      </w:r>
      <w:r w:rsidR="00F9542C" w:rsidRPr="002B1BE4">
        <w:rPr>
          <w:rFonts w:ascii="Angsana New" w:hAnsi="Angsana New" w:hint="cs"/>
          <w:sz w:val="30"/>
          <w:szCs w:val="30"/>
          <w:cs/>
        </w:rPr>
        <w:t>ในเดือนพฤษภาคม</w:t>
      </w:r>
      <w:r w:rsidR="001C70EB"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2</w:t>
      </w:r>
      <w:r w:rsidRPr="002B1BE4">
        <w:rPr>
          <w:rFonts w:ascii="Angsana New" w:hAnsi="Angsana New"/>
          <w:sz w:val="30"/>
          <w:szCs w:val="30"/>
        </w:rPr>
        <w:t>560</w:t>
      </w:r>
    </w:p>
    <w:p w14:paraId="6403CD26" w14:textId="77777777" w:rsidR="00545AFE" w:rsidRPr="002A36CF" w:rsidRDefault="00545AFE" w:rsidP="004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E20C71" w14:textId="58E59D87" w:rsidR="00545AFE" w:rsidRDefault="00545AFE" w:rsidP="00507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เม</w:t>
      </w:r>
      <w:r w:rsidRPr="002B1BE4">
        <w:rPr>
          <w:rFonts w:ascii="Angsana New" w:hAnsi="Angsana New" w:hint="cs"/>
          <w:sz w:val="30"/>
          <w:szCs w:val="30"/>
          <w:cs/>
        </w:rPr>
        <w:t>ื่</w:t>
      </w:r>
      <w:r w:rsidRPr="002B1BE4">
        <w:rPr>
          <w:rFonts w:ascii="Angsana New" w:hAnsi="Angsana New"/>
          <w:sz w:val="30"/>
          <w:szCs w:val="30"/>
          <w:cs/>
        </w:rPr>
        <w:t xml:space="preserve">อวันที่ </w:t>
      </w:r>
      <w:r w:rsidRPr="002B1BE4">
        <w:rPr>
          <w:rFonts w:ascii="Angsana New" w:hAnsi="Angsana New"/>
          <w:sz w:val="30"/>
          <w:szCs w:val="30"/>
        </w:rPr>
        <w:t xml:space="preserve">18 </w:t>
      </w:r>
      <w:r w:rsidRPr="002B1BE4">
        <w:rPr>
          <w:rFonts w:ascii="Angsana New" w:hAnsi="Angsana New" w:hint="cs"/>
          <w:sz w:val="30"/>
          <w:szCs w:val="30"/>
          <w:cs/>
        </w:rPr>
        <w:t>มีนาคม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="00C718E5">
        <w:rPr>
          <w:rFonts w:ascii="Angsana New" w:hAnsi="Angsana New"/>
          <w:sz w:val="30"/>
          <w:szCs w:val="30"/>
        </w:rPr>
        <w:t>2559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507EE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126988" w:rsidRPr="002B1BE4">
        <w:rPr>
          <w:rFonts w:ascii="Angsana New" w:hAnsi="Angsana New"/>
          <w:sz w:val="30"/>
          <w:szCs w:val="30"/>
          <w:cs/>
        </w:rPr>
        <w:t>ต่างประเทศแห่งหนึ่งจำนวน 1</w:t>
      </w:r>
      <w:r w:rsidR="00126988" w:rsidRPr="002B1BE4">
        <w:rPr>
          <w:rFonts w:ascii="Angsana New" w:hAnsi="Angsana New"/>
          <w:sz w:val="30"/>
          <w:szCs w:val="30"/>
        </w:rPr>
        <w:t>5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ล้านเหรียญสหรัฐ</w:t>
      </w:r>
      <w:r w:rsidRPr="002B1BE4">
        <w:rPr>
          <w:rFonts w:ascii="Angsana New" w:hAnsi="Angsana New" w:hint="cs"/>
          <w:sz w:val="30"/>
          <w:szCs w:val="30"/>
          <w:cs/>
        </w:rPr>
        <w:t>อเมริกา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ซึ่งมี</w:t>
      </w:r>
      <w:r w:rsidRPr="002B1BE4">
        <w:rPr>
          <w:rFonts w:ascii="Angsana New" w:hAnsi="Angsana New"/>
          <w:sz w:val="30"/>
          <w:szCs w:val="30"/>
          <w:cs/>
        </w:rPr>
        <w:t>อัตรา</w:t>
      </w:r>
      <w:r w:rsidRPr="002B1BE4"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 w:rsidRPr="002B1BE4">
        <w:rPr>
          <w:rFonts w:ascii="Angsana New" w:hAnsi="Angsana New"/>
          <w:sz w:val="30"/>
          <w:szCs w:val="30"/>
        </w:rPr>
        <w:t xml:space="preserve">LIBOR </w:t>
      </w:r>
      <w:r w:rsidRPr="002B1BE4">
        <w:rPr>
          <w:rFonts w:ascii="Angsana New" w:hAnsi="Angsana New" w:hint="cs"/>
          <w:sz w:val="30"/>
          <w:szCs w:val="30"/>
          <w:cs/>
        </w:rPr>
        <w:t>บวก</w:t>
      </w:r>
      <w:r w:rsidRPr="002B1BE4">
        <w:rPr>
          <w:rFonts w:ascii="Angsana New" w:hAnsi="Angsana New"/>
          <w:sz w:val="30"/>
          <w:szCs w:val="30"/>
          <w:cs/>
        </w:rPr>
        <w:t>ร้อยละ 0</w:t>
      </w:r>
      <w:r w:rsidRPr="002B1BE4">
        <w:rPr>
          <w:rFonts w:ascii="Angsana New" w:hAnsi="Angsana New"/>
          <w:sz w:val="30"/>
          <w:szCs w:val="30"/>
        </w:rPr>
        <w:t>.</w:t>
      </w:r>
      <w:r w:rsidR="00F223BE" w:rsidRPr="002B1BE4">
        <w:rPr>
          <w:rFonts w:ascii="Angsana New" w:hAnsi="Angsana New"/>
          <w:sz w:val="30"/>
          <w:szCs w:val="30"/>
        </w:rPr>
        <w:t>30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="009B475B" w:rsidRPr="002B1BE4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2B1BE4">
        <w:rPr>
          <w:rFonts w:ascii="Angsana New" w:hAnsi="Angsana New"/>
          <w:sz w:val="30"/>
          <w:szCs w:val="30"/>
          <w:cs/>
        </w:rPr>
        <w:t>มีกำหนดชำระ</w:t>
      </w:r>
      <w:r w:rsidR="009B475B" w:rsidRPr="002B1BE4">
        <w:rPr>
          <w:rFonts w:ascii="Angsana New" w:hAnsi="Angsana New" w:hint="cs"/>
          <w:sz w:val="30"/>
          <w:szCs w:val="30"/>
          <w:cs/>
        </w:rPr>
        <w:t>คืน</w:t>
      </w:r>
      <w:r w:rsidRPr="002B1BE4">
        <w:rPr>
          <w:rFonts w:ascii="Angsana New" w:hAnsi="Angsana New"/>
          <w:sz w:val="30"/>
          <w:szCs w:val="30"/>
          <w:cs/>
        </w:rPr>
        <w:t xml:space="preserve">ในเดือน </w:t>
      </w:r>
      <w:r w:rsidR="00F223BE" w:rsidRPr="002B1BE4">
        <w:rPr>
          <w:rFonts w:ascii="Angsana New" w:hAnsi="Angsana New" w:hint="cs"/>
          <w:sz w:val="30"/>
          <w:szCs w:val="30"/>
          <w:cs/>
        </w:rPr>
        <w:t>มีนาคม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</w:rPr>
        <w:t>25</w:t>
      </w:r>
      <w:r w:rsidR="00F223BE" w:rsidRPr="002B1BE4">
        <w:rPr>
          <w:rFonts w:ascii="Angsana New" w:hAnsi="Angsana New"/>
          <w:sz w:val="30"/>
          <w:szCs w:val="30"/>
          <w:cs/>
        </w:rPr>
        <w:t>6</w:t>
      </w:r>
      <w:r w:rsidR="00F223BE" w:rsidRPr="002B1BE4">
        <w:rPr>
          <w:rFonts w:ascii="Angsana New" w:hAnsi="Angsana New"/>
          <w:sz w:val="30"/>
          <w:szCs w:val="30"/>
        </w:rPr>
        <w:t>4</w:t>
      </w:r>
      <w:r w:rsidR="00AC714C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="005D0838">
        <w:rPr>
          <w:rFonts w:ascii="Angsana New" w:hAnsi="Angsana New" w:hint="cs"/>
          <w:sz w:val="30"/>
          <w:szCs w:val="30"/>
          <w:cs/>
        </w:rPr>
        <w:t>และ</w:t>
      </w:r>
      <w:r w:rsidRPr="002B1BE4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Pr="002B1BE4">
        <w:rPr>
          <w:rFonts w:ascii="Angsana New" w:hAnsi="Angsana New" w:hint="cs"/>
          <w:sz w:val="30"/>
          <w:szCs w:val="30"/>
          <w:cs/>
        </w:rPr>
        <w:t>ทำ</w:t>
      </w:r>
      <w:r w:rsidRPr="002B1BE4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5D0838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Pr="002B1BE4">
        <w:rPr>
          <w:rFonts w:ascii="Angsana New" w:hAnsi="Angsana New"/>
          <w:sz w:val="30"/>
          <w:szCs w:val="30"/>
          <w:cs/>
        </w:rPr>
        <w:t>เงิน</w:t>
      </w:r>
      <w:r w:rsidRPr="002B1BE4">
        <w:rPr>
          <w:rFonts w:ascii="Angsana New" w:hAnsi="Angsana New" w:hint="cs"/>
          <w:sz w:val="30"/>
          <w:szCs w:val="30"/>
          <w:cs/>
        </w:rPr>
        <w:t>ต้นของ</w:t>
      </w:r>
      <w:r w:rsidRPr="002B1BE4">
        <w:rPr>
          <w:rFonts w:ascii="Angsana New" w:hAnsi="Angsana New"/>
          <w:sz w:val="30"/>
          <w:szCs w:val="30"/>
          <w:cs/>
        </w:rPr>
        <w:t>เงินกู้ยืมระยะยาว</w:t>
      </w:r>
      <w:r w:rsidR="00563310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เป็น</w:t>
      </w:r>
      <w:r w:rsidR="005D0838">
        <w:rPr>
          <w:rFonts w:ascii="Angsana New" w:hAnsi="Angsana New" w:hint="cs"/>
          <w:sz w:val="30"/>
          <w:szCs w:val="30"/>
          <w:cs/>
        </w:rPr>
        <w:t>สกุลเงินบาท</w:t>
      </w:r>
      <w:r w:rsidRPr="002B1BE4">
        <w:rPr>
          <w:rFonts w:ascii="Angsana New" w:hAnsi="Angsana New" w:hint="cs"/>
          <w:sz w:val="30"/>
          <w:szCs w:val="30"/>
          <w:cs/>
        </w:rPr>
        <w:t>จำนวน</w:t>
      </w:r>
      <w:r w:rsidR="00F223BE" w:rsidRPr="002B1BE4">
        <w:rPr>
          <w:rFonts w:ascii="Angsana New" w:hAnsi="Angsana New"/>
          <w:sz w:val="30"/>
          <w:szCs w:val="30"/>
          <w:cs/>
        </w:rPr>
        <w:t xml:space="preserve"> 5</w:t>
      </w:r>
      <w:r w:rsidR="00F223BE" w:rsidRPr="002B1BE4">
        <w:rPr>
          <w:rFonts w:ascii="Angsana New" w:hAnsi="Angsana New"/>
          <w:sz w:val="30"/>
          <w:szCs w:val="30"/>
        </w:rPr>
        <w:t>34</w:t>
      </w:r>
      <w:r w:rsidRPr="002B1BE4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5D0838">
        <w:rPr>
          <w:rFonts w:ascii="Angsana New" w:hAnsi="Angsana New" w:hint="cs"/>
          <w:sz w:val="30"/>
          <w:szCs w:val="30"/>
          <w:cs/>
        </w:rPr>
        <w:t>ทำ</w:t>
      </w:r>
      <w:r w:rsidR="00563310" w:rsidRPr="002B1BE4">
        <w:rPr>
          <w:rFonts w:ascii="Angsana New" w:hAnsi="Angsana New" w:hint="cs"/>
          <w:sz w:val="30"/>
          <w:szCs w:val="30"/>
          <w:cs/>
        </w:rPr>
        <w:t>สัญญา</w:t>
      </w:r>
      <w:r w:rsidRPr="002B1BE4">
        <w:rPr>
          <w:rFonts w:ascii="Angsana New" w:hAnsi="Angsana New" w:hint="cs"/>
          <w:sz w:val="30"/>
          <w:szCs w:val="30"/>
          <w:cs/>
        </w:rPr>
        <w:t>แลกเปลี่ยน</w:t>
      </w:r>
      <w:r w:rsidRPr="002B1BE4">
        <w:rPr>
          <w:rFonts w:ascii="Angsana New" w:hAnsi="Angsana New"/>
          <w:sz w:val="30"/>
          <w:szCs w:val="30"/>
          <w:cs/>
        </w:rPr>
        <w:t>อัตราดอกเบี้ย</w:t>
      </w:r>
      <w:r w:rsidRPr="002B1BE4">
        <w:rPr>
          <w:rFonts w:ascii="Angsana New" w:hAnsi="Angsana New" w:hint="cs"/>
          <w:sz w:val="30"/>
          <w:szCs w:val="30"/>
          <w:cs/>
        </w:rPr>
        <w:t>เป็น</w:t>
      </w:r>
      <w:r w:rsidR="005D0838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F223BE" w:rsidRPr="002B1BE4">
        <w:rPr>
          <w:rFonts w:ascii="Angsana New" w:hAnsi="Angsana New"/>
          <w:sz w:val="30"/>
          <w:szCs w:val="30"/>
          <w:cs/>
        </w:rPr>
        <w:t>ร้อยละ 2.</w:t>
      </w:r>
      <w:r w:rsidR="00F223BE" w:rsidRPr="002B1BE4">
        <w:rPr>
          <w:rFonts w:ascii="Angsana New" w:hAnsi="Angsana New"/>
          <w:sz w:val="30"/>
          <w:szCs w:val="30"/>
        </w:rPr>
        <w:t>09</w:t>
      </w:r>
      <w:r w:rsidRPr="002B1BE4">
        <w:rPr>
          <w:rFonts w:ascii="Angsana New" w:hAnsi="Angsana New"/>
          <w:sz w:val="30"/>
          <w:szCs w:val="30"/>
          <w:cs/>
        </w:rPr>
        <w:t xml:space="preserve"> ต่อปี </w:t>
      </w:r>
    </w:p>
    <w:p w14:paraId="7BE905B2" w14:textId="77777777" w:rsidR="00605D13" w:rsidRPr="002A36CF" w:rsidRDefault="00605D13" w:rsidP="00AC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8976ABC" w14:textId="77777777" w:rsidR="002A36CF" w:rsidRDefault="002A36CF" w:rsidP="00AC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16E080E" w14:textId="17AAD8CE" w:rsidR="00D90475" w:rsidRPr="002B1BE4" w:rsidRDefault="00D90475" w:rsidP="00507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เม</w:t>
      </w:r>
      <w:r w:rsidRPr="002B1BE4">
        <w:rPr>
          <w:rFonts w:ascii="Angsana New" w:hAnsi="Angsana New" w:hint="cs"/>
          <w:sz w:val="30"/>
          <w:szCs w:val="30"/>
          <w:cs/>
        </w:rPr>
        <w:t>ื่</w:t>
      </w:r>
      <w:r w:rsidRPr="002B1BE4">
        <w:rPr>
          <w:rFonts w:ascii="Angsana New" w:hAnsi="Angsana New"/>
          <w:sz w:val="30"/>
          <w:szCs w:val="30"/>
          <w:cs/>
        </w:rPr>
        <w:t xml:space="preserve">อวันที่ </w:t>
      </w:r>
      <w:r w:rsidR="00D73F08" w:rsidRPr="002B1BE4">
        <w:rPr>
          <w:rFonts w:ascii="Angsana New" w:hAnsi="Angsana New"/>
          <w:sz w:val="30"/>
          <w:szCs w:val="30"/>
        </w:rPr>
        <w:t>24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มีนาคม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="00C718E5">
        <w:rPr>
          <w:rFonts w:ascii="Angsana New" w:hAnsi="Angsana New"/>
          <w:sz w:val="30"/>
          <w:szCs w:val="30"/>
        </w:rPr>
        <w:t>2559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บริษัทได้ทำสัญญาเงินกู้ยืมระยะยาวกับสาขาของ</w:t>
      </w:r>
      <w:r w:rsidR="00507EE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2B1BE4">
        <w:rPr>
          <w:rFonts w:ascii="Angsana New" w:hAnsi="Angsana New"/>
          <w:sz w:val="30"/>
          <w:szCs w:val="30"/>
          <w:cs/>
        </w:rPr>
        <w:t>ต่างประเทศแห่งหนึ่งจำนวน 15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ล้านเหรียญสหรัฐ</w:t>
      </w:r>
      <w:r w:rsidRPr="002B1BE4">
        <w:rPr>
          <w:rFonts w:ascii="Angsana New" w:hAnsi="Angsana New" w:hint="cs"/>
          <w:sz w:val="30"/>
          <w:szCs w:val="30"/>
          <w:cs/>
        </w:rPr>
        <w:t>อเมริกา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ซึ่งมี</w:t>
      </w:r>
      <w:r w:rsidRPr="002B1BE4">
        <w:rPr>
          <w:rFonts w:ascii="Angsana New" w:hAnsi="Angsana New"/>
          <w:sz w:val="30"/>
          <w:szCs w:val="30"/>
          <w:cs/>
        </w:rPr>
        <w:t>อัตรา</w:t>
      </w:r>
      <w:r w:rsidRPr="002B1BE4">
        <w:rPr>
          <w:rFonts w:ascii="Angsana New" w:hAnsi="Angsana New" w:hint="cs"/>
          <w:sz w:val="30"/>
          <w:szCs w:val="30"/>
          <w:cs/>
        </w:rPr>
        <w:t xml:space="preserve">ดอกเบี้ย </w:t>
      </w:r>
      <w:r w:rsidRPr="002B1BE4">
        <w:rPr>
          <w:rFonts w:ascii="Angsana New" w:hAnsi="Angsana New"/>
          <w:sz w:val="30"/>
          <w:szCs w:val="30"/>
        </w:rPr>
        <w:t xml:space="preserve">LIBOR </w:t>
      </w:r>
      <w:r w:rsidRPr="002B1BE4">
        <w:rPr>
          <w:rFonts w:ascii="Angsana New" w:hAnsi="Angsana New" w:hint="cs"/>
          <w:sz w:val="30"/>
          <w:szCs w:val="30"/>
          <w:cs/>
        </w:rPr>
        <w:t>บวก</w:t>
      </w:r>
      <w:r w:rsidRPr="002B1BE4">
        <w:rPr>
          <w:rFonts w:ascii="Angsana New" w:hAnsi="Angsana New"/>
          <w:sz w:val="30"/>
          <w:szCs w:val="30"/>
          <w:cs/>
        </w:rPr>
        <w:t>ร้อยละ 0</w:t>
      </w:r>
      <w:r w:rsidRPr="002B1BE4">
        <w:rPr>
          <w:rFonts w:ascii="Angsana New" w:hAnsi="Angsana New"/>
          <w:sz w:val="30"/>
          <w:szCs w:val="30"/>
        </w:rPr>
        <w:t xml:space="preserve">.30 </w:t>
      </w:r>
      <w:r w:rsidR="009B475B" w:rsidRPr="002B1BE4">
        <w:rPr>
          <w:rFonts w:ascii="Angsana New" w:hAnsi="Angsana New"/>
          <w:sz w:val="30"/>
          <w:szCs w:val="30"/>
          <w:cs/>
        </w:rPr>
        <w:t>ต่อปี เงินกู้ยืมนี้</w:t>
      </w:r>
      <w:r w:rsidRPr="002B1BE4">
        <w:rPr>
          <w:rFonts w:ascii="Angsana New" w:hAnsi="Angsana New"/>
          <w:sz w:val="30"/>
          <w:szCs w:val="30"/>
          <w:cs/>
        </w:rPr>
        <w:t>มีกำหนดชำระ</w:t>
      </w:r>
      <w:r w:rsidR="009B475B" w:rsidRPr="002B1BE4">
        <w:rPr>
          <w:rFonts w:ascii="Angsana New" w:hAnsi="Angsana New" w:hint="cs"/>
          <w:sz w:val="30"/>
          <w:szCs w:val="30"/>
          <w:cs/>
        </w:rPr>
        <w:t>คืน</w:t>
      </w:r>
      <w:r w:rsidR="00507EE4">
        <w:rPr>
          <w:rFonts w:ascii="Angsana New" w:hAnsi="Angsana New"/>
          <w:sz w:val="30"/>
          <w:szCs w:val="30"/>
          <w:cs/>
        </w:rPr>
        <w:t>ในเดือน</w:t>
      </w:r>
      <w:r w:rsidRPr="002B1BE4">
        <w:rPr>
          <w:rFonts w:ascii="Angsana New" w:hAnsi="Angsana New" w:hint="cs"/>
          <w:sz w:val="30"/>
          <w:szCs w:val="30"/>
          <w:cs/>
        </w:rPr>
        <w:t>มีนาคม</w:t>
      </w:r>
      <w:r w:rsidRPr="002B1BE4">
        <w:rPr>
          <w:rFonts w:ascii="Angsana New" w:hAnsi="Angsana New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</w:rPr>
        <w:t>25</w:t>
      </w:r>
      <w:r w:rsidRPr="002B1BE4">
        <w:rPr>
          <w:rFonts w:ascii="Angsana New" w:hAnsi="Angsana New"/>
          <w:sz w:val="30"/>
          <w:szCs w:val="30"/>
          <w:cs/>
        </w:rPr>
        <w:t>6</w:t>
      </w:r>
      <w:r w:rsidRPr="002B1BE4">
        <w:rPr>
          <w:rFonts w:ascii="Angsana New" w:hAnsi="Angsana New"/>
          <w:sz w:val="30"/>
          <w:szCs w:val="30"/>
        </w:rPr>
        <w:t>4</w:t>
      </w:r>
      <w:r w:rsidR="00AC714C"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="005D0838">
        <w:rPr>
          <w:rFonts w:ascii="Angsana New" w:hAnsi="Angsana New" w:hint="cs"/>
          <w:sz w:val="30"/>
          <w:szCs w:val="30"/>
          <w:cs/>
        </w:rPr>
        <w:t>และ</w:t>
      </w:r>
      <w:r w:rsidRPr="002B1BE4">
        <w:rPr>
          <w:rFonts w:ascii="Angsana New" w:hAnsi="Angsana New"/>
          <w:sz w:val="30"/>
          <w:szCs w:val="30"/>
          <w:cs/>
        </w:rPr>
        <w:t>ในวันเดียวกันบริษัทได้</w:t>
      </w:r>
      <w:r w:rsidRPr="002B1BE4">
        <w:rPr>
          <w:rFonts w:ascii="Angsana New" w:hAnsi="Angsana New" w:hint="cs"/>
          <w:sz w:val="30"/>
          <w:szCs w:val="30"/>
          <w:cs/>
        </w:rPr>
        <w:t>ทำ</w:t>
      </w:r>
      <w:r w:rsidRPr="002B1BE4">
        <w:rPr>
          <w:rFonts w:ascii="Angsana New" w:hAnsi="Angsana New"/>
          <w:sz w:val="30"/>
          <w:szCs w:val="30"/>
          <w:cs/>
        </w:rPr>
        <w:t>สัญญาแลกเปลี่ยน</w:t>
      </w:r>
      <w:r w:rsidR="005D0838">
        <w:rPr>
          <w:rFonts w:ascii="Angsana New" w:hAnsi="Angsana New" w:hint="cs"/>
          <w:sz w:val="30"/>
          <w:szCs w:val="30"/>
          <w:cs/>
        </w:rPr>
        <w:t>เงินตราต่างประเทศเพื่อเปลี่ยน</w:t>
      </w:r>
      <w:r w:rsidRPr="002B1BE4">
        <w:rPr>
          <w:rFonts w:ascii="Angsana New" w:hAnsi="Angsana New"/>
          <w:sz w:val="30"/>
          <w:szCs w:val="30"/>
          <w:cs/>
        </w:rPr>
        <w:t>เงิน</w:t>
      </w:r>
      <w:r w:rsidRPr="002B1BE4">
        <w:rPr>
          <w:rFonts w:ascii="Angsana New" w:hAnsi="Angsana New" w:hint="cs"/>
          <w:sz w:val="30"/>
          <w:szCs w:val="30"/>
          <w:cs/>
        </w:rPr>
        <w:t>ต้นของ</w:t>
      </w:r>
      <w:r w:rsidRPr="002B1BE4">
        <w:rPr>
          <w:rFonts w:ascii="Angsana New" w:hAnsi="Angsana New"/>
          <w:sz w:val="30"/>
          <w:szCs w:val="30"/>
          <w:cs/>
        </w:rPr>
        <w:t>เงินกู้ยืมระยะ</w:t>
      </w:r>
      <w:r w:rsidR="009B475B" w:rsidRPr="002B1BE4">
        <w:rPr>
          <w:rFonts w:ascii="Angsana New" w:hAnsi="Angsana New" w:hint="cs"/>
          <w:sz w:val="30"/>
          <w:szCs w:val="30"/>
          <w:cs/>
        </w:rPr>
        <w:t>ยาว</w:t>
      </w:r>
      <w:r w:rsidRPr="002B1BE4">
        <w:rPr>
          <w:rFonts w:ascii="Angsana New" w:hAnsi="Angsana New"/>
          <w:sz w:val="30"/>
          <w:szCs w:val="30"/>
          <w:cs/>
        </w:rPr>
        <w:t xml:space="preserve"> เป็น</w:t>
      </w:r>
      <w:r w:rsidR="005D0838">
        <w:rPr>
          <w:rFonts w:ascii="Angsana New" w:hAnsi="Angsana New" w:hint="cs"/>
          <w:sz w:val="30"/>
          <w:szCs w:val="30"/>
          <w:cs/>
        </w:rPr>
        <w:t>สกุลเงินบาท</w:t>
      </w:r>
      <w:r w:rsidRPr="002B1BE4">
        <w:rPr>
          <w:rFonts w:ascii="Angsana New" w:hAnsi="Angsana New" w:hint="cs"/>
          <w:sz w:val="30"/>
          <w:szCs w:val="30"/>
          <w:cs/>
        </w:rPr>
        <w:t>จำนวน</w:t>
      </w:r>
      <w:r w:rsidRPr="002B1BE4">
        <w:rPr>
          <w:rFonts w:ascii="Angsana New" w:hAnsi="Angsana New"/>
          <w:sz w:val="30"/>
          <w:szCs w:val="30"/>
          <w:cs/>
        </w:rPr>
        <w:t xml:space="preserve"> 5</w:t>
      </w:r>
      <w:r w:rsidR="00D73F08" w:rsidRPr="002B1BE4">
        <w:rPr>
          <w:rFonts w:ascii="Angsana New" w:hAnsi="Angsana New"/>
          <w:sz w:val="30"/>
          <w:szCs w:val="30"/>
        </w:rPr>
        <w:t>22.60</w:t>
      </w:r>
      <w:r w:rsidRPr="002B1BE4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5D0838">
        <w:rPr>
          <w:rFonts w:ascii="Angsana New" w:hAnsi="Angsana New" w:hint="cs"/>
          <w:sz w:val="30"/>
          <w:szCs w:val="30"/>
          <w:cs/>
        </w:rPr>
        <w:t>ทำ</w:t>
      </w:r>
      <w:r w:rsidR="00563310" w:rsidRPr="002B1BE4">
        <w:rPr>
          <w:rFonts w:ascii="Angsana New" w:hAnsi="Angsana New" w:hint="cs"/>
          <w:sz w:val="30"/>
          <w:szCs w:val="30"/>
          <w:cs/>
        </w:rPr>
        <w:t>สัญญา</w:t>
      </w:r>
      <w:r w:rsidRPr="002B1BE4">
        <w:rPr>
          <w:rFonts w:ascii="Angsana New" w:hAnsi="Angsana New" w:hint="cs"/>
          <w:sz w:val="30"/>
          <w:szCs w:val="30"/>
          <w:cs/>
        </w:rPr>
        <w:t>แลกเปลี่ยน</w:t>
      </w:r>
      <w:r w:rsidRPr="002B1BE4">
        <w:rPr>
          <w:rFonts w:ascii="Angsana New" w:hAnsi="Angsana New"/>
          <w:sz w:val="30"/>
          <w:szCs w:val="30"/>
          <w:cs/>
        </w:rPr>
        <w:t>อัตราดอกเบี้ย</w:t>
      </w:r>
      <w:r w:rsidRPr="002B1BE4">
        <w:rPr>
          <w:rFonts w:ascii="Angsana New" w:hAnsi="Angsana New" w:hint="cs"/>
          <w:sz w:val="30"/>
          <w:szCs w:val="30"/>
          <w:cs/>
        </w:rPr>
        <w:t>เป็น</w:t>
      </w:r>
      <w:r w:rsidR="005D0838">
        <w:rPr>
          <w:rFonts w:ascii="Angsana New" w:hAnsi="Angsana New" w:hint="cs"/>
          <w:sz w:val="30"/>
          <w:szCs w:val="30"/>
          <w:cs/>
        </w:rPr>
        <w:t>อัตราดอกเบี้ยคงที่</w:t>
      </w:r>
      <w:r w:rsidR="00D73F08" w:rsidRPr="002B1BE4">
        <w:rPr>
          <w:rFonts w:ascii="Angsana New" w:hAnsi="Angsana New"/>
          <w:sz w:val="30"/>
          <w:szCs w:val="30"/>
          <w:cs/>
        </w:rPr>
        <w:t xml:space="preserve">ร้อยละ </w:t>
      </w:r>
      <w:r w:rsidR="00D73F08" w:rsidRPr="002B1BE4">
        <w:rPr>
          <w:rFonts w:ascii="Angsana New" w:hAnsi="Angsana New"/>
          <w:sz w:val="30"/>
          <w:szCs w:val="30"/>
        </w:rPr>
        <w:t>1.83</w:t>
      </w:r>
      <w:r w:rsidRPr="002B1BE4">
        <w:rPr>
          <w:rFonts w:ascii="Angsana New" w:hAnsi="Angsana New"/>
          <w:sz w:val="30"/>
          <w:szCs w:val="30"/>
          <w:cs/>
        </w:rPr>
        <w:t xml:space="preserve"> ต่อปี </w:t>
      </w:r>
    </w:p>
    <w:p w14:paraId="040DC3C2" w14:textId="77777777" w:rsidR="00563310" w:rsidRPr="002A36CF" w:rsidRDefault="00563310" w:rsidP="0056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AED86BC" w14:textId="315E20DF" w:rsidR="008226DE" w:rsidRPr="002B1BE4" w:rsidRDefault="008226DE" w:rsidP="008226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563310" w:rsidRPr="002B1BE4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563310" w:rsidRPr="002B1BE4">
        <w:rPr>
          <w:rFonts w:ascii="Angsana New" w:hAnsi="Angsana New"/>
          <w:sz w:val="30"/>
          <w:szCs w:val="30"/>
          <w:cs/>
        </w:rPr>
        <w:t>ดังกล่าว</w:t>
      </w:r>
      <w:r w:rsidRPr="002B1BE4">
        <w:rPr>
          <w:rFonts w:ascii="Angsana New" w:hAnsi="Angsana New"/>
          <w:sz w:val="30"/>
          <w:szCs w:val="30"/>
          <w:cs/>
        </w:rPr>
        <w:t xml:space="preserve"> บริษัทต้องปฏิบัติตาม</w:t>
      </w:r>
      <w:r w:rsidR="00043D66" w:rsidRPr="002B1BE4">
        <w:rPr>
          <w:rFonts w:ascii="Angsana New" w:hAnsi="Angsana New" w:hint="cs"/>
          <w:sz w:val="30"/>
          <w:szCs w:val="30"/>
          <w:cs/>
        </w:rPr>
        <w:t>เงื่อนไข</w:t>
      </w:r>
      <w:r w:rsidR="00563310" w:rsidRPr="002B1BE4">
        <w:rPr>
          <w:rFonts w:ascii="Angsana New" w:hAnsi="Angsana New" w:hint="cs"/>
          <w:sz w:val="30"/>
          <w:szCs w:val="30"/>
          <w:cs/>
        </w:rPr>
        <w:t xml:space="preserve">บางประการตามที่ระบุในสัญญา </w:t>
      </w:r>
      <w:r w:rsidRPr="002B1BE4">
        <w:rPr>
          <w:rFonts w:ascii="Angsana New" w:hAnsi="Angsana New"/>
          <w:sz w:val="30"/>
          <w:szCs w:val="30"/>
          <w:cs/>
        </w:rPr>
        <w:t>เช่น การผิดนัดชำระหนี้ การให้ข้อมูลทางการเงินแก่ผู้ให้กู้ และอื่นๆ เป็นต้น</w:t>
      </w:r>
    </w:p>
    <w:p w14:paraId="6556B914" w14:textId="77777777" w:rsidR="008226DE" w:rsidRPr="002A36CF" w:rsidRDefault="008226DE" w:rsidP="00634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cs/>
        </w:rPr>
      </w:pPr>
    </w:p>
    <w:p w14:paraId="4B072BDA" w14:textId="1E0261B1" w:rsidR="00430A0E" w:rsidRPr="002B1BE4" w:rsidRDefault="007903D3" w:rsidP="0066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2B1BE4">
        <w:rPr>
          <w:rFonts w:ascii="Angsana New" w:hAnsi="Angsana New"/>
          <w:spacing w:val="-2"/>
          <w:sz w:val="30"/>
          <w:szCs w:val="30"/>
          <w:cs/>
        </w:rPr>
        <w:t>ณ วันที่ 3</w:t>
      </w:r>
      <w:r w:rsidR="00BC7A95" w:rsidRPr="002B1BE4">
        <w:rPr>
          <w:rFonts w:ascii="Angsana New" w:hAnsi="Angsana New"/>
          <w:spacing w:val="-2"/>
          <w:sz w:val="30"/>
          <w:szCs w:val="30"/>
        </w:rPr>
        <w:t>0</w:t>
      </w:r>
      <w:r w:rsidR="00E66DF1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</w:t>
      </w:r>
      <w:r w:rsidR="00CF7C61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 25</w:t>
      </w:r>
      <w:r w:rsidR="005A5A90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60 </w:t>
      </w:r>
      <w:r w:rsidRPr="002B1BE4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BC2164">
        <w:rPr>
          <w:rFonts w:ascii="Angsana New" w:hAnsi="Angsana New"/>
          <w:spacing w:val="-2"/>
          <w:sz w:val="30"/>
          <w:szCs w:val="30"/>
        </w:rPr>
        <w:t xml:space="preserve"> 78</w:t>
      </w:r>
      <w:r w:rsidR="00D73F08" w:rsidRPr="002B1BE4">
        <w:rPr>
          <w:rFonts w:ascii="Angsana New" w:hAnsi="Angsana New"/>
          <w:spacing w:val="-2"/>
          <w:sz w:val="30"/>
          <w:szCs w:val="30"/>
        </w:rPr>
        <w:t xml:space="preserve"> </w:t>
      </w:r>
      <w:r w:rsidRPr="002B1BE4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2B1BE4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 w:rsidRPr="002B1BE4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2B1B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 w:rsidRPr="002B1BE4">
        <w:rPr>
          <w:rFonts w:ascii="Angsana New" w:hAnsi="Angsana New"/>
          <w:spacing w:val="-2"/>
          <w:sz w:val="30"/>
          <w:szCs w:val="30"/>
        </w:rPr>
        <w:br/>
      </w:r>
      <w:r w:rsidR="001C70EB" w:rsidRPr="002B1BE4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BC2164">
        <w:rPr>
          <w:rFonts w:ascii="Angsana New" w:hAnsi="Angsana New"/>
          <w:spacing w:val="-2"/>
          <w:sz w:val="30"/>
          <w:szCs w:val="30"/>
        </w:rPr>
        <w:t>5,349</w:t>
      </w:r>
      <w:r w:rsidR="00D73F08" w:rsidRPr="002B1BE4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2B1BE4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2B1BE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BC7A95" w:rsidRPr="002B1BE4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BC7A95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มีนาคม 25</w:t>
      </w:r>
      <w:r w:rsidR="00BC7A95" w:rsidRPr="002B1BE4">
        <w:rPr>
          <w:rFonts w:ascii="Angsana New" w:hAnsi="Angsana New"/>
          <w:i/>
          <w:iCs/>
          <w:spacing w:val="-2"/>
          <w:sz w:val="30"/>
          <w:szCs w:val="30"/>
        </w:rPr>
        <w:t>60</w:t>
      </w:r>
      <w:r w:rsidRPr="002B1BE4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5A5A90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>63</w:t>
      </w:r>
      <w:r w:rsidR="00FF075F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2B1BE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2B1BE4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BC7A95" w:rsidRPr="002B1BE4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FF075F" w:rsidRPr="002B1BE4">
        <w:rPr>
          <w:rFonts w:ascii="Angsana New" w:hAnsi="Angsana New"/>
          <w:i/>
          <w:iCs/>
          <w:spacing w:val="-2"/>
          <w:sz w:val="30"/>
          <w:szCs w:val="30"/>
        </w:rPr>
        <w:t>,</w:t>
      </w:r>
      <w:r w:rsidR="00BC7A95" w:rsidRPr="002B1BE4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F2350E" w:rsidRPr="002B1BE4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84301B" w:rsidRPr="002B1BE4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5A5A90" w:rsidRPr="002B1BE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C75544" w:rsidRPr="002B1BE4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2B1BE4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6D2A2023" w14:textId="77777777" w:rsidR="003173E5" w:rsidRPr="002A36CF" w:rsidRDefault="003173E5" w:rsidP="00317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  <w:r w:rsidRPr="002B1BE4">
        <w:rPr>
          <w:rFonts w:ascii="Angsana New" w:hAnsi="Angsana New"/>
          <w:sz w:val="30"/>
          <w:szCs w:val="30"/>
        </w:rPr>
        <w:tab/>
      </w:r>
    </w:p>
    <w:p w14:paraId="23119C9E" w14:textId="77777777" w:rsidR="005934E5" w:rsidRPr="002B1BE4" w:rsidRDefault="005934E5" w:rsidP="005934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B1BE4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75B21AA8" w14:textId="77777777" w:rsidR="005934E5" w:rsidRPr="002A36CF" w:rsidRDefault="005934E5" w:rsidP="005934E5">
      <w:pPr>
        <w:rPr>
          <w:sz w:val="20"/>
          <w:szCs w:val="20"/>
        </w:rPr>
      </w:pPr>
    </w:p>
    <w:p w14:paraId="4CB5A740" w14:textId="08403CA2" w:rsidR="005934E5" w:rsidRPr="002B1BE4" w:rsidRDefault="005934E5" w:rsidP="0059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B1BE4">
        <w:rPr>
          <w:rFonts w:ascii="Angsana New" w:hAnsi="Angsana New"/>
          <w:sz w:val="30"/>
          <w:szCs w:val="30"/>
        </w:rPr>
        <w:t>3</w:t>
      </w:r>
      <w:r w:rsidR="003C62B8" w:rsidRPr="002B1BE4">
        <w:rPr>
          <w:rFonts w:ascii="Angsana New" w:hAnsi="Angsana New" w:hint="cs"/>
          <w:sz w:val="30"/>
          <w:szCs w:val="30"/>
          <w:cs/>
        </w:rPr>
        <w:t>0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="00327D84" w:rsidRPr="002B1BE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61DD8" w:rsidRPr="002B1BE4">
        <w:rPr>
          <w:rFonts w:ascii="Angsana New" w:hAnsi="Angsana New"/>
          <w:spacing w:val="-2"/>
          <w:sz w:val="30"/>
          <w:szCs w:val="30"/>
        </w:rPr>
        <w:t xml:space="preserve">2560 </w:t>
      </w:r>
      <w:r w:rsidR="00761DD8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761DD8" w:rsidRPr="002B1BE4">
        <w:rPr>
          <w:rFonts w:ascii="Angsana New" w:hAnsi="Angsana New"/>
          <w:spacing w:val="-2"/>
          <w:sz w:val="30"/>
          <w:szCs w:val="30"/>
        </w:rPr>
        <w:t>31</w:t>
      </w:r>
      <w:r w:rsidR="00761DD8" w:rsidRPr="002B1BE4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761DD8" w:rsidRPr="002B1BE4">
        <w:rPr>
          <w:rFonts w:ascii="Angsana New" w:hAnsi="Angsana New"/>
          <w:spacing w:val="-2"/>
          <w:sz w:val="30"/>
          <w:szCs w:val="30"/>
        </w:rPr>
        <w:t>2560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18C2B5F9" w14:textId="77777777" w:rsidR="003C62B8" w:rsidRPr="002A36CF" w:rsidRDefault="003C62B8" w:rsidP="0076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706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56"/>
        <w:gridCol w:w="990"/>
        <w:gridCol w:w="237"/>
        <w:gridCol w:w="755"/>
        <w:gridCol w:w="270"/>
        <w:gridCol w:w="1050"/>
        <w:gridCol w:w="29"/>
        <w:gridCol w:w="241"/>
        <w:gridCol w:w="29"/>
        <w:gridCol w:w="1098"/>
        <w:gridCol w:w="29"/>
        <w:gridCol w:w="241"/>
        <w:gridCol w:w="29"/>
        <w:gridCol w:w="836"/>
        <w:gridCol w:w="269"/>
        <w:gridCol w:w="8"/>
        <w:gridCol w:w="1071"/>
        <w:gridCol w:w="10"/>
      </w:tblGrid>
      <w:tr w:rsidR="005934E5" w:rsidRPr="00996FF1" w14:paraId="06069167" w14:textId="77777777" w:rsidTr="002E53D5">
        <w:trPr>
          <w:gridAfter w:val="1"/>
          <w:wAfter w:w="10" w:type="dxa"/>
        </w:trPr>
        <w:tc>
          <w:tcPr>
            <w:tcW w:w="2356" w:type="dxa"/>
          </w:tcPr>
          <w:p w14:paraId="6FDE24C7" w14:textId="77777777" w:rsidR="005934E5" w:rsidRPr="00F92902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2" w:type="dxa"/>
            <w:gridSpan w:val="16"/>
          </w:tcPr>
          <w:p w14:paraId="3835E107" w14:textId="5C06333C" w:rsidR="005934E5" w:rsidRPr="003515CA" w:rsidRDefault="00F24574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ตามวิธีส่วนได้เสีย 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934E5" w:rsidRPr="003515CA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934E5" w:rsidRPr="00996FF1" w14:paraId="603A752F" w14:textId="77777777" w:rsidTr="002E53D5">
        <w:trPr>
          <w:gridAfter w:val="1"/>
          <w:wAfter w:w="10" w:type="dxa"/>
        </w:trPr>
        <w:tc>
          <w:tcPr>
            <w:tcW w:w="2356" w:type="dxa"/>
          </w:tcPr>
          <w:p w14:paraId="4504D75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5C4E90F" w14:textId="6C26F94F" w:rsidR="005934E5" w:rsidRPr="006052C1" w:rsidRDefault="003C62B8" w:rsidP="0032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</w:t>
            </w:r>
            <w:r w:rsidR="00327D8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กันยายน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5934E5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E2DCBDA" w14:textId="77777777" w:rsidR="005934E5" w:rsidRPr="006052C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58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DF23725" w14:textId="1C584487" w:rsidR="005934E5" w:rsidRPr="006052C1" w:rsidRDefault="003C62B8" w:rsidP="0059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31 มีนาคม </w:t>
            </w:r>
            <w:r w:rsidR="00761DD8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  <w:tr w:rsidR="005934E5" w:rsidRPr="00996FF1" w14:paraId="1049C971" w14:textId="77777777" w:rsidTr="002E53D5">
        <w:trPr>
          <w:gridAfter w:val="1"/>
          <w:wAfter w:w="10" w:type="dxa"/>
        </w:trPr>
        <w:tc>
          <w:tcPr>
            <w:tcW w:w="2356" w:type="dxa"/>
            <w:shd w:val="clear" w:color="auto" w:fill="auto"/>
          </w:tcPr>
          <w:p w14:paraId="3DAE77B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4B4E6" w14:textId="77777777" w:rsidR="005934E5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</w:t>
            </w:r>
          </w:p>
          <w:p w14:paraId="260CC59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304996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727EE28E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65A60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C85C0D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7244834C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DF07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9AF2129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E97D525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51D8CF92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9FF9DF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5418DB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1EE69E0B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934E5" w:rsidRPr="00996FF1" w14:paraId="78952C14" w14:textId="77777777" w:rsidTr="002E53D5">
        <w:trPr>
          <w:gridAfter w:val="1"/>
          <w:wAfter w:w="10" w:type="dxa"/>
        </w:trPr>
        <w:tc>
          <w:tcPr>
            <w:tcW w:w="2356" w:type="dxa"/>
          </w:tcPr>
          <w:p w14:paraId="79C1A56D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2" w:type="dxa"/>
            <w:gridSpan w:val="16"/>
          </w:tcPr>
          <w:p w14:paraId="14F43B57" w14:textId="77777777" w:rsidR="005934E5" w:rsidRPr="00996FF1" w:rsidRDefault="005934E5" w:rsidP="00807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C62B8" w:rsidRPr="00996FF1" w14:paraId="57ED0AD5" w14:textId="77777777" w:rsidTr="002E53D5">
        <w:tc>
          <w:tcPr>
            <w:tcW w:w="2356" w:type="dxa"/>
          </w:tcPr>
          <w:p w14:paraId="0DC8F34E" w14:textId="77777777" w:rsidR="003C62B8" w:rsidRPr="00996FF1" w:rsidRDefault="003C62B8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712AAA82" w14:textId="4BB4B3ED" w:rsidR="003C62B8" w:rsidRPr="00742D90" w:rsidRDefault="00D0788C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37" w:type="dxa"/>
            <w:shd w:val="clear" w:color="auto" w:fill="auto"/>
          </w:tcPr>
          <w:p w14:paraId="0CDC3FC1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788692C5" w14:textId="14ACE8AB" w:rsidR="003C62B8" w:rsidRPr="00D957EC" w:rsidRDefault="00D0788C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22,433</w:t>
            </w:r>
          </w:p>
        </w:tc>
        <w:tc>
          <w:tcPr>
            <w:tcW w:w="270" w:type="dxa"/>
            <w:shd w:val="clear" w:color="auto" w:fill="auto"/>
          </w:tcPr>
          <w:p w14:paraId="5DB99097" w14:textId="77777777" w:rsidR="003C62B8" w:rsidRPr="00D957EC" w:rsidRDefault="003C62B8" w:rsidP="003C62B8">
            <w:pPr>
              <w:pStyle w:val="acctfourfigures"/>
              <w:tabs>
                <w:tab w:val="clear" w:pos="765"/>
                <w:tab w:val="decimal" w:pos="709"/>
                <w:tab w:val="decimal" w:pos="951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2ECE8F7" w14:textId="3F3B480F" w:rsidR="003C62B8" w:rsidRPr="00996FF1" w:rsidRDefault="00D0788C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18,189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B22C1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5F523875" w14:textId="2267E62C" w:rsidR="003C62B8" w:rsidRPr="00996FF1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40,622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4CD2FE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shd w:val="clear" w:color="auto" w:fill="auto"/>
          </w:tcPr>
          <w:p w14:paraId="4E474918" w14:textId="21B28962" w:rsidR="003C62B8" w:rsidRPr="00996FF1" w:rsidRDefault="003C62B8" w:rsidP="003C62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val="en-US" w:bidi="th-TH"/>
              </w:rPr>
              <w:t>22,955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CBEA13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14:paraId="6CDF91E6" w14:textId="05261DF8" w:rsidR="003C62B8" w:rsidRPr="00996FF1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bidi="th-TH"/>
              </w:rPr>
              <w:t>17,667</w:t>
            </w:r>
          </w:p>
        </w:tc>
      </w:tr>
      <w:tr w:rsidR="003C62B8" w:rsidRPr="00996FF1" w14:paraId="2AE1035D" w14:textId="77777777" w:rsidTr="002E53D5">
        <w:tc>
          <w:tcPr>
            <w:tcW w:w="2356" w:type="dxa"/>
          </w:tcPr>
          <w:p w14:paraId="3BC564F8" w14:textId="08C357B5" w:rsidR="003C62B8" w:rsidRPr="00996FF1" w:rsidRDefault="0084301B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 w:right="-79" w:hanging="5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ครบกำหนดชำระหลังจากหนึ่ง</w:t>
            </w:r>
            <w:r w:rsidR="00DF4AA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3C62B8" w:rsidRPr="00996FF1">
              <w:rPr>
                <w:rFonts w:ascii="Angsana New" w:hAnsi="Angsana New" w:hint="cs"/>
                <w:sz w:val="26"/>
                <w:szCs w:val="26"/>
                <w:cs/>
              </w:rPr>
              <w:t>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6E675B32" w14:textId="77777777" w:rsidR="003C62B8" w:rsidRDefault="003C62B8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8E8720" w14:textId="0E226DAD" w:rsidR="00D0788C" w:rsidRPr="00022CAA" w:rsidRDefault="00D0788C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162,488</w:t>
            </w:r>
          </w:p>
        </w:tc>
        <w:tc>
          <w:tcPr>
            <w:tcW w:w="237" w:type="dxa"/>
            <w:shd w:val="clear" w:color="auto" w:fill="auto"/>
          </w:tcPr>
          <w:p w14:paraId="09E2999D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14:paraId="4866AD5B" w14:textId="77777777" w:rsidR="003C62B8" w:rsidRDefault="003C62B8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FDCCA9" w14:textId="26154F9B" w:rsidR="00D0788C" w:rsidRPr="00022CAA" w:rsidRDefault="00D0788C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78,143</w:t>
            </w:r>
          </w:p>
        </w:tc>
        <w:tc>
          <w:tcPr>
            <w:tcW w:w="270" w:type="dxa"/>
            <w:shd w:val="clear" w:color="auto" w:fill="auto"/>
          </w:tcPr>
          <w:p w14:paraId="39A11815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60484E79" w14:textId="77777777" w:rsidR="003C62B8" w:rsidRDefault="003C62B8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DD00B5" w14:textId="50F76ECB" w:rsidR="00D0788C" w:rsidRPr="00022CAA" w:rsidRDefault="00D0788C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84,345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7104D5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8937E8B" w14:textId="77777777" w:rsidR="003C62B8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477C8D2" w14:textId="4E71B34A" w:rsidR="003C62B8" w:rsidRPr="00996FF1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162,488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5FDA0F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shd w:val="clear" w:color="auto" w:fill="auto"/>
          </w:tcPr>
          <w:p w14:paraId="144678A2" w14:textId="77777777" w:rsidR="003C62B8" w:rsidRDefault="003C62B8" w:rsidP="003C62B8">
            <w:pPr>
              <w:pStyle w:val="acctfourfigures"/>
              <w:tabs>
                <w:tab w:val="clear" w:pos="765"/>
                <w:tab w:val="decimal" w:pos="548"/>
                <w:tab w:val="decimal" w:pos="63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  <w:p w14:paraId="44C04495" w14:textId="73344DA4" w:rsidR="003C62B8" w:rsidRPr="00996FF1" w:rsidRDefault="003C62B8" w:rsidP="003C62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val="en-US" w:bidi="th-TH"/>
              </w:rPr>
              <w:t>80,565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F13CF7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</w:tcPr>
          <w:p w14:paraId="0D6A7EFA" w14:textId="77777777" w:rsidR="003C62B8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  <w:p w14:paraId="745CE599" w14:textId="28F6921F" w:rsidR="003C62B8" w:rsidRPr="00996FF1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</w:rPr>
              <w:t>81,923</w:t>
            </w:r>
          </w:p>
        </w:tc>
      </w:tr>
      <w:tr w:rsidR="003C62B8" w:rsidRPr="00996FF1" w14:paraId="716F3BEF" w14:textId="77777777" w:rsidTr="002E53D5">
        <w:tc>
          <w:tcPr>
            <w:tcW w:w="2356" w:type="dxa"/>
          </w:tcPr>
          <w:p w14:paraId="154AC61A" w14:textId="77777777" w:rsidR="003C62B8" w:rsidRPr="00996FF1" w:rsidRDefault="003C62B8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9E9993" w14:textId="59D63786" w:rsidR="003C62B8" w:rsidRPr="00996FF1" w:rsidRDefault="00D0788C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375,754</w:t>
            </w:r>
          </w:p>
        </w:tc>
        <w:tc>
          <w:tcPr>
            <w:tcW w:w="237" w:type="dxa"/>
            <w:shd w:val="clear" w:color="auto" w:fill="auto"/>
          </w:tcPr>
          <w:p w14:paraId="0F769D35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14:paraId="5479B705" w14:textId="1A9BB518" w:rsidR="003C62B8" w:rsidRPr="00996FF1" w:rsidRDefault="00D0788C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85,984</w:t>
            </w:r>
          </w:p>
        </w:tc>
        <w:tc>
          <w:tcPr>
            <w:tcW w:w="270" w:type="dxa"/>
            <w:shd w:val="clear" w:color="auto" w:fill="auto"/>
          </w:tcPr>
          <w:p w14:paraId="5C6F2091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14E24" w14:textId="3F623EBC" w:rsidR="003C62B8" w:rsidRPr="00996FF1" w:rsidRDefault="00D0788C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289,770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5F9166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9B31F" w14:textId="26055188" w:rsidR="003C62B8" w:rsidRPr="00996FF1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934E5">
              <w:rPr>
                <w:rFonts w:ascii="Angsana New" w:hAnsi="Angsana New"/>
                <w:sz w:val="26"/>
                <w:szCs w:val="26"/>
                <w:lang w:bidi="th-TH"/>
              </w:rPr>
              <w:t>396,065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39878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</w:tcPr>
          <w:p w14:paraId="2D1102A9" w14:textId="172CD55E" w:rsidR="003C62B8" w:rsidRPr="00996FF1" w:rsidRDefault="003C62B8" w:rsidP="003C62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</w:rPr>
              <w:t>94,646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09FE537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11291DF7" w14:textId="274C09B7" w:rsidR="003C62B8" w:rsidRPr="00996FF1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sz w:val="26"/>
                <w:szCs w:val="26"/>
                <w:lang w:bidi="th-TH"/>
              </w:rPr>
              <w:t>301,419</w:t>
            </w:r>
          </w:p>
        </w:tc>
      </w:tr>
      <w:tr w:rsidR="003C62B8" w:rsidRPr="00F92902" w14:paraId="16BD33E8" w14:textId="77777777" w:rsidTr="002E53D5">
        <w:tc>
          <w:tcPr>
            <w:tcW w:w="2356" w:type="dxa"/>
          </w:tcPr>
          <w:p w14:paraId="535B35CC" w14:textId="77777777" w:rsidR="003C62B8" w:rsidRPr="00996FF1" w:rsidRDefault="003C62B8" w:rsidP="002E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BBFFA" w14:textId="0A1CF9EE" w:rsidR="003C62B8" w:rsidRPr="00996FF1" w:rsidRDefault="00D0788C" w:rsidP="003C62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578,864</w:t>
            </w:r>
          </w:p>
        </w:tc>
        <w:tc>
          <w:tcPr>
            <w:tcW w:w="237" w:type="dxa"/>
            <w:shd w:val="clear" w:color="auto" w:fill="auto"/>
          </w:tcPr>
          <w:p w14:paraId="4270D71A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8CEE4" w14:textId="627F0DA4" w:rsidR="003C62B8" w:rsidRPr="00996FF1" w:rsidRDefault="00D0788C" w:rsidP="003C62B8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186,560</w:t>
            </w:r>
          </w:p>
        </w:tc>
        <w:tc>
          <w:tcPr>
            <w:tcW w:w="270" w:type="dxa"/>
            <w:shd w:val="clear" w:color="auto" w:fill="auto"/>
          </w:tcPr>
          <w:p w14:paraId="4D2607D9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7F5F6" w14:textId="370D75BC" w:rsidR="003C62B8" w:rsidRPr="00996FF1" w:rsidRDefault="00D0788C" w:rsidP="00DF4AA9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392,304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73A7F3" w14:textId="77777777" w:rsidR="003C62B8" w:rsidRPr="00996FF1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ED6FD" w14:textId="2790794C" w:rsidR="003C62B8" w:rsidRPr="00605D13" w:rsidRDefault="003C62B8" w:rsidP="003C62B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05D1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599,175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8A8D37" w14:textId="77777777" w:rsidR="003C62B8" w:rsidRPr="00A66ABA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840A3" w14:textId="0CDDD608" w:rsidR="003C62B8" w:rsidRPr="00A66ABA" w:rsidRDefault="003C62B8" w:rsidP="003C62B8">
            <w:pPr>
              <w:pStyle w:val="acctfourfigures"/>
              <w:tabs>
                <w:tab w:val="clear" w:pos="765"/>
                <w:tab w:val="decimal" w:pos="296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198,166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FB475E5" w14:textId="77777777" w:rsidR="003C62B8" w:rsidRPr="00A66ABA" w:rsidRDefault="003C62B8" w:rsidP="003C62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1BB35F" w14:textId="095D61F3" w:rsidR="003C62B8" w:rsidRPr="00A66ABA" w:rsidRDefault="003C62B8" w:rsidP="003C62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790E7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401,009</w:t>
            </w:r>
          </w:p>
        </w:tc>
      </w:tr>
    </w:tbl>
    <w:p w14:paraId="6FA37100" w14:textId="77777777" w:rsidR="00761DD8" w:rsidRPr="002A36CF" w:rsidRDefault="00761DD8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FFD94C0" w14:textId="77777777" w:rsidR="00D356B3" w:rsidRDefault="00D356B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FEC8BA1" w14:textId="3761DA39" w:rsidR="00790E7D" w:rsidRPr="002B1BE4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1BE4">
        <w:rPr>
          <w:rFonts w:ascii="Angsana New" w:hAnsi="Angsana New"/>
          <w:i/>
          <w:iCs/>
          <w:sz w:val="30"/>
          <w:szCs w:val="30"/>
          <w:cs/>
        </w:rPr>
        <w:lastRenderedPageBreak/>
        <w:t>การ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>เช่าเครื่องผลิตไฟฟ้า</w:t>
      </w:r>
      <w:r w:rsidR="00F24574" w:rsidRPr="002B1BE4">
        <w:rPr>
          <w:rFonts w:ascii="Angsana New" w:hAnsi="Angsana New"/>
          <w:i/>
          <w:iCs/>
          <w:sz w:val="30"/>
          <w:szCs w:val="30"/>
          <w:cs/>
        </w:rPr>
        <w:t>ซึ่ง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มีรูปแบบของสัญญา</w:t>
      </w:r>
      <w:r w:rsidR="00F24574" w:rsidRPr="002B1BE4">
        <w:rPr>
          <w:rFonts w:ascii="Angsana New" w:hAnsi="Angsana New" w:hint="cs"/>
          <w:i/>
          <w:iCs/>
          <w:sz w:val="30"/>
          <w:szCs w:val="30"/>
          <w:cs/>
        </w:rPr>
        <w:t>ไม่ใช่สัญญา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เช่าตามกฎหมาย</w:t>
      </w:r>
    </w:p>
    <w:p w14:paraId="50B56B8A" w14:textId="77777777" w:rsidR="00595A13" w:rsidRPr="00D356B3" w:rsidRDefault="00595A1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EB74FB" w14:textId="0881C099" w:rsidR="008167CA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บริษัทได้ทำสัญญาการจัดหาพลังงานกับ</w:t>
      </w:r>
      <w:hyperlink r:id="rId9" w:history="1">
        <w:r w:rsidRPr="002B1BE4">
          <w:rPr>
            <w:rFonts w:ascii="Angsana New" w:hAnsi="Angsana New"/>
            <w:sz w:val="30"/>
            <w:szCs w:val="30"/>
            <w:cs/>
          </w:rPr>
          <w:t xml:space="preserve">บริษัทในประเทศแห่งหนึ่ง </w:t>
        </w:r>
      </w:hyperlink>
      <w:r w:rsidRPr="002B1BE4">
        <w:rPr>
          <w:rFonts w:ascii="Angsana New" w:hAnsi="Angsana New"/>
          <w:sz w:val="30"/>
          <w:szCs w:val="30"/>
          <w:cs/>
        </w:rPr>
        <w:t>ซึ่งบริษัทจะได้รับพลังงานไฟฟ้าและไอน้ำจากบริษัทดังกล่าวเพื่อใช้ในการดำเนินงานของโรงงานที่</w:t>
      </w:r>
      <w:r w:rsidRPr="002B1BE4">
        <w:rPr>
          <w:rFonts w:ascii="Angsana New" w:hAnsi="Angsana New" w:hint="cs"/>
          <w:sz w:val="30"/>
          <w:szCs w:val="30"/>
          <w:cs/>
        </w:rPr>
        <w:t>จังหวัด</w:t>
      </w:r>
      <w:r w:rsidRPr="002B1BE4">
        <w:rPr>
          <w:rFonts w:ascii="Angsana New" w:hAnsi="Angsana New"/>
          <w:sz w:val="30"/>
          <w:szCs w:val="30"/>
          <w:cs/>
        </w:rPr>
        <w:t>สมุทรปราการ สัญญาดังกล่าว</w:t>
      </w:r>
      <w:r w:rsidRPr="002B1BE4">
        <w:rPr>
          <w:rFonts w:ascii="Angsana New" w:hAnsi="Angsana New" w:hint="cs"/>
          <w:sz w:val="30"/>
          <w:szCs w:val="30"/>
          <w:cs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มีระยะเวลา</w:t>
      </w:r>
      <w:r w:rsidRPr="002B1BE4">
        <w:rPr>
          <w:rFonts w:ascii="Angsana New" w:hAnsi="Angsana New"/>
          <w:sz w:val="30"/>
          <w:szCs w:val="30"/>
        </w:rPr>
        <w:t xml:space="preserve"> 15 </w:t>
      </w:r>
      <w:r w:rsidRPr="002B1BE4">
        <w:rPr>
          <w:rFonts w:ascii="Angsana New" w:hAnsi="Angsana New"/>
          <w:sz w:val="30"/>
          <w:szCs w:val="30"/>
          <w:cs/>
        </w:rPr>
        <w:t>ปี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2B1BE4">
        <w:rPr>
          <w:rFonts w:ascii="Angsana New" w:hAnsi="Angsana New"/>
          <w:sz w:val="30"/>
          <w:szCs w:val="30"/>
        </w:rPr>
        <w:t>1</w:t>
      </w:r>
      <w:r w:rsidRPr="002B1BE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718E5">
        <w:rPr>
          <w:rFonts w:ascii="Angsana New" w:hAnsi="Angsana New"/>
          <w:sz w:val="30"/>
          <w:szCs w:val="30"/>
        </w:rPr>
        <w:t>2559</w:t>
      </w:r>
      <w:r w:rsidRPr="002B1BE4">
        <w:rPr>
          <w:rFonts w:ascii="Angsana New" w:hAnsi="Angsana New"/>
          <w:sz w:val="30"/>
          <w:szCs w:val="30"/>
          <w:cs/>
        </w:rPr>
        <w:t xml:space="preserve"> ในการนี้บริษัท</w:t>
      </w:r>
      <w:r w:rsidRPr="002B1BE4">
        <w:rPr>
          <w:rFonts w:ascii="Angsana New" w:hAnsi="Angsana New" w:hint="cs"/>
          <w:sz w:val="30"/>
          <w:szCs w:val="30"/>
          <w:cs/>
        </w:rPr>
        <w:t>มีภาระ</w:t>
      </w:r>
      <w:r w:rsidRPr="002B1BE4">
        <w:rPr>
          <w:rFonts w:ascii="Angsana New" w:hAnsi="Angsana New"/>
          <w:sz w:val="30"/>
          <w:szCs w:val="30"/>
          <w:cs/>
        </w:rPr>
        <w:t>ผูกพันที่จะต้องจ่ายค่าธรรมเนียมตามที่ระบุไว้ในสัญญา ภายใต้</w:t>
      </w:r>
      <w:r w:rsidRPr="002B1BE4">
        <w:rPr>
          <w:rFonts w:ascii="Angsana New" w:hAnsi="Angsana New"/>
          <w:spacing w:val="-2"/>
          <w:sz w:val="30"/>
          <w:szCs w:val="30"/>
          <w:cs/>
        </w:rPr>
        <w:t>เงื่อนไขของสัญญาดังกล่าวบริษัทต้องปฏิบัติตามเงื่อนไขสัญญา เช่น การให้เช่าสถานที่</w:t>
      </w:r>
      <w:r w:rsidRPr="002B1BE4">
        <w:rPr>
          <w:rFonts w:ascii="Angsana New" w:hAnsi="Angsana New"/>
          <w:spacing w:val="-2"/>
          <w:sz w:val="30"/>
          <w:szCs w:val="30"/>
        </w:rPr>
        <w:t xml:space="preserve"> </w:t>
      </w:r>
      <w:r w:rsidRPr="002B1BE4">
        <w:rPr>
          <w:rFonts w:ascii="Angsana New" w:hAnsi="Angsana New"/>
          <w:spacing w:val="-2"/>
          <w:sz w:val="30"/>
          <w:szCs w:val="30"/>
          <w:cs/>
        </w:rPr>
        <w:t>และการยกเลิกสัญญา เป็นต้น</w:t>
      </w:r>
    </w:p>
    <w:p w14:paraId="03EF2F6C" w14:textId="77777777" w:rsidR="00D356B3" w:rsidRDefault="00D356B3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41E494EF" w14:textId="09801B7D" w:rsidR="00790E7D" w:rsidRPr="002B1BE4" w:rsidRDefault="00790E7D" w:rsidP="0079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1BE4">
        <w:rPr>
          <w:rFonts w:ascii="Angsana New" w:hAnsi="Angsana New"/>
          <w:sz w:val="30"/>
          <w:szCs w:val="30"/>
          <w:cs/>
        </w:rPr>
        <w:t>เนื่องจาก</w:t>
      </w:r>
      <w:r w:rsidRPr="002B1BE4">
        <w:rPr>
          <w:rFonts w:ascii="Angsana New" w:hAnsi="Angsana New" w:hint="cs"/>
          <w:sz w:val="30"/>
          <w:szCs w:val="30"/>
          <w:cs/>
        </w:rPr>
        <w:t>สินทรัพย์</w:t>
      </w:r>
      <w:r w:rsidRPr="002B1BE4">
        <w:rPr>
          <w:rFonts w:ascii="Angsana New" w:hAnsi="Angsana New"/>
          <w:sz w:val="30"/>
          <w:szCs w:val="30"/>
          <w:cs/>
        </w:rPr>
        <w:t xml:space="preserve">มีลักษณะเฉพาะ </w:t>
      </w:r>
      <w:r w:rsidRPr="002B1BE4">
        <w:rPr>
          <w:rFonts w:ascii="Angsana New" w:hAnsi="Angsana New" w:hint="cs"/>
          <w:sz w:val="30"/>
          <w:szCs w:val="30"/>
          <w:cs/>
        </w:rPr>
        <w:t>มีความเป็นไปได้ยากที่บุคคลหนึ่งหรือกลุ่มคนอื่น นอกเหนือจากบริษัทจะได้รับผลผลิตในจำนวนที่มากกว่าจำนวนที่มีนัยสำคัญซึ่งผลิตจากสินทรัพย์นั้</w:t>
      </w:r>
      <w:r w:rsidR="00F9542C" w:rsidRPr="002B1BE4">
        <w:rPr>
          <w:rFonts w:ascii="Angsana New" w:hAnsi="Angsana New" w:hint="cs"/>
          <w:sz w:val="30"/>
          <w:szCs w:val="30"/>
          <w:cs/>
        </w:rPr>
        <w:t>นในระหว่างระยะเวลาตามข้อตกลง</w:t>
      </w:r>
      <w:r w:rsidRPr="002B1BE4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 w:hint="cs"/>
          <w:sz w:val="30"/>
          <w:szCs w:val="30"/>
          <w:cs/>
        </w:rPr>
        <w:t>เครื่องผลิตไฟฟ้าตั้งอยู่ที่โรงงานของบริษัทในจังหวัดสมุทรปราก</w:t>
      </w:r>
      <w:r w:rsidR="00ED78F9" w:rsidRPr="002B1BE4">
        <w:rPr>
          <w:rFonts w:ascii="Angsana New" w:hAnsi="Angsana New" w:hint="cs"/>
          <w:sz w:val="30"/>
          <w:szCs w:val="30"/>
          <w:cs/>
        </w:rPr>
        <w:t>า</w:t>
      </w:r>
      <w:r w:rsidRPr="002B1BE4">
        <w:rPr>
          <w:rFonts w:ascii="Angsana New" w:hAnsi="Angsana New" w:hint="cs"/>
          <w:sz w:val="30"/>
          <w:szCs w:val="30"/>
          <w:cs/>
        </w:rPr>
        <w:t>ร ซึ่งบริษัทมีความสามารถหรือมีสิทธิควบคุม</w:t>
      </w:r>
      <w:r w:rsidRPr="002B1BE4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 w:hint="cs"/>
          <w:sz w:val="30"/>
          <w:szCs w:val="30"/>
          <w:cs/>
        </w:rPr>
        <w:t xml:space="preserve">การเข้าถึงทางกายภาพของสินทรัพย์ </w:t>
      </w:r>
      <w:r w:rsidRPr="002B1BE4">
        <w:rPr>
          <w:rFonts w:ascii="Angsana New" w:hAnsi="Angsana New"/>
          <w:sz w:val="30"/>
          <w:szCs w:val="30"/>
          <w:cs/>
        </w:rPr>
        <w:t>ดังนั้นบริษัทสรุปว่าข้อตกลงดังกล่าวเป็นสัญญาเช่า</w:t>
      </w:r>
      <w:r w:rsidRPr="002B1BE4">
        <w:rPr>
          <w:rFonts w:ascii="Angsana New" w:hAnsi="Angsana New" w:hint="cs"/>
          <w:sz w:val="30"/>
          <w:szCs w:val="30"/>
          <w:cs/>
        </w:rPr>
        <w:t>เครื่องผลิตไฟฟ้า</w:t>
      </w:r>
      <w:r w:rsidRPr="002B1BE4">
        <w:rPr>
          <w:rFonts w:ascii="Angsana New" w:hAnsi="Angsana New"/>
          <w:sz w:val="30"/>
          <w:szCs w:val="30"/>
          <w:cs/>
        </w:rPr>
        <w:t xml:space="preserve"> แม้ว่ารูปแบบของสัญญาจะไม่ใช่สั</w:t>
      </w:r>
      <w:r w:rsidRPr="002B1BE4">
        <w:rPr>
          <w:rFonts w:ascii="Angsana New" w:hAnsi="Angsana New" w:hint="cs"/>
          <w:sz w:val="30"/>
          <w:szCs w:val="30"/>
          <w:cs/>
        </w:rPr>
        <w:t>ญญาเช่า</w:t>
      </w:r>
      <w:r w:rsidRPr="002B1BE4">
        <w:rPr>
          <w:rFonts w:ascii="Angsana New" w:hAnsi="Angsana New"/>
          <w:sz w:val="30"/>
          <w:szCs w:val="30"/>
          <w:cs/>
        </w:rPr>
        <w:t>ตามกฎหมาย การเช่าดังกล่าวจัดประเภทเป็นสัญญาเช่าการเงิน ณ วันที่เริ่มต้น</w:t>
      </w:r>
      <w:r w:rsidR="00761DD8" w:rsidRPr="002B1BE4">
        <w:rPr>
          <w:rFonts w:ascii="Angsana New" w:hAnsi="Angsana New"/>
          <w:sz w:val="30"/>
          <w:szCs w:val="30"/>
        </w:rPr>
        <w:br/>
      </w:r>
      <w:r w:rsidRPr="002B1BE4">
        <w:rPr>
          <w:rFonts w:ascii="Angsana New" w:hAnsi="Angsana New"/>
          <w:sz w:val="30"/>
          <w:szCs w:val="30"/>
          <w:cs/>
        </w:rPr>
        <w:t>ของข้อตกลง</w:t>
      </w:r>
      <w:r w:rsidRPr="002B1BE4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2B1BE4">
        <w:rPr>
          <w:rFonts w:ascii="Angsana New" w:hAnsi="Angsana New"/>
          <w:sz w:val="30"/>
          <w:szCs w:val="30"/>
          <w:cs/>
        </w:rPr>
        <w:t>ได</w:t>
      </w:r>
      <w:r w:rsidRPr="002B1BE4">
        <w:rPr>
          <w:rFonts w:ascii="Angsana New" w:hAnsi="Angsana New" w:hint="cs"/>
          <w:sz w:val="30"/>
          <w:szCs w:val="30"/>
          <w:cs/>
        </w:rPr>
        <w:t>้ใช้เกณฑ์มูลค่ายุติธรรมในการแยกค่าเช่าและองค์ประกอบอื่นออกจากค่าตอบแทน</w:t>
      </w:r>
      <w:r w:rsidRPr="002B1BE4">
        <w:rPr>
          <w:rFonts w:ascii="Angsana New" w:hAnsi="Angsana New"/>
          <w:sz w:val="30"/>
          <w:szCs w:val="30"/>
          <w:cs/>
        </w:rPr>
        <w:t xml:space="preserve"> ต้นทุนทางการเงินของหนี้สินถูกกำหนดโดยอ้างอิงกับอัตราดอกเบี้ยเงินกู้ยืมส่วนเพิ่มของบริษัท (ร้อยละ </w:t>
      </w:r>
      <w:r w:rsidRPr="002B1BE4">
        <w:rPr>
          <w:rFonts w:ascii="Angsana New" w:hAnsi="Angsana New"/>
          <w:sz w:val="30"/>
          <w:szCs w:val="30"/>
        </w:rPr>
        <w:t>6</w:t>
      </w:r>
      <w:r w:rsidRPr="002B1BE4">
        <w:rPr>
          <w:rFonts w:ascii="Angsana New" w:hAnsi="Angsana New"/>
          <w:sz w:val="30"/>
          <w:szCs w:val="30"/>
          <w:cs/>
        </w:rPr>
        <w:t>)</w:t>
      </w:r>
    </w:p>
    <w:p w14:paraId="79325C61" w14:textId="77777777" w:rsidR="00790E7D" w:rsidRPr="00D356B3" w:rsidRDefault="00790E7D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202C911E" w14:textId="27E91A84" w:rsidR="00C7183F" w:rsidRPr="002B1BE4" w:rsidRDefault="0056331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8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68C7F002" w14:textId="77777777" w:rsidR="00C7183F" w:rsidRPr="002A36CF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4F5AD6" w14:textId="77777777" w:rsidR="00C7183F" w:rsidRPr="002B1BE4" w:rsidRDefault="00C7183F" w:rsidP="00C7183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 xml:space="preserve">บริษัทมี 2 ส่วนงานที่รายงาน ดังรายละเอียดข้างล่าง ซึ่งเป็นหน่วยงานธุรกิจที่สำคัญของบริษัท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 </w:t>
      </w:r>
    </w:p>
    <w:p w14:paraId="545CA2FA" w14:textId="77777777" w:rsidR="00C7183F" w:rsidRPr="002A36CF" w:rsidRDefault="00C7183F" w:rsidP="00C7183F">
      <w:pPr>
        <w:spacing w:line="240" w:lineRule="auto"/>
        <w:ind w:left="518"/>
        <w:jc w:val="thaiDistribute"/>
        <w:rPr>
          <w:rFonts w:ascii="Angsana New" w:hAnsi="Angsana New"/>
          <w:b/>
          <w:bCs/>
          <w:sz w:val="20"/>
          <w:szCs w:val="20"/>
          <w:lang w:bidi="ar-SA"/>
        </w:rPr>
      </w:pPr>
    </w:p>
    <w:p w14:paraId="00E5257E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225E461D" w14:textId="77777777" w:rsidR="00C7183F" w:rsidRPr="002A36CF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20"/>
          <w:szCs w:val="20"/>
        </w:rPr>
      </w:pPr>
    </w:p>
    <w:p w14:paraId="15B48674" w14:textId="77777777" w:rsidR="00C7183F" w:rsidRPr="00CF7C6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31F3C01" w14:textId="77777777" w:rsidR="002B1BE4" w:rsidRPr="002A36CF" w:rsidRDefault="002B1BE4" w:rsidP="00E66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F66E930" w14:textId="77777777" w:rsidR="002B1BE4" w:rsidRDefault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996C14B" w14:textId="504DB007" w:rsidR="00C7183F" w:rsidRDefault="00C7183F" w:rsidP="00816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90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46EC8188" w14:textId="77777777" w:rsidR="00E66DF1" w:rsidRDefault="00E66DF1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03" w:type="dxa"/>
        <w:tblLayout w:type="fixed"/>
        <w:tblLook w:val="0000" w:firstRow="0" w:lastRow="0" w:firstColumn="0" w:lastColumn="0" w:noHBand="0" w:noVBand="0"/>
      </w:tblPr>
      <w:tblGrid>
        <w:gridCol w:w="2373"/>
        <w:gridCol w:w="1021"/>
        <w:gridCol w:w="239"/>
        <w:gridCol w:w="1024"/>
        <w:gridCol w:w="237"/>
        <w:gridCol w:w="1017"/>
        <w:gridCol w:w="241"/>
        <w:gridCol w:w="1013"/>
        <w:gridCol w:w="245"/>
        <w:gridCol w:w="1017"/>
        <w:gridCol w:w="245"/>
        <w:gridCol w:w="1031"/>
      </w:tblGrid>
      <w:tr w:rsidR="00E66DF1" w:rsidRPr="00D47FE8" w14:paraId="00596C11" w14:textId="77777777" w:rsidTr="002B1BE4">
        <w:tc>
          <w:tcPr>
            <w:tcW w:w="2373" w:type="dxa"/>
          </w:tcPr>
          <w:p w14:paraId="6250ADC0" w14:textId="77777777" w:rsidR="00E66DF1" w:rsidRPr="00605D13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330" w:type="dxa"/>
            <w:gridSpan w:val="11"/>
          </w:tcPr>
          <w:p w14:paraId="4C269CC7" w14:textId="77777777" w:rsidR="00E66DF1" w:rsidRPr="00605D13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th-TH"/>
              </w:rPr>
            </w:pPr>
            <w:r w:rsidRPr="00EF76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>งบการเงินที่แสดงเงินลงทุนตามวิธีส่วนได้เสีย</w:t>
            </w:r>
            <w:r w:rsidRPr="00EF76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7624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E66DF1" w:rsidRPr="00D47FE8" w14:paraId="2E314452" w14:textId="77777777" w:rsidTr="002B1BE4">
        <w:tc>
          <w:tcPr>
            <w:tcW w:w="2373" w:type="dxa"/>
          </w:tcPr>
          <w:p w14:paraId="01937FA0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84" w:type="dxa"/>
            <w:gridSpan w:val="3"/>
          </w:tcPr>
          <w:p w14:paraId="1293E07D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4E17E893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0642214E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32044EE8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</w:tcPr>
          <w:p w14:paraId="6A53DC24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66DF1" w:rsidRPr="006C7560" w14:paraId="11C7D1E6" w14:textId="77777777" w:rsidTr="002B1BE4">
        <w:tc>
          <w:tcPr>
            <w:tcW w:w="2373" w:type="dxa"/>
          </w:tcPr>
          <w:p w14:paraId="3316BF34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21" w:type="dxa"/>
          </w:tcPr>
          <w:p w14:paraId="0AB1F753" w14:textId="7141E06B" w:rsidR="00E66DF1" w:rsidRPr="00D84DD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9" w:type="dxa"/>
          </w:tcPr>
          <w:p w14:paraId="6869DEED" w14:textId="77777777" w:rsidR="00E66DF1" w:rsidRPr="00D84DD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09A17A5" w14:textId="402369BD" w:rsidR="00E66DF1" w:rsidRPr="00D84DD8" w:rsidRDefault="00623F07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C718E5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37" w:type="dxa"/>
          </w:tcPr>
          <w:p w14:paraId="7289DDD8" w14:textId="77777777" w:rsidR="00E66DF1" w:rsidRPr="00D84DD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E109D8F" w14:textId="64EF25C9" w:rsidR="00E66DF1" w:rsidRPr="00D84DD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center" w:pos="369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41" w:type="dxa"/>
          </w:tcPr>
          <w:p w14:paraId="4E79349D" w14:textId="77777777" w:rsidR="00E66DF1" w:rsidRPr="00D84DD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1AE457AF" w14:textId="4F8B2F91" w:rsidR="00E66DF1" w:rsidRPr="00D84DD8" w:rsidRDefault="00623F07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C718E5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45" w:type="dxa"/>
          </w:tcPr>
          <w:p w14:paraId="45049696" w14:textId="77777777" w:rsidR="00E66DF1" w:rsidRPr="00D84DD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C11D34E" w14:textId="749F2C59" w:rsidR="00E66DF1" w:rsidRPr="00D84DD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45" w:type="dxa"/>
          </w:tcPr>
          <w:p w14:paraId="32E436DF" w14:textId="77777777" w:rsidR="00E66DF1" w:rsidRPr="00D84DD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7819D330" w14:textId="26E8C64E" w:rsidR="00E66DF1" w:rsidRPr="00D84DD8" w:rsidRDefault="00623F07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C718E5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E66DF1" w:rsidRPr="00D47FE8" w14:paraId="54F2CE72" w14:textId="77777777" w:rsidTr="002B1BE4">
        <w:tc>
          <w:tcPr>
            <w:tcW w:w="2373" w:type="dxa"/>
          </w:tcPr>
          <w:p w14:paraId="39CC28F7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0" w:type="dxa"/>
            <w:gridSpan w:val="11"/>
          </w:tcPr>
          <w:p w14:paraId="684C5F59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BF1955" w:rsidRPr="00C96298" w14:paraId="0BF20E42" w14:textId="77777777" w:rsidTr="002B1BE4">
        <w:tc>
          <w:tcPr>
            <w:tcW w:w="2373" w:type="dxa"/>
          </w:tcPr>
          <w:p w14:paraId="01E6C196" w14:textId="69D3DEAC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605D13"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021" w:type="dxa"/>
            <w:vAlign w:val="bottom"/>
          </w:tcPr>
          <w:p w14:paraId="0C9D46A0" w14:textId="7C9D6BA6" w:rsidR="00BF1955" w:rsidRPr="00A37CBE" w:rsidRDefault="00DB4E9F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1,117,290</w:t>
            </w:r>
          </w:p>
        </w:tc>
        <w:tc>
          <w:tcPr>
            <w:tcW w:w="239" w:type="dxa"/>
          </w:tcPr>
          <w:p w14:paraId="08AB2546" w14:textId="77777777" w:rsidR="00BF1955" w:rsidRPr="00A37CB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C19AEE" w14:textId="49E53097" w:rsidR="00BF1955" w:rsidRPr="0062596A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1,161,270</w:t>
            </w:r>
          </w:p>
        </w:tc>
        <w:tc>
          <w:tcPr>
            <w:tcW w:w="237" w:type="dxa"/>
            <w:vAlign w:val="bottom"/>
          </w:tcPr>
          <w:p w14:paraId="26616300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011FAEFA" w14:textId="6529D4C7" w:rsidR="00BF1955" w:rsidRPr="00D84DD8" w:rsidRDefault="00DB4E9F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1,023,337</w:t>
            </w:r>
          </w:p>
        </w:tc>
        <w:tc>
          <w:tcPr>
            <w:tcW w:w="241" w:type="dxa"/>
            <w:vAlign w:val="bottom"/>
          </w:tcPr>
          <w:p w14:paraId="3788543C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04144A1C" w14:textId="28B7A58B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1,037,446</w:t>
            </w:r>
          </w:p>
        </w:tc>
        <w:tc>
          <w:tcPr>
            <w:tcW w:w="245" w:type="dxa"/>
            <w:vAlign w:val="bottom"/>
          </w:tcPr>
          <w:p w14:paraId="196BB79E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46FD8A7" w14:textId="1CFB2CD4" w:rsidR="00BF1955" w:rsidRPr="00D84DD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2,140,627</w:t>
            </w:r>
          </w:p>
        </w:tc>
        <w:tc>
          <w:tcPr>
            <w:tcW w:w="245" w:type="dxa"/>
            <w:vAlign w:val="bottom"/>
          </w:tcPr>
          <w:p w14:paraId="61D7579B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1D48C674" w14:textId="0906DE4E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2,198,716</w:t>
            </w:r>
          </w:p>
        </w:tc>
      </w:tr>
      <w:tr w:rsidR="00BF1955" w:rsidRPr="00C96298" w14:paraId="187EABD5" w14:textId="77777777" w:rsidTr="002B1BE4">
        <w:tc>
          <w:tcPr>
            <w:tcW w:w="2373" w:type="dxa"/>
          </w:tcPr>
          <w:p w14:paraId="6019C3B4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775C667" w14:textId="3E37CB45" w:rsidR="00BF1955" w:rsidRPr="00A37CBE" w:rsidRDefault="00DB4E9F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(986,596)</w:t>
            </w:r>
          </w:p>
        </w:tc>
        <w:tc>
          <w:tcPr>
            <w:tcW w:w="239" w:type="dxa"/>
          </w:tcPr>
          <w:p w14:paraId="5C493A7A" w14:textId="77777777" w:rsidR="00BF1955" w:rsidRPr="00A37CB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0554B17" w14:textId="472D01F2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(1,088,227)</w:t>
            </w:r>
          </w:p>
        </w:tc>
        <w:tc>
          <w:tcPr>
            <w:tcW w:w="237" w:type="dxa"/>
          </w:tcPr>
          <w:p w14:paraId="632E72FE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7FE589D" w14:textId="7CF046CA" w:rsidR="00BF1955" w:rsidRPr="00D84DD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(932,595)</w:t>
            </w:r>
          </w:p>
        </w:tc>
        <w:tc>
          <w:tcPr>
            <w:tcW w:w="241" w:type="dxa"/>
            <w:vAlign w:val="bottom"/>
          </w:tcPr>
          <w:p w14:paraId="439A34D5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DE9B942" w14:textId="1D6520D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(994,452)</w:t>
            </w:r>
          </w:p>
        </w:tc>
        <w:tc>
          <w:tcPr>
            <w:tcW w:w="245" w:type="dxa"/>
            <w:vAlign w:val="bottom"/>
          </w:tcPr>
          <w:p w14:paraId="5A74BF57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BDD4672" w14:textId="6AF3904A" w:rsidR="00BF1955" w:rsidRPr="00D84DD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(1,919,191)</w:t>
            </w:r>
          </w:p>
        </w:tc>
        <w:tc>
          <w:tcPr>
            <w:tcW w:w="245" w:type="dxa"/>
            <w:vAlign w:val="bottom"/>
          </w:tcPr>
          <w:p w14:paraId="02E45517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0CA10663" w14:textId="5B1E4C94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(2,082,679)</w:t>
            </w:r>
          </w:p>
        </w:tc>
      </w:tr>
      <w:tr w:rsidR="00BF1955" w:rsidRPr="00C96298" w14:paraId="54E3F6F2" w14:textId="77777777" w:rsidTr="002B1BE4">
        <w:tc>
          <w:tcPr>
            <w:tcW w:w="2373" w:type="dxa"/>
          </w:tcPr>
          <w:p w14:paraId="4E92C6C3" w14:textId="77777777" w:rsidR="00BF1955" w:rsidRPr="00605D13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605D13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000DD" w14:textId="7D7DFB97" w:rsidR="00BF1955" w:rsidRPr="00605D13" w:rsidRDefault="00DB4E9F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130,694</w:t>
            </w:r>
          </w:p>
        </w:tc>
        <w:tc>
          <w:tcPr>
            <w:tcW w:w="239" w:type="dxa"/>
          </w:tcPr>
          <w:p w14:paraId="7F8E1485" w14:textId="77777777" w:rsidR="00BF1955" w:rsidRPr="00605D13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2470" w14:textId="1FEC609A" w:rsidR="00BF1955" w:rsidRPr="00605D13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 w:rsidRPr="00605D13">
              <w:rPr>
                <w:rFonts w:ascii="Angsana New" w:hAnsi="Angsana New"/>
                <w:sz w:val="26"/>
                <w:szCs w:val="26"/>
              </w:rPr>
              <w:t>73,043</w:t>
            </w:r>
          </w:p>
        </w:tc>
        <w:tc>
          <w:tcPr>
            <w:tcW w:w="237" w:type="dxa"/>
            <w:vAlign w:val="bottom"/>
          </w:tcPr>
          <w:p w14:paraId="4EA08260" w14:textId="77777777" w:rsidR="00BF1955" w:rsidRPr="00605D13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684B9" w14:textId="28D8B742" w:rsidR="00BF1955" w:rsidRPr="00605D13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90,742</w:t>
            </w:r>
          </w:p>
        </w:tc>
        <w:tc>
          <w:tcPr>
            <w:tcW w:w="241" w:type="dxa"/>
            <w:vAlign w:val="bottom"/>
          </w:tcPr>
          <w:p w14:paraId="3B0EA3F8" w14:textId="77777777" w:rsidR="00BF1955" w:rsidRPr="00605D13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53730" w14:textId="44A9EA4A" w:rsidR="00BF1955" w:rsidRPr="00605D13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 w:rsidRPr="00605D13">
              <w:rPr>
                <w:rFonts w:ascii="Angsana New" w:hAnsi="Angsana New"/>
                <w:sz w:val="26"/>
                <w:szCs w:val="26"/>
              </w:rPr>
              <w:t>42,994</w:t>
            </w:r>
          </w:p>
        </w:tc>
        <w:tc>
          <w:tcPr>
            <w:tcW w:w="245" w:type="dxa"/>
            <w:vAlign w:val="bottom"/>
          </w:tcPr>
          <w:p w14:paraId="3212FAF7" w14:textId="77777777" w:rsidR="00BF1955" w:rsidRPr="00605D13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296FF" w14:textId="1CF34778" w:rsidR="00BF1955" w:rsidRPr="00605D13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 w:firstLine="2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221,436</w:t>
            </w:r>
          </w:p>
        </w:tc>
        <w:tc>
          <w:tcPr>
            <w:tcW w:w="245" w:type="dxa"/>
            <w:vAlign w:val="bottom"/>
          </w:tcPr>
          <w:p w14:paraId="38D77021" w14:textId="77777777" w:rsidR="00BF1955" w:rsidRPr="00605D13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5845F" w14:textId="4A25DC71" w:rsidR="00BF1955" w:rsidRPr="00605D13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sz w:val="26"/>
                <w:szCs w:val="26"/>
              </w:rPr>
            </w:pPr>
            <w:r w:rsidRPr="00605D13">
              <w:rPr>
                <w:rFonts w:ascii="Angsana New" w:hAnsi="Angsana New"/>
                <w:sz w:val="26"/>
                <w:szCs w:val="26"/>
              </w:rPr>
              <w:t>116,037</w:t>
            </w:r>
          </w:p>
        </w:tc>
      </w:tr>
      <w:tr w:rsidR="00BF1955" w:rsidRPr="0044007D" w14:paraId="604C94DA" w14:textId="77777777" w:rsidTr="002B1BE4">
        <w:tc>
          <w:tcPr>
            <w:tcW w:w="2373" w:type="dxa"/>
          </w:tcPr>
          <w:p w14:paraId="488571DD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426DFDDB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10B09AD8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231139A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0FC9F18F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144C308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55FAD9B4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37EB964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7F9AF37C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67BEB28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0AF95B57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1B31CB2F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BF1955" w:rsidRPr="00D47FE8" w14:paraId="52691272" w14:textId="77777777" w:rsidTr="002B1BE4">
        <w:tc>
          <w:tcPr>
            <w:tcW w:w="2373" w:type="dxa"/>
          </w:tcPr>
          <w:p w14:paraId="74F753AC" w14:textId="7A8F97C8" w:rsidR="00BF1955" w:rsidRPr="00D47FE8" w:rsidRDefault="00605D13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21" w:type="dxa"/>
          </w:tcPr>
          <w:p w14:paraId="4F51DD94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2AE466B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2D02D92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7710471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5C44B0D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680100E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9F4DD39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21D7C261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6D48C194" w14:textId="3C097F51" w:rsidR="00BF1955" w:rsidRPr="00D84DD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(57,836)</w:t>
            </w:r>
          </w:p>
        </w:tc>
        <w:tc>
          <w:tcPr>
            <w:tcW w:w="245" w:type="dxa"/>
          </w:tcPr>
          <w:p w14:paraId="1B372967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2E3C17C8" w14:textId="2FB3E20E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(58,835)</w:t>
            </w:r>
          </w:p>
        </w:tc>
      </w:tr>
      <w:tr w:rsidR="00BF1955" w:rsidRPr="00D47FE8" w14:paraId="27DB5D9E" w14:textId="77777777" w:rsidTr="002B1BE4">
        <w:tc>
          <w:tcPr>
            <w:tcW w:w="2373" w:type="dxa"/>
          </w:tcPr>
          <w:p w14:paraId="23F5817F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1" w:type="dxa"/>
          </w:tcPr>
          <w:p w14:paraId="1C75B610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AD63DE1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810D82D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941FE80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3CD71A1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B8D1484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E58DC80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20FFE75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0AA18DD2" w14:textId="53660D28" w:rsidR="00BF1955" w:rsidRPr="00D84DD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(44,222)</w:t>
            </w:r>
          </w:p>
        </w:tc>
        <w:tc>
          <w:tcPr>
            <w:tcW w:w="245" w:type="dxa"/>
          </w:tcPr>
          <w:p w14:paraId="72CA776B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5C5444AC" w14:textId="037921A0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(49,745)</w:t>
            </w:r>
          </w:p>
        </w:tc>
      </w:tr>
      <w:tr w:rsidR="00BF1955" w:rsidRPr="00D47FE8" w14:paraId="5D670951" w14:textId="77777777" w:rsidTr="002B1BE4">
        <w:tc>
          <w:tcPr>
            <w:tcW w:w="2373" w:type="dxa"/>
          </w:tcPr>
          <w:p w14:paraId="25A335CA" w14:textId="7E1178C9" w:rsidR="00BF1955" w:rsidRPr="00D47FE8" w:rsidRDefault="00513E3D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1" w:type="dxa"/>
          </w:tcPr>
          <w:p w14:paraId="0153537D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4B6925D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B19DD38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A486DDB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7AB5375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2AD94BB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82FB2FC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8F23A5A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FB54924" w14:textId="0D13A35B" w:rsidR="00BF1955" w:rsidRPr="00D84DD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(14,354)</w:t>
            </w:r>
          </w:p>
        </w:tc>
        <w:tc>
          <w:tcPr>
            <w:tcW w:w="245" w:type="dxa"/>
          </w:tcPr>
          <w:p w14:paraId="08C3B7A2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57687540" w14:textId="2E15B935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(11,917)</w:t>
            </w:r>
          </w:p>
        </w:tc>
      </w:tr>
      <w:tr w:rsidR="00BF1955" w:rsidRPr="00D47FE8" w14:paraId="3A15D0F5" w14:textId="77777777" w:rsidTr="002B1BE4">
        <w:tc>
          <w:tcPr>
            <w:tcW w:w="2373" w:type="dxa"/>
          </w:tcPr>
          <w:p w14:paraId="54DD45EF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1" w:type="dxa"/>
          </w:tcPr>
          <w:p w14:paraId="47D0D60A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1B00CE8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9EC00DD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DE9FD4A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A70C60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7928887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B8C9215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ACD372C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0DCA8375" w14:textId="75FBF8CE" w:rsidR="00BF1955" w:rsidRPr="00D84DD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20,39</w:t>
            </w:r>
            <w:r w:rsidR="008167CA">
              <w:rPr>
                <w:rFonts w:ascii="Angsana New" w:hAnsi="Angsana New"/>
                <w:bCs/>
                <w:sz w:val="26"/>
                <w:szCs w:val="26"/>
              </w:rPr>
              <w:t>3</w:t>
            </w:r>
          </w:p>
        </w:tc>
        <w:tc>
          <w:tcPr>
            <w:tcW w:w="245" w:type="dxa"/>
          </w:tcPr>
          <w:p w14:paraId="2D21C545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0399B087" w14:textId="45134508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32,918</w:t>
            </w:r>
          </w:p>
        </w:tc>
      </w:tr>
      <w:tr w:rsidR="00BF1955" w:rsidRPr="00D47FE8" w14:paraId="29DA0AFF" w14:textId="77777777" w:rsidTr="002B1BE4">
        <w:tc>
          <w:tcPr>
            <w:tcW w:w="2373" w:type="dxa"/>
          </w:tcPr>
          <w:p w14:paraId="71FE1D65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21" w:type="dxa"/>
          </w:tcPr>
          <w:p w14:paraId="3CBA9617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D1CC77F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41E367E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61D5412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E2EF747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AD1363C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71A74AA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CFA6192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C7DE046" w14:textId="77777777" w:rsidR="00BF1955" w:rsidRPr="00A37CB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411CD26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29F7FE0D" w14:textId="77777777" w:rsidR="00BF1955" w:rsidRPr="001B5CF2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BF1955" w:rsidRPr="00D47FE8" w14:paraId="306EA164" w14:textId="77777777" w:rsidTr="002B1BE4">
        <w:tc>
          <w:tcPr>
            <w:tcW w:w="2373" w:type="dxa"/>
          </w:tcPr>
          <w:p w14:paraId="2CE49D0C" w14:textId="0A2208B3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05D13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21" w:type="dxa"/>
          </w:tcPr>
          <w:p w14:paraId="5969A8FA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58473EF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5606DFF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F687EC4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6D408B5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F5EE9FC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7434769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B1738F9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4F17A48" w14:textId="33887D08" w:rsidR="00BF1955" w:rsidRPr="00A37CBE" w:rsidRDefault="00957EA1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33,621</w:t>
            </w:r>
          </w:p>
        </w:tc>
        <w:tc>
          <w:tcPr>
            <w:tcW w:w="245" w:type="dxa"/>
          </w:tcPr>
          <w:p w14:paraId="3EECDD1F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1FEBB43F" w14:textId="76CA724C" w:rsidR="00BF1955" w:rsidRPr="001B5CF2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26,385</w:t>
            </w:r>
          </w:p>
        </w:tc>
      </w:tr>
      <w:tr w:rsidR="00BF1955" w:rsidRPr="00D47FE8" w14:paraId="4DF45722" w14:textId="77777777" w:rsidTr="002B1BE4">
        <w:tc>
          <w:tcPr>
            <w:tcW w:w="2373" w:type="dxa"/>
          </w:tcPr>
          <w:p w14:paraId="1F323E44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21" w:type="dxa"/>
          </w:tcPr>
          <w:p w14:paraId="658B6E5F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1163124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B680ADE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2175C9DB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3ECD9CEB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109AC59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B25CF64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491E8F3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3CA27FE7" w14:textId="1631778C" w:rsidR="00BF1955" w:rsidRPr="00D84DD8" w:rsidRDefault="00957EA1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159,038</w:t>
            </w:r>
          </w:p>
        </w:tc>
        <w:tc>
          <w:tcPr>
            <w:tcW w:w="245" w:type="dxa"/>
          </w:tcPr>
          <w:p w14:paraId="4111A1A7" w14:textId="77777777" w:rsidR="00BF1955" w:rsidRPr="0055214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5C734A40" w14:textId="5836D492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54,843</w:t>
            </w:r>
          </w:p>
        </w:tc>
      </w:tr>
      <w:tr w:rsidR="00BF1955" w:rsidRPr="00D47FE8" w14:paraId="2CFDE7BE" w14:textId="77777777" w:rsidTr="002B1BE4">
        <w:tc>
          <w:tcPr>
            <w:tcW w:w="2373" w:type="dxa"/>
          </w:tcPr>
          <w:p w14:paraId="31BFA40B" w14:textId="56B46FB3" w:rsidR="00BF1955" w:rsidRPr="00D47FE8" w:rsidRDefault="00605D13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BF1955"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21" w:type="dxa"/>
          </w:tcPr>
          <w:p w14:paraId="20051B08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EEABDFF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E87D367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BC5E253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1883DB4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2B3FB08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DB2372C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8FB87F2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49B3D96" w14:textId="3F691939" w:rsidR="00BF1955" w:rsidRPr="00D84DD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(28,202)</w:t>
            </w:r>
          </w:p>
        </w:tc>
        <w:tc>
          <w:tcPr>
            <w:tcW w:w="245" w:type="dxa"/>
          </w:tcPr>
          <w:p w14:paraId="229661D6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7E340703" w14:textId="09BBDB1C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(5,883)</w:t>
            </w:r>
          </w:p>
        </w:tc>
      </w:tr>
      <w:tr w:rsidR="00BF1955" w:rsidRPr="00D47FE8" w14:paraId="7BA77A1A" w14:textId="77777777" w:rsidTr="002B1BE4">
        <w:tc>
          <w:tcPr>
            <w:tcW w:w="2373" w:type="dxa"/>
          </w:tcPr>
          <w:p w14:paraId="23B01BFF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21" w:type="dxa"/>
          </w:tcPr>
          <w:p w14:paraId="362ED36A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D7151D0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5C7D44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A3E7856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99B64E5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97A5D03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64F224A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4E367CB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1BAC7" w14:textId="02C3EEF5" w:rsidR="00BF1955" w:rsidRPr="00D84DD8" w:rsidRDefault="00957EA1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130,836</w:t>
            </w:r>
          </w:p>
        </w:tc>
        <w:tc>
          <w:tcPr>
            <w:tcW w:w="245" w:type="dxa"/>
          </w:tcPr>
          <w:p w14:paraId="4A372A93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931C7" w14:textId="2D29EDD5" w:rsidR="00BF1955" w:rsidRPr="001B5CF2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48,960</w:t>
            </w:r>
          </w:p>
        </w:tc>
      </w:tr>
    </w:tbl>
    <w:p w14:paraId="63043D57" w14:textId="77777777" w:rsidR="00E66DF1" w:rsidRPr="00D356B3" w:rsidRDefault="00E66DF1" w:rsidP="00E66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703" w:type="dxa"/>
        <w:tblLayout w:type="fixed"/>
        <w:tblLook w:val="0000" w:firstRow="0" w:lastRow="0" w:firstColumn="0" w:lastColumn="0" w:noHBand="0" w:noVBand="0"/>
      </w:tblPr>
      <w:tblGrid>
        <w:gridCol w:w="2373"/>
        <w:gridCol w:w="1021"/>
        <w:gridCol w:w="239"/>
        <w:gridCol w:w="1024"/>
        <w:gridCol w:w="237"/>
        <w:gridCol w:w="1017"/>
        <w:gridCol w:w="241"/>
        <w:gridCol w:w="1013"/>
        <w:gridCol w:w="245"/>
        <w:gridCol w:w="1017"/>
        <w:gridCol w:w="245"/>
        <w:gridCol w:w="1031"/>
      </w:tblGrid>
      <w:tr w:rsidR="00E66DF1" w:rsidRPr="00D47FE8" w14:paraId="1F7C3B25" w14:textId="77777777" w:rsidTr="002B1BE4">
        <w:tc>
          <w:tcPr>
            <w:tcW w:w="2373" w:type="dxa"/>
          </w:tcPr>
          <w:p w14:paraId="34B22339" w14:textId="77777777" w:rsidR="00E66DF1" w:rsidRPr="000F719C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330" w:type="dxa"/>
            <w:gridSpan w:val="11"/>
          </w:tcPr>
          <w:p w14:paraId="30FE1BC6" w14:textId="77777777" w:rsidR="00E66DF1" w:rsidRPr="000F719C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th-TH"/>
              </w:rPr>
            </w:pPr>
            <w:r w:rsidRPr="00EF76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>งบการเงินที่แสดงเงินลงทุนตามวิธีส่วนได้เสีย</w:t>
            </w:r>
            <w:r w:rsidRPr="00EF76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7624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E66DF1" w:rsidRPr="00D47FE8" w14:paraId="7C7EA01A" w14:textId="77777777" w:rsidTr="002B1BE4">
        <w:tc>
          <w:tcPr>
            <w:tcW w:w="2373" w:type="dxa"/>
          </w:tcPr>
          <w:p w14:paraId="7BF5C777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284" w:type="dxa"/>
            <w:gridSpan w:val="3"/>
          </w:tcPr>
          <w:p w14:paraId="1EF215F2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4840A62D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7333EE34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2A462346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</w:tcPr>
          <w:p w14:paraId="5FC3FAF0" w14:textId="77777777" w:rsidR="00E66DF1" w:rsidRPr="00D47FE8" w:rsidRDefault="00E66DF1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F1955" w:rsidRPr="006C7560" w14:paraId="3D6248BF" w14:textId="77777777" w:rsidTr="002B1BE4">
        <w:tc>
          <w:tcPr>
            <w:tcW w:w="2373" w:type="dxa"/>
          </w:tcPr>
          <w:p w14:paraId="20D0FA43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21" w:type="dxa"/>
          </w:tcPr>
          <w:p w14:paraId="0C1D96B6" w14:textId="4E0467E0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9" w:type="dxa"/>
          </w:tcPr>
          <w:p w14:paraId="662B8AB3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F74D2EA" w14:textId="7A6EAE0E" w:rsidR="00BF1955" w:rsidRPr="00D84DD8" w:rsidRDefault="00623F07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C718E5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37" w:type="dxa"/>
          </w:tcPr>
          <w:p w14:paraId="2FCC2557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5C13546" w14:textId="21109D13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center" w:pos="369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41" w:type="dxa"/>
          </w:tcPr>
          <w:p w14:paraId="2025A0E3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E99F1DD" w14:textId="00448319" w:rsidR="00BF1955" w:rsidRPr="00D84DD8" w:rsidRDefault="00623F07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C718E5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45" w:type="dxa"/>
          </w:tcPr>
          <w:p w14:paraId="52E09D7A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E062445" w14:textId="5AA442C5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45" w:type="dxa"/>
          </w:tcPr>
          <w:p w14:paraId="1CAA2178" w14:textId="77777777" w:rsidR="00BF1955" w:rsidRPr="00D84DD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45D2A720" w14:textId="4227972B" w:rsidR="00BF1955" w:rsidRPr="00D84DD8" w:rsidRDefault="00623F07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="00C718E5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BF1955" w:rsidRPr="00D47FE8" w14:paraId="6A568130" w14:textId="77777777" w:rsidTr="002B1BE4">
        <w:tc>
          <w:tcPr>
            <w:tcW w:w="2373" w:type="dxa"/>
          </w:tcPr>
          <w:p w14:paraId="7E8DA438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0" w:type="dxa"/>
            <w:gridSpan w:val="11"/>
          </w:tcPr>
          <w:p w14:paraId="1AE1FA92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0F719C" w:rsidRPr="0061518E" w14:paraId="04B58A49" w14:textId="77777777" w:rsidTr="002B1BE4">
        <w:tc>
          <w:tcPr>
            <w:tcW w:w="2373" w:type="dxa"/>
          </w:tcPr>
          <w:p w14:paraId="13A6F997" w14:textId="653D9F59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021" w:type="dxa"/>
            <w:vAlign w:val="bottom"/>
          </w:tcPr>
          <w:p w14:paraId="07C1BF98" w14:textId="76A88F97" w:rsidR="000F719C" w:rsidRPr="0061518E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2,310,369</w:t>
            </w:r>
          </w:p>
        </w:tc>
        <w:tc>
          <w:tcPr>
            <w:tcW w:w="239" w:type="dxa"/>
          </w:tcPr>
          <w:p w14:paraId="2EDFE45D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E489BD3" w14:textId="4A9B2534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61518E">
              <w:rPr>
                <w:rFonts w:ascii="Angsana New" w:hAnsi="Angsana New"/>
                <w:bCs/>
                <w:sz w:val="26"/>
                <w:szCs w:val="26"/>
              </w:rPr>
              <w:t>2,442,804</w:t>
            </w:r>
          </w:p>
        </w:tc>
        <w:tc>
          <w:tcPr>
            <w:tcW w:w="237" w:type="dxa"/>
            <w:vAlign w:val="bottom"/>
          </w:tcPr>
          <w:p w14:paraId="228ED7E7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CFD821F" w14:textId="3A616A29" w:rsidR="000F719C" w:rsidRPr="0061518E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2,001,808</w:t>
            </w:r>
          </w:p>
        </w:tc>
        <w:tc>
          <w:tcPr>
            <w:tcW w:w="241" w:type="dxa"/>
            <w:vAlign w:val="bottom"/>
          </w:tcPr>
          <w:p w14:paraId="0475CADD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F42D78" w14:textId="11FD1DEF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61518E">
              <w:rPr>
                <w:rFonts w:ascii="Angsana New" w:hAnsi="Angsana New"/>
                <w:bCs/>
                <w:sz w:val="26"/>
                <w:szCs w:val="26"/>
              </w:rPr>
              <w:t>2,046,855</w:t>
            </w:r>
          </w:p>
        </w:tc>
        <w:tc>
          <w:tcPr>
            <w:tcW w:w="245" w:type="dxa"/>
            <w:vAlign w:val="bottom"/>
          </w:tcPr>
          <w:p w14:paraId="73811C5F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3B2A692A" w14:textId="1D5C9345" w:rsidR="000F719C" w:rsidRPr="0061518E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4,312,177</w:t>
            </w:r>
          </w:p>
        </w:tc>
        <w:tc>
          <w:tcPr>
            <w:tcW w:w="245" w:type="dxa"/>
            <w:vAlign w:val="bottom"/>
          </w:tcPr>
          <w:p w14:paraId="65114573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62A23AC5" w14:textId="6888C873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61518E">
              <w:rPr>
                <w:rFonts w:ascii="Angsana New" w:hAnsi="Angsana New"/>
                <w:bCs/>
                <w:sz w:val="26"/>
                <w:szCs w:val="26"/>
              </w:rPr>
              <w:t>4,489,659</w:t>
            </w:r>
          </w:p>
        </w:tc>
      </w:tr>
      <w:tr w:rsidR="00BF1955" w:rsidRPr="0061518E" w14:paraId="383B61BA" w14:textId="77777777" w:rsidTr="002B1BE4">
        <w:tc>
          <w:tcPr>
            <w:tcW w:w="2373" w:type="dxa"/>
          </w:tcPr>
          <w:p w14:paraId="4386C984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24EDB33B" w14:textId="3B9988BF" w:rsidR="00BF1955" w:rsidRPr="0061518E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(2,040,856)</w:t>
            </w:r>
          </w:p>
        </w:tc>
        <w:tc>
          <w:tcPr>
            <w:tcW w:w="239" w:type="dxa"/>
          </w:tcPr>
          <w:p w14:paraId="4E01B5F3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2AE0B1D" w14:textId="3902310C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61518E">
              <w:rPr>
                <w:rFonts w:ascii="Angsana New" w:hAnsi="Angsana New"/>
                <w:bCs/>
                <w:sz w:val="26"/>
                <w:szCs w:val="26"/>
              </w:rPr>
              <w:t>(2,201,433)</w:t>
            </w:r>
          </w:p>
        </w:tc>
        <w:tc>
          <w:tcPr>
            <w:tcW w:w="237" w:type="dxa"/>
          </w:tcPr>
          <w:p w14:paraId="59ED1739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7A0CEAE" w14:textId="10259406" w:rsidR="00BF1955" w:rsidRPr="0061518E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(1,807,243)</w:t>
            </w:r>
          </w:p>
        </w:tc>
        <w:tc>
          <w:tcPr>
            <w:tcW w:w="241" w:type="dxa"/>
            <w:vAlign w:val="bottom"/>
          </w:tcPr>
          <w:p w14:paraId="6F25D568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1978DBB6" w14:textId="534F33CB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61518E">
              <w:rPr>
                <w:rFonts w:ascii="Angsana New" w:hAnsi="Angsana New"/>
                <w:bCs/>
                <w:sz w:val="26"/>
                <w:szCs w:val="26"/>
              </w:rPr>
              <w:t>(1,916,296)</w:t>
            </w:r>
          </w:p>
        </w:tc>
        <w:tc>
          <w:tcPr>
            <w:tcW w:w="245" w:type="dxa"/>
            <w:vAlign w:val="bottom"/>
          </w:tcPr>
          <w:p w14:paraId="4C91A25E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A0ED468" w14:textId="24FA7BD6" w:rsidR="00BF1955" w:rsidRPr="0061518E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(3,848,099)</w:t>
            </w:r>
          </w:p>
        </w:tc>
        <w:tc>
          <w:tcPr>
            <w:tcW w:w="245" w:type="dxa"/>
            <w:vAlign w:val="bottom"/>
          </w:tcPr>
          <w:p w14:paraId="75F74E9A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2B8F6C52" w14:textId="3875CBEF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61518E">
              <w:rPr>
                <w:rFonts w:ascii="Angsana New" w:hAnsi="Angsana New"/>
                <w:bCs/>
                <w:sz w:val="26"/>
                <w:szCs w:val="26"/>
              </w:rPr>
              <w:t>(4,117,729)</w:t>
            </w:r>
          </w:p>
        </w:tc>
      </w:tr>
      <w:tr w:rsidR="00BF1955" w:rsidRPr="00C96298" w14:paraId="3C548896" w14:textId="77777777" w:rsidTr="002B1BE4">
        <w:tc>
          <w:tcPr>
            <w:tcW w:w="2373" w:type="dxa"/>
          </w:tcPr>
          <w:p w14:paraId="5920F18A" w14:textId="77777777" w:rsidR="00BF1955" w:rsidRPr="000F719C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0F719C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5FDF1439" w14:textId="0C1FC8A7" w:rsidR="00BF1955" w:rsidRPr="000F719C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269,513</w:t>
            </w:r>
          </w:p>
        </w:tc>
        <w:tc>
          <w:tcPr>
            <w:tcW w:w="239" w:type="dxa"/>
          </w:tcPr>
          <w:p w14:paraId="0C17A76D" w14:textId="77777777" w:rsidR="00BF1955" w:rsidRPr="000F719C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27EB67A" w14:textId="0D9C89EF" w:rsidR="00BF1955" w:rsidRPr="000F719C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 w:rsidRPr="000F719C">
              <w:rPr>
                <w:rFonts w:ascii="Angsana New" w:hAnsi="Angsana New"/>
                <w:sz w:val="26"/>
                <w:szCs w:val="26"/>
              </w:rPr>
              <w:t>241,371</w:t>
            </w:r>
          </w:p>
        </w:tc>
        <w:tc>
          <w:tcPr>
            <w:tcW w:w="237" w:type="dxa"/>
            <w:vAlign w:val="bottom"/>
          </w:tcPr>
          <w:p w14:paraId="522B0A6F" w14:textId="77777777" w:rsidR="00BF1955" w:rsidRPr="000F719C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583C334B" w14:textId="4A7AF43F" w:rsidR="00BF1955" w:rsidRPr="000F719C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194,565</w:t>
            </w:r>
          </w:p>
        </w:tc>
        <w:tc>
          <w:tcPr>
            <w:tcW w:w="241" w:type="dxa"/>
            <w:vAlign w:val="bottom"/>
          </w:tcPr>
          <w:p w14:paraId="1888B577" w14:textId="77777777" w:rsidR="00BF1955" w:rsidRPr="000F719C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4FA65B50" w14:textId="58FA399B" w:rsidR="00BF1955" w:rsidRPr="000F719C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 w:rsidRPr="000F719C">
              <w:rPr>
                <w:rFonts w:ascii="Angsana New" w:hAnsi="Angsana New"/>
                <w:sz w:val="26"/>
                <w:szCs w:val="26"/>
              </w:rPr>
              <w:t>130,559</w:t>
            </w:r>
          </w:p>
        </w:tc>
        <w:tc>
          <w:tcPr>
            <w:tcW w:w="245" w:type="dxa"/>
            <w:vAlign w:val="bottom"/>
          </w:tcPr>
          <w:p w14:paraId="3C09F809" w14:textId="77777777" w:rsidR="00BF1955" w:rsidRPr="000F719C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657D414A" w14:textId="777B89A6" w:rsidR="00BF1955" w:rsidRPr="000F719C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464,078</w:t>
            </w:r>
          </w:p>
        </w:tc>
        <w:tc>
          <w:tcPr>
            <w:tcW w:w="245" w:type="dxa"/>
            <w:vAlign w:val="bottom"/>
          </w:tcPr>
          <w:p w14:paraId="113EB3CA" w14:textId="77777777" w:rsidR="00BF1955" w:rsidRPr="000F719C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2D84022F" w14:textId="75A20DF8" w:rsidR="00BF1955" w:rsidRPr="000F719C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sz w:val="26"/>
                <w:szCs w:val="26"/>
              </w:rPr>
            </w:pPr>
            <w:r w:rsidRPr="000F719C">
              <w:rPr>
                <w:rFonts w:ascii="Angsana New" w:hAnsi="Angsana New"/>
                <w:sz w:val="26"/>
                <w:szCs w:val="26"/>
              </w:rPr>
              <w:t>371,930</w:t>
            </w:r>
          </w:p>
        </w:tc>
      </w:tr>
      <w:tr w:rsidR="00BF1955" w:rsidRPr="0044007D" w14:paraId="5208E57E" w14:textId="77777777" w:rsidTr="002B1BE4">
        <w:tc>
          <w:tcPr>
            <w:tcW w:w="2373" w:type="dxa"/>
          </w:tcPr>
          <w:p w14:paraId="1208AF39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7236D12E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3C03C9BF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85F7DEC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026EC943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F2BD2FF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7F4A81A9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85D3F6E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5C5755B9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80703A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3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635E28A0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21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E496DE0" w14:textId="77777777" w:rsidR="00BF1955" w:rsidRPr="0044007D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3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0F719C" w:rsidRPr="00D47FE8" w14:paraId="72A5FEB4" w14:textId="77777777" w:rsidTr="002B1BE4">
        <w:tc>
          <w:tcPr>
            <w:tcW w:w="2373" w:type="dxa"/>
          </w:tcPr>
          <w:p w14:paraId="3A58F8AD" w14:textId="5040A85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21" w:type="dxa"/>
          </w:tcPr>
          <w:p w14:paraId="0248DFE4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0C1D58A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29F350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F682F49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AEADA95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ED088E1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11FF83B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282B6C4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BAA540B" w14:textId="4BD35598" w:rsidR="000F719C" w:rsidRPr="000E5B3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(116,098)</w:t>
            </w:r>
          </w:p>
        </w:tc>
        <w:tc>
          <w:tcPr>
            <w:tcW w:w="245" w:type="dxa"/>
          </w:tcPr>
          <w:p w14:paraId="306717D8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7E0A77E1" w14:textId="21150FC6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E5B38">
              <w:rPr>
                <w:rFonts w:ascii="Angsana New" w:hAnsi="Angsana New"/>
                <w:bCs/>
                <w:sz w:val="26"/>
                <w:szCs w:val="26"/>
              </w:rPr>
              <w:t>(157,422)</w:t>
            </w:r>
          </w:p>
        </w:tc>
      </w:tr>
      <w:tr w:rsidR="00BF1955" w:rsidRPr="00D47FE8" w14:paraId="06591D43" w14:textId="77777777" w:rsidTr="002B1BE4">
        <w:tc>
          <w:tcPr>
            <w:tcW w:w="2373" w:type="dxa"/>
          </w:tcPr>
          <w:p w14:paraId="652924EB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1" w:type="dxa"/>
          </w:tcPr>
          <w:p w14:paraId="767A2A01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7AA5203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191B6C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A3DF260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5881554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0A72A27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80916ED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FC14622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AC5D7F" w14:textId="05877327" w:rsidR="00BF1955" w:rsidRPr="000E5B3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(108,339)</w:t>
            </w:r>
          </w:p>
        </w:tc>
        <w:tc>
          <w:tcPr>
            <w:tcW w:w="245" w:type="dxa"/>
          </w:tcPr>
          <w:p w14:paraId="338B8E21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0BD85C49" w14:textId="7F52969B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E5B38">
              <w:rPr>
                <w:rFonts w:ascii="Angsana New" w:hAnsi="Angsana New"/>
                <w:bCs/>
                <w:sz w:val="26"/>
                <w:szCs w:val="26"/>
              </w:rPr>
              <w:t>(97,036)</w:t>
            </w:r>
          </w:p>
        </w:tc>
      </w:tr>
      <w:tr w:rsidR="00BF1955" w:rsidRPr="00D47FE8" w14:paraId="35455C88" w14:textId="77777777" w:rsidTr="002B1BE4">
        <w:tc>
          <w:tcPr>
            <w:tcW w:w="2373" w:type="dxa"/>
          </w:tcPr>
          <w:p w14:paraId="23C4446C" w14:textId="0E694D34" w:rsidR="00BF1955" w:rsidRPr="00D47FE8" w:rsidRDefault="00513E3D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1" w:type="dxa"/>
          </w:tcPr>
          <w:p w14:paraId="3B8195BD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55A3778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10EDF32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2954A85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458A37D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784BDB7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A6EDE03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A47EC55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4427183" w14:textId="5725E5B4" w:rsidR="00BF1955" w:rsidRPr="000E5B3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(30,522)</w:t>
            </w:r>
          </w:p>
        </w:tc>
        <w:tc>
          <w:tcPr>
            <w:tcW w:w="245" w:type="dxa"/>
          </w:tcPr>
          <w:p w14:paraId="6409995C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5F4D5867" w14:textId="331F23E4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0E5B38">
              <w:rPr>
                <w:rFonts w:ascii="Angsana New" w:hAnsi="Angsana New"/>
                <w:bCs/>
                <w:sz w:val="26"/>
                <w:szCs w:val="26"/>
              </w:rPr>
              <w:t>(24,995)</w:t>
            </w:r>
          </w:p>
        </w:tc>
      </w:tr>
      <w:tr w:rsidR="00BF1955" w:rsidRPr="00D47FE8" w14:paraId="2D4B21E9" w14:textId="77777777" w:rsidTr="002B1BE4">
        <w:tc>
          <w:tcPr>
            <w:tcW w:w="2373" w:type="dxa"/>
          </w:tcPr>
          <w:p w14:paraId="40FBA393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1" w:type="dxa"/>
          </w:tcPr>
          <w:p w14:paraId="10BF13E6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D6B1BB3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1125DE5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8A8F90E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5673FEA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50BC5D5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FB13D58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D8B1EF4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D2F4325" w14:textId="2B7C8089" w:rsidR="00BF1955" w:rsidRPr="000E5B3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43,55</w:t>
            </w:r>
            <w:r w:rsidR="008167CA">
              <w:rPr>
                <w:rFonts w:ascii="Angsana New" w:hAnsi="Angsana New"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392FA760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7434EBE8" w14:textId="325609B8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66,894</w:t>
            </w:r>
          </w:p>
        </w:tc>
      </w:tr>
      <w:tr w:rsidR="00BF1955" w:rsidRPr="00D47FE8" w14:paraId="26EAA9DE" w14:textId="77777777" w:rsidTr="002B1BE4">
        <w:tc>
          <w:tcPr>
            <w:tcW w:w="2373" w:type="dxa"/>
          </w:tcPr>
          <w:p w14:paraId="3660C096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21" w:type="dxa"/>
          </w:tcPr>
          <w:p w14:paraId="38C90545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2DC0C8C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EDA2097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1211081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C8301EC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8EDAB81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0D93580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7E64DD5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944D885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1332EA0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13906E78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1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0F719C" w:rsidRPr="00D47FE8" w14:paraId="0F451453" w14:textId="77777777" w:rsidTr="002B1BE4">
        <w:tc>
          <w:tcPr>
            <w:tcW w:w="2373" w:type="dxa"/>
          </w:tcPr>
          <w:p w14:paraId="13836CF0" w14:textId="40947AD4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21" w:type="dxa"/>
          </w:tcPr>
          <w:p w14:paraId="33F6EB03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2A291EE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51C52802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39CB8AF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E65D0E3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30B80F7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B5F37CF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EECBCE4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B17559D" w14:textId="31B2F037" w:rsidR="000F719C" w:rsidRPr="002C06A8" w:rsidRDefault="00957EA1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51,306</w:t>
            </w:r>
          </w:p>
        </w:tc>
        <w:tc>
          <w:tcPr>
            <w:tcW w:w="245" w:type="dxa"/>
          </w:tcPr>
          <w:p w14:paraId="093C3943" w14:textId="77777777" w:rsidR="000F719C" w:rsidRPr="0061518E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666D6EEB" w14:textId="369DDFF3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62,589</w:t>
            </w:r>
          </w:p>
        </w:tc>
      </w:tr>
      <w:tr w:rsidR="00BF1955" w:rsidRPr="00D47FE8" w14:paraId="562B2FA6" w14:textId="77777777" w:rsidTr="002B1BE4">
        <w:tc>
          <w:tcPr>
            <w:tcW w:w="2373" w:type="dxa"/>
          </w:tcPr>
          <w:p w14:paraId="68297DA8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21" w:type="dxa"/>
          </w:tcPr>
          <w:p w14:paraId="1AC67724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AD56323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749255B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C2B06A0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9A9F7A0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88D843F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8175DE5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37A0184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A99114C" w14:textId="38B64533" w:rsidR="00BF1955" w:rsidRPr="002C06A8" w:rsidRDefault="00957EA1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303,977</w:t>
            </w:r>
          </w:p>
        </w:tc>
        <w:tc>
          <w:tcPr>
            <w:tcW w:w="245" w:type="dxa"/>
          </w:tcPr>
          <w:p w14:paraId="3D39837A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6275A441" w14:textId="1C753DC5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221,960</w:t>
            </w:r>
          </w:p>
        </w:tc>
      </w:tr>
      <w:tr w:rsidR="00BF1955" w:rsidRPr="00D47FE8" w14:paraId="6DD6D8AA" w14:textId="77777777" w:rsidTr="00BF1955">
        <w:tc>
          <w:tcPr>
            <w:tcW w:w="2373" w:type="dxa"/>
          </w:tcPr>
          <w:p w14:paraId="51CFCB92" w14:textId="503442E8" w:rsidR="00BF1955" w:rsidRPr="00D47FE8" w:rsidRDefault="00513E3D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21" w:type="dxa"/>
          </w:tcPr>
          <w:p w14:paraId="2BC178D5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8454039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53BD9110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2A730228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9268F3A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7515D9D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7813D0F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04102705" w14:textId="77777777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AB591A0" w14:textId="5FE8A4CA" w:rsidR="00BF1955" w:rsidRPr="000E5B38" w:rsidRDefault="00B2160C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(56,405)</w:t>
            </w:r>
          </w:p>
        </w:tc>
        <w:tc>
          <w:tcPr>
            <w:tcW w:w="245" w:type="dxa"/>
          </w:tcPr>
          <w:p w14:paraId="22A0AAC7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08C44D51" w14:textId="2B9FBBBE" w:rsidR="00BF1955" w:rsidRPr="002C06A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0E5B38">
              <w:rPr>
                <w:rFonts w:ascii="Angsana New" w:hAnsi="Angsana New"/>
                <w:bCs/>
                <w:sz w:val="26"/>
                <w:szCs w:val="26"/>
              </w:rPr>
              <w:t>(31,811)</w:t>
            </w:r>
          </w:p>
        </w:tc>
      </w:tr>
      <w:tr w:rsidR="00BF1955" w:rsidRPr="00D47FE8" w14:paraId="71D8D765" w14:textId="77777777" w:rsidTr="002B1BE4">
        <w:tc>
          <w:tcPr>
            <w:tcW w:w="2373" w:type="dxa"/>
          </w:tcPr>
          <w:p w14:paraId="6642F375" w14:textId="77777777" w:rsidR="00BF1955" w:rsidRPr="00D47FE8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21" w:type="dxa"/>
          </w:tcPr>
          <w:p w14:paraId="3182B987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F144AB4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882D35A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DF2F631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CDB8F1D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E0E3928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2B38368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BC4F862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9AC02" w14:textId="4389907E" w:rsidR="00BF1955" w:rsidRPr="0061518E" w:rsidRDefault="00957EA1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247,572</w:t>
            </w:r>
          </w:p>
        </w:tc>
        <w:tc>
          <w:tcPr>
            <w:tcW w:w="245" w:type="dxa"/>
          </w:tcPr>
          <w:p w14:paraId="0CC88B7E" w14:textId="77777777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 w:firstLine="26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C0E2F" w14:textId="4932625E" w:rsidR="00BF1955" w:rsidRPr="0061518E" w:rsidRDefault="00BF1955" w:rsidP="00BF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61518E">
              <w:rPr>
                <w:rFonts w:ascii="Angsana New" w:hAnsi="Angsana New"/>
                <w:b/>
                <w:sz w:val="26"/>
                <w:szCs w:val="26"/>
              </w:rPr>
              <w:t>190,149</w:t>
            </w:r>
          </w:p>
        </w:tc>
      </w:tr>
      <w:tr w:rsidR="000F719C" w:rsidRPr="00D47FE8" w14:paraId="7880A389" w14:textId="77777777" w:rsidTr="00EE5CAC">
        <w:tc>
          <w:tcPr>
            <w:tcW w:w="2373" w:type="dxa"/>
          </w:tcPr>
          <w:p w14:paraId="403DD0E7" w14:textId="3A0CBED0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</w:tcPr>
          <w:p w14:paraId="3B577B46" w14:textId="230D0978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26210B84" w14:textId="77777777" w:rsidR="000F719C" w:rsidRPr="00D84DD8" w:rsidRDefault="000F719C" w:rsidP="000F7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2F753125" w14:textId="4630F438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3DEB13DC" w14:textId="77777777" w:rsidR="000F719C" w:rsidRPr="00D84DD8" w:rsidRDefault="000F719C" w:rsidP="000F7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</w:tcPr>
          <w:p w14:paraId="615E44C2" w14:textId="5F15E7F3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F719C" w:rsidRPr="00D47FE8" w14:paraId="4C70686A" w14:textId="77777777" w:rsidTr="002B1BE4">
        <w:tc>
          <w:tcPr>
            <w:tcW w:w="2373" w:type="dxa"/>
          </w:tcPr>
          <w:p w14:paraId="1861BFB2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7903C65C" w14:textId="1D391DA4" w:rsidR="000F719C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9" w:type="dxa"/>
          </w:tcPr>
          <w:p w14:paraId="20DDA831" w14:textId="77777777" w:rsidR="000F719C" w:rsidRPr="00D84DD8" w:rsidRDefault="000F719C" w:rsidP="000F7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28A2183" w14:textId="3332CCAF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31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2900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37" w:type="dxa"/>
          </w:tcPr>
          <w:p w14:paraId="383483E5" w14:textId="77777777" w:rsidR="000F719C" w:rsidRPr="00D84DD8" w:rsidRDefault="000F719C" w:rsidP="000F7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1B4B1D8" w14:textId="3EE32094" w:rsidR="000F719C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1" w:type="dxa"/>
          </w:tcPr>
          <w:p w14:paraId="1C179A84" w14:textId="77777777" w:rsidR="000F719C" w:rsidRPr="00D84DD8" w:rsidRDefault="000F719C" w:rsidP="000F7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08F74C5" w14:textId="2A65A0CA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31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2900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245" w:type="dxa"/>
          </w:tcPr>
          <w:p w14:paraId="2A7F99F6" w14:textId="77777777" w:rsidR="000F719C" w:rsidRPr="00D84DD8" w:rsidRDefault="000F719C" w:rsidP="000F7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423786" w14:textId="17D622C0" w:rsidR="000F719C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5" w:type="dxa"/>
          </w:tcPr>
          <w:p w14:paraId="1359029F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58C659D0" w14:textId="0CFFF087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900">
              <w:rPr>
                <w:rFonts w:ascii="Angsana New" w:hAnsi="Angsana New"/>
                <w:sz w:val="26"/>
                <w:szCs w:val="26"/>
              </w:rPr>
              <w:t>31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2900">
              <w:rPr>
                <w:rFonts w:ascii="Angsana New" w:hAnsi="Angsana New" w:hint="cs"/>
                <w:sz w:val="26"/>
                <w:szCs w:val="26"/>
                <w:cs/>
              </w:rPr>
              <w:t>มีนา</w:t>
            </w:r>
            <w:r w:rsidRPr="00682900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</w:tr>
      <w:tr w:rsidR="000F719C" w:rsidRPr="00D47FE8" w14:paraId="21D04F9D" w14:textId="77777777" w:rsidTr="002B1BE4">
        <w:tc>
          <w:tcPr>
            <w:tcW w:w="2373" w:type="dxa"/>
          </w:tcPr>
          <w:p w14:paraId="7A0EAF89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207102D9" w14:textId="686FDE2E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9" w:type="dxa"/>
          </w:tcPr>
          <w:p w14:paraId="2A86FDD9" w14:textId="77777777" w:rsidR="000F719C" w:rsidRPr="00D84DD8" w:rsidRDefault="000F719C" w:rsidP="000F7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7C53E75" w14:textId="234D7AC7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7" w:type="dxa"/>
          </w:tcPr>
          <w:p w14:paraId="04F9D311" w14:textId="77777777" w:rsidR="000F719C" w:rsidRPr="00D84DD8" w:rsidRDefault="000F719C" w:rsidP="000F7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F22EE5E" w14:textId="614B865F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1" w:type="dxa"/>
          </w:tcPr>
          <w:p w14:paraId="7A1F7904" w14:textId="77777777" w:rsidR="000F719C" w:rsidRPr="00D84DD8" w:rsidRDefault="000F719C" w:rsidP="000F7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4728BCF" w14:textId="119ED62B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5" w:type="dxa"/>
          </w:tcPr>
          <w:p w14:paraId="596A59B1" w14:textId="77777777" w:rsidR="000F719C" w:rsidRPr="00D84DD8" w:rsidRDefault="000F719C" w:rsidP="000F7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FFFBECE" w14:textId="6EFD4967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5" w:type="dxa"/>
          </w:tcPr>
          <w:p w14:paraId="7147C710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69ACB608" w14:textId="405DD9DB" w:rsidR="000F719C" w:rsidRPr="00682900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F719C" w:rsidRPr="00D47FE8" w14:paraId="26BA6D18" w14:textId="77777777" w:rsidTr="002B1BE4">
        <w:tc>
          <w:tcPr>
            <w:tcW w:w="2373" w:type="dxa"/>
          </w:tcPr>
          <w:p w14:paraId="4F8AF36E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30" w:type="dxa"/>
            <w:gridSpan w:val="11"/>
          </w:tcPr>
          <w:p w14:paraId="20A9A20C" w14:textId="77777777" w:rsidR="000F719C" w:rsidRPr="007F4A41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0F719C" w:rsidRPr="00D47FE8" w14:paraId="4DF4A030" w14:textId="77777777" w:rsidTr="002B1BE4">
        <w:tc>
          <w:tcPr>
            <w:tcW w:w="4657" w:type="dxa"/>
            <w:gridSpan w:val="4"/>
          </w:tcPr>
          <w:p w14:paraId="58F7F72D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143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37" w:type="dxa"/>
          </w:tcPr>
          <w:p w14:paraId="3BD261CC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0FEB0E5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5D4F63E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5F77314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210695D7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4AF2F33" w14:textId="77777777" w:rsidR="000F719C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FB2860E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1ECD885A" w14:textId="77777777" w:rsidR="000F719C" w:rsidRPr="007F4A41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0F719C" w:rsidRPr="00D47FE8" w14:paraId="138F92F3" w14:textId="77777777" w:rsidTr="002B1BE4">
        <w:tc>
          <w:tcPr>
            <w:tcW w:w="2373" w:type="dxa"/>
          </w:tcPr>
          <w:p w14:paraId="3CB233D2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21" w:type="dxa"/>
          </w:tcPr>
          <w:p w14:paraId="1B7AC5B9" w14:textId="7B06C93F" w:rsidR="000F719C" w:rsidRPr="002C06A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434,138</w:t>
            </w:r>
          </w:p>
        </w:tc>
        <w:tc>
          <w:tcPr>
            <w:tcW w:w="239" w:type="dxa"/>
            <w:vAlign w:val="bottom"/>
          </w:tcPr>
          <w:p w14:paraId="50001A28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EF8431B" w14:textId="47D7679A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2C06A8">
              <w:rPr>
                <w:rFonts w:ascii="Angsana New" w:hAnsi="Angsana New"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Cs/>
                <w:sz w:val="26"/>
                <w:szCs w:val="26"/>
              </w:rPr>
              <w:t>40</w:t>
            </w:r>
            <w:r w:rsidRPr="002C06A8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931</w:t>
            </w:r>
          </w:p>
        </w:tc>
        <w:tc>
          <w:tcPr>
            <w:tcW w:w="237" w:type="dxa"/>
            <w:vAlign w:val="bottom"/>
          </w:tcPr>
          <w:p w14:paraId="05331CBB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E1F513" w14:textId="4E637D5B" w:rsidR="000F719C" w:rsidRPr="002C06A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961,442</w:t>
            </w:r>
          </w:p>
        </w:tc>
        <w:tc>
          <w:tcPr>
            <w:tcW w:w="241" w:type="dxa"/>
            <w:vAlign w:val="bottom"/>
          </w:tcPr>
          <w:p w14:paraId="3B8383CA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F63A477" w14:textId="0E741415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1,033</w:t>
            </w:r>
            <w:r w:rsidRPr="002C06A8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976</w:t>
            </w:r>
          </w:p>
        </w:tc>
        <w:tc>
          <w:tcPr>
            <w:tcW w:w="245" w:type="dxa"/>
            <w:vAlign w:val="bottom"/>
          </w:tcPr>
          <w:p w14:paraId="6CA93907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32FDAC8B" w14:textId="59CCF57B" w:rsidR="000F719C" w:rsidRPr="002C06A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1,395,580</w:t>
            </w:r>
          </w:p>
        </w:tc>
        <w:tc>
          <w:tcPr>
            <w:tcW w:w="245" w:type="dxa"/>
            <w:vAlign w:val="bottom"/>
          </w:tcPr>
          <w:p w14:paraId="48D112A8" w14:textId="77777777" w:rsidR="000F719C" w:rsidRPr="002C06A8" w:rsidRDefault="000F719C" w:rsidP="000F7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17C59FC9" w14:textId="6578BF8C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1,674</w:t>
            </w:r>
            <w:r w:rsidRPr="002C06A8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907</w:t>
            </w:r>
          </w:p>
        </w:tc>
      </w:tr>
      <w:tr w:rsidR="000F719C" w:rsidRPr="00D47FE8" w14:paraId="077BD272" w14:textId="77777777" w:rsidTr="002B1BE4">
        <w:tc>
          <w:tcPr>
            <w:tcW w:w="2373" w:type="dxa"/>
          </w:tcPr>
          <w:p w14:paraId="06053F36" w14:textId="0BD142A9" w:rsidR="000F719C" w:rsidRPr="00D47FE8" w:rsidRDefault="00513E3D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</w:t>
            </w:r>
            <w:r w:rsidR="000F719C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0F719C"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="000F719C" w:rsidRPr="00D47FE8">
              <w:rPr>
                <w:rFonts w:ascii="Angsana New" w:hAnsi="Angsana New"/>
                <w:sz w:val="26"/>
                <w:szCs w:val="26"/>
              </w:rPr>
              <w:t>-</w:t>
            </w:r>
            <w:r w:rsidR="000F719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F719C"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21" w:type="dxa"/>
          </w:tcPr>
          <w:p w14:paraId="1256A04F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2050B830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53B6D9D6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8CFBCC3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4894C65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244AA70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F4B6C2A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B819387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50556B9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8DC9EEB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02C9818E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0F719C" w:rsidRPr="00D47FE8" w14:paraId="79569E80" w14:textId="77777777" w:rsidTr="00EE5CAC">
        <w:tc>
          <w:tcPr>
            <w:tcW w:w="2373" w:type="dxa"/>
          </w:tcPr>
          <w:p w14:paraId="34451930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21" w:type="dxa"/>
          </w:tcPr>
          <w:p w14:paraId="59E412A1" w14:textId="52CA7806" w:rsidR="000F719C" w:rsidRPr="002C06A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3,414,437</w:t>
            </w:r>
          </w:p>
        </w:tc>
        <w:tc>
          <w:tcPr>
            <w:tcW w:w="239" w:type="dxa"/>
          </w:tcPr>
          <w:p w14:paraId="1DAB9108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6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center"/>
          </w:tcPr>
          <w:p w14:paraId="59E7964E" w14:textId="7675DDB0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0F719C">
              <w:rPr>
                <w:rFonts w:ascii="Angsana New" w:hAnsi="Angsana New"/>
                <w:bCs/>
                <w:sz w:val="26"/>
                <w:szCs w:val="26"/>
              </w:rPr>
              <w:t>3,594,712</w:t>
            </w:r>
          </w:p>
        </w:tc>
        <w:tc>
          <w:tcPr>
            <w:tcW w:w="237" w:type="dxa"/>
            <w:vAlign w:val="center"/>
          </w:tcPr>
          <w:p w14:paraId="247E033B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114EC08F" w14:textId="3C6B60C9" w:rsidR="000F719C" w:rsidRPr="002C06A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985,938</w:t>
            </w:r>
          </w:p>
        </w:tc>
        <w:tc>
          <w:tcPr>
            <w:tcW w:w="241" w:type="dxa"/>
            <w:vAlign w:val="center"/>
          </w:tcPr>
          <w:p w14:paraId="153DE46D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  <w:tab w:val="decimal" w:pos="806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</w:tcPr>
          <w:p w14:paraId="0270DF1A" w14:textId="36E13A88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0F719C">
              <w:rPr>
                <w:rFonts w:ascii="Angsana New" w:hAnsi="Angsana New"/>
                <w:bCs/>
                <w:sz w:val="26"/>
                <w:szCs w:val="26"/>
              </w:rPr>
              <w:t>1,033,379</w:t>
            </w:r>
          </w:p>
        </w:tc>
        <w:tc>
          <w:tcPr>
            <w:tcW w:w="245" w:type="dxa"/>
            <w:vAlign w:val="center"/>
          </w:tcPr>
          <w:p w14:paraId="3F2B9015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054352D9" w14:textId="7E6CDA5B" w:rsidR="000F719C" w:rsidRPr="002C06A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4,400,375</w:t>
            </w:r>
          </w:p>
        </w:tc>
        <w:tc>
          <w:tcPr>
            <w:tcW w:w="245" w:type="dxa"/>
            <w:vAlign w:val="center"/>
          </w:tcPr>
          <w:p w14:paraId="02CDF174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3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center"/>
          </w:tcPr>
          <w:p w14:paraId="31B49F78" w14:textId="0911E162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0F719C">
              <w:rPr>
                <w:rFonts w:ascii="Angsana New" w:hAnsi="Angsana New"/>
                <w:bCs/>
                <w:sz w:val="26"/>
                <w:szCs w:val="26"/>
              </w:rPr>
              <w:t>4,628,091</w:t>
            </w:r>
          </w:p>
        </w:tc>
      </w:tr>
      <w:tr w:rsidR="000F719C" w:rsidRPr="00D47FE8" w14:paraId="4EB60E88" w14:textId="77777777" w:rsidTr="002B1BE4">
        <w:tc>
          <w:tcPr>
            <w:tcW w:w="2373" w:type="dxa"/>
          </w:tcPr>
          <w:p w14:paraId="0B0B9887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21" w:type="dxa"/>
          </w:tcPr>
          <w:p w14:paraId="56E7289E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D0E0A5D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B0913E" w14:textId="77777777" w:rsidR="000F719C" w:rsidRPr="000F719C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6C0A9F2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844B27B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E800567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05C2FC2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1BA12289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FB69B65" w14:textId="3101BF02" w:rsidR="000F719C" w:rsidRPr="002C06A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180,997</w:t>
            </w:r>
          </w:p>
        </w:tc>
        <w:tc>
          <w:tcPr>
            <w:tcW w:w="245" w:type="dxa"/>
            <w:vAlign w:val="bottom"/>
          </w:tcPr>
          <w:p w14:paraId="6B7418F4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5FEE295F" w14:textId="59353A43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195</w:t>
            </w:r>
            <w:r w:rsidRPr="002C06A8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015</w:t>
            </w:r>
          </w:p>
        </w:tc>
      </w:tr>
      <w:tr w:rsidR="000F719C" w:rsidRPr="00D47FE8" w14:paraId="0CFCFB08" w14:textId="77777777" w:rsidTr="002B1BE4">
        <w:tc>
          <w:tcPr>
            <w:tcW w:w="2373" w:type="dxa"/>
          </w:tcPr>
          <w:p w14:paraId="39585C43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</w:p>
        </w:tc>
        <w:tc>
          <w:tcPr>
            <w:tcW w:w="1021" w:type="dxa"/>
          </w:tcPr>
          <w:p w14:paraId="0DD83C8D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3B97A844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1F17A3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7DAA75F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A53DB94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E1B7E2E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1FC47425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EA86337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2CF32287" w14:textId="2B098393" w:rsidR="000F719C" w:rsidRPr="002C06A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4,581,372</w:t>
            </w:r>
          </w:p>
        </w:tc>
        <w:tc>
          <w:tcPr>
            <w:tcW w:w="245" w:type="dxa"/>
            <w:vAlign w:val="bottom"/>
          </w:tcPr>
          <w:p w14:paraId="06805DF4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10301" w14:textId="0A7ACAEA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</w:t>
            </w:r>
            <w:r w:rsidRPr="002C06A8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823</w:t>
            </w:r>
            <w:r w:rsidRPr="002C06A8">
              <w:rPr>
                <w:rFonts w:ascii="Angsana New" w:hAnsi="Angsana New"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Cs/>
                <w:sz w:val="26"/>
                <w:szCs w:val="26"/>
              </w:rPr>
              <w:t>106</w:t>
            </w:r>
          </w:p>
        </w:tc>
      </w:tr>
      <w:tr w:rsidR="000F719C" w:rsidRPr="00D47FE8" w14:paraId="56711129" w14:textId="77777777" w:rsidTr="002B1BE4">
        <w:tc>
          <w:tcPr>
            <w:tcW w:w="2373" w:type="dxa"/>
          </w:tcPr>
          <w:p w14:paraId="60372830" w14:textId="341D7918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21" w:type="dxa"/>
          </w:tcPr>
          <w:p w14:paraId="3F0DA1D0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09058361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38DD969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3DA5B52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AEE523F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3D62596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96CB825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1AE13651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4CED70DB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C0F5A93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04128B27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0F719C" w:rsidRPr="00D47FE8" w14:paraId="12A7B7F2" w14:textId="77777777" w:rsidTr="002B1BE4">
        <w:tc>
          <w:tcPr>
            <w:tcW w:w="2373" w:type="dxa"/>
          </w:tcPr>
          <w:p w14:paraId="4AAC425D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21" w:type="dxa"/>
            <w:vAlign w:val="bottom"/>
          </w:tcPr>
          <w:p w14:paraId="4D7AB5E9" w14:textId="063D8DBE" w:rsidR="000F719C" w:rsidRPr="002C06A8" w:rsidRDefault="00417F83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851,641</w:t>
            </w:r>
          </w:p>
        </w:tc>
        <w:tc>
          <w:tcPr>
            <w:tcW w:w="239" w:type="dxa"/>
          </w:tcPr>
          <w:p w14:paraId="77A19A76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DAF9383" w14:textId="0D421842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956,458</w:t>
            </w:r>
          </w:p>
        </w:tc>
        <w:tc>
          <w:tcPr>
            <w:tcW w:w="237" w:type="dxa"/>
            <w:vAlign w:val="bottom"/>
          </w:tcPr>
          <w:p w14:paraId="23BAB8C5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D4F2F8A" w14:textId="027378FC" w:rsidR="000F719C" w:rsidRPr="002C06A8" w:rsidRDefault="00417F83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423,987</w:t>
            </w:r>
          </w:p>
        </w:tc>
        <w:tc>
          <w:tcPr>
            <w:tcW w:w="241" w:type="dxa"/>
            <w:vAlign w:val="bottom"/>
          </w:tcPr>
          <w:p w14:paraId="71DF9008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28A56703" w14:textId="6D57A9EA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244</w:t>
            </w:r>
            <w:r w:rsidRPr="002C06A8">
              <w:rPr>
                <w:rFonts w:ascii="Angsana New" w:hAnsi="Angsana New"/>
                <w:bCs/>
                <w:sz w:val="26"/>
                <w:szCs w:val="26"/>
              </w:rPr>
              <w:t>,6</w:t>
            </w:r>
            <w:r>
              <w:rPr>
                <w:rFonts w:ascii="Angsana New" w:hAnsi="Angsana New"/>
                <w:bCs/>
                <w:sz w:val="26"/>
                <w:szCs w:val="26"/>
              </w:rPr>
              <w:t>42</w:t>
            </w:r>
          </w:p>
        </w:tc>
        <w:tc>
          <w:tcPr>
            <w:tcW w:w="245" w:type="dxa"/>
            <w:vAlign w:val="bottom"/>
          </w:tcPr>
          <w:p w14:paraId="6C6DAB57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6530CDC" w14:textId="27095BB2" w:rsidR="000F719C" w:rsidRPr="002C06A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1,275,628</w:t>
            </w:r>
          </w:p>
        </w:tc>
        <w:tc>
          <w:tcPr>
            <w:tcW w:w="245" w:type="dxa"/>
            <w:vAlign w:val="bottom"/>
          </w:tcPr>
          <w:p w14:paraId="7B212F42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431EE0ED" w14:textId="3A794FE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</w:t>
            </w:r>
            <w:r w:rsidRPr="002C06A8">
              <w:rPr>
                <w:rFonts w:ascii="Angsana New" w:hAnsi="Angsana New"/>
                <w:bCs/>
                <w:sz w:val="26"/>
                <w:szCs w:val="26"/>
              </w:rPr>
              <w:t>,201,</w:t>
            </w:r>
            <w:r>
              <w:rPr>
                <w:rFonts w:ascii="Angsana New" w:hAnsi="Angsana New"/>
                <w:bCs/>
                <w:sz w:val="26"/>
                <w:szCs w:val="26"/>
              </w:rPr>
              <w:t>100</w:t>
            </w:r>
          </w:p>
        </w:tc>
      </w:tr>
      <w:tr w:rsidR="000F719C" w:rsidRPr="00D47FE8" w14:paraId="30EC11C5" w14:textId="77777777" w:rsidTr="002B1BE4">
        <w:tc>
          <w:tcPr>
            <w:tcW w:w="2373" w:type="dxa"/>
          </w:tcPr>
          <w:p w14:paraId="47487C35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21" w:type="dxa"/>
          </w:tcPr>
          <w:p w14:paraId="42D1C70F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04CE6112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C6EA21D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B4E23AD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3FBB887A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86F87FD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09C0BC52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2054D3C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070E085" w14:textId="2D0F8578" w:rsidR="000F719C" w:rsidRPr="002C06A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175,896</w:t>
            </w:r>
          </w:p>
        </w:tc>
        <w:tc>
          <w:tcPr>
            <w:tcW w:w="245" w:type="dxa"/>
            <w:vAlign w:val="bottom"/>
          </w:tcPr>
          <w:p w14:paraId="65623378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035D64AE" w14:textId="3B5AC945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</w:t>
            </w:r>
            <w:r w:rsidRPr="002C06A8">
              <w:rPr>
                <w:rFonts w:ascii="Angsana New" w:hAnsi="Angsana New"/>
                <w:bCs/>
                <w:sz w:val="26"/>
                <w:szCs w:val="26"/>
              </w:rPr>
              <w:t>9</w:t>
            </w:r>
            <w:r>
              <w:rPr>
                <w:rFonts w:ascii="Angsana New" w:hAnsi="Angsana New"/>
                <w:bCs/>
                <w:sz w:val="26"/>
                <w:szCs w:val="26"/>
              </w:rPr>
              <w:t>5</w:t>
            </w:r>
            <w:r w:rsidRPr="002C06A8">
              <w:rPr>
                <w:rFonts w:ascii="Angsana New" w:hAnsi="Angsana New"/>
                <w:bCs/>
                <w:sz w:val="26"/>
                <w:szCs w:val="26"/>
              </w:rPr>
              <w:t>,5</w:t>
            </w:r>
            <w:r>
              <w:rPr>
                <w:rFonts w:ascii="Angsana New" w:hAnsi="Angsana New"/>
                <w:bCs/>
                <w:sz w:val="26"/>
                <w:szCs w:val="26"/>
              </w:rPr>
              <w:t>83</w:t>
            </w:r>
          </w:p>
        </w:tc>
      </w:tr>
      <w:tr w:rsidR="000F719C" w:rsidRPr="00D47FE8" w14:paraId="0F649EB3" w14:textId="77777777" w:rsidTr="002B1BE4">
        <w:tc>
          <w:tcPr>
            <w:tcW w:w="2373" w:type="dxa"/>
          </w:tcPr>
          <w:p w14:paraId="6B7292FF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21" w:type="dxa"/>
          </w:tcPr>
          <w:p w14:paraId="257E3813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7639F90E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148B38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42DA403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35F9B133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70FCE83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4726163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730EFF15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215CCCF4" w14:textId="47802336" w:rsidR="000F719C" w:rsidRPr="002C06A8" w:rsidRDefault="00B2160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1,451,524</w:t>
            </w:r>
          </w:p>
        </w:tc>
        <w:tc>
          <w:tcPr>
            <w:tcW w:w="245" w:type="dxa"/>
            <w:vAlign w:val="bottom"/>
          </w:tcPr>
          <w:p w14:paraId="002F7E18" w14:textId="77777777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4FCD7" w14:textId="38EA9316" w:rsidR="000F719C" w:rsidRPr="002C06A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1,396</w:t>
            </w:r>
            <w:r w:rsidRPr="002C06A8">
              <w:rPr>
                <w:rFonts w:ascii="Angsana New" w:hAnsi="Angsana New"/>
                <w:bCs/>
                <w:sz w:val="26"/>
                <w:szCs w:val="26"/>
              </w:rPr>
              <w:t>,6</w:t>
            </w:r>
            <w:r>
              <w:rPr>
                <w:rFonts w:ascii="Angsana New" w:hAnsi="Angsana New"/>
                <w:bCs/>
                <w:sz w:val="26"/>
                <w:szCs w:val="26"/>
              </w:rPr>
              <w:t>83</w:t>
            </w:r>
          </w:p>
        </w:tc>
      </w:tr>
      <w:tr w:rsidR="000F719C" w:rsidRPr="00D47FE8" w14:paraId="7A9DD02E" w14:textId="77777777" w:rsidTr="002B1BE4">
        <w:tc>
          <w:tcPr>
            <w:tcW w:w="2373" w:type="dxa"/>
          </w:tcPr>
          <w:p w14:paraId="2228EBAE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สินทรัพย์อื่นที่ไม่สามารถ</w:t>
            </w:r>
          </w:p>
        </w:tc>
        <w:tc>
          <w:tcPr>
            <w:tcW w:w="1021" w:type="dxa"/>
          </w:tcPr>
          <w:p w14:paraId="16E643F6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1AC9EE5D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FCA2FE3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A9C09F5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6F36C475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31BAF25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81AF4FB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D353985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3DEC725E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2EC4BD4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2E25C907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0F719C" w:rsidRPr="00D47FE8" w14:paraId="503FD19B" w14:textId="77777777" w:rsidTr="002B1BE4">
        <w:tc>
          <w:tcPr>
            <w:tcW w:w="2373" w:type="dxa"/>
          </w:tcPr>
          <w:p w14:paraId="13486F39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21" w:type="dxa"/>
          </w:tcPr>
          <w:p w14:paraId="5CDF9095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9" w:type="dxa"/>
          </w:tcPr>
          <w:p w14:paraId="07BA8AC9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6AEEA7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35247E6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69D041E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0B3CA43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C636499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C172FE1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0948C99" w14:textId="1692849C" w:rsidR="000F719C" w:rsidRPr="00D84DD8" w:rsidRDefault="00196A87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1,688,410</w:t>
            </w:r>
          </w:p>
        </w:tc>
        <w:tc>
          <w:tcPr>
            <w:tcW w:w="245" w:type="dxa"/>
            <w:vAlign w:val="bottom"/>
          </w:tcPr>
          <w:p w14:paraId="3DE2BCD2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3E72AC11" w14:textId="0D594AA1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1,703,628</w:t>
            </w:r>
          </w:p>
        </w:tc>
      </w:tr>
      <w:tr w:rsidR="000F719C" w:rsidRPr="00D47FE8" w14:paraId="145CC60F" w14:textId="77777777" w:rsidTr="002B1BE4">
        <w:tc>
          <w:tcPr>
            <w:tcW w:w="2373" w:type="dxa"/>
          </w:tcPr>
          <w:p w14:paraId="3B590173" w14:textId="77777777" w:rsidR="000F719C" w:rsidRPr="00D47FE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21" w:type="dxa"/>
          </w:tcPr>
          <w:p w14:paraId="60995FF5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7032945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F533227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5B7E632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3B06F8D0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5840594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04D6B338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BA62484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3A621" w14:textId="0DF6065A" w:rsidR="000F719C" w:rsidRPr="00D84DD8" w:rsidRDefault="00196A87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214"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9,116,886</w:t>
            </w:r>
          </w:p>
        </w:tc>
        <w:tc>
          <w:tcPr>
            <w:tcW w:w="245" w:type="dxa"/>
            <w:vAlign w:val="bottom"/>
          </w:tcPr>
          <w:p w14:paraId="25993973" w14:textId="77777777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DB531" w14:textId="09E9CA31" w:rsidR="000F719C" w:rsidRPr="00D84DD8" w:rsidRDefault="000F719C" w:rsidP="000F7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9,598,324</w:t>
            </w:r>
          </w:p>
        </w:tc>
      </w:tr>
    </w:tbl>
    <w:p w14:paraId="7A322461" w14:textId="77777777" w:rsidR="00E66DF1" w:rsidRPr="0044007D" w:rsidRDefault="00E66DF1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98ED6AF" w14:textId="3FF09A3B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37CEB787" w14:textId="77777777" w:rsidR="00C7183F" w:rsidRPr="0044007D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288EAFAC" w14:textId="77777777" w:rsidR="00C7183F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52C41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04F61A27" w14:textId="77777777" w:rsidR="00C7183F" w:rsidRPr="0044007D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7055F446" w14:textId="77777777" w:rsidR="00C7183F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C8924C8" w14:textId="77777777" w:rsidR="00C7183F" w:rsidRPr="0044007D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tbl>
      <w:tblPr>
        <w:tblW w:w="933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4"/>
        <w:gridCol w:w="1655"/>
        <w:gridCol w:w="243"/>
        <w:gridCol w:w="1659"/>
      </w:tblGrid>
      <w:tr w:rsidR="00BF1955" w:rsidRPr="008F7775" w14:paraId="4A5841AA" w14:textId="77777777" w:rsidTr="0044007D">
        <w:tc>
          <w:tcPr>
            <w:tcW w:w="5774" w:type="dxa"/>
            <w:tcBorders>
              <w:top w:val="nil"/>
              <w:bottom w:val="nil"/>
            </w:tcBorders>
          </w:tcPr>
          <w:p w14:paraId="4F986B31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  <w:tcBorders>
              <w:top w:val="nil"/>
              <w:bottom w:val="nil"/>
            </w:tcBorders>
          </w:tcPr>
          <w:p w14:paraId="25550973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F1955" w:rsidRPr="008F7775" w14:paraId="1EA81D2B" w14:textId="77777777" w:rsidTr="0044007D">
        <w:tc>
          <w:tcPr>
            <w:tcW w:w="5774" w:type="dxa"/>
            <w:tcBorders>
              <w:top w:val="nil"/>
            </w:tcBorders>
          </w:tcPr>
          <w:p w14:paraId="36DBFC23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  <w:tcBorders>
              <w:top w:val="nil"/>
            </w:tcBorders>
          </w:tcPr>
          <w:p w14:paraId="30649B57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BF1955" w:rsidRPr="00C54FF4" w14:paraId="2E28271E" w14:textId="77777777" w:rsidTr="0044007D">
        <w:tc>
          <w:tcPr>
            <w:tcW w:w="5774" w:type="dxa"/>
          </w:tcPr>
          <w:p w14:paraId="3273B5D1" w14:textId="77777777" w:rsidR="00BF1955" w:rsidRPr="00CF7C61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F777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55" w:type="dxa"/>
          </w:tcPr>
          <w:p w14:paraId="1C12D970" w14:textId="31A8BFB9" w:rsidR="00BF1955" w:rsidRPr="00C54FF4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1A2C4E3E" w14:textId="77777777" w:rsidR="00BF1955" w:rsidRPr="00C54FF4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30C26EFA" w14:textId="2281F813" w:rsidR="00BF1955" w:rsidRPr="00C54FF4" w:rsidRDefault="00623F07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F03CF3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BF1955" w:rsidRPr="008F7775" w14:paraId="70F5BF89" w14:textId="77777777" w:rsidTr="0044007D">
        <w:tc>
          <w:tcPr>
            <w:tcW w:w="5774" w:type="dxa"/>
          </w:tcPr>
          <w:p w14:paraId="55716983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</w:tcPr>
          <w:p w14:paraId="7AE9A898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380" w:lineRule="exact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BF1955" w:rsidRPr="008F7775" w14:paraId="71E60B65" w14:textId="77777777" w:rsidTr="0044007D">
        <w:tc>
          <w:tcPr>
            <w:tcW w:w="5774" w:type="dxa"/>
            <w:tcBorders>
              <w:bottom w:val="nil"/>
            </w:tcBorders>
          </w:tcPr>
          <w:p w14:paraId="1EC1CF67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55" w:type="dxa"/>
            <w:tcBorders>
              <w:bottom w:val="nil"/>
            </w:tcBorders>
          </w:tcPr>
          <w:p w14:paraId="0C3E53CD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80" w:lineRule="exac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4E21877C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775779BC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1955" w:rsidRPr="008F7775" w14:paraId="2A782F4F" w14:textId="77777777" w:rsidTr="0044007D">
        <w:tc>
          <w:tcPr>
            <w:tcW w:w="5774" w:type="dxa"/>
            <w:tcBorders>
              <w:bottom w:val="nil"/>
            </w:tcBorders>
          </w:tcPr>
          <w:p w14:paraId="21500353" w14:textId="77777777" w:rsidR="00BF1955" w:rsidRPr="00751B7D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1B7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55" w:type="dxa"/>
            <w:tcBorders>
              <w:bottom w:val="nil"/>
            </w:tcBorders>
          </w:tcPr>
          <w:p w14:paraId="159C54B5" w14:textId="336B68F3" w:rsidR="00BF1955" w:rsidRPr="008F7775" w:rsidRDefault="00EE5CAC" w:rsidP="00441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1,233,41</w:t>
            </w:r>
            <w:r w:rsidR="004418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bottom w:val="nil"/>
            </w:tcBorders>
          </w:tcPr>
          <w:p w14:paraId="296A5728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6F9E643B" w14:textId="4ADA2242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1,184,934</w:t>
            </w:r>
          </w:p>
        </w:tc>
      </w:tr>
      <w:tr w:rsidR="00BF1955" w:rsidRPr="008F7775" w14:paraId="5604DD52" w14:textId="77777777" w:rsidTr="0044007D">
        <w:tc>
          <w:tcPr>
            <w:tcW w:w="5774" w:type="dxa"/>
            <w:tcBorders>
              <w:bottom w:val="nil"/>
            </w:tcBorders>
          </w:tcPr>
          <w:p w14:paraId="5FBBB78C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55" w:type="dxa"/>
            <w:tcBorders>
              <w:bottom w:val="nil"/>
            </w:tcBorders>
          </w:tcPr>
          <w:p w14:paraId="3F7D6B7F" w14:textId="6A6589FB" w:rsidR="00BF1955" w:rsidRPr="008F7775" w:rsidRDefault="00EE5CAC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418,289</w:t>
            </w:r>
          </w:p>
        </w:tc>
        <w:tc>
          <w:tcPr>
            <w:tcW w:w="243" w:type="dxa"/>
            <w:tcBorders>
              <w:bottom w:val="nil"/>
            </w:tcBorders>
          </w:tcPr>
          <w:p w14:paraId="4991C7B8" w14:textId="77777777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78A7BCDA" w14:textId="00AD80AC" w:rsidR="00BF1955" w:rsidRPr="008F7775" w:rsidRDefault="00BF1955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454,529</w:t>
            </w:r>
          </w:p>
        </w:tc>
      </w:tr>
      <w:tr w:rsidR="008167CA" w:rsidRPr="008F7775" w14:paraId="17755EE9" w14:textId="77777777" w:rsidTr="0044007D">
        <w:tc>
          <w:tcPr>
            <w:tcW w:w="5774" w:type="dxa"/>
            <w:tcBorders>
              <w:bottom w:val="nil"/>
            </w:tcBorders>
          </w:tcPr>
          <w:p w14:paraId="6A09E197" w14:textId="3B5BD8D9" w:rsidR="008167CA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มิเรตส์</w:t>
            </w:r>
            <w:proofErr w:type="spellEnd"/>
          </w:p>
        </w:tc>
        <w:tc>
          <w:tcPr>
            <w:tcW w:w="1655" w:type="dxa"/>
            <w:tcBorders>
              <w:bottom w:val="nil"/>
            </w:tcBorders>
          </w:tcPr>
          <w:p w14:paraId="18204E2D" w14:textId="4D9AC80F" w:rsidR="008167CA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68,369</w:t>
            </w:r>
          </w:p>
        </w:tc>
        <w:tc>
          <w:tcPr>
            <w:tcW w:w="243" w:type="dxa"/>
            <w:tcBorders>
              <w:bottom w:val="nil"/>
            </w:tcBorders>
          </w:tcPr>
          <w:p w14:paraId="2A63D28A" w14:textId="77777777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5290C8D4" w14:textId="45F9CF60" w:rsidR="008167CA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73,171</w:t>
            </w:r>
          </w:p>
        </w:tc>
      </w:tr>
      <w:tr w:rsidR="008167CA" w:rsidRPr="008F7775" w14:paraId="4E95CA5D" w14:textId="77777777" w:rsidTr="0044007D">
        <w:tc>
          <w:tcPr>
            <w:tcW w:w="5774" w:type="dxa"/>
            <w:tcBorders>
              <w:bottom w:val="nil"/>
            </w:tcBorders>
          </w:tcPr>
          <w:p w14:paraId="13AB82CF" w14:textId="77777777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บังคลาเทศ</w:t>
            </w:r>
          </w:p>
        </w:tc>
        <w:tc>
          <w:tcPr>
            <w:tcW w:w="1655" w:type="dxa"/>
            <w:tcBorders>
              <w:bottom w:val="nil"/>
            </w:tcBorders>
          </w:tcPr>
          <w:p w14:paraId="35C607E1" w14:textId="546B6349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60,273</w:t>
            </w:r>
          </w:p>
        </w:tc>
        <w:tc>
          <w:tcPr>
            <w:tcW w:w="243" w:type="dxa"/>
            <w:tcBorders>
              <w:bottom w:val="nil"/>
            </w:tcBorders>
          </w:tcPr>
          <w:p w14:paraId="092923ED" w14:textId="77777777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0A53DEC4" w14:textId="4C2BF770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112,278</w:t>
            </w:r>
          </w:p>
        </w:tc>
      </w:tr>
      <w:tr w:rsidR="008167CA" w:rsidRPr="008F7775" w14:paraId="62FF41A7" w14:textId="77777777" w:rsidTr="0044007D">
        <w:tc>
          <w:tcPr>
            <w:tcW w:w="5774" w:type="dxa"/>
            <w:tcBorders>
              <w:top w:val="nil"/>
              <w:bottom w:val="nil"/>
            </w:tcBorders>
          </w:tcPr>
          <w:p w14:paraId="100695B1" w14:textId="77777777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655" w:type="dxa"/>
            <w:tcBorders>
              <w:top w:val="nil"/>
              <w:bottom w:val="single" w:sz="4" w:space="0" w:color="auto"/>
            </w:tcBorders>
          </w:tcPr>
          <w:p w14:paraId="67A96F88" w14:textId="67F1DA4A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360,278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A289224" w14:textId="77777777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nil"/>
              <w:bottom w:val="single" w:sz="4" w:space="0" w:color="auto"/>
            </w:tcBorders>
          </w:tcPr>
          <w:p w14:paraId="317B51D6" w14:textId="2B2B1DDA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373,804</w:t>
            </w:r>
          </w:p>
        </w:tc>
      </w:tr>
      <w:tr w:rsidR="008167CA" w:rsidRPr="008F7775" w14:paraId="771ED376" w14:textId="77777777" w:rsidTr="0044007D">
        <w:tc>
          <w:tcPr>
            <w:tcW w:w="5774" w:type="dxa"/>
            <w:tcBorders>
              <w:top w:val="nil"/>
              <w:bottom w:val="nil"/>
            </w:tcBorders>
          </w:tcPr>
          <w:p w14:paraId="7586855F" w14:textId="77777777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</w:tcPr>
          <w:p w14:paraId="44B78852" w14:textId="2E6249F3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2,140,627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FF5808A" w14:textId="77777777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1851044E" w14:textId="174ACFF2" w:rsidR="008167CA" w:rsidRPr="008F7775" w:rsidRDefault="008167CA" w:rsidP="00816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2,198,716</w:t>
            </w:r>
          </w:p>
        </w:tc>
      </w:tr>
      <w:tr w:rsidR="0044007D" w:rsidRPr="008F7775" w14:paraId="53CF92FE" w14:textId="77777777" w:rsidTr="00F17B1D">
        <w:tc>
          <w:tcPr>
            <w:tcW w:w="5774" w:type="dxa"/>
            <w:tcBorders>
              <w:top w:val="nil"/>
              <w:bottom w:val="nil"/>
            </w:tcBorders>
          </w:tcPr>
          <w:p w14:paraId="4F716F02" w14:textId="77777777" w:rsidR="0044007D" w:rsidRPr="008F7775" w:rsidRDefault="0044007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  <w:tcBorders>
              <w:top w:val="nil"/>
              <w:bottom w:val="nil"/>
            </w:tcBorders>
          </w:tcPr>
          <w:p w14:paraId="4DBC81E2" w14:textId="77777777" w:rsidR="0044007D" w:rsidRPr="008F7775" w:rsidRDefault="0044007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4007D" w:rsidRPr="008F7775" w14:paraId="5E7A4709" w14:textId="77777777" w:rsidTr="00F17B1D">
        <w:tc>
          <w:tcPr>
            <w:tcW w:w="5774" w:type="dxa"/>
            <w:tcBorders>
              <w:top w:val="nil"/>
            </w:tcBorders>
          </w:tcPr>
          <w:p w14:paraId="5D46F695" w14:textId="77777777" w:rsidR="0044007D" w:rsidRPr="008F7775" w:rsidRDefault="0044007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  <w:tcBorders>
              <w:top w:val="nil"/>
            </w:tcBorders>
          </w:tcPr>
          <w:p w14:paraId="066EA9F1" w14:textId="77777777" w:rsidR="0044007D" w:rsidRPr="008F7775" w:rsidRDefault="0044007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44007D" w:rsidRPr="00C54FF4" w14:paraId="469F5131" w14:textId="77777777" w:rsidTr="00F17B1D">
        <w:tc>
          <w:tcPr>
            <w:tcW w:w="5774" w:type="dxa"/>
          </w:tcPr>
          <w:p w14:paraId="1403FEDC" w14:textId="00CFDEA8" w:rsidR="0044007D" w:rsidRPr="00CF7C61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F777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55" w:type="dxa"/>
          </w:tcPr>
          <w:p w14:paraId="7855088C" w14:textId="77777777" w:rsidR="0044007D" w:rsidRPr="00C54FF4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7135DFC3" w14:textId="77777777" w:rsidR="0044007D" w:rsidRPr="00C54FF4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3AD63440" w14:textId="5ADEAF99" w:rsidR="0044007D" w:rsidRPr="00C54FF4" w:rsidRDefault="00623F07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F03CF3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44007D" w:rsidRPr="008F7775" w14:paraId="3C389282" w14:textId="77777777" w:rsidTr="00F17B1D">
        <w:tc>
          <w:tcPr>
            <w:tcW w:w="5774" w:type="dxa"/>
          </w:tcPr>
          <w:p w14:paraId="68FAABC0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</w:tcPr>
          <w:p w14:paraId="739BD49D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44007D" w:rsidRPr="008F7775" w14:paraId="5A7DB6D2" w14:textId="77777777" w:rsidTr="0044007D">
        <w:tc>
          <w:tcPr>
            <w:tcW w:w="5774" w:type="dxa"/>
            <w:tcBorders>
              <w:bottom w:val="nil"/>
            </w:tcBorders>
          </w:tcPr>
          <w:p w14:paraId="391E805B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55" w:type="dxa"/>
            <w:tcBorders>
              <w:bottom w:val="nil"/>
            </w:tcBorders>
          </w:tcPr>
          <w:p w14:paraId="622EFAF3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3F5E1897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17E22A4E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07D" w:rsidRPr="008F7775" w14:paraId="1F808A55" w14:textId="77777777" w:rsidTr="0044007D">
        <w:tc>
          <w:tcPr>
            <w:tcW w:w="5774" w:type="dxa"/>
            <w:tcBorders>
              <w:bottom w:val="nil"/>
            </w:tcBorders>
          </w:tcPr>
          <w:p w14:paraId="23DB70E1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55" w:type="dxa"/>
            <w:tcBorders>
              <w:bottom w:val="nil"/>
            </w:tcBorders>
          </w:tcPr>
          <w:p w14:paraId="3486325E" w14:textId="0DBE9D00" w:rsidR="0044007D" w:rsidRPr="008F7775" w:rsidRDefault="00EE5CAC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2,465,12</w:t>
            </w:r>
            <w:r w:rsidR="004418A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tcBorders>
              <w:bottom w:val="nil"/>
            </w:tcBorders>
          </w:tcPr>
          <w:p w14:paraId="1B4716B1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113E5647" w14:textId="23A70451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2,272,626</w:t>
            </w:r>
          </w:p>
        </w:tc>
      </w:tr>
      <w:tr w:rsidR="0044007D" w:rsidRPr="008F7775" w14:paraId="2498A98C" w14:textId="77777777" w:rsidTr="0044007D">
        <w:tc>
          <w:tcPr>
            <w:tcW w:w="5774" w:type="dxa"/>
            <w:tcBorders>
              <w:bottom w:val="nil"/>
            </w:tcBorders>
          </w:tcPr>
          <w:p w14:paraId="21479C9F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55" w:type="dxa"/>
            <w:tcBorders>
              <w:bottom w:val="nil"/>
            </w:tcBorders>
          </w:tcPr>
          <w:p w14:paraId="53504D03" w14:textId="481BE189" w:rsidR="0044007D" w:rsidRPr="008F7775" w:rsidRDefault="00EE5CAC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762,054</w:t>
            </w:r>
          </w:p>
        </w:tc>
        <w:tc>
          <w:tcPr>
            <w:tcW w:w="243" w:type="dxa"/>
            <w:tcBorders>
              <w:bottom w:val="nil"/>
            </w:tcBorders>
          </w:tcPr>
          <w:p w14:paraId="4AA75058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0FC21B29" w14:textId="6BC18992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1,055,945</w:t>
            </w:r>
          </w:p>
        </w:tc>
      </w:tr>
      <w:tr w:rsidR="0044007D" w:rsidRPr="008F7775" w14:paraId="6EC3201C" w14:textId="77777777" w:rsidTr="0044007D">
        <w:tc>
          <w:tcPr>
            <w:tcW w:w="5774" w:type="dxa"/>
            <w:tcBorders>
              <w:bottom w:val="nil"/>
            </w:tcBorders>
          </w:tcPr>
          <w:p w14:paraId="0FAD1570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บังคลา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ทศ</w:t>
            </w:r>
          </w:p>
        </w:tc>
        <w:tc>
          <w:tcPr>
            <w:tcW w:w="1655" w:type="dxa"/>
            <w:tcBorders>
              <w:bottom w:val="nil"/>
            </w:tcBorders>
          </w:tcPr>
          <w:p w14:paraId="7E1C184A" w14:textId="33E60697" w:rsidR="0044007D" w:rsidRPr="008F7775" w:rsidRDefault="00EE5CAC" w:rsidP="00441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4418A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,206</w:t>
            </w:r>
          </w:p>
        </w:tc>
        <w:tc>
          <w:tcPr>
            <w:tcW w:w="243" w:type="dxa"/>
            <w:tcBorders>
              <w:bottom w:val="nil"/>
            </w:tcBorders>
          </w:tcPr>
          <w:p w14:paraId="16DCCE57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2FE49209" w14:textId="546496C2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203,758</w:t>
            </w:r>
          </w:p>
        </w:tc>
      </w:tr>
      <w:tr w:rsidR="0044007D" w:rsidRPr="008F7775" w14:paraId="7EB94355" w14:textId="77777777" w:rsidTr="0044007D">
        <w:tc>
          <w:tcPr>
            <w:tcW w:w="5774" w:type="dxa"/>
            <w:tcBorders>
              <w:bottom w:val="nil"/>
            </w:tcBorders>
          </w:tcPr>
          <w:p w14:paraId="4EB3BEE4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หรัฐอาหรับเอ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มิเรตส์</w:t>
            </w:r>
            <w:proofErr w:type="spellEnd"/>
            <w:r w:rsidRPr="008F7775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655" w:type="dxa"/>
            <w:tcBorders>
              <w:bottom w:val="nil"/>
            </w:tcBorders>
          </w:tcPr>
          <w:p w14:paraId="60AF203F" w14:textId="7B57E79A" w:rsidR="0044007D" w:rsidRPr="008F7775" w:rsidRDefault="00EE5CAC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142,953</w:t>
            </w:r>
          </w:p>
        </w:tc>
        <w:tc>
          <w:tcPr>
            <w:tcW w:w="243" w:type="dxa"/>
            <w:tcBorders>
              <w:bottom w:val="nil"/>
            </w:tcBorders>
          </w:tcPr>
          <w:p w14:paraId="3974EE8C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55F04CA5" w14:textId="22CB6ED3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197,325</w:t>
            </w:r>
          </w:p>
        </w:tc>
      </w:tr>
      <w:tr w:rsidR="0044007D" w:rsidRPr="008F7775" w14:paraId="436297F2" w14:textId="77777777" w:rsidTr="0044007D">
        <w:tc>
          <w:tcPr>
            <w:tcW w:w="5774" w:type="dxa"/>
            <w:tcBorders>
              <w:top w:val="nil"/>
              <w:bottom w:val="nil"/>
            </w:tcBorders>
          </w:tcPr>
          <w:p w14:paraId="24591B93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655" w:type="dxa"/>
            <w:tcBorders>
              <w:top w:val="nil"/>
              <w:bottom w:val="single" w:sz="4" w:space="0" w:color="auto"/>
            </w:tcBorders>
          </w:tcPr>
          <w:p w14:paraId="0983AE72" w14:textId="765CF242" w:rsidR="0044007D" w:rsidRPr="008F7775" w:rsidRDefault="00EE5CAC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756,839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BC80F4D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nil"/>
              <w:bottom w:val="single" w:sz="4" w:space="0" w:color="auto"/>
            </w:tcBorders>
          </w:tcPr>
          <w:p w14:paraId="64FFC62D" w14:textId="22EDA429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760,005</w:t>
            </w:r>
          </w:p>
        </w:tc>
      </w:tr>
      <w:tr w:rsidR="0044007D" w:rsidRPr="008F7775" w14:paraId="05696046" w14:textId="77777777" w:rsidTr="0044007D">
        <w:tc>
          <w:tcPr>
            <w:tcW w:w="5774" w:type="dxa"/>
            <w:tcBorders>
              <w:top w:val="nil"/>
              <w:bottom w:val="nil"/>
            </w:tcBorders>
          </w:tcPr>
          <w:p w14:paraId="386BF276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</w:tcPr>
          <w:p w14:paraId="204160A7" w14:textId="1A97A673" w:rsidR="0044007D" w:rsidRPr="008F7775" w:rsidRDefault="004418A9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4,312,177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7259A99" w14:textId="77777777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48A88E56" w14:textId="7C089800" w:rsidR="0044007D" w:rsidRPr="008F7775" w:rsidRDefault="0044007D" w:rsidP="00440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4,489,659</w:t>
            </w:r>
          </w:p>
        </w:tc>
      </w:tr>
    </w:tbl>
    <w:p w14:paraId="662F8947" w14:textId="77777777" w:rsidR="00BF1955" w:rsidRPr="000B00BC" w:rsidRDefault="00BF1955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08D1791B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671FB089" w14:textId="77777777" w:rsidR="00C7183F" w:rsidRPr="000B00BC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14:paraId="45C46CA8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1B8950A9" w14:textId="77777777" w:rsidR="00C7183F" w:rsidRPr="000B00BC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DE81EE2" w14:textId="77777777" w:rsidR="00C7183F" w:rsidRPr="00C52C41" w:rsidRDefault="00C7183F" w:rsidP="00C7183F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C52C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CF5CCD8" w14:textId="77777777" w:rsidR="00C7183F" w:rsidRPr="000B00BC" w:rsidRDefault="00C7183F" w:rsidP="00C7183F">
      <w:pPr>
        <w:ind w:left="540"/>
        <w:rPr>
          <w:rFonts w:ascii="Angsana New" w:hAnsi="Angsana New"/>
          <w:sz w:val="24"/>
          <w:szCs w:val="24"/>
        </w:rPr>
      </w:pPr>
    </w:p>
    <w:p w14:paraId="0CC06758" w14:textId="0F25D40A" w:rsidR="00C7183F" w:rsidRPr="00C52C41" w:rsidRDefault="00C7183F" w:rsidP="00C718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52C41">
        <w:rPr>
          <w:rFonts w:ascii="Angsana New" w:hAnsi="Angsana New"/>
          <w:sz w:val="30"/>
          <w:szCs w:val="30"/>
        </w:rPr>
        <w:t xml:space="preserve">1 </w:t>
      </w:r>
      <w:r w:rsidRPr="00C52C41">
        <w:rPr>
          <w:rFonts w:ascii="Angsana New" w:hAnsi="Angsana New"/>
          <w:sz w:val="30"/>
          <w:szCs w:val="30"/>
          <w:cs/>
        </w:rPr>
        <w:t xml:space="preserve">และ </w:t>
      </w:r>
      <w:r w:rsidRPr="00C52C41">
        <w:rPr>
          <w:rFonts w:ascii="Angsana New" w:hAnsi="Angsana New"/>
          <w:sz w:val="30"/>
          <w:szCs w:val="30"/>
        </w:rPr>
        <w:t xml:space="preserve">2 </w:t>
      </w:r>
      <w:r w:rsidR="000F719C">
        <w:rPr>
          <w:rFonts w:ascii="Angsana New" w:hAnsi="Angsana New" w:hint="cs"/>
          <w:sz w:val="30"/>
          <w:szCs w:val="30"/>
          <w:cs/>
        </w:rPr>
        <w:t>สำหรับงวด</w:t>
      </w:r>
      <w:r w:rsidR="00550EF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0F719C">
        <w:rPr>
          <w:rFonts w:ascii="Angsana New" w:hAnsi="Angsana New" w:hint="cs"/>
          <w:sz w:val="30"/>
          <w:szCs w:val="30"/>
          <w:cs/>
        </w:rPr>
        <w:t>หก</w:t>
      </w:r>
      <w:r w:rsidR="00796FF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96FF5">
        <w:rPr>
          <w:rFonts w:ascii="Angsana New" w:hAnsi="Angsana New"/>
          <w:sz w:val="30"/>
          <w:szCs w:val="30"/>
        </w:rPr>
        <w:t>30</w:t>
      </w:r>
      <w:r w:rsidR="00796FF5">
        <w:rPr>
          <w:rFonts w:ascii="Angsana New" w:hAnsi="Angsana New" w:hint="cs"/>
          <w:sz w:val="30"/>
          <w:szCs w:val="30"/>
          <w:cs/>
        </w:rPr>
        <w:t xml:space="preserve"> </w:t>
      </w:r>
      <w:r w:rsidR="005278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96FF5"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B0CD5">
        <w:rPr>
          <w:rFonts w:ascii="Angsana New" w:hAnsi="Angsana New"/>
          <w:sz w:val="30"/>
          <w:szCs w:val="30"/>
        </w:rPr>
        <w:t xml:space="preserve">305 </w:t>
      </w:r>
      <w:r w:rsidR="004B0CD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417F83">
        <w:rPr>
          <w:rFonts w:ascii="Angsana New" w:hAnsi="Angsana New"/>
          <w:sz w:val="30"/>
          <w:szCs w:val="30"/>
        </w:rPr>
        <w:t>577</w:t>
      </w:r>
      <w:r w:rsidR="005278FD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ล้านบาท</w:t>
      </w:r>
      <w:r w:rsidR="000F3F31">
        <w:rPr>
          <w:rFonts w:ascii="Angsana New" w:hAnsi="Angsana New"/>
          <w:sz w:val="30"/>
          <w:szCs w:val="30"/>
        </w:rPr>
        <w:t xml:space="preserve"> </w:t>
      </w:r>
      <w:r w:rsidR="000F3F31">
        <w:rPr>
          <w:rFonts w:ascii="Angsana New" w:hAnsi="Angsana New" w:hint="cs"/>
          <w:sz w:val="30"/>
          <w:szCs w:val="30"/>
          <w:cs/>
        </w:rPr>
        <w:t>ตามลำดับ</w:t>
      </w:r>
      <w:r w:rsidRPr="00C52C41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F03CF3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F03CF3">
        <w:rPr>
          <w:rFonts w:ascii="Angsana New" w:hAnsi="Angsana New"/>
          <w:i/>
          <w:iCs/>
          <w:sz w:val="30"/>
          <w:szCs w:val="30"/>
        </w:rPr>
        <w:t>59</w:t>
      </w:r>
      <w:r w:rsidRPr="00C52C41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B0CD5">
        <w:rPr>
          <w:rFonts w:ascii="Angsana New" w:hAnsi="Angsana New"/>
          <w:i/>
          <w:iCs/>
          <w:sz w:val="30"/>
          <w:szCs w:val="30"/>
        </w:rPr>
        <w:t xml:space="preserve">355 </w:t>
      </w:r>
      <w:r w:rsidR="004B0CD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0F719C">
        <w:rPr>
          <w:rFonts w:ascii="Angsana New" w:hAnsi="Angsana New"/>
          <w:i/>
          <w:iCs/>
          <w:sz w:val="30"/>
          <w:szCs w:val="30"/>
        </w:rPr>
        <w:t>828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52C41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6CE7BC33" w14:textId="6831FEB9" w:rsidR="004B3181" w:rsidRPr="000B00BC" w:rsidRDefault="004B3181" w:rsidP="004B3181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sz w:val="24"/>
          <w:szCs w:val="24"/>
          <w:lang w:val="en-US"/>
        </w:rPr>
      </w:pPr>
    </w:p>
    <w:p w14:paraId="2DC534F0" w14:textId="1B96F037" w:rsidR="002059AA" w:rsidRPr="0044007D" w:rsidRDefault="002059AA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4007D">
        <w:rPr>
          <w:rFonts w:ascii="Angsana New" w:hAnsi="Angsana New"/>
          <w:b/>
          <w:bCs/>
          <w:sz w:val="30"/>
          <w:szCs w:val="30"/>
        </w:rPr>
        <w:t>9</w:t>
      </w:r>
      <w:r w:rsidRPr="0044007D">
        <w:rPr>
          <w:rFonts w:ascii="Angsana New" w:hAnsi="Angsana New"/>
          <w:b/>
          <w:bCs/>
          <w:sz w:val="30"/>
          <w:szCs w:val="30"/>
        </w:rPr>
        <w:tab/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7310343" w14:textId="77777777" w:rsidR="002059AA" w:rsidRPr="000B00BC" w:rsidRDefault="002059AA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73F0B56" w14:textId="1A276390" w:rsidR="000B00BC" w:rsidRPr="000B00BC" w:rsidRDefault="002059AA" w:rsidP="00683B96">
      <w:pPr>
        <w:ind w:left="540"/>
        <w:jc w:val="thaiDistribute"/>
        <w:rPr>
          <w:rFonts w:ascii="Angsana New" w:hAnsi="Angsana New"/>
          <w:sz w:val="24"/>
          <w:szCs w:val="24"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531D2E" w:rsidRPr="0044007D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531D2E" w:rsidRPr="0044007D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ที</w:t>
      </w:r>
      <w:r w:rsidR="00CB04D8">
        <w:rPr>
          <w:rFonts w:ascii="Angsana New" w:hAnsi="Angsana New"/>
          <w:sz w:val="30"/>
          <w:szCs w:val="30"/>
          <w:cs/>
        </w:rPr>
        <w:t>่แท้จริงของบริษัทเป็นระยะเวลาหก</w:t>
      </w:r>
      <w:r w:rsidRPr="0044007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4007D">
        <w:rPr>
          <w:rFonts w:ascii="Angsana New" w:hAnsi="Angsana New"/>
          <w:sz w:val="30"/>
          <w:szCs w:val="30"/>
        </w:rPr>
        <w:t xml:space="preserve">30 </w:t>
      </w:r>
      <w:r w:rsidR="005278FD" w:rsidRPr="0044007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4007D">
        <w:rPr>
          <w:rFonts w:ascii="Angsana New" w:hAnsi="Angsana New"/>
          <w:sz w:val="30"/>
          <w:szCs w:val="30"/>
        </w:rPr>
        <w:t xml:space="preserve">2560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F03CF3">
        <w:rPr>
          <w:rFonts w:ascii="Angsana New" w:hAnsi="Angsana New"/>
          <w:sz w:val="30"/>
          <w:szCs w:val="30"/>
        </w:rPr>
        <w:t>2559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ในงบการเงินที่แสดงเงินลงทุนตามวิธีส่วนได้เสียคือร้อยละ </w:t>
      </w:r>
      <w:r w:rsidR="00FC7CF7">
        <w:rPr>
          <w:rFonts w:ascii="Angsana New" w:hAnsi="Angsana New"/>
          <w:sz w:val="30"/>
          <w:szCs w:val="30"/>
        </w:rPr>
        <w:t>18.56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741821" w:rsidRPr="00741821">
        <w:rPr>
          <w:rFonts w:ascii="Angsana New" w:hAnsi="Angsana New"/>
          <w:sz w:val="30"/>
          <w:szCs w:val="30"/>
        </w:rPr>
        <w:t>14</w:t>
      </w:r>
      <w:r w:rsidRPr="00741821">
        <w:rPr>
          <w:rFonts w:ascii="Angsana New" w:hAnsi="Angsana New"/>
          <w:sz w:val="30"/>
          <w:szCs w:val="30"/>
        </w:rPr>
        <w:t>.</w:t>
      </w:r>
      <w:r w:rsidR="00741821">
        <w:rPr>
          <w:rFonts w:ascii="Angsana New" w:hAnsi="Angsana New"/>
          <w:sz w:val="30"/>
          <w:szCs w:val="30"/>
        </w:rPr>
        <w:t>33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บการเงินเฉพาะกิจการสำหรับงวด</w:t>
      </w:r>
      <w:r w:rsidR="008167CA">
        <w:rPr>
          <w:rFonts w:ascii="Angsana New" w:hAnsi="Angsana New" w:hint="cs"/>
          <w:i/>
          <w:iCs/>
          <w:sz w:val="30"/>
          <w:szCs w:val="30"/>
          <w:cs/>
        </w:rPr>
        <w:t>หกเ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ดือนสิ้นสุดวันที่ 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30 </w:t>
      </w:r>
      <w:r w:rsidR="005278FD" w:rsidRPr="0044007D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Pr="0044007D">
        <w:rPr>
          <w:rFonts w:ascii="Angsana New" w:hAnsi="Angsana New"/>
          <w:i/>
          <w:iCs/>
          <w:sz w:val="30"/>
          <w:szCs w:val="30"/>
        </w:rPr>
        <w:t>2560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F03CF3">
        <w:rPr>
          <w:rFonts w:ascii="Angsana New" w:hAnsi="Angsana New"/>
          <w:i/>
          <w:iCs/>
          <w:sz w:val="30"/>
          <w:szCs w:val="30"/>
        </w:rPr>
        <w:t>2559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: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8167CA">
        <w:rPr>
          <w:rFonts w:ascii="Angsana New" w:hAnsi="Angsana New"/>
          <w:i/>
          <w:iCs/>
          <w:sz w:val="30"/>
          <w:szCs w:val="30"/>
        </w:rPr>
        <w:t xml:space="preserve"> 18</w:t>
      </w:r>
      <w:r w:rsidRPr="0044007D">
        <w:rPr>
          <w:rFonts w:ascii="Angsana New" w:hAnsi="Angsana New"/>
          <w:i/>
          <w:iCs/>
          <w:sz w:val="30"/>
          <w:szCs w:val="30"/>
        </w:rPr>
        <w:t>.</w:t>
      </w:r>
      <w:r w:rsidR="008167CA">
        <w:rPr>
          <w:rFonts w:ascii="Angsana New" w:hAnsi="Angsana New"/>
          <w:i/>
          <w:iCs/>
          <w:sz w:val="30"/>
          <w:szCs w:val="30"/>
        </w:rPr>
        <w:t>3</w:t>
      </w:r>
      <w:r w:rsidR="00741821">
        <w:rPr>
          <w:rFonts w:ascii="Angsana New" w:hAnsi="Angsana New"/>
          <w:i/>
          <w:iCs/>
          <w:sz w:val="30"/>
          <w:szCs w:val="30"/>
        </w:rPr>
        <w:t>1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Pr="0044007D">
        <w:rPr>
          <w:rFonts w:ascii="Angsana New" w:hAnsi="Angsana New"/>
          <w:i/>
          <w:iCs/>
          <w:sz w:val="30"/>
          <w:szCs w:val="30"/>
        </w:rPr>
        <w:t>1</w:t>
      </w:r>
      <w:r w:rsidR="008167CA">
        <w:rPr>
          <w:rFonts w:ascii="Angsana New" w:hAnsi="Angsana New"/>
          <w:i/>
          <w:iCs/>
          <w:sz w:val="30"/>
          <w:szCs w:val="30"/>
        </w:rPr>
        <w:t>6</w:t>
      </w:r>
      <w:r w:rsidRPr="0044007D">
        <w:rPr>
          <w:rFonts w:ascii="Angsana New" w:hAnsi="Angsana New"/>
          <w:i/>
          <w:iCs/>
          <w:sz w:val="30"/>
          <w:szCs w:val="30"/>
        </w:rPr>
        <w:t>.8</w:t>
      </w:r>
      <w:r w:rsidR="008167CA">
        <w:rPr>
          <w:rFonts w:ascii="Angsana New" w:hAnsi="Angsana New"/>
          <w:i/>
          <w:iCs/>
          <w:sz w:val="30"/>
          <w:szCs w:val="30"/>
        </w:rPr>
        <w:t>7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44007D">
        <w:rPr>
          <w:rFonts w:ascii="Angsana New" w:hAnsi="Angsana New"/>
          <w:sz w:val="30"/>
          <w:szCs w:val="30"/>
          <w:cs/>
        </w:rPr>
        <w:t xml:space="preserve"> การเปลี่ยนแปลงในอัตราภาษีเงินได้</w:t>
      </w:r>
      <w:r w:rsidR="00531D2E" w:rsidRPr="0044007D">
        <w:rPr>
          <w:rFonts w:ascii="Angsana New" w:hAnsi="Angsana New"/>
          <w:sz w:val="30"/>
          <w:szCs w:val="30"/>
        </w:rPr>
        <w:br/>
      </w:r>
      <w:r w:rsidRPr="0044007D">
        <w:rPr>
          <w:rFonts w:ascii="Angsana New" w:hAnsi="Angsana New"/>
          <w:sz w:val="30"/>
          <w:szCs w:val="30"/>
          <w:cs/>
        </w:rPr>
        <w:t>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โดยเฉพาะอย่างยิ่งในเรื่องเกี่ยวกับ</w:t>
      </w:r>
      <w:r w:rsidR="00AB3AD3">
        <w:rPr>
          <w:rFonts w:ascii="Angsana New" w:hAnsi="Angsana New"/>
          <w:sz w:val="30"/>
          <w:szCs w:val="30"/>
          <w:cs/>
        </w:rPr>
        <w:br/>
      </w:r>
      <w:r w:rsidR="000574DF">
        <w:rPr>
          <w:rFonts w:ascii="Angsana New" w:hAnsi="Angsana New" w:hint="cs"/>
          <w:sz w:val="30"/>
          <w:szCs w:val="30"/>
          <w:cs/>
        </w:rPr>
        <w:t>รายได้เงินปันผลและ</w:t>
      </w:r>
      <w:r w:rsidR="004B0CD5">
        <w:rPr>
          <w:rFonts w:ascii="Angsana New" w:hAnsi="Angsana New" w:hint="cs"/>
          <w:sz w:val="30"/>
          <w:szCs w:val="30"/>
          <w:cs/>
        </w:rPr>
        <w:t>ขาดทุนจากสัญญาซื้อ</w:t>
      </w:r>
      <w:r w:rsidR="002E44DC" w:rsidRPr="0044007D">
        <w:rPr>
          <w:rFonts w:ascii="Angsana New" w:hAnsi="Angsana New" w:hint="cs"/>
          <w:sz w:val="30"/>
          <w:szCs w:val="30"/>
          <w:cs/>
        </w:rPr>
        <w:t>ขายเงินตราต่างประเทศล่วงหน้า</w:t>
      </w:r>
    </w:p>
    <w:p w14:paraId="033CC378" w14:textId="77777777" w:rsidR="00D17BC3" w:rsidRDefault="00D17BC3" w:rsidP="0071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A2FBA2D" w14:textId="5D0AD290" w:rsidR="00C7187D" w:rsidRPr="0044007D" w:rsidRDefault="00CD4C18" w:rsidP="0071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4007D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C7187D" w:rsidRPr="0044007D">
        <w:rPr>
          <w:rFonts w:ascii="Angsana New" w:hAnsi="Angsana New"/>
          <w:b/>
          <w:bCs/>
          <w:sz w:val="30"/>
          <w:szCs w:val="30"/>
        </w:rPr>
        <w:tab/>
      </w:r>
      <w:r w:rsidR="00C7187D" w:rsidRPr="0044007D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9C15032" w14:textId="77777777" w:rsidR="00E5503D" w:rsidRPr="00D356B3" w:rsidRDefault="00E5503D" w:rsidP="00E5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063355" w14:textId="01A0D93F" w:rsidR="000B2667" w:rsidRPr="0044007D" w:rsidRDefault="00C7187D" w:rsidP="00057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AD608F" w:rsidRPr="0044007D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0574DF">
        <w:rPr>
          <w:rFonts w:ascii="Angsana New" w:hAnsi="Angsana New" w:hint="cs"/>
          <w:sz w:val="30"/>
          <w:szCs w:val="30"/>
          <w:cs/>
        </w:rPr>
        <w:t>และหกเดือน</w:t>
      </w:r>
      <w:r w:rsidRPr="0044007D">
        <w:rPr>
          <w:rFonts w:ascii="Angsana New" w:hAnsi="Angsana New"/>
          <w:sz w:val="30"/>
          <w:szCs w:val="30"/>
          <w:cs/>
        </w:rPr>
        <w:t>สิ้นสุดวันที่ 3</w:t>
      </w:r>
      <w:r w:rsidR="00AD608F" w:rsidRPr="0044007D">
        <w:rPr>
          <w:rFonts w:ascii="Angsana New" w:hAnsi="Angsana New" w:hint="cs"/>
          <w:sz w:val="30"/>
          <w:szCs w:val="30"/>
          <w:cs/>
        </w:rPr>
        <w:t>0</w:t>
      </w:r>
      <w:r w:rsidRPr="0044007D">
        <w:rPr>
          <w:rFonts w:ascii="Angsana New" w:hAnsi="Angsana New"/>
          <w:sz w:val="30"/>
          <w:szCs w:val="30"/>
          <w:cs/>
        </w:rPr>
        <w:t xml:space="preserve"> </w:t>
      </w:r>
      <w:r w:rsidR="005278FD" w:rsidRPr="0044007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FF075F" w:rsidRPr="0044007D">
        <w:rPr>
          <w:rFonts w:ascii="Angsana New" w:hAnsi="Angsana New" w:hint="cs"/>
          <w:sz w:val="30"/>
          <w:szCs w:val="30"/>
          <w:cs/>
        </w:rPr>
        <w:t>25</w:t>
      </w:r>
      <w:r w:rsidR="005A5A90" w:rsidRPr="0044007D">
        <w:rPr>
          <w:rFonts w:ascii="Angsana New" w:hAnsi="Angsana New"/>
          <w:sz w:val="30"/>
          <w:szCs w:val="30"/>
        </w:rPr>
        <w:t xml:space="preserve">60 </w:t>
      </w:r>
      <w:r w:rsidR="00FF075F" w:rsidRPr="0044007D">
        <w:rPr>
          <w:rFonts w:ascii="Angsana New" w:hAnsi="Angsana New" w:hint="cs"/>
          <w:sz w:val="30"/>
          <w:szCs w:val="30"/>
          <w:cs/>
        </w:rPr>
        <w:t xml:space="preserve">และ </w:t>
      </w:r>
      <w:r w:rsidR="00F03CF3">
        <w:rPr>
          <w:rFonts w:ascii="Angsana New" w:hAnsi="Angsana New" w:hint="cs"/>
          <w:sz w:val="30"/>
          <w:szCs w:val="30"/>
          <w:cs/>
        </w:rPr>
        <w:t>25</w:t>
      </w:r>
      <w:r w:rsidR="00F03CF3">
        <w:rPr>
          <w:rFonts w:ascii="Angsana New" w:hAnsi="Angsana New"/>
          <w:sz w:val="30"/>
          <w:szCs w:val="30"/>
        </w:rPr>
        <w:t>59</w:t>
      </w:r>
      <w:r w:rsidR="005A5A90"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563310" w:rsidRPr="0044007D">
        <w:rPr>
          <w:rFonts w:ascii="Angsana New" w:hAnsi="Angsana New" w:hint="cs"/>
          <w:sz w:val="30"/>
          <w:szCs w:val="30"/>
          <w:cs/>
        </w:rPr>
        <w:t>งวด</w:t>
      </w:r>
      <w:r w:rsidRPr="0044007D">
        <w:rPr>
          <w:rFonts w:ascii="Angsana New" w:hAnsi="Angsana New"/>
          <w:sz w:val="30"/>
          <w:szCs w:val="30"/>
          <w:cs/>
        </w:rPr>
        <w:t>ที่เป็นส่วนของผู้ถือหุ้น</w:t>
      </w:r>
      <w:r w:rsidR="00563310" w:rsidRPr="0044007D">
        <w:rPr>
          <w:rFonts w:ascii="Angsana New" w:hAnsi="Angsana New" w:hint="cs"/>
          <w:sz w:val="30"/>
          <w:szCs w:val="30"/>
          <w:cs/>
        </w:rPr>
        <w:t>สามัญ</w:t>
      </w:r>
      <w:r w:rsidRPr="0044007D">
        <w:rPr>
          <w:rFonts w:ascii="Angsana New" w:hAnsi="Angsana New"/>
          <w:sz w:val="30"/>
          <w:szCs w:val="30"/>
          <w:cs/>
        </w:rPr>
        <w:t>ของบริษัทและจำนวนหุ้</w:t>
      </w:r>
      <w:r w:rsidR="00563310" w:rsidRPr="0044007D">
        <w:rPr>
          <w:rFonts w:ascii="Angsana New" w:hAnsi="Angsana New"/>
          <w:sz w:val="30"/>
          <w:szCs w:val="30"/>
          <w:cs/>
        </w:rPr>
        <w:t>นสามัญที่ออกจำหน่ายแล้วระหว่างงวด</w:t>
      </w:r>
      <w:r w:rsidRPr="0044007D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3EFA1446" w14:textId="77777777" w:rsidR="005278FD" w:rsidRPr="00D356B3" w:rsidRDefault="005278FD" w:rsidP="00527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8"/>
        <w:gridCol w:w="1080"/>
        <w:gridCol w:w="243"/>
        <w:gridCol w:w="1107"/>
        <w:gridCol w:w="270"/>
        <w:gridCol w:w="1080"/>
        <w:gridCol w:w="270"/>
        <w:gridCol w:w="1080"/>
      </w:tblGrid>
      <w:tr w:rsidR="005278FD" w:rsidRPr="007553D7" w14:paraId="0A919147" w14:textId="77777777" w:rsidTr="005278FD">
        <w:tc>
          <w:tcPr>
            <w:tcW w:w="4198" w:type="dxa"/>
          </w:tcPr>
          <w:p w14:paraId="07CE5A3B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2683006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42071E90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62C3FA0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5278FD" w:rsidRPr="007553D7" w14:paraId="7A9445BB" w14:textId="77777777" w:rsidTr="005278FD">
        <w:tc>
          <w:tcPr>
            <w:tcW w:w="4198" w:type="dxa"/>
          </w:tcPr>
          <w:p w14:paraId="0D7F1475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F4080CD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89A306F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40E4BE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278FD" w:rsidRPr="00D84DD8" w14:paraId="51A9B40B" w14:textId="77777777" w:rsidTr="005278FD">
        <w:tc>
          <w:tcPr>
            <w:tcW w:w="4198" w:type="dxa"/>
          </w:tcPr>
          <w:p w14:paraId="254408AD" w14:textId="77777777" w:rsidR="005278FD" w:rsidRPr="00994C2D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E0DA47F" w14:textId="42284EFB" w:rsidR="005278FD" w:rsidRPr="00D84DD8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2C6C7933" w14:textId="77777777" w:rsidR="005278FD" w:rsidRPr="00D84DD8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587263EE" w14:textId="0803C0F5" w:rsidR="005278FD" w:rsidRPr="00D84DD8" w:rsidRDefault="00623F07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F03CF3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37708976" w14:textId="77777777" w:rsidR="005278FD" w:rsidRPr="00D84DD8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565233" w14:textId="23630838" w:rsidR="005278FD" w:rsidRPr="00D84DD8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19C62AA" w14:textId="77777777" w:rsidR="005278FD" w:rsidRPr="00D84DD8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7820293" w14:textId="4684CAD4" w:rsidR="005278FD" w:rsidRPr="00D84DD8" w:rsidRDefault="00623F07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F03CF3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5278FD" w:rsidRPr="007553D7" w14:paraId="6C183ADB" w14:textId="77777777" w:rsidTr="005278FD">
        <w:tc>
          <w:tcPr>
            <w:tcW w:w="4198" w:type="dxa"/>
          </w:tcPr>
          <w:p w14:paraId="766CE089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9EEE01B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278FD" w:rsidRPr="007553D7" w14:paraId="7585FC6B" w14:textId="77777777" w:rsidTr="005278FD">
        <w:tc>
          <w:tcPr>
            <w:tcW w:w="4198" w:type="dxa"/>
          </w:tcPr>
          <w:p w14:paraId="7896D599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0" w:type="dxa"/>
          </w:tcPr>
          <w:p w14:paraId="4D8D3A1B" w14:textId="77777777" w:rsidR="005278FD" w:rsidRPr="00871738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FAEA76" w14:textId="77777777" w:rsidR="005278FD" w:rsidRPr="00E71292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E0183BD" w14:textId="77777777" w:rsidR="005278FD" w:rsidRPr="00871738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7BF73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89E28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83646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72227" w14:textId="77777777" w:rsidR="005278FD" w:rsidRPr="007553D7" w:rsidRDefault="005278FD" w:rsidP="002B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8FD" w:rsidRPr="00732DC2" w14:paraId="11E58852" w14:textId="77777777" w:rsidTr="002B1BE4">
        <w:tc>
          <w:tcPr>
            <w:tcW w:w="4198" w:type="dxa"/>
          </w:tcPr>
          <w:p w14:paraId="3031954D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396B55" w14:textId="749B6EAF" w:rsidR="005278FD" w:rsidRPr="00732DC2" w:rsidRDefault="00B11036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130,836</w:t>
            </w:r>
          </w:p>
        </w:tc>
        <w:tc>
          <w:tcPr>
            <w:tcW w:w="243" w:type="dxa"/>
          </w:tcPr>
          <w:p w14:paraId="2AD79D35" w14:textId="77777777" w:rsidR="005278FD" w:rsidRPr="00732DC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CB6C183" w14:textId="67A70A84" w:rsidR="005278FD" w:rsidRPr="00732DC2" w:rsidRDefault="005278FD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32DC2">
              <w:rPr>
                <w:rFonts w:ascii="Angsana New" w:hAnsi="Angsana New"/>
                <w:sz w:val="30"/>
                <w:szCs w:val="30"/>
              </w:rPr>
              <w:t>48,960</w:t>
            </w:r>
          </w:p>
        </w:tc>
        <w:tc>
          <w:tcPr>
            <w:tcW w:w="270" w:type="dxa"/>
          </w:tcPr>
          <w:p w14:paraId="7A2A8E76" w14:textId="77777777" w:rsidR="005278FD" w:rsidRPr="00732DC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A836D5" w14:textId="2306DF3A" w:rsidR="005278FD" w:rsidRPr="00732DC2" w:rsidRDefault="00417F83" w:rsidP="00816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152,68</w:t>
            </w:r>
            <w:r w:rsidR="008167C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94C6DDC" w14:textId="77777777" w:rsidR="005278FD" w:rsidRPr="00732DC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41F5AA8" w14:textId="3E6826FF" w:rsidR="005278FD" w:rsidRPr="00732DC2" w:rsidRDefault="005278FD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32DC2">
              <w:rPr>
                <w:rFonts w:ascii="Angsana New" w:hAnsi="Angsana New"/>
                <w:sz w:val="30"/>
                <w:szCs w:val="30"/>
              </w:rPr>
              <w:t>51,723</w:t>
            </w:r>
          </w:p>
        </w:tc>
      </w:tr>
      <w:tr w:rsidR="005278FD" w:rsidRPr="00732DC2" w14:paraId="4C856D7F" w14:textId="77777777" w:rsidTr="005278FD">
        <w:tc>
          <w:tcPr>
            <w:tcW w:w="4198" w:type="dxa"/>
          </w:tcPr>
          <w:p w14:paraId="2DAB687D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3D44DD1" w14:textId="2767A604" w:rsidR="005278FD" w:rsidRPr="00732DC2" w:rsidRDefault="00417F83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32DC2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243" w:type="dxa"/>
          </w:tcPr>
          <w:p w14:paraId="22BA0C91" w14:textId="77777777" w:rsidR="005278FD" w:rsidRPr="00732DC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5680CEA5" w14:textId="7D84FA17" w:rsidR="005278FD" w:rsidRPr="00732DC2" w:rsidRDefault="005278FD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32DC2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26848415" w14:textId="77777777" w:rsidR="005278FD" w:rsidRPr="00732DC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4CBE1EF" w14:textId="4E58B142" w:rsidR="005278FD" w:rsidRPr="00732DC2" w:rsidRDefault="00417F83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32DC2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5CA77287" w14:textId="77777777" w:rsidR="005278FD" w:rsidRPr="00732DC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EE183AE" w14:textId="4BB80455" w:rsidR="005278FD" w:rsidRPr="00732DC2" w:rsidRDefault="005278FD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32DC2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</w:tr>
      <w:tr w:rsidR="00CB04D8" w:rsidRPr="00732DC2" w14:paraId="61A35D9D" w14:textId="77777777" w:rsidTr="00CB04D8">
        <w:tc>
          <w:tcPr>
            <w:tcW w:w="4198" w:type="dxa"/>
          </w:tcPr>
          <w:p w14:paraId="12494AE3" w14:textId="77777777" w:rsidR="00CB04D8" w:rsidRPr="00D356B3" w:rsidRDefault="00CB04D8" w:rsidP="00527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CAA375" w14:textId="77777777" w:rsidR="00CB04D8" w:rsidRPr="00D356B3" w:rsidRDefault="00CB04D8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8ED93CD" w14:textId="77777777" w:rsidR="00CB04D8" w:rsidRPr="00D356B3" w:rsidRDefault="00CB04D8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6D4BE035" w14:textId="77777777" w:rsidR="00CB04D8" w:rsidRPr="00D356B3" w:rsidRDefault="00CB04D8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E54F10" w14:textId="77777777" w:rsidR="00CB04D8" w:rsidRPr="00D356B3" w:rsidRDefault="00CB04D8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16CB65" w14:textId="77777777" w:rsidR="00CB04D8" w:rsidRPr="00D356B3" w:rsidRDefault="00CB04D8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5861B" w14:textId="77777777" w:rsidR="00CB04D8" w:rsidRPr="00D356B3" w:rsidRDefault="00CB04D8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769E4B" w14:textId="77777777" w:rsidR="00CB04D8" w:rsidRPr="00D356B3" w:rsidRDefault="00CB04D8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8FD" w:rsidRPr="00732DC2" w14:paraId="43971BED" w14:textId="77777777" w:rsidTr="00CB04D8">
        <w:tc>
          <w:tcPr>
            <w:tcW w:w="4198" w:type="dxa"/>
          </w:tcPr>
          <w:p w14:paraId="35C67F53" w14:textId="77777777" w:rsidR="005278FD" w:rsidRPr="00C131AE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F58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B0F52FE" w14:textId="09F234BA" w:rsidR="005278FD" w:rsidRPr="00732DC2" w:rsidRDefault="00B11036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2.52</w:t>
            </w:r>
          </w:p>
        </w:tc>
        <w:tc>
          <w:tcPr>
            <w:tcW w:w="243" w:type="dxa"/>
          </w:tcPr>
          <w:p w14:paraId="35EFAAD3" w14:textId="77777777" w:rsidR="005278FD" w:rsidRPr="00732DC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center"/>
          </w:tcPr>
          <w:p w14:paraId="46791E3E" w14:textId="1E5E7204" w:rsidR="005278FD" w:rsidRPr="00732DC2" w:rsidRDefault="005278FD" w:rsidP="00CB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DC2">
              <w:rPr>
                <w:rFonts w:ascii="Angsana New" w:hAnsi="Angsana New"/>
                <w:b/>
                <w:bCs/>
                <w:sz w:val="30"/>
                <w:szCs w:val="30"/>
              </w:rPr>
              <w:t>0.94</w:t>
            </w:r>
          </w:p>
        </w:tc>
        <w:tc>
          <w:tcPr>
            <w:tcW w:w="270" w:type="dxa"/>
          </w:tcPr>
          <w:p w14:paraId="2F8A1634" w14:textId="77777777" w:rsidR="005278FD" w:rsidRPr="00732DC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828F06" w14:textId="3B950798" w:rsidR="005278FD" w:rsidRPr="00732DC2" w:rsidRDefault="00417F83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2.95</w:t>
            </w:r>
          </w:p>
        </w:tc>
        <w:tc>
          <w:tcPr>
            <w:tcW w:w="270" w:type="dxa"/>
          </w:tcPr>
          <w:p w14:paraId="2EB5B39F" w14:textId="77777777" w:rsidR="005278FD" w:rsidRPr="00732DC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B89775" w14:textId="0B26DB02" w:rsidR="005278FD" w:rsidRPr="00732DC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DC2">
              <w:rPr>
                <w:rFonts w:ascii="Angsana New" w:hAnsi="Angsana New"/>
                <w:b/>
                <w:bCs/>
                <w:sz w:val="30"/>
                <w:szCs w:val="30"/>
              </w:rPr>
              <w:t>1.00</w:t>
            </w:r>
          </w:p>
        </w:tc>
      </w:tr>
      <w:tr w:rsidR="005278FD" w:rsidRPr="007553D7" w14:paraId="69198EF1" w14:textId="77777777" w:rsidTr="00CB04D8">
        <w:tc>
          <w:tcPr>
            <w:tcW w:w="4198" w:type="dxa"/>
          </w:tcPr>
          <w:p w14:paraId="17172453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DD933BB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273E3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344951F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683B96" w:rsidRPr="007553D7" w14:paraId="57BFEA46" w14:textId="77777777" w:rsidTr="00CB04D8">
        <w:tc>
          <w:tcPr>
            <w:tcW w:w="4198" w:type="dxa"/>
          </w:tcPr>
          <w:p w14:paraId="573E38AE" w14:textId="77777777" w:rsidR="00683B96" w:rsidRPr="007553D7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113E29" w14:textId="2D101A3D" w:rsidR="00683B96" w:rsidRPr="007553D7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758A614A" w14:textId="77777777" w:rsidR="00683B96" w:rsidRPr="007553D7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C34F23" w14:textId="77777777" w:rsidR="00683B96" w:rsidRPr="007553D7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683B96" w:rsidRPr="007553D7" w14:paraId="5855443C" w14:textId="77777777" w:rsidTr="00CB04D8">
        <w:tc>
          <w:tcPr>
            <w:tcW w:w="4198" w:type="dxa"/>
          </w:tcPr>
          <w:p w14:paraId="3DF940FF" w14:textId="77777777" w:rsidR="00683B96" w:rsidRPr="007553D7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E3F58A5" w14:textId="5DCB5B51" w:rsidR="00683B96" w:rsidRPr="007553D7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F387BE4" w14:textId="77777777" w:rsidR="00683B96" w:rsidRPr="007553D7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F5E4BF" w14:textId="5D7B255D" w:rsidR="00683B96" w:rsidRPr="007553D7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83B96" w:rsidRPr="00D84DD8" w14:paraId="61B108A6" w14:textId="77777777" w:rsidTr="005278FD">
        <w:tc>
          <w:tcPr>
            <w:tcW w:w="4198" w:type="dxa"/>
          </w:tcPr>
          <w:p w14:paraId="148D94BC" w14:textId="77777777" w:rsidR="00683B96" w:rsidRPr="00994C2D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68FBA54" w14:textId="5855530D" w:rsidR="00683B96" w:rsidRPr="00D84DD8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22EBEDAD" w14:textId="77777777" w:rsidR="00683B96" w:rsidRPr="00D84DD8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5009D26C" w14:textId="5C5FF3A3" w:rsidR="00683B96" w:rsidRPr="00D84DD8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23DA6B81" w14:textId="3D547439" w:rsidR="00683B96" w:rsidRPr="00D84DD8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5AE76B" w14:textId="266E12A1" w:rsidR="00683B96" w:rsidRPr="00D84DD8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36CA625" w14:textId="2D084525" w:rsidR="00683B96" w:rsidRPr="00D84DD8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A2ED513" w14:textId="67CD7E55" w:rsidR="00683B96" w:rsidRPr="00D84DD8" w:rsidRDefault="00683B96" w:rsidP="00683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5278FD" w:rsidRPr="007553D7" w14:paraId="5B8AB04D" w14:textId="77777777" w:rsidTr="00CB04D8">
        <w:trPr>
          <w:trHeight w:val="317"/>
        </w:trPr>
        <w:tc>
          <w:tcPr>
            <w:tcW w:w="4198" w:type="dxa"/>
          </w:tcPr>
          <w:p w14:paraId="5FA5C4D5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57D1B3C" w14:textId="3522AF73" w:rsidR="005278FD" w:rsidRPr="007553D7" w:rsidRDefault="00F62124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278FD" w:rsidRPr="007553D7" w14:paraId="29EF040E" w14:textId="77777777" w:rsidTr="005278FD">
        <w:tc>
          <w:tcPr>
            <w:tcW w:w="4198" w:type="dxa"/>
          </w:tcPr>
          <w:p w14:paraId="729A5C33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0" w:type="dxa"/>
          </w:tcPr>
          <w:p w14:paraId="26D015C0" w14:textId="77777777" w:rsidR="005278FD" w:rsidRPr="00871738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DF3F18" w14:textId="77777777" w:rsidR="005278FD" w:rsidRPr="00E7129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A84351D" w14:textId="77777777" w:rsidR="005278FD" w:rsidRPr="00871738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6789E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7E327E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3F798" w14:textId="77777777" w:rsidR="005278FD" w:rsidRPr="00CB04D8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E6AAC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8FD" w:rsidRPr="00033A8E" w14:paraId="7ED9A6A7" w14:textId="77777777" w:rsidTr="002B1BE4">
        <w:tc>
          <w:tcPr>
            <w:tcW w:w="4198" w:type="dxa"/>
          </w:tcPr>
          <w:p w14:paraId="517B5013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BBB99B" w14:textId="2BDD6E81" w:rsidR="005278FD" w:rsidRPr="00871738" w:rsidRDefault="00B11036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247,572</w:t>
            </w:r>
          </w:p>
        </w:tc>
        <w:tc>
          <w:tcPr>
            <w:tcW w:w="243" w:type="dxa"/>
          </w:tcPr>
          <w:p w14:paraId="76CC1478" w14:textId="77777777" w:rsidR="005278FD" w:rsidRPr="00E7129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E3A4366" w14:textId="7AF50129" w:rsidR="005278FD" w:rsidRPr="00033A8E" w:rsidRDefault="005278FD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190,149</w:t>
            </w:r>
          </w:p>
        </w:tc>
        <w:tc>
          <w:tcPr>
            <w:tcW w:w="270" w:type="dxa"/>
          </w:tcPr>
          <w:p w14:paraId="6C385793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849318" w14:textId="137C4F63" w:rsidR="005278FD" w:rsidRPr="007553D7" w:rsidRDefault="00417F83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251,73</w:t>
            </w:r>
            <w:r w:rsidR="008167C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0BE0C1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BA0834" w14:textId="17AE78B6" w:rsidR="005278FD" w:rsidRPr="00033A8E" w:rsidRDefault="005278FD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156,708</w:t>
            </w:r>
          </w:p>
        </w:tc>
      </w:tr>
      <w:tr w:rsidR="005278FD" w:rsidRPr="00033A8E" w14:paraId="6125B326" w14:textId="77777777" w:rsidTr="005278FD">
        <w:tc>
          <w:tcPr>
            <w:tcW w:w="4198" w:type="dxa"/>
          </w:tcPr>
          <w:p w14:paraId="7EDB46DB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D3A38DE" w14:textId="4C99A2A3" w:rsidR="005278FD" w:rsidRPr="00871738" w:rsidRDefault="001C7712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81C0A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243" w:type="dxa"/>
          </w:tcPr>
          <w:p w14:paraId="7DA4797B" w14:textId="77777777" w:rsidR="005278FD" w:rsidRPr="00E7129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29D565E9" w14:textId="7247BA24" w:rsidR="005278FD" w:rsidRPr="00033A8E" w:rsidRDefault="005278FD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81C0A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7AB369CB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FEE7BE5" w14:textId="3C293784" w:rsidR="005278FD" w:rsidRPr="007553D7" w:rsidRDefault="00417F83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81C0A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0B13D071" w14:textId="77777777" w:rsidR="005278FD" w:rsidRPr="007553D7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2304723" w14:textId="56026817" w:rsidR="005278FD" w:rsidRPr="00033A8E" w:rsidRDefault="005278FD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81C0A">
              <w:rPr>
                <w:rFonts w:ascii="Angsana New" w:hAnsi="Angsana New"/>
                <w:sz w:val="30"/>
                <w:szCs w:val="30"/>
              </w:rPr>
              <w:t>51,840</w:t>
            </w:r>
          </w:p>
        </w:tc>
      </w:tr>
      <w:tr w:rsidR="00CB04D8" w:rsidRPr="00033A8E" w14:paraId="7F108FB8" w14:textId="77777777" w:rsidTr="00CB04D8">
        <w:tc>
          <w:tcPr>
            <w:tcW w:w="4198" w:type="dxa"/>
          </w:tcPr>
          <w:p w14:paraId="1598BBCD" w14:textId="77777777" w:rsidR="00CB04D8" w:rsidRPr="00D356B3" w:rsidRDefault="00CB04D8" w:rsidP="005278F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6954BB" w14:textId="77777777" w:rsidR="00CB04D8" w:rsidRPr="00D356B3" w:rsidRDefault="00CB04D8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E458AF" w14:textId="77777777" w:rsidR="00CB04D8" w:rsidRPr="00D356B3" w:rsidRDefault="00CB04D8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212B07BE" w14:textId="77777777" w:rsidR="00CB04D8" w:rsidRPr="00D356B3" w:rsidRDefault="00CB04D8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4D985" w14:textId="77777777" w:rsidR="00CB04D8" w:rsidRPr="00D356B3" w:rsidRDefault="00CB04D8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A98076" w14:textId="77777777" w:rsidR="00CB04D8" w:rsidRPr="00D356B3" w:rsidRDefault="00CB04D8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1EABC" w14:textId="77777777" w:rsidR="00CB04D8" w:rsidRPr="00D356B3" w:rsidRDefault="00CB04D8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870D28" w14:textId="77777777" w:rsidR="00CB04D8" w:rsidRPr="00D356B3" w:rsidRDefault="00CB04D8" w:rsidP="00527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8FD" w:rsidRPr="0021272E" w14:paraId="2E0FD641" w14:textId="77777777" w:rsidTr="00CB04D8">
        <w:tc>
          <w:tcPr>
            <w:tcW w:w="4198" w:type="dxa"/>
          </w:tcPr>
          <w:p w14:paraId="7E56A3CC" w14:textId="77777777" w:rsidR="005278FD" w:rsidRPr="00C131AE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F58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CD6D7FF" w14:textId="68E527C6" w:rsidR="005278FD" w:rsidRPr="00BA36A1" w:rsidRDefault="00B11036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4.78</w:t>
            </w:r>
          </w:p>
        </w:tc>
        <w:tc>
          <w:tcPr>
            <w:tcW w:w="243" w:type="dxa"/>
          </w:tcPr>
          <w:p w14:paraId="39293A76" w14:textId="77777777" w:rsidR="005278FD" w:rsidRPr="00E7129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center"/>
          </w:tcPr>
          <w:p w14:paraId="7DB49F20" w14:textId="1F17061D" w:rsidR="005278FD" w:rsidRPr="00033A8E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6A1">
              <w:rPr>
                <w:rFonts w:ascii="Angsana New" w:hAnsi="Angsana New"/>
                <w:b/>
                <w:bCs/>
                <w:sz w:val="30"/>
                <w:szCs w:val="30"/>
              </w:rPr>
              <w:t>3.67</w:t>
            </w:r>
          </w:p>
        </w:tc>
        <w:tc>
          <w:tcPr>
            <w:tcW w:w="270" w:type="dxa"/>
          </w:tcPr>
          <w:p w14:paraId="15497BCC" w14:textId="77777777" w:rsidR="005278FD" w:rsidRPr="00E71292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1F0D9D" w14:textId="1443A018" w:rsidR="005278FD" w:rsidRPr="00E13B7E" w:rsidRDefault="00417F83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4.86</w:t>
            </w:r>
          </w:p>
        </w:tc>
        <w:tc>
          <w:tcPr>
            <w:tcW w:w="270" w:type="dxa"/>
          </w:tcPr>
          <w:p w14:paraId="255A04F9" w14:textId="77777777" w:rsidR="005278FD" w:rsidRPr="00BA36A1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7D7C22" w14:textId="40E2801F" w:rsidR="005278FD" w:rsidRPr="0021272E" w:rsidRDefault="005278FD" w:rsidP="00527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3.02</w:t>
            </w:r>
          </w:p>
        </w:tc>
      </w:tr>
    </w:tbl>
    <w:p w14:paraId="575FED02" w14:textId="77777777" w:rsidR="00417F83" w:rsidRPr="002A36CF" w:rsidRDefault="00417F83" w:rsidP="002A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D8D1A67" w14:textId="77777777" w:rsidR="00D356B3" w:rsidRDefault="00D356B3" w:rsidP="00417F83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42A40F7" w14:textId="2D1DDBFC" w:rsidR="00417F83" w:rsidRDefault="00417F83" w:rsidP="00417F83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Pr="0044007D">
        <w:rPr>
          <w:rFonts w:ascii="Angsana New" w:hAnsi="Angsana New"/>
          <w:b/>
          <w:bCs/>
          <w:sz w:val="30"/>
          <w:szCs w:val="30"/>
          <w:cs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340AEDFE" w14:textId="77777777" w:rsidR="00417F83" w:rsidRDefault="00417F83" w:rsidP="00417F83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4BC73B6A" w14:textId="40B939E8" w:rsidR="00D9600F" w:rsidRPr="00D9600F" w:rsidRDefault="00D9600F" w:rsidP="00D9600F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 w:rsidRPr="00D9600F">
        <w:rPr>
          <w:rFonts w:ascii="Angsana New" w:hAnsi="Angsana New"/>
          <w:b w:val="0"/>
          <w:bCs w:val="0"/>
          <w:cs/>
          <w:lang w:val="en-US" w:eastAsia="en-US"/>
        </w:rPr>
        <w:t xml:space="preserve">ในการประชุมสามัญประจำปีของผู้ถือหุ้นของบริษัทเมื่อวันที่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กรกฎาคม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2560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ผู้ถือหุ้นของบริษัทได้อนุมัติการจัดสรรกำไรเป็นเงินปันผลสำหรับปีสิ้นสุดวันที่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31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มีนาคม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2560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จากกำไรสะสมตามอัตราภาษีเงินได้นิติบุคคลในอัตราร้อยละ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>30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 สำหรับหุ้นสามัญจำนวน </w:t>
      </w:r>
      <w:r w:rsidRPr="00D9600F">
        <w:rPr>
          <w:rFonts w:ascii="Angsana New" w:hAnsi="Angsana New"/>
          <w:b w:val="0"/>
          <w:bCs w:val="0"/>
          <w:lang w:val="en-US" w:eastAsia="en-US"/>
        </w:rPr>
        <w:t>51.84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 ล้านหุ้น 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2.5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บาท เป็นจำนวนเงินทั้งสิ้น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129.6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ล้านบาท ซึ่งรวมเงินปันผลระหว่างกาลที่จ่ายให้กับผู้ถือหุ้นแล้วเมือเดือนมกราคม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2560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1.25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บาท เป็นจำนวนเงิน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64.8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ล้านบาท ดังนั้นส่วนที่เหลือในอัตราหุ้นละ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1.25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บาท เป็นจำนวนเงิน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64.8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>ล้านบาท ได้จ่ายให้แก่</w:t>
      </w:r>
      <w:r w:rsidR="00EA0A7F">
        <w:rPr>
          <w:rFonts w:ascii="Angsana New" w:hAnsi="Angsana New"/>
          <w:b w:val="0"/>
          <w:bCs w:val="0"/>
          <w:lang w:val="en-US" w:eastAsia="en-US"/>
        </w:rPr>
        <w:br/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ผู้ถือหุ้นในเดือน สิงหาคม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>2560</w:t>
      </w:r>
    </w:p>
    <w:p w14:paraId="353F22A8" w14:textId="77777777" w:rsidR="00D9600F" w:rsidRPr="00D9600F" w:rsidRDefault="00D9600F" w:rsidP="00D9600F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</w:p>
    <w:p w14:paraId="5A751047" w14:textId="1CEF4E54" w:rsidR="00D9600F" w:rsidRPr="00D9600F" w:rsidRDefault="00D9600F" w:rsidP="00D9600F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  <w:r w:rsidRPr="00D9600F">
        <w:rPr>
          <w:rFonts w:ascii="Angsana New" w:hAnsi="Angsana New"/>
          <w:b w:val="0"/>
          <w:bCs w:val="0"/>
          <w:cs/>
          <w:lang w:val="en-US" w:eastAsia="en-US"/>
        </w:rPr>
        <w:t xml:space="preserve">ในการประชุมสามัญประจำปีของผู้ถือหุ้นของบริษัทเมื่อวันที่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28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กรกฎาคม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2559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ผู้ถือหุ้นของบริษัทได้อนุมัติการจัดสรรกำไรเป็นเงินปันผลสำหรับปีสิ้นสุดวันที่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31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มีนาคม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2559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จากกำไรสะสมตามอัตราภาษีเงินได้นิติบุคคลในอัตราร้อยละ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>30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 สำหรับหุ้นสามัญจำนวน </w:t>
      </w:r>
      <w:r w:rsidRPr="00D9600F">
        <w:rPr>
          <w:rFonts w:ascii="Angsana New" w:hAnsi="Angsana New"/>
          <w:b w:val="0"/>
          <w:bCs w:val="0"/>
          <w:lang w:val="en-US" w:eastAsia="en-US"/>
        </w:rPr>
        <w:t>51.84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 ล้านหุ้น 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2.5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บาท เป็นจำนวนเงินทั้งสิ้น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129.6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ล้านบาท ซึ่งรวมเงินปันผลระหว่างกาลที่จ่ายให้กับผู้ถือหุ้นแล้วเมือเดือนมกราคม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2559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1.25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บาท เป็นจำนวนเงิน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64.8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ล้านบาท ดังนั้นส่วนที่เหลือในอัตราหุ้นละ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1.25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บาท เป็นจำนวนเงิน </w:t>
      </w:r>
      <w:r w:rsidRPr="00D9600F">
        <w:rPr>
          <w:rFonts w:ascii="Angsana New" w:hAnsi="Angsana New"/>
          <w:b w:val="0"/>
          <w:bCs w:val="0"/>
          <w:lang w:val="en-US" w:eastAsia="en-US"/>
        </w:rPr>
        <w:t xml:space="preserve">64.8 </w:t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>ล้านบาท ได้จ่ายให้แก่</w:t>
      </w:r>
      <w:r w:rsidR="00EA0A7F">
        <w:rPr>
          <w:rFonts w:ascii="Angsana New" w:hAnsi="Angsana New"/>
          <w:b w:val="0"/>
          <w:bCs w:val="0"/>
          <w:lang w:val="en-US" w:eastAsia="en-US"/>
        </w:rPr>
        <w:br/>
      </w:r>
      <w:r w:rsidRPr="00D9600F">
        <w:rPr>
          <w:rFonts w:ascii="Angsana New" w:hAnsi="Angsana New" w:hint="cs"/>
          <w:b w:val="0"/>
          <w:bCs w:val="0"/>
          <w:cs/>
          <w:lang w:val="en-US" w:eastAsia="en-US"/>
        </w:rPr>
        <w:t xml:space="preserve">ผู้ถือหุ้นในเดือน สิงหาคม </w:t>
      </w:r>
      <w:r w:rsidRPr="00D9600F">
        <w:rPr>
          <w:rFonts w:ascii="Angsana New" w:hAnsi="Angsana New"/>
          <w:b w:val="0"/>
          <w:bCs w:val="0"/>
          <w:lang w:val="en-US" w:eastAsia="en-US"/>
        </w:rPr>
        <w:t>2559</w:t>
      </w:r>
    </w:p>
    <w:p w14:paraId="57FE62B0" w14:textId="77777777" w:rsidR="00D9600F" w:rsidRPr="00D9600F" w:rsidRDefault="00D9600F" w:rsidP="00D9600F">
      <w:pPr>
        <w:pStyle w:val="a4"/>
        <w:tabs>
          <w:tab w:val="left" w:pos="540"/>
        </w:tabs>
        <w:ind w:left="540"/>
        <w:jc w:val="thaiDistribute"/>
        <w:rPr>
          <w:rFonts w:ascii="Angsana New" w:hAnsi="Angsana New"/>
          <w:b w:val="0"/>
          <w:bCs w:val="0"/>
          <w:lang w:val="en-US" w:eastAsia="en-US"/>
        </w:rPr>
      </w:pPr>
    </w:p>
    <w:p w14:paraId="18CBF15C" w14:textId="103BBA74" w:rsidR="006B4DD5" w:rsidRPr="0044007D" w:rsidRDefault="00417F83" w:rsidP="008C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="006B4DD5" w:rsidRPr="0044007D">
        <w:rPr>
          <w:rFonts w:ascii="Angsana New" w:hAnsi="Angsana New"/>
          <w:b/>
          <w:bCs/>
          <w:sz w:val="30"/>
          <w:szCs w:val="30"/>
          <w:cs/>
        </w:rPr>
        <w:tab/>
      </w:r>
      <w:r w:rsidR="00D5793A" w:rsidRPr="0044007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404A1E0A" w14:textId="77777777" w:rsidR="005D52BC" w:rsidRPr="00D356B3" w:rsidRDefault="005D52BC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6F30EF" w14:textId="1EA52978" w:rsidR="009F74BB" w:rsidRPr="0044007D" w:rsidRDefault="009F74BB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4007D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8D62E66" w14:textId="77777777" w:rsidR="005F71A2" w:rsidRPr="00D356B3" w:rsidRDefault="005F71A2" w:rsidP="009F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5AC431" w14:textId="3BC3D2BC" w:rsidR="008C7E61" w:rsidRPr="0044007D" w:rsidRDefault="008C7E61" w:rsidP="008C7E6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44007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44007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4007D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44007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4007D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="00796FF5" w:rsidRPr="0044007D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44007D">
        <w:rPr>
          <w:rFonts w:asciiTheme="majorBidi" w:hAnsiTheme="majorBidi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  <w:r w:rsidRPr="0044007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4C5A0685" w14:textId="77777777" w:rsidR="005278FD" w:rsidRPr="00D356B3" w:rsidRDefault="005278FD" w:rsidP="008C7E6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3E4B37FF" w14:textId="77777777" w:rsidR="00D356B3" w:rsidRDefault="00D356B3">
      <w:r>
        <w:br w:type="page"/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6C3F07" w:rsidRPr="00A36F32" w14:paraId="64B64624" w14:textId="77777777" w:rsidTr="00D068FA">
        <w:trPr>
          <w:cantSplit/>
          <w:trHeight w:val="326"/>
          <w:tblHeader/>
        </w:trPr>
        <w:tc>
          <w:tcPr>
            <w:tcW w:w="2981" w:type="dxa"/>
            <w:shd w:val="clear" w:color="auto" w:fill="auto"/>
            <w:vAlign w:val="bottom"/>
          </w:tcPr>
          <w:p w14:paraId="630C4816" w14:textId="593AC2AC" w:rsidR="006C3F07" w:rsidRPr="009F74BB" w:rsidRDefault="006C3F07" w:rsidP="00D068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14:paraId="6936570C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3F07" w:rsidRPr="00A36F32" w14:paraId="5571606B" w14:textId="77777777" w:rsidTr="00D068FA">
        <w:trPr>
          <w:cantSplit/>
          <w:trHeight w:val="453"/>
          <w:tblHeader/>
        </w:trPr>
        <w:tc>
          <w:tcPr>
            <w:tcW w:w="2981" w:type="dxa"/>
            <w:shd w:val="clear" w:color="auto" w:fill="auto"/>
            <w:vAlign w:val="bottom"/>
          </w:tcPr>
          <w:p w14:paraId="3FADCAAA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44B1B4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14:paraId="2B6206FB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6AB294B0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F050B" w14:textId="77777777" w:rsidR="006C3F07" w:rsidRPr="009F74BB" w:rsidRDefault="006C3F07" w:rsidP="00D068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C3F07" w:rsidRPr="00A36F32" w14:paraId="7A633EF9" w14:textId="77777777" w:rsidTr="00D068FA">
        <w:trPr>
          <w:cantSplit/>
        </w:trPr>
        <w:tc>
          <w:tcPr>
            <w:tcW w:w="2981" w:type="dxa"/>
            <w:shd w:val="clear" w:color="auto" w:fill="auto"/>
          </w:tcPr>
          <w:p w14:paraId="798CD883" w14:textId="77777777" w:rsidR="006C3F07" w:rsidRPr="009F74BB" w:rsidRDefault="006C3F07" w:rsidP="00D068F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B0C28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EE2A07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1CF4407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3771B98E" w14:textId="77777777" w:rsidR="006C3F07" w:rsidRPr="009F74BB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0E83D8D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88E1036" w14:textId="77777777" w:rsidR="006C3F07" w:rsidRPr="009F74BB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108DC1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F1B106A" w14:textId="77777777" w:rsidR="006C3F07" w:rsidRPr="009F74BB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C516A2F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C3F07" w:rsidRPr="00A36F32" w14:paraId="4F82F1F7" w14:textId="77777777" w:rsidTr="00D068FA">
        <w:trPr>
          <w:cantSplit/>
        </w:trPr>
        <w:tc>
          <w:tcPr>
            <w:tcW w:w="2981" w:type="dxa"/>
            <w:shd w:val="clear" w:color="auto" w:fill="auto"/>
          </w:tcPr>
          <w:p w14:paraId="4C73D59C" w14:textId="77777777" w:rsidR="006C3F07" w:rsidRPr="009F74BB" w:rsidRDefault="006C3F07" w:rsidP="00D068F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12D6A4F4" w14:textId="77777777" w:rsidR="006C3F07" w:rsidRPr="009F74BB" w:rsidRDefault="006C3F07" w:rsidP="00D068FA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3F07" w:rsidRPr="00C40E7D" w14:paraId="5CAE3FBC" w14:textId="77777777" w:rsidTr="00D068FA">
        <w:trPr>
          <w:cantSplit/>
        </w:trPr>
        <w:tc>
          <w:tcPr>
            <w:tcW w:w="2981" w:type="dxa"/>
            <w:shd w:val="clear" w:color="auto" w:fill="auto"/>
          </w:tcPr>
          <w:p w14:paraId="6D897BF3" w14:textId="1D8CD4EA" w:rsidR="006C3F07" w:rsidRPr="002C402E" w:rsidRDefault="00563310" w:rsidP="00327D84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5F7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27D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6C3F07" w:rsidRPr="002C402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C3F07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4E6516B5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724FA4B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00A2CF3D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00F50F49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545818DE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2BEEE93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1D35A8B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4453182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D8905C0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C3F07" w:rsidRPr="00C40E7D" w14:paraId="79530EA6" w14:textId="77777777" w:rsidTr="00D068FA">
        <w:trPr>
          <w:cantSplit/>
        </w:trPr>
        <w:tc>
          <w:tcPr>
            <w:tcW w:w="2981" w:type="dxa"/>
            <w:shd w:val="clear" w:color="auto" w:fill="auto"/>
          </w:tcPr>
          <w:p w14:paraId="23CFF6DA" w14:textId="77777777" w:rsidR="006C3F07" w:rsidRPr="00563310" w:rsidRDefault="006C3F07" w:rsidP="00D068FA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7C3DBDB7" w14:textId="77777777" w:rsidR="006C3F07" w:rsidRPr="00563310" w:rsidRDefault="006C3F07" w:rsidP="00D068FA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67A42258" w14:textId="77777777" w:rsidR="006C3F07" w:rsidRPr="002C402E" w:rsidRDefault="006C3F07" w:rsidP="00D068FA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1EC67664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EB8ADCC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4DF05249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79198EF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47A4B734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5153071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8F01DC3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EB2C350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AFBCF79" w14:textId="77777777" w:rsidR="006C3F07" w:rsidRPr="00C40E7D" w:rsidRDefault="006C3F07" w:rsidP="00D068F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6C3F07" w:rsidRPr="00C40E7D" w14:paraId="4DD63B8F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265F144" w14:textId="77777777" w:rsidR="006C3F07" w:rsidRPr="00033A8E" w:rsidRDefault="006C3F07" w:rsidP="00D068FA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1BE57407" w14:textId="64C99F5C" w:rsidR="006C3F07" w:rsidRPr="00F45CA3" w:rsidRDefault="00766282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115,307</w:t>
            </w:r>
          </w:p>
        </w:tc>
        <w:tc>
          <w:tcPr>
            <w:tcW w:w="180" w:type="dxa"/>
          </w:tcPr>
          <w:p w14:paraId="4CA0FE78" w14:textId="77777777" w:rsidR="006C3F07" w:rsidRPr="00F45CA3" w:rsidRDefault="006C3F07" w:rsidP="00D068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74F2ED7" w14:textId="07F42F81" w:rsidR="006C3F07" w:rsidRPr="00F45CA3" w:rsidRDefault="00766282" w:rsidP="002813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115,307</w:t>
            </w:r>
          </w:p>
        </w:tc>
        <w:tc>
          <w:tcPr>
            <w:tcW w:w="184" w:type="dxa"/>
            <w:shd w:val="clear" w:color="auto" w:fill="auto"/>
          </w:tcPr>
          <w:p w14:paraId="13C4C181" w14:textId="77777777" w:rsidR="006C3F07" w:rsidRPr="00C40E7D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E402BB4" w14:textId="5715A11D" w:rsidR="006C3F07" w:rsidRPr="009D1F69" w:rsidRDefault="00766282" w:rsidP="0028138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D9A148" w14:textId="77777777" w:rsidR="006C3F07" w:rsidRPr="006B2166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E0D41F6" w14:textId="78701B93" w:rsidR="006C3F07" w:rsidRPr="006B2166" w:rsidRDefault="00766282" w:rsidP="00D068F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A86F7B" w14:textId="77777777" w:rsidR="006C3F07" w:rsidRPr="006B2166" w:rsidRDefault="006C3F07" w:rsidP="00D068F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1C997EE" w14:textId="3A12D942" w:rsidR="006C3F07" w:rsidRPr="006B2166" w:rsidRDefault="00766282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115,307</w:t>
            </w:r>
          </w:p>
        </w:tc>
      </w:tr>
      <w:tr w:rsidR="000574DF" w:rsidRPr="00C40E7D" w14:paraId="320584A5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EB7BC56" w14:textId="77777777" w:rsidR="000574DF" w:rsidRPr="00033A8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59C0EB7C" w14:textId="25F375A0" w:rsidR="000574DF" w:rsidRPr="00C40E7D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66282">
              <w:rPr>
                <w:rFonts w:ascii="Angsana New" w:hAnsi="Angsana New"/>
                <w:sz w:val="30"/>
                <w:szCs w:val="30"/>
              </w:rPr>
              <w:t>(61,798)</w:t>
            </w:r>
          </w:p>
        </w:tc>
        <w:tc>
          <w:tcPr>
            <w:tcW w:w="180" w:type="dxa"/>
            <w:vAlign w:val="bottom"/>
          </w:tcPr>
          <w:p w14:paraId="5916CF62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B1ECC8D" w14:textId="3DCF1A11" w:rsidR="000574DF" w:rsidRPr="009D1F69" w:rsidRDefault="000574DF" w:rsidP="002813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79A10EB" w14:textId="77777777" w:rsidR="000574DF" w:rsidRPr="009D1F69" w:rsidRDefault="000574DF" w:rsidP="000574DF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87DD16" w14:textId="73D2C8D9" w:rsidR="000574DF" w:rsidRPr="006B2166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(61,798)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398D68" w14:textId="77777777" w:rsidR="000574DF" w:rsidRPr="006B2166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F27E5C" w14:textId="7FDEC238" w:rsidR="000574DF" w:rsidRPr="006B2166" w:rsidRDefault="000574DF" w:rsidP="0028138B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E67660" w14:textId="77777777" w:rsidR="000574DF" w:rsidRPr="006B2166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582162" w14:textId="313C639D" w:rsidR="000574DF" w:rsidRPr="006B2166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(61,798)</w:t>
            </w:r>
          </w:p>
        </w:tc>
      </w:tr>
      <w:tr w:rsidR="000574DF" w:rsidRPr="00C40E7D" w14:paraId="11BBB53A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8BE71D4" w14:textId="77777777" w:rsidR="000574DF" w:rsidRPr="000B00BC" w:rsidRDefault="000574DF" w:rsidP="000574DF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D219B38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D4C9EF0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7A5719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6C21F1" w14:textId="77777777" w:rsidR="000574DF" w:rsidRPr="000B00BC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65ED571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2F4769" w14:textId="77777777" w:rsidR="000574DF" w:rsidRPr="000B00BC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D36E8C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44BDCF" w14:textId="77777777" w:rsidR="000574DF" w:rsidRPr="000B00BC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329CF1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74DF" w:rsidRPr="00C40E7D" w14:paraId="4FE8BFAC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9242638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2ADB1C5E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32DC1CD0" w14:textId="77777777" w:rsidR="000574DF" w:rsidRPr="00210569" w:rsidRDefault="000574DF" w:rsidP="000574DF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414A2929" w14:textId="77777777" w:rsidR="000574DF" w:rsidRPr="002105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19DC51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25E1C5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453344F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70A8A32" w14:textId="77777777" w:rsidR="000574DF" w:rsidRPr="006B2166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6495A6" w14:textId="77777777" w:rsidR="000574DF" w:rsidRPr="006B2166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CDFA51" w14:textId="77777777" w:rsidR="000574DF" w:rsidRPr="006B2166" w:rsidRDefault="000574DF" w:rsidP="000574DF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08B651" w14:textId="77777777" w:rsidR="000574DF" w:rsidRPr="006B2166" w:rsidRDefault="000574DF" w:rsidP="000574DF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470071" w14:textId="77777777" w:rsidR="000574DF" w:rsidRPr="006B2166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DF" w:rsidRPr="00C40E7D" w14:paraId="1E633980" w14:textId="77777777" w:rsidTr="0050155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F0E1469" w14:textId="77777777" w:rsidR="000574DF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4A31BB56" w14:textId="77777777" w:rsidR="000574DF" w:rsidRPr="00033A8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70ECBF1C" w14:textId="3C5C5534" w:rsidR="000574DF" w:rsidRPr="002105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(1,005,972)</w:t>
            </w:r>
          </w:p>
        </w:tc>
        <w:tc>
          <w:tcPr>
            <w:tcW w:w="180" w:type="dxa"/>
            <w:vAlign w:val="bottom"/>
          </w:tcPr>
          <w:p w14:paraId="456C9274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13B3A96" w14:textId="7D5CBBCC" w:rsidR="000574DF" w:rsidRPr="009D1F69" w:rsidRDefault="000574DF" w:rsidP="000574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8439384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7EEEB8" w14:textId="33D0BA22" w:rsidR="000574DF" w:rsidRPr="007A4CC0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(940,396)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98D26C" w14:textId="77777777" w:rsidR="000574DF" w:rsidRPr="009D1F69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E6993BA" w14:textId="77777777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CCD6150" w14:textId="1681F9B3" w:rsidR="000574DF" w:rsidRPr="00515CBE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1AF901" w14:textId="77777777" w:rsidR="000574DF" w:rsidRPr="009D1F69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CF6505" w14:textId="20D24FF6" w:rsidR="000574DF" w:rsidRPr="00B05826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(940,396)</w:t>
            </w:r>
          </w:p>
        </w:tc>
      </w:tr>
      <w:tr w:rsidR="000574DF" w:rsidRPr="00C40E7D" w14:paraId="4A7B1849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FA19E51" w14:textId="77777777" w:rsidR="000574DF" w:rsidRPr="004F7A6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564379D1" w14:textId="402C7B45" w:rsidR="000574DF" w:rsidRPr="002105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(392,304)</w:t>
            </w:r>
          </w:p>
        </w:tc>
        <w:tc>
          <w:tcPr>
            <w:tcW w:w="180" w:type="dxa"/>
            <w:vAlign w:val="bottom"/>
          </w:tcPr>
          <w:p w14:paraId="75A53272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D8D325A" w14:textId="699D8EDF" w:rsidR="000574DF" w:rsidRPr="009D1F69" w:rsidRDefault="000574DF" w:rsidP="000574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CD1991D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FEBAF05" w14:textId="69818503" w:rsidR="000574DF" w:rsidRPr="007A4CC0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(578,864)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A64993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6188C8" w14:textId="1354FC8E" w:rsidR="000574DF" w:rsidRPr="00515CBE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C94E94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D84925" w14:textId="292CBDCA" w:rsidR="000574DF" w:rsidRPr="00B05826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(578,864)</w:t>
            </w:r>
          </w:p>
        </w:tc>
      </w:tr>
      <w:tr w:rsidR="000574DF" w:rsidRPr="00C40E7D" w14:paraId="2A96DE61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88A7D01" w14:textId="77777777" w:rsidR="000574DF" w:rsidRPr="000B00BC" w:rsidRDefault="000574DF" w:rsidP="000574DF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3EA79AF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4B2531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DE6A98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5AC1FFD" w14:textId="77777777" w:rsidR="000574DF" w:rsidRPr="000B00BC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753ED6C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C83122" w14:textId="77777777" w:rsidR="000574DF" w:rsidRPr="000B00BC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11CA95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9578D0" w14:textId="77777777" w:rsidR="000574DF" w:rsidRPr="000B00BC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48B6BA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74DF" w:rsidRPr="00C40E7D" w14:paraId="51E3F95D" w14:textId="77777777" w:rsidTr="00517203">
        <w:trPr>
          <w:cantSplit/>
        </w:trPr>
        <w:tc>
          <w:tcPr>
            <w:tcW w:w="2981" w:type="dxa"/>
            <w:shd w:val="clear" w:color="auto" w:fill="auto"/>
          </w:tcPr>
          <w:p w14:paraId="78DDFCC9" w14:textId="7AA373EC" w:rsidR="000574DF" w:rsidRPr="004F7A6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7737AB25" w14:textId="77777777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AD9BA9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7839678D" w14:textId="77777777" w:rsidR="000574DF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D467F2A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24893A50" w14:textId="77777777" w:rsidR="000574DF" w:rsidRDefault="000574DF" w:rsidP="000574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8ED08D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4E3819E" w14:textId="77777777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F086C9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6F6E36" w14:textId="77777777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DF" w:rsidRPr="00C40E7D" w14:paraId="7802FDE2" w14:textId="77777777" w:rsidTr="00517203">
        <w:trPr>
          <w:cantSplit/>
        </w:trPr>
        <w:tc>
          <w:tcPr>
            <w:tcW w:w="2981" w:type="dxa"/>
            <w:shd w:val="clear" w:color="auto" w:fill="auto"/>
          </w:tcPr>
          <w:p w14:paraId="7CDDF393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69D63C65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31E24645" w14:textId="5AD7E168" w:rsidR="000574DF" w:rsidRPr="00563310" w:rsidRDefault="000574DF" w:rsidP="000574DF">
            <w:pPr>
              <w:ind w:left="11" w:firstLine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50AE849B" w14:textId="77777777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220958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7ECD6967" w14:textId="77777777" w:rsidR="000574DF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9519EF6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3B4C17AA" w14:textId="77777777" w:rsidR="000574DF" w:rsidRDefault="000574DF" w:rsidP="000574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34957E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580095" w14:textId="77777777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1B06B5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DD1887" w14:textId="77777777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DF" w:rsidRPr="00C40E7D" w14:paraId="6A8578FD" w14:textId="77777777" w:rsidTr="00517203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5D2B745" w14:textId="26EF3025" w:rsidR="000574DF" w:rsidRPr="004F7A6E" w:rsidRDefault="000574DF" w:rsidP="000574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1FCDA8C3" w14:textId="70F7AF44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80" w:type="dxa"/>
          </w:tcPr>
          <w:p w14:paraId="2FCFFA63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58C56E9F" w14:textId="6D9144DB" w:rsidR="000574DF" w:rsidRDefault="000574DF" w:rsidP="002813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84" w:type="dxa"/>
            <w:shd w:val="clear" w:color="auto" w:fill="auto"/>
          </w:tcPr>
          <w:p w14:paraId="2931AE9E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204A99B" w14:textId="49C50C3C" w:rsidR="000574DF" w:rsidRDefault="000574DF" w:rsidP="000574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EB80B7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B5CB6A" w14:textId="27733FDA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4980AB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D9EDD2" w14:textId="06361DDB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9D1F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0574DF" w:rsidRPr="00C40E7D" w14:paraId="4156648E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D7F6ABD" w14:textId="48D9DB08" w:rsidR="000574DF" w:rsidRPr="004F7A6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3C2E8C8F" w14:textId="2C71F382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D1F69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80" w:type="dxa"/>
            <w:vAlign w:val="bottom"/>
          </w:tcPr>
          <w:p w14:paraId="60D310C1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C36AEE8" w14:textId="75712CEA" w:rsidR="000574DF" w:rsidRDefault="000574DF" w:rsidP="002813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E0B83E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092B0B" w14:textId="27771580" w:rsidR="000574DF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C51D09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F7CC84" w14:textId="35ECDC6A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6DD385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5880EA" w14:textId="4B600733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D1F69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</w:tr>
      <w:tr w:rsidR="000574DF" w:rsidRPr="00C40E7D" w14:paraId="7427CCF7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2C7E118" w14:textId="77777777" w:rsidR="000574DF" w:rsidRPr="000B00BC" w:rsidRDefault="000574DF" w:rsidP="000574DF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9131A93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EF76D6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9AEA5C4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C1A289F" w14:textId="77777777" w:rsidR="000574DF" w:rsidRPr="000B00BC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951C21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64D297" w14:textId="77777777" w:rsidR="000574DF" w:rsidRPr="000B00BC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EFB1F8" w14:textId="77777777" w:rsidR="000574DF" w:rsidRPr="000B00BC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8B29AB" w14:textId="77777777" w:rsidR="000574DF" w:rsidRPr="000B00BC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CA7643" w14:textId="77777777" w:rsidR="000574DF" w:rsidRPr="000B00BC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74DF" w:rsidRPr="00C40E7D" w14:paraId="4C0E89F2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32780E0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6D87D4F5" w14:textId="77777777" w:rsidR="000574DF" w:rsidRPr="00563310" w:rsidRDefault="000574DF" w:rsidP="000574DF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5EB895D8" w14:textId="0F01B511" w:rsidR="000574DF" w:rsidRPr="004F7A6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6A596C30" w14:textId="77777777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985CC9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72C3B5A" w14:textId="77777777" w:rsidR="000574DF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6EDA53D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5E9022F" w14:textId="77777777" w:rsidR="000574DF" w:rsidRDefault="000574DF" w:rsidP="000574D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058390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9517E3" w14:textId="77777777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C21A95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82AC08" w14:textId="77777777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4DF" w:rsidRPr="00C40E7D" w14:paraId="25D5E909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F8BFC9B" w14:textId="77777777" w:rsidR="000574DF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</w:p>
          <w:p w14:paraId="64CED6FD" w14:textId="48669F53" w:rsidR="000574DF" w:rsidRPr="004F7A6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6E1A8C16" w14:textId="23FB04E7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(1,572,60</w:t>
            </w:r>
            <w:r w:rsidRPr="00C805DC">
              <w:rPr>
                <w:rFonts w:ascii="Angsana New" w:hAnsi="Angsana New"/>
                <w:sz w:val="30"/>
                <w:szCs w:val="30"/>
              </w:rPr>
              <w:t>4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B7D2294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AA44189" w14:textId="6FF7CBE9" w:rsidR="000574DF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730054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8E0955E" w14:textId="10569A1D" w:rsidR="000574DF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(1,493,941)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CF24D8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54950" w14:textId="656316BC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9A498C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043E47" w14:textId="256C2016" w:rsidR="000574DF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(1,493,941)</w:t>
            </w:r>
          </w:p>
        </w:tc>
      </w:tr>
      <w:tr w:rsidR="000574DF" w:rsidRPr="00C40E7D" w14:paraId="78DED3AF" w14:textId="77777777" w:rsidTr="00D068F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09AE0F4" w14:textId="176BCA4D" w:rsidR="000574DF" w:rsidRPr="00033A8E" w:rsidRDefault="000574DF" w:rsidP="000574DF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60B4CAA1" w14:textId="1D3CAAD7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(401,009)</w:t>
            </w:r>
          </w:p>
        </w:tc>
        <w:tc>
          <w:tcPr>
            <w:tcW w:w="180" w:type="dxa"/>
            <w:vAlign w:val="bottom"/>
          </w:tcPr>
          <w:p w14:paraId="12CE621A" w14:textId="77777777" w:rsidR="000574DF" w:rsidRPr="00C40E7D" w:rsidRDefault="000574DF" w:rsidP="000574D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2962A3C" w14:textId="3B72BCCB" w:rsidR="000574DF" w:rsidRDefault="000574DF" w:rsidP="000574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5DEE869" w14:textId="77777777" w:rsidR="000574DF" w:rsidRPr="00C40E7D" w:rsidRDefault="000574DF" w:rsidP="000574DF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386C8DA" w14:textId="3BC1848C" w:rsidR="000574DF" w:rsidRPr="009D1F69" w:rsidRDefault="000574DF" w:rsidP="0028138B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Pr="009D1F69">
              <w:rPr>
                <w:rFonts w:ascii="Angsana New" w:hAnsi="Angsana New"/>
                <w:sz w:val="30"/>
                <w:szCs w:val="30"/>
              </w:rPr>
              <w:t>,175)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D442B1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0F3E91" w14:textId="0A06CFAC" w:rsidR="000574DF" w:rsidRDefault="000574DF" w:rsidP="000574D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01858" w14:textId="77777777" w:rsidR="000574DF" w:rsidRPr="009D1F69" w:rsidRDefault="000574DF" w:rsidP="000574D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12AF60" w14:textId="4259A0AC" w:rsidR="000574DF" w:rsidRPr="009D1F69" w:rsidRDefault="000574DF" w:rsidP="0028138B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</w:t>
            </w:r>
            <w:r w:rsidRPr="009D1F69">
              <w:rPr>
                <w:rFonts w:ascii="Angsana New" w:hAnsi="Angsana New"/>
                <w:sz w:val="30"/>
                <w:szCs w:val="30"/>
              </w:rPr>
              <w:t>9,175)</w:t>
            </w:r>
          </w:p>
        </w:tc>
      </w:tr>
    </w:tbl>
    <w:p w14:paraId="3849E36F" w14:textId="0581D019" w:rsidR="008F1957" w:rsidRPr="0044007D" w:rsidRDefault="008F1957" w:rsidP="008F1957">
      <w:pPr>
        <w:pStyle w:val="block"/>
        <w:spacing w:after="0" w:line="240" w:lineRule="atLeast"/>
        <w:ind w:right="-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44007D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lastRenderedPageBreak/>
        <w:t>เทคนิคการประเมินมูลค่า</w:t>
      </w:r>
    </w:p>
    <w:p w14:paraId="3A7B3F93" w14:textId="77777777" w:rsidR="008F1957" w:rsidRPr="00F80CEA" w:rsidRDefault="008F1957" w:rsidP="008F195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6"/>
          <w:szCs w:val="26"/>
          <w:lang w:bidi="th-TH"/>
        </w:rPr>
      </w:pPr>
    </w:p>
    <w:p w14:paraId="1205D672" w14:textId="2CAB601B" w:rsidR="00F13AEF" w:rsidRPr="0044007D" w:rsidRDefault="0056725C" w:rsidP="00F9542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</w:t>
      </w:r>
      <w:r w:rsidR="00563310"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>ที่ใ</w:t>
      </w: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ช้ในการวัดมูลค่ายุติธรรมระดับ </w:t>
      </w:r>
      <w:r w:rsidRPr="0044007D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 w:rsidRPr="0044007D">
        <w:rPr>
          <w:rFonts w:asciiTheme="majorBidi" w:hAnsiTheme="majorBidi" w:cstheme="majorBidi"/>
          <w:sz w:val="30"/>
          <w:szCs w:val="30"/>
          <w:lang w:bidi="th-TH"/>
        </w:rPr>
        <w:t>30</w:t>
      </w:r>
      <w:r w:rsidR="00CB04D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กันย</w:t>
      </w:r>
      <w:r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ายน </w:t>
      </w:r>
      <w:r w:rsidRPr="0044007D">
        <w:rPr>
          <w:rFonts w:asciiTheme="majorBidi" w:hAnsiTheme="majorBidi" w:cstheme="majorBidi"/>
          <w:sz w:val="30"/>
          <w:szCs w:val="30"/>
          <w:lang w:bidi="th-TH"/>
        </w:rPr>
        <w:t>2560</w:t>
      </w:r>
      <w:r w:rsidR="00BF5982" w:rsidRPr="0044007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F5982"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BF5982" w:rsidRPr="0044007D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BF5982" w:rsidRPr="004400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BF5982" w:rsidRPr="0044007D">
        <w:rPr>
          <w:rFonts w:asciiTheme="majorBidi" w:hAnsiTheme="majorBidi" w:cstheme="majorBidi"/>
          <w:sz w:val="30"/>
          <w:szCs w:val="30"/>
          <w:lang w:val="en-US" w:bidi="th-TH"/>
        </w:rPr>
        <w:t>2560</w:t>
      </w:r>
    </w:p>
    <w:p w14:paraId="1D88FAC6" w14:textId="77777777" w:rsidR="0056725C" w:rsidRPr="00F80CEA" w:rsidRDefault="0056725C" w:rsidP="005672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6"/>
          <w:szCs w:val="26"/>
          <w:lang w:bidi="th-TH"/>
        </w:rPr>
      </w:pPr>
    </w:p>
    <w:p w14:paraId="05009D26" w14:textId="11BDFBF3"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F40EF03" w14:textId="77777777" w:rsidR="002A0546" w:rsidRPr="00F80CEA" w:rsidRDefault="002A0546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70"/>
        <w:gridCol w:w="5490"/>
      </w:tblGrid>
      <w:tr w:rsidR="00F66EAE" w:rsidRPr="004542C3" w14:paraId="4A405383" w14:textId="77777777" w:rsidTr="00F66EAE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03996418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1A36B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shd w:val="clear" w:color="auto" w:fill="auto"/>
            <w:vAlign w:val="bottom"/>
          </w:tcPr>
          <w:p w14:paraId="0A070A47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66EAE" w:rsidRPr="004542C3" w14:paraId="621C912E" w14:textId="77777777" w:rsidTr="00F66EAE">
        <w:tc>
          <w:tcPr>
            <w:tcW w:w="3510" w:type="dxa"/>
            <w:shd w:val="clear" w:color="auto" w:fill="auto"/>
          </w:tcPr>
          <w:p w14:paraId="20D09F22" w14:textId="1BCEC4D2" w:rsidR="00F66EAE" w:rsidRPr="007579FF" w:rsidRDefault="00F66EAE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70" w:type="dxa"/>
            <w:shd w:val="clear" w:color="auto" w:fill="auto"/>
          </w:tcPr>
          <w:p w14:paraId="7E75AD52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490" w:type="dxa"/>
            <w:shd w:val="clear" w:color="auto" w:fill="auto"/>
          </w:tcPr>
          <w:p w14:paraId="0387180E" w14:textId="4304FF17" w:rsidR="00F66EAE" w:rsidRPr="00BE575B" w:rsidRDefault="00F66EAE" w:rsidP="00BE575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6EA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7CFA7F67" w14:textId="77777777" w:rsidR="00F13AEF" w:rsidRPr="00F80CEA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3793E32" w14:textId="4D53D41D" w:rsidR="00BE575B" w:rsidRPr="0044007D" w:rsidRDefault="00BE575B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4007D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</w:r>
    </w:p>
    <w:p w14:paraId="7E94F49E" w14:textId="77777777" w:rsidR="00BE575B" w:rsidRPr="00F80CEA" w:rsidRDefault="00BE575B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0F68FA0" w14:textId="598748C0"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</w:t>
      </w:r>
      <w:r w:rsidRPr="0044007D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7DF0B4AE" w14:textId="77777777" w:rsidR="00F13AEF" w:rsidRPr="00F80CEA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26"/>
          <w:szCs w:val="26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524"/>
      </w:tblGrid>
      <w:tr w:rsidR="00F13AEF" w:rsidRPr="005E1231" w14:paraId="5F93AD18" w14:textId="77777777" w:rsidTr="002A0546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65062F6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132A3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  <w:vAlign w:val="bottom"/>
          </w:tcPr>
          <w:p w14:paraId="543064B1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14:paraId="1CD5C768" w14:textId="77777777" w:rsidTr="002A0546">
        <w:tc>
          <w:tcPr>
            <w:tcW w:w="3510" w:type="dxa"/>
            <w:shd w:val="clear" w:color="auto" w:fill="auto"/>
          </w:tcPr>
          <w:p w14:paraId="3F6466E8" w14:textId="1C32162B" w:rsidR="00F13AEF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FA7DD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09CCAF6C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0C726D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F13AEF" w14:paraId="34550E12" w14:textId="77777777" w:rsidTr="002A0546">
        <w:tc>
          <w:tcPr>
            <w:tcW w:w="3510" w:type="dxa"/>
            <w:shd w:val="clear" w:color="auto" w:fill="auto"/>
          </w:tcPr>
          <w:p w14:paraId="504F9920" w14:textId="30ACE680" w:rsidR="00F13AEF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05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14:paraId="18B251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0BE39197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32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2AE0DDB2" w14:textId="77777777" w:rsidR="005552B1" w:rsidRPr="00F80CEA" w:rsidRDefault="005552B1" w:rsidP="006D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2FE95795" w14:textId="1587D8E5" w:rsidR="00D356B3" w:rsidRDefault="007D7920" w:rsidP="00F80CEA">
      <w:pPr>
        <w:pStyle w:val="FSContent"/>
      </w:pPr>
      <w:r w:rsidRPr="0044007D">
        <w:rPr>
          <w:cs/>
        </w:rPr>
        <w:t>มูลค่ายุติธรรมคำนวณจากมูลค่าปัจจุบันของกระแสเงินสดในอนาคตของเงินต้น ซึ่งคิดลดโดยใช้อัตราดอกเบี้ยในท้องตลาด ณ วันที่ในรายงาน</w:t>
      </w:r>
    </w:p>
    <w:p w14:paraId="1798971F" w14:textId="77777777" w:rsidR="00F80CEA" w:rsidRPr="00F80CEA" w:rsidRDefault="00F80CEA" w:rsidP="00F80CEA">
      <w:pPr>
        <w:pStyle w:val="FSContent"/>
        <w:rPr>
          <w:b/>
          <w:bCs/>
          <w:sz w:val="26"/>
          <w:szCs w:val="26"/>
        </w:rPr>
      </w:pPr>
    </w:p>
    <w:p w14:paraId="19BE1DDC" w14:textId="515261FE" w:rsidR="00686A2E" w:rsidRPr="00C52C41" w:rsidRDefault="00681F8B" w:rsidP="0072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F80CEA" w:rsidRDefault="00686A2E" w:rsidP="0068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3"/>
        <w:gridCol w:w="1170"/>
        <w:gridCol w:w="270"/>
        <w:gridCol w:w="1170"/>
      </w:tblGrid>
      <w:tr w:rsidR="00DC44B3" w:rsidRPr="00C52C41" w14:paraId="3BBDABE6" w14:textId="77777777" w:rsidTr="00481EFB">
        <w:trPr>
          <w:tblHeader/>
        </w:trPr>
        <w:tc>
          <w:tcPr>
            <w:tcW w:w="6633" w:type="dxa"/>
          </w:tcPr>
          <w:p w14:paraId="7A88D345" w14:textId="77777777" w:rsidR="00DC44B3" w:rsidRPr="00C52C41" w:rsidRDefault="00DC44B3" w:rsidP="008C7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E1DFA38" w14:textId="77777777" w:rsidR="00DC44B3" w:rsidRPr="00C52C41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A281165" w14:textId="77777777" w:rsidR="00F66EAE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0F1535CD" w14:textId="7E3039B6" w:rsidR="00DC44B3" w:rsidRPr="00C52C41" w:rsidRDefault="00DC44B3" w:rsidP="0081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F07" w:rsidRPr="00C52C41" w14:paraId="471232BE" w14:textId="77777777" w:rsidTr="00481EFB">
        <w:trPr>
          <w:tblHeader/>
        </w:trPr>
        <w:tc>
          <w:tcPr>
            <w:tcW w:w="6633" w:type="dxa"/>
          </w:tcPr>
          <w:p w14:paraId="53D3EA95" w14:textId="77777777" w:rsidR="006C3F07" w:rsidRPr="00C52C41" w:rsidRDefault="006C3F0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B32AB" w14:textId="48385EDB" w:rsidR="006C3F07" w:rsidRDefault="00327D84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B338A1D" w14:textId="77777777" w:rsidR="006C3F07" w:rsidRPr="00D47FE8" w:rsidRDefault="006C3F0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632A8" w14:textId="2772E63B" w:rsidR="006C3F07" w:rsidRDefault="006C3F0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B0181B" w:rsidRPr="00C52C41" w14:paraId="2FD04752" w14:textId="77777777" w:rsidTr="00481EFB">
        <w:trPr>
          <w:tblHeader/>
        </w:trPr>
        <w:tc>
          <w:tcPr>
            <w:tcW w:w="6633" w:type="dxa"/>
          </w:tcPr>
          <w:p w14:paraId="767879C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E3F434" w14:textId="77777777" w:rsidR="00B0181B" w:rsidRPr="00D47FE8" w:rsidRDefault="005A5A90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721C1194" w14:textId="77777777" w:rsidR="00B0181B" w:rsidRPr="00D47FE8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B5ECA" w14:textId="748E3681" w:rsidR="00B0181B" w:rsidRPr="00D47FE8" w:rsidRDefault="005A5A90" w:rsidP="00EA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A325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0181B" w:rsidRPr="00C52C41" w14:paraId="11A6E365" w14:textId="77777777" w:rsidTr="00481EF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6633" w:type="dxa"/>
          </w:tcPr>
          <w:p w14:paraId="644CE9C1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5B09090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81B" w:rsidRPr="00C52C41" w14:paraId="5C68879C" w14:textId="77777777" w:rsidTr="00481EFB">
        <w:tc>
          <w:tcPr>
            <w:tcW w:w="6633" w:type="dxa"/>
          </w:tcPr>
          <w:p w14:paraId="4A6E4F91" w14:textId="77777777" w:rsidR="00B0181B" w:rsidRPr="00C52C41" w:rsidRDefault="00B0181B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4EF3829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A1F2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95BED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81B" w:rsidRPr="00C52C41" w14:paraId="49FEF141" w14:textId="77777777" w:rsidTr="00481EFB">
        <w:tc>
          <w:tcPr>
            <w:tcW w:w="6633" w:type="dxa"/>
          </w:tcPr>
          <w:p w14:paraId="312756E5" w14:textId="77777777" w:rsidR="00B0181B" w:rsidRPr="00C52C41" w:rsidRDefault="00B0181B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4D3D6642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8CE5D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19E33" w14:textId="77777777" w:rsidR="00B0181B" w:rsidRPr="00C52C41" w:rsidRDefault="00B0181B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F07" w:rsidRPr="00C52C41" w14:paraId="48A35BF0" w14:textId="77777777" w:rsidTr="00481EFB">
        <w:tc>
          <w:tcPr>
            <w:tcW w:w="6633" w:type="dxa"/>
          </w:tcPr>
          <w:p w14:paraId="547A2593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0065DF" w14:textId="320253B7" w:rsidR="006C3F07" w:rsidRPr="00C52C41" w:rsidRDefault="001C7712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57,174</w:t>
            </w:r>
          </w:p>
        </w:tc>
        <w:tc>
          <w:tcPr>
            <w:tcW w:w="270" w:type="dxa"/>
          </w:tcPr>
          <w:p w14:paraId="43510450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1F44E9" w14:textId="07B2B5D4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39,257</w:t>
            </w:r>
          </w:p>
        </w:tc>
      </w:tr>
      <w:tr w:rsidR="006C3F07" w:rsidRPr="0057423C" w14:paraId="5723D395" w14:textId="77777777" w:rsidTr="00481EFB">
        <w:tc>
          <w:tcPr>
            <w:tcW w:w="6633" w:type="dxa"/>
          </w:tcPr>
          <w:p w14:paraId="5DF9D27E" w14:textId="5CCBB089" w:rsidR="006C3F07" w:rsidRPr="00935250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170" w:type="dxa"/>
          </w:tcPr>
          <w:p w14:paraId="540D0278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48625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AF709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C52C41" w14:paraId="2941F25C" w14:textId="77777777" w:rsidTr="00481EFB">
        <w:tc>
          <w:tcPr>
            <w:tcW w:w="6633" w:type="dxa"/>
          </w:tcPr>
          <w:p w14:paraId="50389182" w14:textId="58357F55" w:rsidR="006C3F07" w:rsidRPr="007F1BFE" w:rsidRDefault="006C3F07" w:rsidP="0005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2532F7E1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C2970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AE7816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C52C41" w14:paraId="326C549D" w14:textId="77777777" w:rsidTr="00481EFB">
        <w:tc>
          <w:tcPr>
            <w:tcW w:w="6633" w:type="dxa"/>
          </w:tcPr>
          <w:p w14:paraId="61FB6B64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0553CF79" w14:textId="1E52520C" w:rsidR="006C3F07" w:rsidRPr="00AC4BC9" w:rsidRDefault="001C7712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3,306</w:t>
            </w:r>
          </w:p>
        </w:tc>
        <w:tc>
          <w:tcPr>
            <w:tcW w:w="270" w:type="dxa"/>
          </w:tcPr>
          <w:p w14:paraId="7B4AF6E5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EBA43" w14:textId="1C896B9C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3,146</w:t>
            </w:r>
          </w:p>
        </w:tc>
      </w:tr>
      <w:tr w:rsidR="006C3F07" w:rsidRPr="00C52C41" w14:paraId="02974BB2" w14:textId="77777777" w:rsidTr="00481EFB">
        <w:tc>
          <w:tcPr>
            <w:tcW w:w="6633" w:type="dxa"/>
          </w:tcPr>
          <w:p w14:paraId="00F6CE53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55FDFA" w14:textId="57226389" w:rsidR="006C3F07" w:rsidRPr="00AC4BC9" w:rsidRDefault="001C7712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5,750</w:t>
            </w:r>
          </w:p>
        </w:tc>
        <w:tc>
          <w:tcPr>
            <w:tcW w:w="270" w:type="dxa"/>
          </w:tcPr>
          <w:p w14:paraId="58FD1FA9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47273" w14:textId="033D882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2,599</w:t>
            </w:r>
          </w:p>
        </w:tc>
      </w:tr>
      <w:tr w:rsidR="006C3F07" w:rsidRPr="00C52C41" w14:paraId="71EE9567" w14:textId="77777777" w:rsidTr="00481EFB">
        <w:tc>
          <w:tcPr>
            <w:tcW w:w="6633" w:type="dxa"/>
          </w:tcPr>
          <w:p w14:paraId="013F9BB3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44D6B4" w14:textId="5D515C0E" w:rsidR="006C3F07" w:rsidRPr="00AC4BC9" w:rsidRDefault="001C7712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9,056</w:t>
            </w:r>
          </w:p>
        </w:tc>
        <w:tc>
          <w:tcPr>
            <w:tcW w:w="270" w:type="dxa"/>
          </w:tcPr>
          <w:p w14:paraId="6BED5779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1AF4B" w14:textId="228C4EFF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5,745</w:t>
            </w:r>
          </w:p>
        </w:tc>
      </w:tr>
      <w:tr w:rsidR="006C3F07" w:rsidRPr="00C52C41" w14:paraId="4589D157" w14:textId="77777777" w:rsidTr="00481EFB">
        <w:tc>
          <w:tcPr>
            <w:tcW w:w="6633" w:type="dxa"/>
          </w:tcPr>
          <w:p w14:paraId="68E6835B" w14:textId="77777777" w:rsidR="006C3F07" w:rsidRPr="00D17BC3" w:rsidRDefault="006C3F07" w:rsidP="00E5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E4A2C79" w14:textId="77777777" w:rsidR="006C3F07" w:rsidRPr="00D17BC3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905CF" w14:textId="77777777" w:rsidR="006C3F07" w:rsidRPr="00D17BC3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80A6BF" w14:textId="77777777" w:rsidR="006C3F07" w:rsidRPr="00D17BC3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C52C41" w14:paraId="3D914638" w14:textId="77777777" w:rsidTr="00481EFB">
        <w:tc>
          <w:tcPr>
            <w:tcW w:w="6633" w:type="dxa"/>
          </w:tcPr>
          <w:p w14:paraId="5330DC48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147FA2A8" w14:textId="77777777" w:rsidR="006C3F07" w:rsidRPr="00AC4BC9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FBB1A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9DDDD" w14:textId="77777777" w:rsidR="006C3F07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F07" w:rsidRPr="00C52C41" w14:paraId="27928545" w14:textId="77777777" w:rsidTr="00481EFB">
        <w:tc>
          <w:tcPr>
            <w:tcW w:w="6633" w:type="dxa"/>
          </w:tcPr>
          <w:p w14:paraId="093FB182" w14:textId="77777777" w:rsidR="006C3F07" w:rsidRPr="002620CD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เลต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เตอร์ออฟ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เครดิตที่ยังไม่ได้ใช้</w:t>
            </w:r>
          </w:p>
        </w:tc>
        <w:tc>
          <w:tcPr>
            <w:tcW w:w="1170" w:type="dxa"/>
          </w:tcPr>
          <w:p w14:paraId="6B896F90" w14:textId="15456466" w:rsidR="006C3F07" w:rsidRPr="00A13831" w:rsidRDefault="001C7712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52,579</w:t>
            </w:r>
          </w:p>
        </w:tc>
        <w:tc>
          <w:tcPr>
            <w:tcW w:w="270" w:type="dxa"/>
          </w:tcPr>
          <w:p w14:paraId="1289CF04" w14:textId="77777777" w:rsidR="006C3F07" w:rsidRPr="00A1383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78EEA" w14:textId="766123CB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41,842</w:t>
            </w:r>
          </w:p>
        </w:tc>
      </w:tr>
      <w:tr w:rsidR="006C3F07" w:rsidRPr="00C52C41" w14:paraId="72AC0560" w14:textId="77777777" w:rsidTr="00481EFB">
        <w:tc>
          <w:tcPr>
            <w:tcW w:w="6633" w:type="dxa"/>
          </w:tcPr>
          <w:p w14:paraId="3B0F6EE0" w14:textId="77777777" w:rsidR="006C3F07" w:rsidRPr="002620CD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5A1D53CD" w14:textId="22295255" w:rsidR="006C3F07" w:rsidRPr="00A13831" w:rsidRDefault="001C7712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  <w:tc>
          <w:tcPr>
            <w:tcW w:w="270" w:type="dxa"/>
          </w:tcPr>
          <w:p w14:paraId="3224C3CE" w14:textId="77777777" w:rsidR="006C3F07" w:rsidRPr="00A1383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871A1" w14:textId="32731056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</w:tr>
      <w:tr w:rsidR="006C3F07" w:rsidRPr="00C52C41" w14:paraId="50B5A234" w14:textId="77777777" w:rsidTr="00481EFB">
        <w:tc>
          <w:tcPr>
            <w:tcW w:w="6633" w:type="dxa"/>
          </w:tcPr>
          <w:p w14:paraId="4C57368D" w14:textId="77777777" w:rsidR="006C3F07" w:rsidRPr="002620CD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D490AB" w14:textId="26483FFA" w:rsidR="006C3F07" w:rsidRPr="00A13831" w:rsidRDefault="001C7712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87,340</w:t>
            </w:r>
          </w:p>
        </w:tc>
        <w:tc>
          <w:tcPr>
            <w:tcW w:w="270" w:type="dxa"/>
          </w:tcPr>
          <w:p w14:paraId="1DBEDAF9" w14:textId="77777777" w:rsidR="006C3F07" w:rsidRPr="00A1383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E336AF" w14:textId="416BF529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90,194</w:t>
            </w:r>
          </w:p>
        </w:tc>
      </w:tr>
      <w:tr w:rsidR="006C3F07" w:rsidRPr="00C52C41" w14:paraId="1ACFFE22" w14:textId="77777777" w:rsidTr="00481EFB">
        <w:tc>
          <w:tcPr>
            <w:tcW w:w="6633" w:type="dxa"/>
          </w:tcPr>
          <w:p w14:paraId="631C7B6E" w14:textId="77777777" w:rsidR="006C3F07" w:rsidRPr="00C52C41" w:rsidRDefault="006C3F07" w:rsidP="0048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B8234B" w14:textId="3CCB1D08" w:rsidR="006C3F07" w:rsidRDefault="001C7712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233,217</w:t>
            </w:r>
          </w:p>
        </w:tc>
        <w:tc>
          <w:tcPr>
            <w:tcW w:w="270" w:type="dxa"/>
          </w:tcPr>
          <w:p w14:paraId="712EE982" w14:textId="77777777" w:rsidR="006C3F07" w:rsidRPr="00C52C41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C10455" w14:textId="1D20323A" w:rsidR="006C3F07" w:rsidRPr="008F7775" w:rsidRDefault="006C3F07" w:rsidP="006C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F69">
              <w:rPr>
                <w:rFonts w:ascii="Angsana New" w:hAnsi="Angsana New"/>
                <w:b/>
                <w:bCs/>
                <w:sz w:val="30"/>
                <w:szCs w:val="30"/>
              </w:rPr>
              <w:t>225,334</w:t>
            </w:r>
          </w:p>
        </w:tc>
      </w:tr>
    </w:tbl>
    <w:p w14:paraId="38551C3E" w14:textId="77777777" w:rsidR="00C40E7D" w:rsidRPr="00D17BC3" w:rsidRDefault="00C40E7D" w:rsidP="0044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5750A16" w14:textId="786B931C" w:rsidR="00681F8B" w:rsidRDefault="009D17CB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บริษัทมี</w:t>
      </w:r>
      <w:r w:rsidR="007F1BFE" w:rsidRPr="0044007D">
        <w:rPr>
          <w:rFonts w:ascii="Angsana New" w:hAnsi="Angsana New" w:hint="cs"/>
          <w:sz w:val="30"/>
          <w:szCs w:val="30"/>
          <w:cs/>
        </w:rPr>
        <w:t>สัญญาเช่า</w:t>
      </w:r>
      <w:r w:rsidRPr="0044007D">
        <w:rPr>
          <w:rFonts w:ascii="Angsana New" w:hAnsi="Angsana New"/>
          <w:sz w:val="30"/>
          <w:szCs w:val="30"/>
          <w:cs/>
        </w:rPr>
        <w:t>ยานพาหนะ และอุปกรณ์สำนักงานกับบริษัท</w:t>
      </w:r>
      <w:r w:rsidR="007F1BFE" w:rsidRPr="0044007D">
        <w:rPr>
          <w:rFonts w:ascii="Angsana New" w:hAnsi="Angsana New" w:hint="cs"/>
          <w:sz w:val="30"/>
          <w:szCs w:val="30"/>
          <w:cs/>
        </w:rPr>
        <w:t>ในประเทศ</w:t>
      </w:r>
      <w:r w:rsidRPr="0044007D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Pr="0044007D">
        <w:rPr>
          <w:rFonts w:ascii="Angsana New" w:hAnsi="Angsana New"/>
          <w:sz w:val="30"/>
          <w:szCs w:val="30"/>
        </w:rPr>
        <w:t>2</w:t>
      </w:r>
      <w:r w:rsidRPr="0044007D">
        <w:rPr>
          <w:rFonts w:ascii="Angsana New" w:hAnsi="Angsana New"/>
          <w:sz w:val="30"/>
          <w:szCs w:val="30"/>
          <w:cs/>
        </w:rPr>
        <w:t xml:space="preserve"> ปี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ถึง </w:t>
      </w:r>
      <w:r w:rsidRPr="0044007D">
        <w:rPr>
          <w:rFonts w:ascii="Angsana New" w:hAnsi="Angsana New"/>
          <w:sz w:val="30"/>
          <w:szCs w:val="30"/>
        </w:rPr>
        <w:t>5</w:t>
      </w:r>
      <w:r w:rsidRPr="0044007D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 w:rsidRPr="0044007D">
        <w:rPr>
          <w:rFonts w:ascii="Angsana New" w:hAnsi="Angsana New" w:hint="cs"/>
          <w:sz w:val="30"/>
          <w:szCs w:val="30"/>
          <w:cs/>
        </w:rPr>
        <w:t>ครบกำหนด</w:t>
      </w:r>
      <w:r w:rsidRPr="0044007D">
        <w:rPr>
          <w:rFonts w:ascii="Angsana New" w:hAnsi="Angsana New"/>
          <w:sz w:val="30"/>
          <w:szCs w:val="30"/>
          <w:cs/>
        </w:rPr>
        <w:t xml:space="preserve">ในช่วงปี </w:t>
      </w:r>
      <w:r w:rsidR="00DE03AC" w:rsidRPr="0044007D">
        <w:rPr>
          <w:rFonts w:ascii="Angsana New" w:hAnsi="Angsana New"/>
          <w:sz w:val="30"/>
          <w:szCs w:val="30"/>
        </w:rPr>
        <w:t>2560</w:t>
      </w:r>
      <w:r w:rsidR="00B936A2" w:rsidRPr="0044007D">
        <w:rPr>
          <w:rFonts w:ascii="Angsana New" w:hAnsi="Angsana New"/>
          <w:sz w:val="30"/>
          <w:szCs w:val="30"/>
        </w:rPr>
        <w:t xml:space="preserve"> </w:t>
      </w:r>
      <w:r w:rsidR="008374FD">
        <w:rPr>
          <w:rFonts w:ascii="Angsana New" w:hAnsi="Angsana New" w:hint="cs"/>
          <w:sz w:val="30"/>
          <w:szCs w:val="30"/>
          <w:cs/>
        </w:rPr>
        <w:t>ถึง</w:t>
      </w:r>
      <w:r w:rsidR="00EA325B" w:rsidRPr="0044007D">
        <w:rPr>
          <w:rFonts w:ascii="Angsana New" w:hAnsi="Angsana New"/>
          <w:sz w:val="30"/>
          <w:szCs w:val="30"/>
        </w:rPr>
        <w:t xml:space="preserve"> 2565</w:t>
      </w:r>
    </w:p>
    <w:p w14:paraId="51F794CE" w14:textId="77777777" w:rsidR="008374FD" w:rsidRDefault="008374FD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BA33442" w14:textId="66C4EBE6" w:rsidR="00681F8B" w:rsidRDefault="00681F8B" w:rsidP="00681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681F8B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D4AA7FE" w14:textId="77777777" w:rsidR="00662B84" w:rsidRDefault="00662B84" w:rsidP="00681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18AA94" w14:textId="5AB1E942" w:rsidR="00681F8B" w:rsidRPr="00662B84" w:rsidRDefault="00681F8B" w:rsidP="00662B8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62B84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="008374FD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662B84">
        <w:rPr>
          <w:rFonts w:ascii="Angsana New" w:hAnsi="Angsana New" w:cs="Angsana New"/>
          <w:sz w:val="30"/>
          <w:szCs w:val="30"/>
          <w:cs/>
          <w:lang w:bidi="th-TH"/>
        </w:rPr>
        <w:t>ปรับปรุงใหม่</w:t>
      </w:r>
      <w:r w:rsidRPr="00662B84">
        <w:rPr>
          <w:rFonts w:ascii="Angsana New" w:hAnsi="Angsana New" w:cs="Angsana New" w:hint="cs"/>
          <w:sz w:val="30"/>
          <w:szCs w:val="30"/>
          <w:cs/>
          <w:lang w:bidi="th-TH"/>
        </w:rPr>
        <w:t>หลายฉบับได้มีการประกาศและ</w:t>
      </w:r>
      <w:r w:rsidRPr="00662B84">
        <w:rPr>
          <w:rFonts w:ascii="Angsana New" w:hAnsi="Angsana New" w:cs="Angsana New"/>
          <w:sz w:val="30"/>
          <w:szCs w:val="30"/>
          <w:cs/>
          <w:lang w:bidi="th-TH"/>
        </w:rPr>
        <w:t>ยังไม่มีผลบังคับใช้และไม่ได้นำมาใช้ในการจัดทำงบการเงินนี้ มาต</w:t>
      </w:r>
      <w:r w:rsidR="008374FD">
        <w:rPr>
          <w:rFonts w:ascii="Angsana New" w:hAnsi="Angsana New" w:cs="Angsana New"/>
          <w:sz w:val="30"/>
          <w:szCs w:val="30"/>
          <w:cs/>
          <w:lang w:bidi="th-TH"/>
        </w:rPr>
        <w:t>รฐานการรายงานทางการเงินที่</w:t>
      </w:r>
      <w:r w:rsidRPr="00662B84">
        <w:rPr>
          <w:rFonts w:ascii="Angsana New" w:hAnsi="Angsana New" w:cs="Angsana New"/>
          <w:sz w:val="30"/>
          <w:szCs w:val="30"/>
          <w:cs/>
          <w:lang w:bidi="th-TH"/>
        </w:rPr>
        <w:t>ปรับปรุงใหม่เหล่านี้อาจเกี่ยวข้องกับการดำเนินงานของ</w:t>
      </w:r>
      <w:r w:rsidRPr="00662B84">
        <w:rPr>
          <w:rFonts w:ascii="Angsana New" w:hAnsi="Angsana New" w:cs="Angsana New" w:hint="cs"/>
          <w:sz w:val="30"/>
          <w:szCs w:val="30"/>
          <w:cs/>
          <w:lang w:bidi="th-TH"/>
        </w:rPr>
        <w:t>บริษัท และ</w:t>
      </w:r>
      <w:r w:rsidRPr="00662B84">
        <w:rPr>
          <w:rFonts w:ascii="Angsana New" w:hAnsi="Angsana New" w:cs="Angsana New"/>
          <w:sz w:val="30"/>
          <w:szCs w:val="30"/>
          <w:cs/>
          <w:lang w:bidi="th-TH"/>
        </w:rPr>
        <w:t>ถือปฏิบัติกับงบการเงินสำหรับรอบระยะเวลาบัญชี</w:t>
      </w:r>
      <w:r w:rsidRPr="00662B84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662B84">
        <w:rPr>
          <w:rFonts w:ascii="Angsana New" w:hAnsi="Angsana New" w:cs="Angsana New"/>
          <w:sz w:val="30"/>
          <w:szCs w:val="30"/>
          <w:cs/>
          <w:lang w:bidi="th-TH"/>
        </w:rPr>
        <w:t>เริ่มในหรือหลังวันที่</w:t>
      </w:r>
      <w:r w:rsidRPr="00662B84">
        <w:rPr>
          <w:rFonts w:ascii="Angsana New" w:hAnsi="Angsana New" w:cs="Angsana New"/>
          <w:sz w:val="30"/>
          <w:szCs w:val="30"/>
          <w:lang w:bidi="th-TH"/>
        </w:rPr>
        <w:t xml:space="preserve"> 1</w:t>
      </w:r>
      <w:r w:rsidRPr="00662B84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662B84">
        <w:rPr>
          <w:rFonts w:ascii="Angsana New" w:hAnsi="Angsana New" w:cs="Angsana New"/>
          <w:sz w:val="30"/>
          <w:szCs w:val="30"/>
          <w:lang w:bidi="th-TH"/>
        </w:rPr>
        <w:t>2561</w:t>
      </w:r>
      <w:r w:rsidRPr="00662B8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บริษัท</w:t>
      </w:r>
      <w:r w:rsidRPr="00662B84">
        <w:rPr>
          <w:rFonts w:ascii="Angsana New" w:hAnsi="Angsana New" w:cs="Angsana New"/>
          <w:sz w:val="30"/>
          <w:szCs w:val="30"/>
          <w:cs/>
          <w:lang w:bidi="th-TH"/>
        </w:rPr>
        <w:t>ไม่มีแผนที่จะนำมาตรฐานการรายงานทางการเงินเหล่านี้มาใช้ก่อนวันถือปฏิบัติ</w:t>
      </w:r>
    </w:p>
    <w:p w14:paraId="2054F178" w14:textId="77777777" w:rsidR="00681F8B" w:rsidRPr="00662B84" w:rsidRDefault="00681F8B" w:rsidP="00662B8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960"/>
        <w:gridCol w:w="5130"/>
      </w:tblGrid>
      <w:tr w:rsidR="00681F8B" w:rsidRPr="00474EBB" w14:paraId="6CF4598A" w14:textId="77777777" w:rsidTr="00681F8B">
        <w:trPr>
          <w:tblHeader/>
        </w:trPr>
        <w:tc>
          <w:tcPr>
            <w:tcW w:w="3960" w:type="dxa"/>
          </w:tcPr>
          <w:p w14:paraId="75C04C40" w14:textId="77777777" w:rsidR="00681F8B" w:rsidRPr="00474EBB" w:rsidRDefault="00681F8B" w:rsidP="00681F8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74EB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5130" w:type="dxa"/>
          </w:tcPr>
          <w:p w14:paraId="6D3A3446" w14:textId="77777777" w:rsidR="00681F8B" w:rsidRPr="00474EBB" w:rsidRDefault="00681F8B" w:rsidP="00681F8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74EB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681F8B" w:rsidRPr="00662B84" w14:paraId="7DD727B3" w14:textId="77777777" w:rsidTr="00681F8B">
        <w:trPr>
          <w:trHeight w:val="155"/>
          <w:tblHeader/>
        </w:trPr>
        <w:tc>
          <w:tcPr>
            <w:tcW w:w="3960" w:type="dxa"/>
          </w:tcPr>
          <w:p w14:paraId="751BE390" w14:textId="77777777" w:rsidR="00681F8B" w:rsidRPr="00662B84" w:rsidRDefault="00681F8B" w:rsidP="00681F8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</w:tcPr>
          <w:p w14:paraId="49F602D3" w14:textId="77777777" w:rsidR="00681F8B" w:rsidRPr="00662B84" w:rsidRDefault="00681F8B" w:rsidP="00681F8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81F8B" w:rsidRPr="00474EBB" w14:paraId="15C64A9B" w14:textId="77777777" w:rsidTr="00681F8B">
        <w:tc>
          <w:tcPr>
            <w:tcW w:w="3960" w:type="dxa"/>
          </w:tcPr>
          <w:p w14:paraId="421AF012" w14:textId="3C538E02" w:rsidR="00681F8B" w:rsidRPr="00474EBB" w:rsidRDefault="008374FD" w:rsidP="00681F8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1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1E78A7B3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681F8B" w:rsidRPr="00474EBB" w14:paraId="43E8EF0C" w14:textId="77777777" w:rsidTr="00681F8B">
        <w:tc>
          <w:tcPr>
            <w:tcW w:w="3960" w:type="dxa"/>
          </w:tcPr>
          <w:p w14:paraId="7328E835" w14:textId="5EE47C0A" w:rsidR="00681F8B" w:rsidRPr="00474EBB" w:rsidRDefault="008374FD" w:rsidP="00681F8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03613989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81F8B" w:rsidRPr="00474EBB" w14:paraId="68932196" w14:textId="77777777" w:rsidTr="00681F8B">
        <w:tc>
          <w:tcPr>
            <w:tcW w:w="3960" w:type="dxa"/>
          </w:tcPr>
          <w:p w14:paraId="5A2774A0" w14:textId="492B7A36" w:rsidR="00681F8B" w:rsidRPr="00474EBB" w:rsidRDefault="008374FD" w:rsidP="00681F8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36B21317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681F8B" w:rsidRPr="00474EBB" w14:paraId="6434AC13" w14:textId="77777777" w:rsidTr="00681F8B">
        <w:tc>
          <w:tcPr>
            <w:tcW w:w="3960" w:type="dxa"/>
          </w:tcPr>
          <w:p w14:paraId="6F7C553A" w14:textId="1E504137" w:rsidR="00681F8B" w:rsidRPr="00474EBB" w:rsidRDefault="008374FD" w:rsidP="00681F8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0FDE74D4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นโยบายการบัญชี</w:t>
            </w:r>
            <w:r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การเปลี่ยนแปลงประมาณการทางบัญชีและข้อผิดพลาด</w:t>
            </w:r>
          </w:p>
        </w:tc>
      </w:tr>
      <w:tr w:rsidR="00681F8B" w:rsidRPr="00474EBB" w14:paraId="7751E43C" w14:textId="77777777" w:rsidTr="00681F8B">
        <w:tc>
          <w:tcPr>
            <w:tcW w:w="3960" w:type="dxa"/>
          </w:tcPr>
          <w:p w14:paraId="53BA448B" w14:textId="1B461BBF" w:rsidR="00681F8B" w:rsidRPr="00474EBB" w:rsidRDefault="008374FD" w:rsidP="00681F8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2BE47B10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681F8B" w:rsidRPr="00474EBB" w14:paraId="6A71B08C" w14:textId="77777777" w:rsidTr="00681F8B">
        <w:tc>
          <w:tcPr>
            <w:tcW w:w="3960" w:type="dxa"/>
          </w:tcPr>
          <w:p w14:paraId="1BADC052" w14:textId="6C6DEBEC" w:rsidR="00681F8B" w:rsidRPr="00474EBB" w:rsidRDefault="008374FD" w:rsidP="00681F8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73B7BA44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681F8B" w:rsidRPr="00474EBB" w14:paraId="04675C3D" w14:textId="77777777" w:rsidTr="00681F8B">
        <w:tc>
          <w:tcPr>
            <w:tcW w:w="3960" w:type="dxa"/>
          </w:tcPr>
          <w:p w14:paraId="268ECFCA" w14:textId="4260CE5B" w:rsidR="00681F8B" w:rsidRPr="003515CA" w:rsidRDefault="008374FD" w:rsidP="00681F8B">
            <w:pPr>
              <w:pStyle w:val="block"/>
              <w:spacing w:after="0" w:line="240" w:lineRule="atLeast"/>
              <w:ind w:left="162" w:right="-28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3515C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ฉบับที่ 1</w:t>
            </w:r>
            <w:r w:rsidR="00681F8B" w:rsidRPr="003515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81F8B" w:rsidRPr="003515C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2560</w:t>
            </w:r>
            <w:r w:rsidR="00681F8B" w:rsidRPr="003515C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4FC6458F" w14:textId="77777777" w:rsidR="00681F8B" w:rsidRPr="003515CA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515C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681F8B" w:rsidRPr="00474EBB" w14:paraId="67C430DF" w14:textId="77777777" w:rsidTr="00681F8B">
        <w:tc>
          <w:tcPr>
            <w:tcW w:w="3960" w:type="dxa"/>
          </w:tcPr>
          <w:p w14:paraId="0C4A491C" w14:textId="2987BC27" w:rsidR="00681F8B" w:rsidRPr="00474EBB" w:rsidRDefault="008374FD" w:rsidP="00681F8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18E36C73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681F8B" w:rsidRPr="00474EBB" w14:paraId="48BB5B14" w14:textId="77777777" w:rsidTr="00681F8B">
        <w:tc>
          <w:tcPr>
            <w:tcW w:w="3960" w:type="dxa"/>
          </w:tcPr>
          <w:p w14:paraId="6C93C495" w14:textId="492FEC1A" w:rsidR="00681F8B" w:rsidRPr="00474EBB" w:rsidRDefault="008374FD" w:rsidP="00681F8B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ฉบับที่ 1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7BE985B5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681F8B" w:rsidRPr="00474EBB" w14:paraId="733FC711" w14:textId="77777777" w:rsidTr="00681F8B">
        <w:tc>
          <w:tcPr>
            <w:tcW w:w="3960" w:type="dxa"/>
          </w:tcPr>
          <w:p w14:paraId="56A1DE83" w14:textId="58329364" w:rsidR="00681F8B" w:rsidRPr="00474EBB" w:rsidRDefault="008374FD" w:rsidP="00681F8B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ฉบับที่ 1</w:t>
            </w:r>
            <w:r w:rsidR="00681F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1AE23609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668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681F8B" w:rsidRPr="00474EBB" w14:paraId="61EC360D" w14:textId="77777777" w:rsidTr="00681F8B">
        <w:tc>
          <w:tcPr>
            <w:tcW w:w="3960" w:type="dxa"/>
          </w:tcPr>
          <w:p w14:paraId="70C4C22C" w14:textId="581F5894" w:rsidR="00681F8B" w:rsidRPr="00474EBB" w:rsidRDefault="008374FD" w:rsidP="00681F8B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4759FA82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681F8B" w:rsidRPr="00474EBB" w14:paraId="50F0EF7C" w14:textId="77777777" w:rsidTr="00681F8B">
        <w:tc>
          <w:tcPr>
            <w:tcW w:w="3960" w:type="dxa"/>
          </w:tcPr>
          <w:p w14:paraId="3DE26EFC" w14:textId="2798422E" w:rsidR="00681F8B" w:rsidRPr="00474EBB" w:rsidRDefault="008374FD" w:rsidP="00681F8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32C8805B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681F8B" w:rsidRPr="00474EBB" w14:paraId="1BABC7CD" w14:textId="77777777" w:rsidTr="00681F8B">
        <w:tc>
          <w:tcPr>
            <w:tcW w:w="3960" w:type="dxa"/>
          </w:tcPr>
          <w:p w14:paraId="46204C60" w14:textId="191055B4" w:rsidR="00681F8B" w:rsidRPr="00474EBB" w:rsidRDefault="008374FD" w:rsidP="00681F8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601EE108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681F8B" w:rsidRPr="00474EBB" w14:paraId="7CD23F0E" w14:textId="77777777" w:rsidTr="00681F8B">
        <w:tc>
          <w:tcPr>
            <w:tcW w:w="3960" w:type="dxa"/>
          </w:tcPr>
          <w:p w14:paraId="281CB96C" w14:textId="06D54B3E" w:rsidR="00681F8B" w:rsidRPr="00474EBB" w:rsidRDefault="008374FD" w:rsidP="00681F8B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710235AE" w14:textId="77777777" w:rsidR="00681F8B" w:rsidRPr="00474EBB" w:rsidRDefault="00681F8B" w:rsidP="00681F8B">
            <w:pPr>
              <w:pStyle w:val="block"/>
              <w:spacing w:after="0" w:line="240" w:lineRule="atLeas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การบัญชีและการรายงานโครงการผลประโยชน์เมื่อออก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จากงาน</w:t>
            </w:r>
          </w:p>
        </w:tc>
      </w:tr>
      <w:tr w:rsidR="00681F8B" w:rsidRPr="00474EBB" w14:paraId="54341B88" w14:textId="77777777" w:rsidTr="00681F8B">
        <w:tc>
          <w:tcPr>
            <w:tcW w:w="3960" w:type="dxa"/>
          </w:tcPr>
          <w:p w14:paraId="28C9FD30" w14:textId="00AED983" w:rsidR="00681F8B" w:rsidRPr="00474EBB" w:rsidRDefault="008374FD" w:rsidP="00681F8B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6802F313" w14:textId="77777777" w:rsidR="00681F8B" w:rsidRPr="00474EBB" w:rsidRDefault="00681F8B" w:rsidP="00681F8B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81F8B" w:rsidRPr="00474EBB" w14:paraId="2558D7C3" w14:textId="77777777" w:rsidTr="00681F8B">
        <w:tc>
          <w:tcPr>
            <w:tcW w:w="3960" w:type="dxa"/>
          </w:tcPr>
          <w:p w14:paraId="6E11255E" w14:textId="49093E6D" w:rsidR="00681F8B" w:rsidRPr="00474EBB" w:rsidRDefault="008374FD" w:rsidP="00681F8B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22D375BF" w14:textId="77777777" w:rsidR="00681F8B" w:rsidRPr="00474EBB" w:rsidRDefault="00681F8B" w:rsidP="00681F8B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681F8B" w:rsidRPr="00474EBB" w14:paraId="1D155176" w14:textId="77777777" w:rsidTr="00681F8B">
        <w:tc>
          <w:tcPr>
            <w:tcW w:w="3960" w:type="dxa"/>
          </w:tcPr>
          <w:p w14:paraId="5C5A103B" w14:textId="37549460" w:rsidR="00681F8B" w:rsidRPr="00474EBB" w:rsidRDefault="008374FD" w:rsidP="00681F8B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1C718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1C71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 (</w:t>
            </w:r>
            <w:r w:rsidR="00681F8B" w:rsidRPr="001C718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="00623F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="00681F8B" w:rsidRPr="001C71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062D90B6" w14:textId="77777777" w:rsidR="00681F8B" w:rsidRPr="00474EBB" w:rsidRDefault="00681F8B" w:rsidP="00681F8B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C718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681F8B" w:rsidRPr="00474EBB" w14:paraId="2BAB50DC" w14:textId="77777777" w:rsidTr="00681F8B">
        <w:tc>
          <w:tcPr>
            <w:tcW w:w="3960" w:type="dxa"/>
          </w:tcPr>
          <w:p w14:paraId="55E2F04F" w14:textId="4EB548BD" w:rsidR="00681F8B" w:rsidRPr="00474EBB" w:rsidRDefault="008374FD" w:rsidP="00681F8B">
            <w:pPr>
              <w:pStyle w:val="block"/>
              <w:spacing w:after="0" w:line="384" w:lineRule="exac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7E29FBBC" w14:textId="77777777" w:rsidR="00681F8B" w:rsidRPr="00474EBB" w:rsidRDefault="00681F8B" w:rsidP="00681F8B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681F8B" w:rsidRPr="00474EBB" w14:paraId="1473F233" w14:textId="77777777" w:rsidTr="00681F8B">
        <w:tc>
          <w:tcPr>
            <w:tcW w:w="3960" w:type="dxa"/>
          </w:tcPr>
          <w:p w14:paraId="6649E19C" w14:textId="72A14712" w:rsidR="00681F8B" w:rsidRPr="00474EBB" w:rsidRDefault="008374FD" w:rsidP="00681F8B">
            <w:pPr>
              <w:pStyle w:val="block"/>
              <w:spacing w:after="0" w:line="384" w:lineRule="exac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3B6107C5" w14:textId="77777777" w:rsidR="00681F8B" w:rsidRPr="00474EBB" w:rsidRDefault="00681F8B" w:rsidP="00681F8B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งบการเงินระหว่างกาล</w:t>
            </w:r>
          </w:p>
        </w:tc>
      </w:tr>
      <w:tr w:rsidR="00681F8B" w:rsidRPr="00474EBB" w14:paraId="364AA4B8" w14:textId="77777777" w:rsidTr="00681F8B">
        <w:tc>
          <w:tcPr>
            <w:tcW w:w="3960" w:type="dxa"/>
          </w:tcPr>
          <w:p w14:paraId="3F1F5C01" w14:textId="4E495FDF" w:rsidR="00681F8B" w:rsidRPr="00474EBB" w:rsidRDefault="008374FD" w:rsidP="00681F8B">
            <w:pPr>
              <w:pStyle w:val="block"/>
              <w:spacing w:after="0" w:line="384" w:lineRule="exac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31196529" w14:textId="77777777" w:rsidR="00681F8B" w:rsidRPr="00474EBB" w:rsidRDefault="00681F8B" w:rsidP="00681F8B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1280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681F8B" w:rsidRPr="00474EBB" w14:paraId="020F7C78" w14:textId="77777777" w:rsidTr="00681F8B">
        <w:tc>
          <w:tcPr>
            <w:tcW w:w="3960" w:type="dxa"/>
          </w:tcPr>
          <w:p w14:paraId="689E03FA" w14:textId="5EC9D13C" w:rsidR="00681F8B" w:rsidRPr="00474EBB" w:rsidRDefault="008374FD" w:rsidP="00681F8B">
            <w:pPr>
              <w:pStyle w:val="block"/>
              <w:spacing w:after="0" w:line="384" w:lineRule="exac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110B858F" w14:textId="77777777" w:rsidR="00681F8B" w:rsidRPr="005A03B7" w:rsidRDefault="00681F8B" w:rsidP="00681F8B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A03B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5A03B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A03B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  <w:r w:rsidRPr="005A03B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A03B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และสินทรัพย์ที่อาจเกิดขึ้น</w:t>
            </w:r>
          </w:p>
        </w:tc>
      </w:tr>
      <w:tr w:rsidR="00681F8B" w:rsidRPr="00474EBB" w14:paraId="17A8B1E8" w14:textId="77777777" w:rsidTr="00681F8B">
        <w:tc>
          <w:tcPr>
            <w:tcW w:w="3960" w:type="dxa"/>
          </w:tcPr>
          <w:p w14:paraId="2726BFF1" w14:textId="0BDA2637" w:rsidR="00681F8B" w:rsidRPr="00474EBB" w:rsidRDefault="008374FD" w:rsidP="00681F8B">
            <w:pPr>
              <w:pStyle w:val="block"/>
              <w:spacing w:after="0" w:line="384" w:lineRule="exac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149E4ACF" w14:textId="77777777" w:rsidR="00681F8B" w:rsidRPr="005A03B7" w:rsidRDefault="00681F8B" w:rsidP="00681F8B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125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681F8B" w:rsidRPr="00474EBB" w14:paraId="1C4F87D7" w14:textId="77777777" w:rsidTr="00681F8B">
        <w:tc>
          <w:tcPr>
            <w:tcW w:w="3960" w:type="dxa"/>
          </w:tcPr>
          <w:p w14:paraId="3DBDC86E" w14:textId="467C1EA8" w:rsidR="00681F8B" w:rsidRPr="00474EBB" w:rsidRDefault="008374FD" w:rsidP="00681F8B">
            <w:pPr>
              <w:pStyle w:val="block"/>
              <w:spacing w:after="0" w:line="384" w:lineRule="exac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มาตรฐานการบัญชี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681F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="00623F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="00681F8B"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34BEF1D0" w14:textId="77777777" w:rsidR="00681F8B" w:rsidRPr="0051254F" w:rsidRDefault="00681F8B" w:rsidP="00681F8B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681F8B" w:rsidRPr="00474EBB" w14:paraId="068639CF" w14:textId="77777777" w:rsidTr="00681F8B">
        <w:tc>
          <w:tcPr>
            <w:tcW w:w="3960" w:type="dxa"/>
          </w:tcPr>
          <w:p w14:paraId="1582BAB3" w14:textId="22B0DEF0" w:rsidR="00681F8B" w:rsidRPr="00474EBB" w:rsidRDefault="00681F8B" w:rsidP="00681F8B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มาตรฐานการรายงานทางการเงินฉบับที่</w:t>
            </w:r>
            <w:r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 (</w:t>
            </w: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</w:t>
            </w:r>
            <w:r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623F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53412DC8" w14:textId="77777777" w:rsidR="00681F8B" w:rsidRPr="00474EBB" w:rsidRDefault="00681F8B" w:rsidP="00681F8B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681F8B" w:rsidRPr="00474EBB" w14:paraId="0C6423D0" w14:textId="77777777" w:rsidTr="00681F8B">
        <w:tc>
          <w:tcPr>
            <w:tcW w:w="3960" w:type="dxa"/>
          </w:tcPr>
          <w:p w14:paraId="6664801B" w14:textId="766550BC" w:rsidR="00681F8B" w:rsidRPr="00474EBB" w:rsidRDefault="00681F8B" w:rsidP="00681F8B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มาตรฐานการรายงานทางการเงินฉบับที่ </w:t>
            </w:r>
            <w:r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(</w:t>
            </w:r>
            <w:r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="00623F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) </w:t>
            </w: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5130" w:type="dxa"/>
          </w:tcPr>
          <w:p w14:paraId="389377B5" w14:textId="77777777" w:rsidR="00681F8B" w:rsidRPr="00474EBB" w:rsidRDefault="00681F8B" w:rsidP="00681F8B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623F07" w:rsidRPr="00474EBB" w14:paraId="73BAD539" w14:textId="77777777" w:rsidTr="00681F8B">
        <w:tc>
          <w:tcPr>
            <w:tcW w:w="3960" w:type="dxa"/>
          </w:tcPr>
          <w:p w14:paraId="78BE99DB" w14:textId="27D73B4D" w:rsidR="00623F07" w:rsidRPr="00474EBB" w:rsidRDefault="00623F07" w:rsidP="00623F07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มาตรฐานการรายงานทางการเงินฉบับที่ 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432168B6" w14:textId="77777777" w:rsidR="00623F07" w:rsidRPr="00474EBB" w:rsidRDefault="00623F07" w:rsidP="00623F07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3C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เปิดเผยข้อมูลเกี่ยวกับส่วนได้เสียในกิจการอื่น</w:t>
            </w:r>
          </w:p>
        </w:tc>
      </w:tr>
      <w:tr w:rsidR="00623F07" w:rsidRPr="00474EBB" w14:paraId="1073D8B2" w14:textId="77777777" w:rsidTr="00681F8B">
        <w:tc>
          <w:tcPr>
            <w:tcW w:w="3960" w:type="dxa"/>
          </w:tcPr>
          <w:p w14:paraId="6192D401" w14:textId="070ACE52" w:rsidR="00623F07" w:rsidRPr="00474EBB" w:rsidRDefault="00623F07" w:rsidP="00623F07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lastRenderedPageBreak/>
              <w:t>มาตรฐานการรายงานทางการเงินฉบับที่ 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58DC2492" w14:textId="77777777" w:rsidR="00623F07" w:rsidRPr="00474EBB" w:rsidRDefault="00623F07" w:rsidP="00623F07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3C1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623F07" w:rsidRPr="00474EBB" w14:paraId="6190188E" w14:textId="77777777" w:rsidTr="00681F8B">
        <w:tc>
          <w:tcPr>
            <w:tcW w:w="3960" w:type="dxa"/>
          </w:tcPr>
          <w:p w14:paraId="474CEE78" w14:textId="769A312D" w:rsidR="00623F07" w:rsidRPr="00474EBB" w:rsidRDefault="00623F07" w:rsidP="00623F07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การตีความมาตรฐานการบัญชี</w:t>
            </w: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ฉบับที่ 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6D654835" w14:textId="77777777" w:rsidR="00623F07" w:rsidRPr="000B3C1F" w:rsidRDefault="00623F07" w:rsidP="00623F07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สัญญาเช่าดำเนินงาน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สิ่งจูงใจที่ให้แก่ผู้ให้เช่า</w:t>
            </w:r>
          </w:p>
        </w:tc>
      </w:tr>
      <w:tr w:rsidR="00623F07" w:rsidRPr="00474EBB" w14:paraId="1002CA7F" w14:textId="77777777" w:rsidTr="00681F8B">
        <w:tc>
          <w:tcPr>
            <w:tcW w:w="3960" w:type="dxa"/>
          </w:tcPr>
          <w:p w14:paraId="700AF0CD" w14:textId="145D9572" w:rsidR="00623F07" w:rsidRPr="00474EBB" w:rsidRDefault="00623F07" w:rsidP="00623F07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การตีความมาตรฐานการบัญชีฉบับที่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6EC4D3EB" w14:textId="77777777" w:rsidR="00623F07" w:rsidRDefault="00623F07" w:rsidP="00623F07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623F07" w:rsidRPr="00AC78C3" w14:paraId="35A9E005" w14:textId="77777777" w:rsidTr="00681F8B">
        <w:tc>
          <w:tcPr>
            <w:tcW w:w="3960" w:type="dxa"/>
          </w:tcPr>
          <w:p w14:paraId="561F21CF" w14:textId="2AD16803" w:rsidR="00623F07" w:rsidRPr="00474EBB" w:rsidRDefault="00623F07" w:rsidP="00623F07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474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 </w:t>
            </w: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2560</w:t>
            </w:r>
            <w:r w:rsidRPr="00474EB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0360DA78" w14:textId="77777777" w:rsidR="00623F07" w:rsidRPr="00474EBB" w:rsidRDefault="00623F07" w:rsidP="00623F07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74EB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623F07" w:rsidRPr="00AC78C3" w14:paraId="45FE4E1D" w14:textId="77777777" w:rsidTr="00681F8B">
        <w:tc>
          <w:tcPr>
            <w:tcW w:w="3960" w:type="dxa"/>
          </w:tcPr>
          <w:p w14:paraId="51040305" w14:textId="3366BAD9" w:rsidR="00623F07" w:rsidRPr="00474EBB" w:rsidRDefault="00623F07" w:rsidP="00623F07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C718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1C71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 (</w:t>
            </w:r>
            <w:r w:rsidRPr="001C718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2560)</w:t>
            </w:r>
          </w:p>
        </w:tc>
        <w:tc>
          <w:tcPr>
            <w:tcW w:w="5130" w:type="dxa"/>
          </w:tcPr>
          <w:p w14:paraId="21F4C38A" w14:textId="77777777" w:rsidR="00623F07" w:rsidRPr="00474EBB" w:rsidRDefault="00623F07" w:rsidP="00623F07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การรายงานทางการเงิน</w:t>
            </w:r>
            <w:r w:rsidRPr="001C718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ระหว่างกาลและการด้อยค่า</w:t>
            </w:r>
          </w:p>
        </w:tc>
      </w:tr>
      <w:tr w:rsidR="00623F07" w:rsidRPr="00AC78C3" w14:paraId="7B8020D6" w14:textId="77777777" w:rsidTr="00681F8B">
        <w:tc>
          <w:tcPr>
            <w:tcW w:w="3960" w:type="dxa"/>
          </w:tcPr>
          <w:p w14:paraId="4807853A" w14:textId="2E2B5832" w:rsidR="00623F07" w:rsidRPr="00474EBB" w:rsidRDefault="00623F07" w:rsidP="00623F07">
            <w:pPr>
              <w:pStyle w:val="block"/>
              <w:spacing w:after="0" w:line="384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C718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ฉบับที่ </w:t>
            </w:r>
            <w:r w:rsidRPr="001C71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 (</w:t>
            </w:r>
            <w:r w:rsidRPr="001C718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1C71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5130" w:type="dxa"/>
          </w:tcPr>
          <w:p w14:paraId="638EE1FA" w14:textId="696AABD7" w:rsidR="00623F07" w:rsidRPr="00474EBB" w:rsidRDefault="00623F07" w:rsidP="00623F07">
            <w:pPr>
              <w:pStyle w:val="block"/>
              <w:spacing w:after="0" w:line="384" w:lineRule="exact"/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C718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1C71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 (</w:t>
            </w:r>
            <w:r w:rsidRPr="001C718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  <w:r w:rsidRPr="001C71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) </w:t>
            </w:r>
            <w:r w:rsidRPr="001C718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เรื่อง </w:t>
            </w:r>
            <w:r w:rsidRPr="000030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</w:tbl>
    <w:p w14:paraId="390CE5C5" w14:textId="77777777" w:rsidR="00623F07" w:rsidRDefault="00623F07" w:rsidP="0044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610B1CD" w14:textId="7CB711D8" w:rsidR="00681F8B" w:rsidRDefault="00681F8B" w:rsidP="0044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5E0171">
        <w:rPr>
          <w:rFonts w:ascii="Angsana New" w:hAnsi="Angsana New"/>
          <w:sz w:val="30"/>
          <w:szCs w:val="30"/>
          <w:cs/>
        </w:rPr>
        <w:t>บริษัทได้ประเมินในเบื้องต้นถึงผลกระทบที่อาจเกิดขึ้นต่องบการเงินของบริ</w:t>
      </w:r>
      <w:r w:rsidR="008374FD">
        <w:rPr>
          <w:rFonts w:ascii="Angsana New" w:hAnsi="Angsana New"/>
          <w:sz w:val="30"/>
          <w:szCs w:val="30"/>
          <w:cs/>
        </w:rPr>
        <w:t>ษัท จากการถือปฏิบัติตามมาตรฐาน</w:t>
      </w:r>
      <w:r w:rsidRPr="005E0171">
        <w:rPr>
          <w:rFonts w:ascii="Angsana New" w:hAnsi="Angsana New"/>
          <w:sz w:val="30"/>
          <w:szCs w:val="30"/>
          <w:cs/>
        </w:rPr>
        <w:t>การรายงานทางการเงิ</w:t>
      </w:r>
      <w:r w:rsidR="008374FD">
        <w:rPr>
          <w:rFonts w:ascii="Angsana New" w:hAnsi="Angsana New"/>
          <w:sz w:val="30"/>
          <w:szCs w:val="30"/>
          <w:cs/>
        </w:rPr>
        <w:t>นที่</w:t>
      </w:r>
      <w:r w:rsidR="00623F07">
        <w:rPr>
          <w:rFonts w:ascii="Angsana New" w:hAnsi="Angsana New"/>
          <w:sz w:val="30"/>
          <w:szCs w:val="30"/>
          <w:cs/>
        </w:rPr>
        <w:t xml:space="preserve">ปรับปรุงใหม่เหล่านี้ </w:t>
      </w:r>
      <w:r w:rsidRPr="005E0171">
        <w:rPr>
          <w:rFonts w:ascii="Angsana New" w:hAnsi="Angsana New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7B27E6ED" w14:textId="77777777" w:rsidR="00681F8B" w:rsidRDefault="00681F8B" w:rsidP="0044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4D2FF45" w14:textId="77777777" w:rsidR="00681F8B" w:rsidRDefault="00681F8B" w:rsidP="0044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D97C691" w14:textId="77777777" w:rsidR="00681F8B" w:rsidRDefault="00681F8B" w:rsidP="0044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2A993F8" w14:textId="77777777" w:rsidR="00681F8B" w:rsidRDefault="00681F8B" w:rsidP="0044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sectPr w:rsidR="00681F8B" w:rsidSect="00C14A80">
      <w:headerReference w:type="default" r:id="rId10"/>
      <w:footerReference w:type="default" r:id="rId11"/>
      <w:pgSz w:w="11909" w:h="16834" w:code="9"/>
      <w:pgMar w:top="691" w:right="110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36AA2" w14:textId="77777777" w:rsidR="00AB4480" w:rsidRDefault="00AB4480">
      <w:r>
        <w:separator/>
      </w:r>
    </w:p>
  </w:endnote>
  <w:endnote w:type="continuationSeparator" w:id="0">
    <w:p w14:paraId="6492977A" w14:textId="77777777" w:rsidR="00AB4480" w:rsidRDefault="00AB4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D568B" w14:textId="77777777" w:rsidR="000F3F31" w:rsidRPr="00804CAF" w:rsidRDefault="000F3F31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0F3F31" w:rsidRPr="00804CAF" w:rsidRDefault="000F3F31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72B55">
      <w:rPr>
        <w:rStyle w:val="PageNumber"/>
        <w:rFonts w:ascii="Angsana New" w:hAnsi="Angsana New"/>
        <w:noProof/>
        <w:sz w:val="30"/>
        <w:szCs w:val="30"/>
        <w:cs/>
      </w:rPr>
      <w:t>42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0F3F31" w:rsidRPr="001B16E3" w:rsidRDefault="000F3F31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2C998" w14:textId="77777777" w:rsidR="00AB4480" w:rsidRDefault="00AB4480">
      <w:r>
        <w:separator/>
      </w:r>
    </w:p>
  </w:footnote>
  <w:footnote w:type="continuationSeparator" w:id="0">
    <w:p w14:paraId="534A0F58" w14:textId="77777777" w:rsidR="00AB4480" w:rsidRDefault="00AB4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FE19E" w14:textId="77777777" w:rsidR="000F3F31" w:rsidRPr="004C2CF4" w:rsidRDefault="000F3F31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4C2CF4">
      <w:rPr>
        <w:rFonts w:ascii="Angsana New" w:hAnsi="Angsana New"/>
        <w:b/>
        <w:bCs/>
        <w:sz w:val="32"/>
        <w:szCs w:val="32"/>
        <w:cs/>
      </w:rPr>
      <w:t>ลัค</w:t>
    </w:r>
    <w:proofErr w:type="spellEnd"/>
    <w:r w:rsidRPr="004C2CF4">
      <w:rPr>
        <w:rFonts w:ascii="Angsana New" w:hAnsi="Angsana New"/>
        <w:b/>
        <w:bCs/>
        <w:sz w:val="32"/>
        <w:szCs w:val="32"/>
        <w:cs/>
      </w:rPr>
      <w:t>กี้</w:t>
    </w:r>
    <w:proofErr w:type="spellStart"/>
    <w:r w:rsidRPr="004C2CF4">
      <w:rPr>
        <w:rFonts w:ascii="Angsana New" w:hAnsi="Angsana New"/>
        <w:b/>
        <w:bCs/>
        <w:sz w:val="32"/>
        <w:szCs w:val="32"/>
        <w:cs/>
      </w:rPr>
      <w:t>เท็คซ์</w:t>
    </w:r>
    <w:proofErr w:type="spellEnd"/>
    <w:r w:rsidRPr="004C2CF4">
      <w:rPr>
        <w:rFonts w:ascii="Angsana New" w:hAnsi="Angsana New"/>
        <w:b/>
        <w:bCs/>
        <w:sz w:val="32"/>
        <w:szCs w:val="32"/>
        <w:cs/>
      </w:rPr>
      <w:t xml:space="preserve"> (ไทย) จำกัด (มหาชน)</w:t>
    </w:r>
  </w:p>
  <w:p w14:paraId="282F637C" w14:textId="34E25E25" w:rsidR="000F3F31" w:rsidRDefault="000F3F31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D0853E7" w14:textId="6016E70E" w:rsidR="000F3F31" w:rsidRDefault="000F3F31" w:rsidP="00A337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2560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387A62E" w14:textId="77777777" w:rsidR="000F3F31" w:rsidRPr="00985A84" w:rsidRDefault="000F3F31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1A0A484"/>
    <w:lvl w:ilvl="0" w:tplc="CCA6744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FD697D"/>
    <w:multiLevelType w:val="hybridMultilevel"/>
    <w:tmpl w:val="044C4A70"/>
    <w:lvl w:ilvl="0" w:tplc="C3C6046C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3"/>
  </w:num>
  <w:num w:numId="14">
    <w:abstractNumId w:val="15"/>
  </w:num>
  <w:num w:numId="15">
    <w:abstractNumId w:val="17"/>
  </w:num>
  <w:num w:numId="16">
    <w:abstractNumId w:val="20"/>
  </w:num>
  <w:num w:numId="17">
    <w:abstractNumId w:val="10"/>
  </w:num>
  <w:num w:numId="18">
    <w:abstractNumId w:val="21"/>
  </w:num>
  <w:num w:numId="19">
    <w:abstractNumId w:val="19"/>
  </w:num>
  <w:num w:numId="20">
    <w:abstractNumId w:val="24"/>
  </w:num>
  <w:num w:numId="21">
    <w:abstractNumId w:val="27"/>
  </w:num>
  <w:num w:numId="22">
    <w:abstractNumId w:val="11"/>
  </w:num>
  <w:num w:numId="23">
    <w:abstractNumId w:val="22"/>
  </w:num>
  <w:num w:numId="24">
    <w:abstractNumId w:val="25"/>
  </w:num>
  <w:num w:numId="25">
    <w:abstractNumId w:val="26"/>
  </w:num>
  <w:num w:numId="26">
    <w:abstractNumId w:val="12"/>
  </w:num>
  <w:num w:numId="27">
    <w:abstractNumId w:val="18"/>
  </w:num>
  <w:num w:numId="28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B44"/>
    <w:rsid w:val="000A5C03"/>
    <w:rsid w:val="000A5D75"/>
    <w:rsid w:val="000A6708"/>
    <w:rsid w:val="000A7BC0"/>
    <w:rsid w:val="000B00BC"/>
    <w:rsid w:val="000B1939"/>
    <w:rsid w:val="000B2667"/>
    <w:rsid w:val="000B28D1"/>
    <w:rsid w:val="000B3C67"/>
    <w:rsid w:val="000B40C9"/>
    <w:rsid w:val="000B4CAB"/>
    <w:rsid w:val="000B4EEE"/>
    <w:rsid w:val="000B53B0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781"/>
    <w:rsid w:val="000D0E0C"/>
    <w:rsid w:val="000D15D5"/>
    <w:rsid w:val="000D2670"/>
    <w:rsid w:val="000D63B7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5015"/>
    <w:rsid w:val="000E528F"/>
    <w:rsid w:val="000E6287"/>
    <w:rsid w:val="000E7327"/>
    <w:rsid w:val="000E746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3DD5"/>
    <w:rsid w:val="000F3EB2"/>
    <w:rsid w:val="000F3F31"/>
    <w:rsid w:val="000F422A"/>
    <w:rsid w:val="000F5132"/>
    <w:rsid w:val="000F57ED"/>
    <w:rsid w:val="000F5AB4"/>
    <w:rsid w:val="000F691A"/>
    <w:rsid w:val="000F6965"/>
    <w:rsid w:val="000F719C"/>
    <w:rsid w:val="001003FA"/>
    <w:rsid w:val="00101007"/>
    <w:rsid w:val="00102129"/>
    <w:rsid w:val="001028BF"/>
    <w:rsid w:val="00102BB0"/>
    <w:rsid w:val="00103173"/>
    <w:rsid w:val="0010320D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F5E"/>
    <w:rsid w:val="00110F7D"/>
    <w:rsid w:val="00111550"/>
    <w:rsid w:val="00111DEC"/>
    <w:rsid w:val="00112022"/>
    <w:rsid w:val="00112148"/>
    <w:rsid w:val="00112C8F"/>
    <w:rsid w:val="00113DA2"/>
    <w:rsid w:val="00116616"/>
    <w:rsid w:val="001166A8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5080"/>
    <w:rsid w:val="0012518B"/>
    <w:rsid w:val="00125324"/>
    <w:rsid w:val="00125A44"/>
    <w:rsid w:val="00125CE1"/>
    <w:rsid w:val="001268B8"/>
    <w:rsid w:val="00126988"/>
    <w:rsid w:val="0012714E"/>
    <w:rsid w:val="001276C5"/>
    <w:rsid w:val="00127E1E"/>
    <w:rsid w:val="00130878"/>
    <w:rsid w:val="00131DBA"/>
    <w:rsid w:val="001324F4"/>
    <w:rsid w:val="00132529"/>
    <w:rsid w:val="00132626"/>
    <w:rsid w:val="0013273A"/>
    <w:rsid w:val="00132869"/>
    <w:rsid w:val="00133AB4"/>
    <w:rsid w:val="00133D01"/>
    <w:rsid w:val="00136566"/>
    <w:rsid w:val="001373ED"/>
    <w:rsid w:val="001403E4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7114F"/>
    <w:rsid w:val="00172569"/>
    <w:rsid w:val="00172795"/>
    <w:rsid w:val="00172ECE"/>
    <w:rsid w:val="00173D76"/>
    <w:rsid w:val="001740D8"/>
    <w:rsid w:val="00174DFA"/>
    <w:rsid w:val="00175773"/>
    <w:rsid w:val="001757EC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A87"/>
    <w:rsid w:val="00196CC7"/>
    <w:rsid w:val="00197594"/>
    <w:rsid w:val="001A0639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8C1"/>
    <w:rsid w:val="001D0EE6"/>
    <w:rsid w:val="001D11A2"/>
    <w:rsid w:val="001D1405"/>
    <w:rsid w:val="001D1437"/>
    <w:rsid w:val="001D1CC9"/>
    <w:rsid w:val="001D29FA"/>
    <w:rsid w:val="001D2BA6"/>
    <w:rsid w:val="001D35F0"/>
    <w:rsid w:val="001D4307"/>
    <w:rsid w:val="001D4D58"/>
    <w:rsid w:val="001D51ED"/>
    <w:rsid w:val="001D5432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74C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108A"/>
    <w:rsid w:val="0025133B"/>
    <w:rsid w:val="002529E1"/>
    <w:rsid w:val="00252C71"/>
    <w:rsid w:val="0025332D"/>
    <w:rsid w:val="002535F9"/>
    <w:rsid w:val="00253E2C"/>
    <w:rsid w:val="00254964"/>
    <w:rsid w:val="00254D39"/>
    <w:rsid w:val="0025553B"/>
    <w:rsid w:val="00255667"/>
    <w:rsid w:val="00255863"/>
    <w:rsid w:val="002558FE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36D"/>
    <w:rsid w:val="0026322B"/>
    <w:rsid w:val="00264197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1198"/>
    <w:rsid w:val="0028138B"/>
    <w:rsid w:val="00281B8A"/>
    <w:rsid w:val="00281C5A"/>
    <w:rsid w:val="002820DD"/>
    <w:rsid w:val="00283613"/>
    <w:rsid w:val="00283D92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A6D"/>
    <w:rsid w:val="002A3153"/>
    <w:rsid w:val="002A3494"/>
    <w:rsid w:val="002A36CF"/>
    <w:rsid w:val="002A6A9C"/>
    <w:rsid w:val="002A71AE"/>
    <w:rsid w:val="002A7B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9BF"/>
    <w:rsid w:val="002B503E"/>
    <w:rsid w:val="002B511A"/>
    <w:rsid w:val="002B55ED"/>
    <w:rsid w:val="002B5DA0"/>
    <w:rsid w:val="002B5E1D"/>
    <w:rsid w:val="002B65EF"/>
    <w:rsid w:val="002B7DCF"/>
    <w:rsid w:val="002C05A0"/>
    <w:rsid w:val="002C0785"/>
    <w:rsid w:val="002C0913"/>
    <w:rsid w:val="002C09A2"/>
    <w:rsid w:val="002C1849"/>
    <w:rsid w:val="002C23A4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BF6"/>
    <w:rsid w:val="003002FE"/>
    <w:rsid w:val="00300C57"/>
    <w:rsid w:val="0030182A"/>
    <w:rsid w:val="00302990"/>
    <w:rsid w:val="00302FB6"/>
    <w:rsid w:val="00303D0C"/>
    <w:rsid w:val="0030421E"/>
    <w:rsid w:val="003042CE"/>
    <w:rsid w:val="00304D24"/>
    <w:rsid w:val="003067C3"/>
    <w:rsid w:val="0031063E"/>
    <w:rsid w:val="00311AE5"/>
    <w:rsid w:val="00312BDC"/>
    <w:rsid w:val="00312D2C"/>
    <w:rsid w:val="003136C4"/>
    <w:rsid w:val="00313E43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D84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587"/>
    <w:rsid w:val="0034127D"/>
    <w:rsid w:val="0034232D"/>
    <w:rsid w:val="00343FE6"/>
    <w:rsid w:val="003446E1"/>
    <w:rsid w:val="00344AC0"/>
    <w:rsid w:val="00345137"/>
    <w:rsid w:val="003454C3"/>
    <w:rsid w:val="003454FC"/>
    <w:rsid w:val="00345822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B0E"/>
    <w:rsid w:val="00372E3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417"/>
    <w:rsid w:val="003A4F8D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C142C"/>
    <w:rsid w:val="003C4853"/>
    <w:rsid w:val="003C4E5B"/>
    <w:rsid w:val="003C541C"/>
    <w:rsid w:val="003C5880"/>
    <w:rsid w:val="003C62B8"/>
    <w:rsid w:val="003C7537"/>
    <w:rsid w:val="003C7B1B"/>
    <w:rsid w:val="003D236A"/>
    <w:rsid w:val="003D379E"/>
    <w:rsid w:val="003D3CB3"/>
    <w:rsid w:val="003D40F3"/>
    <w:rsid w:val="003D44F0"/>
    <w:rsid w:val="003D5384"/>
    <w:rsid w:val="003D696E"/>
    <w:rsid w:val="003D7D7F"/>
    <w:rsid w:val="003E00B5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F72"/>
    <w:rsid w:val="003E2049"/>
    <w:rsid w:val="003E28C2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D20"/>
    <w:rsid w:val="004119FE"/>
    <w:rsid w:val="00411AF1"/>
    <w:rsid w:val="0041257F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5AC6"/>
    <w:rsid w:val="00445B5E"/>
    <w:rsid w:val="00445F09"/>
    <w:rsid w:val="00446472"/>
    <w:rsid w:val="0044694E"/>
    <w:rsid w:val="00447597"/>
    <w:rsid w:val="004476D1"/>
    <w:rsid w:val="0044776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F08"/>
    <w:rsid w:val="00455556"/>
    <w:rsid w:val="0045660F"/>
    <w:rsid w:val="004576BB"/>
    <w:rsid w:val="00460944"/>
    <w:rsid w:val="00461BF1"/>
    <w:rsid w:val="00462891"/>
    <w:rsid w:val="00463AFF"/>
    <w:rsid w:val="00464552"/>
    <w:rsid w:val="0046460F"/>
    <w:rsid w:val="00465018"/>
    <w:rsid w:val="00465130"/>
    <w:rsid w:val="00465441"/>
    <w:rsid w:val="0046581A"/>
    <w:rsid w:val="00466184"/>
    <w:rsid w:val="004670D3"/>
    <w:rsid w:val="004679E4"/>
    <w:rsid w:val="00467F81"/>
    <w:rsid w:val="004706DB"/>
    <w:rsid w:val="004711D8"/>
    <w:rsid w:val="00471671"/>
    <w:rsid w:val="00473168"/>
    <w:rsid w:val="004735BE"/>
    <w:rsid w:val="00473F95"/>
    <w:rsid w:val="0047406E"/>
    <w:rsid w:val="004743F7"/>
    <w:rsid w:val="00474AF1"/>
    <w:rsid w:val="004759F6"/>
    <w:rsid w:val="00475EF4"/>
    <w:rsid w:val="00476972"/>
    <w:rsid w:val="00476E1E"/>
    <w:rsid w:val="00476EDC"/>
    <w:rsid w:val="00480985"/>
    <w:rsid w:val="00481EF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CD5"/>
    <w:rsid w:val="004B1F47"/>
    <w:rsid w:val="004B24B1"/>
    <w:rsid w:val="004B25C2"/>
    <w:rsid w:val="004B2686"/>
    <w:rsid w:val="004B28F9"/>
    <w:rsid w:val="004B3181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1553"/>
    <w:rsid w:val="005029F4"/>
    <w:rsid w:val="0050310F"/>
    <w:rsid w:val="00503461"/>
    <w:rsid w:val="005043BB"/>
    <w:rsid w:val="00504689"/>
    <w:rsid w:val="0050507A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2C47"/>
    <w:rsid w:val="00513E3D"/>
    <w:rsid w:val="00513EF6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12D8"/>
    <w:rsid w:val="005218BF"/>
    <w:rsid w:val="00521A91"/>
    <w:rsid w:val="00521E00"/>
    <w:rsid w:val="00522287"/>
    <w:rsid w:val="00522617"/>
    <w:rsid w:val="0052295F"/>
    <w:rsid w:val="00522B8A"/>
    <w:rsid w:val="00522E84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C23"/>
    <w:rsid w:val="00527F0D"/>
    <w:rsid w:val="0053017A"/>
    <w:rsid w:val="0053032F"/>
    <w:rsid w:val="00530C0D"/>
    <w:rsid w:val="00531D2E"/>
    <w:rsid w:val="00532EE8"/>
    <w:rsid w:val="00534FBC"/>
    <w:rsid w:val="005352D0"/>
    <w:rsid w:val="0053573B"/>
    <w:rsid w:val="00535981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02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E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DA0"/>
    <w:rsid w:val="005C7B12"/>
    <w:rsid w:val="005D012D"/>
    <w:rsid w:val="005D058A"/>
    <w:rsid w:val="005D0838"/>
    <w:rsid w:val="005D0959"/>
    <w:rsid w:val="005D16A6"/>
    <w:rsid w:val="005D24A7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D26"/>
    <w:rsid w:val="005D7E42"/>
    <w:rsid w:val="005D7F44"/>
    <w:rsid w:val="005E0171"/>
    <w:rsid w:val="005E0D22"/>
    <w:rsid w:val="005E129C"/>
    <w:rsid w:val="005E2138"/>
    <w:rsid w:val="005E252C"/>
    <w:rsid w:val="005E3D31"/>
    <w:rsid w:val="005E4F88"/>
    <w:rsid w:val="005E5492"/>
    <w:rsid w:val="005E5E2E"/>
    <w:rsid w:val="005E68EA"/>
    <w:rsid w:val="005E74AD"/>
    <w:rsid w:val="005E7502"/>
    <w:rsid w:val="005E75DB"/>
    <w:rsid w:val="005E7969"/>
    <w:rsid w:val="005F0987"/>
    <w:rsid w:val="005F0A93"/>
    <w:rsid w:val="005F1DB3"/>
    <w:rsid w:val="005F2999"/>
    <w:rsid w:val="005F2D4C"/>
    <w:rsid w:val="005F2E9D"/>
    <w:rsid w:val="005F3C12"/>
    <w:rsid w:val="005F41ED"/>
    <w:rsid w:val="005F4403"/>
    <w:rsid w:val="005F49C8"/>
    <w:rsid w:val="005F54DC"/>
    <w:rsid w:val="005F5A50"/>
    <w:rsid w:val="005F650A"/>
    <w:rsid w:val="005F65F4"/>
    <w:rsid w:val="005F71A2"/>
    <w:rsid w:val="005F7651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5D13"/>
    <w:rsid w:val="00607A98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3C92"/>
    <w:rsid w:val="00623F07"/>
    <w:rsid w:val="0062435D"/>
    <w:rsid w:val="006246E7"/>
    <w:rsid w:val="00624A86"/>
    <w:rsid w:val="00624D4A"/>
    <w:rsid w:val="0062572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406E9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E1F"/>
    <w:rsid w:val="006510CD"/>
    <w:rsid w:val="00651D19"/>
    <w:rsid w:val="00651DB2"/>
    <w:rsid w:val="00652879"/>
    <w:rsid w:val="006537D1"/>
    <w:rsid w:val="00653B12"/>
    <w:rsid w:val="00654D68"/>
    <w:rsid w:val="00655849"/>
    <w:rsid w:val="00657098"/>
    <w:rsid w:val="006571E1"/>
    <w:rsid w:val="00657926"/>
    <w:rsid w:val="006601C6"/>
    <w:rsid w:val="00660AB2"/>
    <w:rsid w:val="00660CB0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FDA"/>
    <w:rsid w:val="0067310E"/>
    <w:rsid w:val="006735F1"/>
    <w:rsid w:val="006737C2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83C"/>
    <w:rsid w:val="00692B48"/>
    <w:rsid w:val="00692C78"/>
    <w:rsid w:val="006931CE"/>
    <w:rsid w:val="006932EF"/>
    <w:rsid w:val="006937EC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840"/>
    <w:rsid w:val="006B4DD5"/>
    <w:rsid w:val="006B53F7"/>
    <w:rsid w:val="006B5F22"/>
    <w:rsid w:val="006B6357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463"/>
    <w:rsid w:val="006E17C0"/>
    <w:rsid w:val="006E28AF"/>
    <w:rsid w:val="006E3496"/>
    <w:rsid w:val="006E34EC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F0917"/>
    <w:rsid w:val="006F0A3A"/>
    <w:rsid w:val="006F0ED4"/>
    <w:rsid w:val="006F1D64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50CC"/>
    <w:rsid w:val="00705633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D4E"/>
    <w:rsid w:val="00736CAE"/>
    <w:rsid w:val="007375CD"/>
    <w:rsid w:val="0073793C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510A"/>
    <w:rsid w:val="007473B7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7163"/>
    <w:rsid w:val="007771AB"/>
    <w:rsid w:val="007771D7"/>
    <w:rsid w:val="00777299"/>
    <w:rsid w:val="00782789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C00"/>
    <w:rsid w:val="007942FB"/>
    <w:rsid w:val="0079453E"/>
    <w:rsid w:val="00794618"/>
    <w:rsid w:val="00794780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E90"/>
    <w:rsid w:val="007B552D"/>
    <w:rsid w:val="007B5786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3422"/>
    <w:rsid w:val="00804046"/>
    <w:rsid w:val="008045AB"/>
    <w:rsid w:val="00804CAF"/>
    <w:rsid w:val="0080537F"/>
    <w:rsid w:val="00805B1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7CA"/>
    <w:rsid w:val="00816FF5"/>
    <w:rsid w:val="008172AC"/>
    <w:rsid w:val="00817521"/>
    <w:rsid w:val="00820677"/>
    <w:rsid w:val="008206AB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3A7"/>
    <w:rsid w:val="00835BD4"/>
    <w:rsid w:val="00835D9A"/>
    <w:rsid w:val="00835E1E"/>
    <w:rsid w:val="008367FB"/>
    <w:rsid w:val="008374FD"/>
    <w:rsid w:val="00841D36"/>
    <w:rsid w:val="00842957"/>
    <w:rsid w:val="00842DFF"/>
    <w:rsid w:val="0084301B"/>
    <w:rsid w:val="00843565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3CB"/>
    <w:rsid w:val="0086579B"/>
    <w:rsid w:val="0086584E"/>
    <w:rsid w:val="008660E6"/>
    <w:rsid w:val="00866B3B"/>
    <w:rsid w:val="00867358"/>
    <w:rsid w:val="00867926"/>
    <w:rsid w:val="00867B22"/>
    <w:rsid w:val="008704E4"/>
    <w:rsid w:val="00870985"/>
    <w:rsid w:val="00871DE8"/>
    <w:rsid w:val="0087212C"/>
    <w:rsid w:val="008725A8"/>
    <w:rsid w:val="00873201"/>
    <w:rsid w:val="00873D54"/>
    <w:rsid w:val="00874875"/>
    <w:rsid w:val="00874A12"/>
    <w:rsid w:val="00874F75"/>
    <w:rsid w:val="0087503A"/>
    <w:rsid w:val="0087580C"/>
    <w:rsid w:val="008758AD"/>
    <w:rsid w:val="0087653E"/>
    <w:rsid w:val="008768E7"/>
    <w:rsid w:val="00876C66"/>
    <w:rsid w:val="008779C6"/>
    <w:rsid w:val="0088140D"/>
    <w:rsid w:val="0088174A"/>
    <w:rsid w:val="008819AE"/>
    <w:rsid w:val="00881DC4"/>
    <w:rsid w:val="00882685"/>
    <w:rsid w:val="008826D7"/>
    <w:rsid w:val="00882D87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A86"/>
    <w:rsid w:val="008D33E2"/>
    <w:rsid w:val="008D366D"/>
    <w:rsid w:val="008D3EEF"/>
    <w:rsid w:val="008D4C94"/>
    <w:rsid w:val="008D4F16"/>
    <w:rsid w:val="008D5562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7E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259"/>
    <w:rsid w:val="009039A3"/>
    <w:rsid w:val="00903D77"/>
    <w:rsid w:val="00903F00"/>
    <w:rsid w:val="009048AB"/>
    <w:rsid w:val="00905806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5D6"/>
    <w:rsid w:val="00952676"/>
    <w:rsid w:val="00954EAF"/>
    <w:rsid w:val="0095591D"/>
    <w:rsid w:val="009564F9"/>
    <w:rsid w:val="00956825"/>
    <w:rsid w:val="00956A7C"/>
    <w:rsid w:val="00956E9C"/>
    <w:rsid w:val="00957358"/>
    <w:rsid w:val="009576F0"/>
    <w:rsid w:val="00957D6A"/>
    <w:rsid w:val="00957EA1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E6C"/>
    <w:rsid w:val="0097667C"/>
    <w:rsid w:val="00976684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738"/>
    <w:rsid w:val="00985A84"/>
    <w:rsid w:val="00985E86"/>
    <w:rsid w:val="0098657C"/>
    <w:rsid w:val="00987D60"/>
    <w:rsid w:val="009904F8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4193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E8"/>
    <w:rsid w:val="009B4530"/>
    <w:rsid w:val="009B475B"/>
    <w:rsid w:val="009B4BB2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C2E"/>
    <w:rsid w:val="009C7000"/>
    <w:rsid w:val="009C79A7"/>
    <w:rsid w:val="009D057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60D9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8C4"/>
    <w:rsid w:val="00A2797E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845"/>
    <w:rsid w:val="00A56BFF"/>
    <w:rsid w:val="00A56FCE"/>
    <w:rsid w:val="00A57739"/>
    <w:rsid w:val="00A601AD"/>
    <w:rsid w:val="00A601D4"/>
    <w:rsid w:val="00A61828"/>
    <w:rsid w:val="00A62328"/>
    <w:rsid w:val="00A6242B"/>
    <w:rsid w:val="00A62857"/>
    <w:rsid w:val="00A63857"/>
    <w:rsid w:val="00A63A06"/>
    <w:rsid w:val="00A64363"/>
    <w:rsid w:val="00A64DA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749F"/>
    <w:rsid w:val="00A806B8"/>
    <w:rsid w:val="00A81815"/>
    <w:rsid w:val="00A83C59"/>
    <w:rsid w:val="00A84BFC"/>
    <w:rsid w:val="00A868F6"/>
    <w:rsid w:val="00A875BB"/>
    <w:rsid w:val="00A9061E"/>
    <w:rsid w:val="00A90D3A"/>
    <w:rsid w:val="00A92121"/>
    <w:rsid w:val="00A92275"/>
    <w:rsid w:val="00A9389E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D04D6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E02B2"/>
    <w:rsid w:val="00AE1206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7C"/>
    <w:rsid w:val="00B70FBD"/>
    <w:rsid w:val="00B71493"/>
    <w:rsid w:val="00B72217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8E0"/>
    <w:rsid w:val="00BA3D98"/>
    <w:rsid w:val="00BA4820"/>
    <w:rsid w:val="00BA4E9F"/>
    <w:rsid w:val="00BA649B"/>
    <w:rsid w:val="00BA6FB2"/>
    <w:rsid w:val="00BA71A7"/>
    <w:rsid w:val="00BA740B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265A"/>
    <w:rsid w:val="00BD2746"/>
    <w:rsid w:val="00BD306E"/>
    <w:rsid w:val="00BD57BE"/>
    <w:rsid w:val="00BD62ED"/>
    <w:rsid w:val="00BD7E7C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2056"/>
    <w:rsid w:val="00C12AC2"/>
    <w:rsid w:val="00C12AED"/>
    <w:rsid w:val="00C13091"/>
    <w:rsid w:val="00C1311E"/>
    <w:rsid w:val="00C131AE"/>
    <w:rsid w:val="00C145A3"/>
    <w:rsid w:val="00C14A80"/>
    <w:rsid w:val="00C1512B"/>
    <w:rsid w:val="00C1540E"/>
    <w:rsid w:val="00C15F01"/>
    <w:rsid w:val="00C16962"/>
    <w:rsid w:val="00C20383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E28"/>
    <w:rsid w:val="00C40274"/>
    <w:rsid w:val="00C40E7D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4FC"/>
    <w:rsid w:val="00C820DE"/>
    <w:rsid w:val="00C82173"/>
    <w:rsid w:val="00C8239F"/>
    <w:rsid w:val="00C823CE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03"/>
    <w:rsid w:val="00C85766"/>
    <w:rsid w:val="00C86BA9"/>
    <w:rsid w:val="00C87E31"/>
    <w:rsid w:val="00C90D96"/>
    <w:rsid w:val="00C91475"/>
    <w:rsid w:val="00C93BBF"/>
    <w:rsid w:val="00C93BDB"/>
    <w:rsid w:val="00C93DC0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C066B"/>
    <w:rsid w:val="00CC0F7C"/>
    <w:rsid w:val="00CC146F"/>
    <w:rsid w:val="00CC173A"/>
    <w:rsid w:val="00CC173F"/>
    <w:rsid w:val="00CC2220"/>
    <w:rsid w:val="00CC29EC"/>
    <w:rsid w:val="00CC48BA"/>
    <w:rsid w:val="00CC4EE0"/>
    <w:rsid w:val="00CC5C5D"/>
    <w:rsid w:val="00CC7233"/>
    <w:rsid w:val="00CC7D59"/>
    <w:rsid w:val="00CD0939"/>
    <w:rsid w:val="00CD0BD3"/>
    <w:rsid w:val="00CD1097"/>
    <w:rsid w:val="00CD19BB"/>
    <w:rsid w:val="00CD1AF5"/>
    <w:rsid w:val="00CD2B4E"/>
    <w:rsid w:val="00CD301E"/>
    <w:rsid w:val="00CD30D6"/>
    <w:rsid w:val="00CD34F2"/>
    <w:rsid w:val="00CD3767"/>
    <w:rsid w:val="00CD43A8"/>
    <w:rsid w:val="00CD4C18"/>
    <w:rsid w:val="00CD4D91"/>
    <w:rsid w:val="00CD58BC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8FA"/>
    <w:rsid w:val="00D0724B"/>
    <w:rsid w:val="00D077C9"/>
    <w:rsid w:val="00D0788C"/>
    <w:rsid w:val="00D112F9"/>
    <w:rsid w:val="00D11C42"/>
    <w:rsid w:val="00D11F46"/>
    <w:rsid w:val="00D127E7"/>
    <w:rsid w:val="00D14640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3C8"/>
    <w:rsid w:val="00D336DA"/>
    <w:rsid w:val="00D34D09"/>
    <w:rsid w:val="00D356B3"/>
    <w:rsid w:val="00D35F7D"/>
    <w:rsid w:val="00D3601A"/>
    <w:rsid w:val="00D361B7"/>
    <w:rsid w:val="00D36529"/>
    <w:rsid w:val="00D36973"/>
    <w:rsid w:val="00D36A63"/>
    <w:rsid w:val="00D36BB6"/>
    <w:rsid w:val="00D37571"/>
    <w:rsid w:val="00D4047A"/>
    <w:rsid w:val="00D404F0"/>
    <w:rsid w:val="00D4084E"/>
    <w:rsid w:val="00D43B79"/>
    <w:rsid w:val="00D459CF"/>
    <w:rsid w:val="00D461E9"/>
    <w:rsid w:val="00D4659E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51E"/>
    <w:rsid w:val="00D61679"/>
    <w:rsid w:val="00D62548"/>
    <w:rsid w:val="00D63342"/>
    <w:rsid w:val="00D63ADA"/>
    <w:rsid w:val="00D63F3D"/>
    <w:rsid w:val="00D6439C"/>
    <w:rsid w:val="00D64801"/>
    <w:rsid w:val="00D64A66"/>
    <w:rsid w:val="00D64EA3"/>
    <w:rsid w:val="00D65CE3"/>
    <w:rsid w:val="00D66157"/>
    <w:rsid w:val="00D66A93"/>
    <w:rsid w:val="00D66BDD"/>
    <w:rsid w:val="00D707DA"/>
    <w:rsid w:val="00D70BA6"/>
    <w:rsid w:val="00D70DFE"/>
    <w:rsid w:val="00D70EA4"/>
    <w:rsid w:val="00D7120A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053B"/>
    <w:rsid w:val="00D80EED"/>
    <w:rsid w:val="00D814AC"/>
    <w:rsid w:val="00D82930"/>
    <w:rsid w:val="00D82A0C"/>
    <w:rsid w:val="00D82B19"/>
    <w:rsid w:val="00D82D51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90375"/>
    <w:rsid w:val="00D90475"/>
    <w:rsid w:val="00D9254A"/>
    <w:rsid w:val="00D9264E"/>
    <w:rsid w:val="00D92AB3"/>
    <w:rsid w:val="00D949C5"/>
    <w:rsid w:val="00D9507D"/>
    <w:rsid w:val="00D95087"/>
    <w:rsid w:val="00D95192"/>
    <w:rsid w:val="00D951D4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FE5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941"/>
    <w:rsid w:val="00DB61AA"/>
    <w:rsid w:val="00DB749D"/>
    <w:rsid w:val="00DC003C"/>
    <w:rsid w:val="00DC0757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ABA"/>
    <w:rsid w:val="00DE1EEC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4940"/>
    <w:rsid w:val="00E04E1B"/>
    <w:rsid w:val="00E0529F"/>
    <w:rsid w:val="00E05AC2"/>
    <w:rsid w:val="00E06679"/>
    <w:rsid w:val="00E0720B"/>
    <w:rsid w:val="00E10D2D"/>
    <w:rsid w:val="00E110A4"/>
    <w:rsid w:val="00E11165"/>
    <w:rsid w:val="00E1172A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20516"/>
    <w:rsid w:val="00E2082C"/>
    <w:rsid w:val="00E21B28"/>
    <w:rsid w:val="00E223CE"/>
    <w:rsid w:val="00E24978"/>
    <w:rsid w:val="00E24982"/>
    <w:rsid w:val="00E253E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1A94"/>
    <w:rsid w:val="00E53590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41AE"/>
    <w:rsid w:val="00E642B2"/>
    <w:rsid w:val="00E64403"/>
    <w:rsid w:val="00E64581"/>
    <w:rsid w:val="00E65024"/>
    <w:rsid w:val="00E65A12"/>
    <w:rsid w:val="00E65B2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710A"/>
    <w:rsid w:val="00E77239"/>
    <w:rsid w:val="00E77412"/>
    <w:rsid w:val="00E77EFC"/>
    <w:rsid w:val="00E77F84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D047A"/>
    <w:rsid w:val="00ED121A"/>
    <w:rsid w:val="00ED18B7"/>
    <w:rsid w:val="00ED258A"/>
    <w:rsid w:val="00ED28D5"/>
    <w:rsid w:val="00ED2BBF"/>
    <w:rsid w:val="00ED32F1"/>
    <w:rsid w:val="00ED5B95"/>
    <w:rsid w:val="00ED631F"/>
    <w:rsid w:val="00ED78F9"/>
    <w:rsid w:val="00EE0027"/>
    <w:rsid w:val="00EE1A95"/>
    <w:rsid w:val="00EE254A"/>
    <w:rsid w:val="00EE2623"/>
    <w:rsid w:val="00EE2653"/>
    <w:rsid w:val="00EE2892"/>
    <w:rsid w:val="00EE4365"/>
    <w:rsid w:val="00EE4B22"/>
    <w:rsid w:val="00EE5CAC"/>
    <w:rsid w:val="00EE619D"/>
    <w:rsid w:val="00EE7652"/>
    <w:rsid w:val="00EF0136"/>
    <w:rsid w:val="00EF091D"/>
    <w:rsid w:val="00EF12CC"/>
    <w:rsid w:val="00EF177D"/>
    <w:rsid w:val="00EF1B3F"/>
    <w:rsid w:val="00EF228B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5594"/>
    <w:rsid w:val="00F05D92"/>
    <w:rsid w:val="00F06341"/>
    <w:rsid w:val="00F068F1"/>
    <w:rsid w:val="00F105AA"/>
    <w:rsid w:val="00F1128D"/>
    <w:rsid w:val="00F11423"/>
    <w:rsid w:val="00F11E59"/>
    <w:rsid w:val="00F1226C"/>
    <w:rsid w:val="00F12404"/>
    <w:rsid w:val="00F12641"/>
    <w:rsid w:val="00F12CDC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606F"/>
    <w:rsid w:val="00F661B0"/>
    <w:rsid w:val="00F665CC"/>
    <w:rsid w:val="00F66EAE"/>
    <w:rsid w:val="00F6705F"/>
    <w:rsid w:val="00F67212"/>
    <w:rsid w:val="00F72A05"/>
    <w:rsid w:val="00F72B5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CEA"/>
    <w:rsid w:val="00F81305"/>
    <w:rsid w:val="00F8178E"/>
    <w:rsid w:val="00F817E9"/>
    <w:rsid w:val="00F83105"/>
    <w:rsid w:val="00F83645"/>
    <w:rsid w:val="00F84488"/>
    <w:rsid w:val="00F84505"/>
    <w:rsid w:val="00F85916"/>
    <w:rsid w:val="00F8605B"/>
    <w:rsid w:val="00F86213"/>
    <w:rsid w:val="00F86341"/>
    <w:rsid w:val="00F86D23"/>
    <w:rsid w:val="00F91B47"/>
    <w:rsid w:val="00F92184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7A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D41"/>
    <w:rsid w:val="00FC4588"/>
    <w:rsid w:val="00FC584D"/>
    <w:rsid w:val="00FC6CE3"/>
    <w:rsid w:val="00FC7CF7"/>
    <w:rsid w:val="00FD0590"/>
    <w:rsid w:val="00FD05B9"/>
    <w:rsid w:val="00FD082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9E2"/>
    <w:rsid w:val="00FD6E42"/>
    <w:rsid w:val="00FD7866"/>
    <w:rsid w:val="00FE0173"/>
    <w:rsid w:val="00FE0D5D"/>
    <w:rsid w:val="00FE13E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A50D57CB-ABD2-4D0F-BFCB-0F720FB7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melink.net/company/ns-og-energy-solutions-thailand-ltd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E605F-AE74-473D-B678-0E49BE76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27</Pages>
  <Words>6240</Words>
  <Characters>27267</Characters>
  <Application>Microsoft Office Word</Application>
  <DocSecurity>0</DocSecurity>
  <Lines>227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33441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3</cp:revision>
  <cp:lastPrinted>2017-11-03T09:37:00Z</cp:lastPrinted>
  <dcterms:created xsi:type="dcterms:W3CDTF">2017-11-09T08:57:00Z</dcterms:created>
  <dcterms:modified xsi:type="dcterms:W3CDTF">2017-11-09T08:58:00Z</dcterms:modified>
</cp:coreProperties>
</file>