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32E13" w14:textId="77777777" w:rsidR="000B5783" w:rsidRPr="00EE47A2"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8"/>
          <w:szCs w:val="28"/>
          <w:lang w:val="en-US"/>
        </w:rPr>
      </w:pPr>
      <w:bookmarkStart w:id="0" w:name="Title"/>
    </w:p>
    <w:p w14:paraId="6F8B4D3D"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E1F2228"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1B6E4242"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6FF09CC4"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CBAED48"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2A2DDA85"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58096D">
        <w:rPr>
          <w:rFonts w:ascii="Times New Roman" w:hAnsi="Times New Roman" w:cs="Times New Roman"/>
          <w:b/>
          <w:bCs/>
          <w:sz w:val="40"/>
          <w:szCs w:val="40"/>
        </w:rPr>
        <w:t>Luckytex</w:t>
      </w:r>
      <w:proofErr w:type="spellEnd"/>
      <w:r w:rsidRPr="0058096D">
        <w:rPr>
          <w:rFonts w:ascii="Times New Roman" w:hAnsi="Times New Roman" w:cs="Times New Roman"/>
          <w:b/>
          <w:bCs/>
          <w:sz w:val="40"/>
          <w:szCs w:val="40"/>
        </w:rPr>
        <w:t xml:space="preserve"> (Thailand) Public Company Limite</w:t>
      </w:r>
      <w:bookmarkStart w:id="1" w:name="SubTitle"/>
      <w:bookmarkEnd w:id="0"/>
      <w:r w:rsidRPr="0058096D">
        <w:rPr>
          <w:rFonts w:ascii="Times New Roman" w:hAnsi="Times New Roman" w:cs="Times New Roman"/>
          <w:b/>
          <w:bCs/>
          <w:sz w:val="40"/>
          <w:szCs w:val="40"/>
        </w:rPr>
        <w:t>d</w:t>
      </w:r>
    </w:p>
    <w:p w14:paraId="3C24E16E" w14:textId="77777777" w:rsidR="00A75776" w:rsidRPr="0058096D"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US"/>
        </w:rPr>
      </w:pPr>
    </w:p>
    <w:p w14:paraId="6ADBE9FD" w14:textId="77777777" w:rsidR="00AE2533" w:rsidRDefault="00AE2533" w:rsidP="00AE2533">
      <w:pPr>
        <w:tabs>
          <w:tab w:val="clear" w:pos="227"/>
          <w:tab w:val="clear" w:pos="454"/>
          <w:tab w:val="clear" w:pos="680"/>
          <w:tab w:val="left" w:pos="720"/>
        </w:tabs>
        <w:spacing w:after="120" w:line="260" w:lineRule="atLeast"/>
        <w:jc w:val="center"/>
        <w:rPr>
          <w:rFonts w:ascii="Times New Roman" w:hAnsi="Times New Roman"/>
          <w:sz w:val="36"/>
          <w:szCs w:val="36"/>
        </w:rPr>
      </w:pPr>
      <w:r>
        <w:rPr>
          <w:rFonts w:ascii="Times New Roman" w:hAnsi="Times New Roman"/>
          <w:sz w:val="36"/>
          <w:szCs w:val="36"/>
        </w:rPr>
        <w:t>Interim financial statements</w:t>
      </w:r>
    </w:p>
    <w:p w14:paraId="11AC8C91" w14:textId="77777777" w:rsidR="00AE2533" w:rsidRDefault="00AE2533" w:rsidP="00AE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jc w:val="center"/>
        <w:rPr>
          <w:rFonts w:ascii="Times New Roman" w:hAnsi="Times New Roman"/>
          <w:sz w:val="36"/>
          <w:szCs w:val="36"/>
        </w:rPr>
      </w:pPr>
      <w:r w:rsidRPr="002A0A4F">
        <w:rPr>
          <w:rFonts w:ascii="Times New Roman" w:hAnsi="Times New Roman"/>
          <w:sz w:val="36"/>
          <w:szCs w:val="36"/>
        </w:rPr>
        <w:t xml:space="preserve">for the three-month and </w:t>
      </w:r>
      <w:r>
        <w:rPr>
          <w:rFonts w:ascii="Times New Roman" w:hAnsi="Times New Roman"/>
          <w:sz w:val="36"/>
          <w:szCs w:val="36"/>
        </w:rPr>
        <w:t>six</w:t>
      </w:r>
      <w:r w:rsidRPr="002A0A4F">
        <w:rPr>
          <w:rFonts w:ascii="Times New Roman" w:hAnsi="Times New Roman"/>
          <w:sz w:val="36"/>
          <w:szCs w:val="36"/>
        </w:rPr>
        <w:t>-month periods ended</w:t>
      </w:r>
    </w:p>
    <w:p w14:paraId="239961AE" w14:textId="7FAA4FBB" w:rsidR="00AE2533" w:rsidRPr="00E71A16" w:rsidRDefault="00AE2533" w:rsidP="00AE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jc w:val="center"/>
        <w:rPr>
          <w:rFonts w:ascii="Times New Roman" w:hAnsi="Times New Roman"/>
          <w:sz w:val="36"/>
          <w:szCs w:val="36"/>
          <w:cs/>
        </w:rPr>
      </w:pPr>
      <w:r w:rsidRPr="002A0A4F">
        <w:rPr>
          <w:rFonts w:ascii="Times New Roman" w:hAnsi="Times New Roman"/>
          <w:sz w:val="36"/>
          <w:szCs w:val="36"/>
        </w:rPr>
        <w:t xml:space="preserve"> 30 </w:t>
      </w:r>
      <w:r>
        <w:rPr>
          <w:rFonts w:ascii="Times New Roman" w:hAnsi="Times New Roman"/>
          <w:sz w:val="36"/>
          <w:szCs w:val="36"/>
        </w:rPr>
        <w:t>September</w:t>
      </w:r>
      <w:r>
        <w:rPr>
          <w:rFonts w:ascii="Times New Roman" w:hAnsi="Times New Roman"/>
          <w:sz w:val="36"/>
          <w:szCs w:val="36"/>
          <w:lang w:val="en-US"/>
        </w:rPr>
        <w:t xml:space="preserve"> 2017</w:t>
      </w:r>
    </w:p>
    <w:p w14:paraId="4E45233B" w14:textId="77777777" w:rsidR="00AE2533" w:rsidRDefault="00AE2533" w:rsidP="00AE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jc w:val="center"/>
        <w:rPr>
          <w:rFonts w:ascii="Times New Roman" w:hAnsi="Times New Roman"/>
          <w:sz w:val="36"/>
          <w:szCs w:val="36"/>
        </w:rPr>
      </w:pPr>
      <w:r>
        <w:rPr>
          <w:rFonts w:ascii="Times New Roman" w:hAnsi="Times New Roman"/>
          <w:sz w:val="32"/>
          <w:szCs w:val="32"/>
        </w:rPr>
        <w:t xml:space="preserve"> </w:t>
      </w:r>
      <w:r>
        <w:rPr>
          <w:rFonts w:ascii="Times New Roman" w:hAnsi="Times New Roman"/>
          <w:sz w:val="36"/>
          <w:szCs w:val="36"/>
        </w:rPr>
        <w:t>and</w:t>
      </w:r>
    </w:p>
    <w:p w14:paraId="4D65722A" w14:textId="77777777" w:rsidR="00AE2533" w:rsidRDefault="00AE2533" w:rsidP="00AE2533">
      <w:pPr>
        <w:tabs>
          <w:tab w:val="clear" w:pos="227"/>
          <w:tab w:val="clear" w:pos="454"/>
          <w:tab w:val="clear" w:pos="680"/>
          <w:tab w:val="left" w:pos="720"/>
        </w:tabs>
        <w:ind w:right="-43"/>
        <w:jc w:val="center"/>
        <w:rPr>
          <w:rFonts w:ascii="Times New Roman" w:hAnsi="Times New Roman"/>
          <w:sz w:val="36"/>
          <w:szCs w:val="36"/>
        </w:rPr>
      </w:pPr>
      <w:r>
        <w:rPr>
          <w:rFonts w:ascii="Times New Roman" w:hAnsi="Times New Roman"/>
          <w:sz w:val="36"/>
          <w:szCs w:val="36"/>
        </w:rPr>
        <w:t xml:space="preserve">Independent auditor’s report on review of </w:t>
      </w:r>
    </w:p>
    <w:p w14:paraId="7296F96E" w14:textId="47D98608" w:rsidR="00A75776" w:rsidRPr="0058096D" w:rsidRDefault="00AE2533" w:rsidP="00AE2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sz w:val="36"/>
          <w:szCs w:val="36"/>
        </w:rPr>
        <w:t>interim financial information</w:t>
      </w:r>
    </w:p>
    <w:p w14:paraId="24EBE135"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082B65A1" w14:textId="77777777" w:rsidR="00B80933" w:rsidRPr="0058096D" w:rsidRDefault="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14:paraId="03E68DE2" w14:textId="77777777" w:rsidR="00B80933" w:rsidRPr="0058096D" w:rsidRDefault="00B80933" w:rsidP="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3EDDDA03" w14:textId="77777777" w:rsidR="0009167B" w:rsidRPr="0058096D" w:rsidRDefault="0009167B" w:rsidP="0009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600186CB"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sectPr w:rsidR="000B5783" w:rsidRPr="0058096D" w:rsidSect="00514AED">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titlePg/>
        </w:sectPr>
      </w:pPr>
    </w:p>
    <w:p w14:paraId="359D148E" w14:textId="77777777" w:rsidR="000B5783" w:rsidRPr="0058096D"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662A5A42" w14:textId="77777777" w:rsidR="004C715B" w:rsidRPr="0058096D"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01D58B8B" w14:textId="3685D7BF" w:rsidR="004C715B" w:rsidRPr="0058096D" w:rsidRDefault="004C715B" w:rsidP="0026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65"/>
        </w:tabs>
        <w:jc w:val="both"/>
        <w:rPr>
          <w:rFonts w:ascii="Times New Roman" w:hAnsi="Times New Roman" w:cs="Times New Roman"/>
          <w:b/>
          <w:bCs/>
          <w:sz w:val="28"/>
          <w:szCs w:val="28"/>
        </w:rPr>
      </w:pPr>
    </w:p>
    <w:p w14:paraId="785706BE" w14:textId="77777777" w:rsidR="004C715B" w:rsidRPr="0058096D"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121B6E2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415DA54F" w14:textId="77777777" w:rsidR="00EE4F07" w:rsidRPr="0051484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03A9E7F1" w14:textId="77777777" w:rsidR="00AB574C" w:rsidRDefault="00AB574C"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409BAB0E" w14:textId="77777777" w:rsidR="00764565" w:rsidRPr="0058096D" w:rsidRDefault="00764565"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58096D">
        <w:rPr>
          <w:rFonts w:ascii="Times New Roman" w:hAnsi="Times New Roman" w:cs="Times New Roman"/>
          <w:b/>
          <w:bCs/>
          <w:sz w:val="28"/>
          <w:szCs w:val="28"/>
        </w:rPr>
        <w:t>Independent Auditor’s Report on Review of Interim Financial Information</w:t>
      </w:r>
    </w:p>
    <w:p w14:paraId="2EFE0C62" w14:textId="77777777" w:rsidR="00764565" w:rsidRPr="0058096D" w:rsidRDefault="00764565"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32DCC56"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F04FD0B" w14:textId="77777777" w:rsidR="002F74D8" w:rsidRPr="0058096D" w:rsidRDefault="00EE4F07"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8096D">
        <w:rPr>
          <w:rFonts w:ascii="Times New Roman" w:hAnsi="Times New Roman" w:cs="Times New Roman"/>
          <w:b/>
          <w:bCs/>
          <w:sz w:val="24"/>
          <w:szCs w:val="24"/>
        </w:rPr>
        <w:t xml:space="preserve">To the Board of Directors of </w:t>
      </w:r>
      <w:proofErr w:type="spellStart"/>
      <w:r w:rsidRPr="0058096D">
        <w:rPr>
          <w:rFonts w:ascii="Times New Roman" w:hAnsi="Times New Roman" w:cs="Times New Roman"/>
          <w:b/>
          <w:bCs/>
          <w:sz w:val="24"/>
          <w:szCs w:val="24"/>
        </w:rPr>
        <w:t>Luckytex</w:t>
      </w:r>
      <w:proofErr w:type="spellEnd"/>
      <w:r w:rsidRPr="0058096D">
        <w:rPr>
          <w:rFonts w:ascii="Times New Roman" w:hAnsi="Times New Roman" w:cs="Times New Roman"/>
          <w:b/>
          <w:bCs/>
          <w:sz w:val="24"/>
          <w:szCs w:val="24"/>
        </w:rPr>
        <w:t xml:space="preserve"> (Thailand) Public Company Limited</w:t>
      </w:r>
    </w:p>
    <w:p w14:paraId="2D6C8E3A" w14:textId="77777777" w:rsidR="002F74D8" w:rsidRPr="0058096D"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8990B08" w14:textId="77777777" w:rsidR="002F74D8" w:rsidRPr="0058096D"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2490214" w14:textId="73C5E70D"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r w:rsidRPr="0058096D">
        <w:rPr>
          <w:rFonts w:ascii="Times New Roman" w:hAnsi="Times New Roman"/>
          <w:sz w:val="22"/>
        </w:rPr>
        <w:t xml:space="preserve">I have reviewed the accompanying statement of financial position in which the equity method is applied and separate statement of financial position </w:t>
      </w:r>
      <w:r w:rsidRPr="0058096D">
        <w:rPr>
          <w:rFonts w:ascii="Times New Roman" w:hAnsi="Times New Roman"/>
          <w:sz w:val="22"/>
          <w:szCs w:val="22"/>
        </w:rPr>
        <w:t xml:space="preserve">of </w:t>
      </w:r>
      <w:proofErr w:type="spellStart"/>
      <w:r w:rsidRPr="0058096D">
        <w:rPr>
          <w:rFonts w:ascii="Times New Roman" w:hAnsi="Times New Roman"/>
          <w:sz w:val="22"/>
          <w:szCs w:val="22"/>
        </w:rPr>
        <w:t>Luckytex</w:t>
      </w:r>
      <w:proofErr w:type="spellEnd"/>
      <w:r w:rsidRPr="0058096D">
        <w:rPr>
          <w:rFonts w:ascii="Times New Roman" w:hAnsi="Times New Roman"/>
          <w:sz w:val="22"/>
          <w:szCs w:val="22"/>
        </w:rPr>
        <w:t xml:space="preserve"> (Thailand) </w:t>
      </w:r>
      <w:r w:rsidRPr="0058096D">
        <w:rPr>
          <w:rFonts w:ascii="Times New Roman" w:hAnsi="Times New Roman"/>
          <w:sz w:val="22"/>
        </w:rPr>
        <w:t>Public Company Limited</w:t>
      </w:r>
      <w:r w:rsidRPr="0058096D">
        <w:rPr>
          <w:rFonts w:ascii="Times New Roman" w:hAnsi="Times New Roman" w:cs="Times New Roman"/>
          <w:sz w:val="22"/>
          <w:szCs w:val="22"/>
        </w:rPr>
        <w:t xml:space="preserve"> </w:t>
      </w:r>
      <w:r w:rsidRPr="0058096D">
        <w:rPr>
          <w:rFonts w:ascii="Times New Roman" w:hAnsi="Times New Roman"/>
          <w:sz w:val="22"/>
        </w:rPr>
        <w:t xml:space="preserve">as at 30 </w:t>
      </w:r>
      <w:r w:rsidR="00DD3C9B">
        <w:rPr>
          <w:rFonts w:ascii="Times New Roman" w:hAnsi="Times New Roman"/>
          <w:sz w:val="22"/>
        </w:rPr>
        <w:t>September</w:t>
      </w:r>
      <w:r w:rsidRPr="0058096D">
        <w:rPr>
          <w:rFonts w:ascii="Times New Roman" w:hAnsi="Times New Roman"/>
          <w:sz w:val="22"/>
        </w:rPr>
        <w:t xml:space="preserve"> 2017; the related statements of income</w:t>
      </w:r>
      <w:r w:rsidR="002948A3">
        <w:rPr>
          <w:rFonts w:ascii="Times New Roman" w:hAnsi="Times New Roman"/>
          <w:sz w:val="22"/>
        </w:rPr>
        <w:t xml:space="preserve"> and</w:t>
      </w:r>
      <w:r w:rsidR="00C25505" w:rsidRPr="0058096D">
        <w:rPr>
          <w:rFonts w:ascii="Times New Roman" w:hAnsi="Times New Roman"/>
          <w:sz w:val="22"/>
        </w:rPr>
        <w:t xml:space="preserve"> </w:t>
      </w:r>
      <w:r w:rsidRPr="0058096D">
        <w:rPr>
          <w:rFonts w:ascii="Times New Roman" w:hAnsi="Times New Roman"/>
          <w:sz w:val="22"/>
        </w:rPr>
        <w:t>comprehensive income</w:t>
      </w:r>
      <w:r w:rsidR="00C917EE">
        <w:rPr>
          <w:rFonts w:ascii="Times New Roman" w:hAnsi="Times New Roman" w:hint="cs"/>
          <w:sz w:val="22"/>
          <w:cs/>
        </w:rPr>
        <w:t xml:space="preserve"> </w:t>
      </w:r>
      <w:r w:rsidR="00C917EE">
        <w:rPr>
          <w:rFonts w:ascii="Times New Roman" w:hAnsi="Times New Roman"/>
          <w:sz w:val="22"/>
          <w:lang w:val="en-US"/>
        </w:rPr>
        <w:t>for the three-month and six-month periods ended 30 September 2017</w:t>
      </w:r>
      <w:r w:rsidR="00C917EE">
        <w:rPr>
          <w:rFonts w:ascii="Times New Roman" w:hAnsi="Times New Roman"/>
          <w:sz w:val="22"/>
        </w:rPr>
        <w:t>; the related statements of</w:t>
      </w:r>
      <w:r w:rsidR="00786926" w:rsidRPr="0058096D">
        <w:rPr>
          <w:rFonts w:ascii="Times New Roman" w:hAnsi="Times New Roman"/>
          <w:sz w:val="22"/>
        </w:rPr>
        <w:t xml:space="preserve"> changes in equity and cash flows</w:t>
      </w:r>
      <w:r w:rsidR="00C25505" w:rsidRPr="0058096D">
        <w:rPr>
          <w:rFonts w:ascii="Times New Roman" w:hAnsi="Times New Roman"/>
          <w:sz w:val="22"/>
        </w:rPr>
        <w:t xml:space="preserve"> for </w:t>
      </w:r>
      <w:r w:rsidR="00C917EE">
        <w:rPr>
          <w:rFonts w:ascii="Times New Roman" w:hAnsi="Times New Roman"/>
          <w:sz w:val="22"/>
        </w:rPr>
        <w:t>the six</w:t>
      </w:r>
      <w:r w:rsidR="00BC0E77" w:rsidRPr="0058096D">
        <w:rPr>
          <w:rFonts w:ascii="Times New Roman" w:hAnsi="Times New Roman"/>
          <w:sz w:val="22"/>
        </w:rPr>
        <w:t>-month period</w:t>
      </w:r>
      <w:r w:rsidRPr="0058096D">
        <w:rPr>
          <w:rFonts w:ascii="Times New Roman" w:hAnsi="Times New Roman"/>
          <w:sz w:val="22"/>
        </w:rPr>
        <w:t xml:space="preserve"> ended 30 </w:t>
      </w:r>
      <w:r w:rsidR="00DD3C9B">
        <w:rPr>
          <w:rFonts w:ascii="Times New Roman" w:hAnsi="Times New Roman"/>
          <w:sz w:val="22"/>
        </w:rPr>
        <w:t>September</w:t>
      </w:r>
      <w:r w:rsidRPr="0058096D">
        <w:rPr>
          <w:rFonts w:ascii="Times New Roman" w:hAnsi="Times New Roman"/>
          <w:sz w:val="22"/>
        </w:rPr>
        <w:t xml:space="preserve"> 2017; </w:t>
      </w:r>
      <w:r w:rsidRPr="0058096D">
        <w:rPr>
          <w:rFonts w:ascii="Times New Roman" w:hAnsi="Times New Roman" w:cs="Times New Roman"/>
          <w:sz w:val="22"/>
          <w:szCs w:val="22"/>
        </w:rPr>
        <w:t>and condensed notes (“interim financial information”)</w:t>
      </w:r>
      <w:r w:rsidRPr="0058096D">
        <w:rPr>
          <w:rFonts w:ascii="Times New Roman" w:hAnsi="Times New Roman"/>
          <w:sz w:val="22"/>
        </w:rPr>
        <w:t xml:space="preserve">. </w:t>
      </w:r>
      <w:r w:rsidRPr="0058096D">
        <w:rPr>
          <w:rFonts w:ascii="Times New Roman" w:hAnsi="Times New Roman" w:cs="Times New Roman"/>
          <w:sz w:val="22"/>
          <w:szCs w:val="22"/>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25E1A0BE" w14:textId="77777777" w:rsidR="00EE4F07" w:rsidRPr="0058096D" w:rsidRDefault="00EE4F07" w:rsidP="00EE4F07">
      <w:pPr>
        <w:jc w:val="both"/>
      </w:pPr>
    </w:p>
    <w:p w14:paraId="5BE06CF1"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58096D">
        <w:rPr>
          <w:rFonts w:ascii="Times New Roman" w:hAnsi="Times New Roman" w:cs="Times New Roman"/>
          <w:i/>
          <w:iCs/>
          <w:sz w:val="22"/>
          <w:szCs w:val="22"/>
        </w:rPr>
        <w:t>Scope of Review</w:t>
      </w:r>
    </w:p>
    <w:p w14:paraId="4BC0442C"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A04380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E661E5"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rPr>
      </w:pPr>
    </w:p>
    <w:p w14:paraId="674689F9"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r w:rsidRPr="0058096D">
        <w:rPr>
          <w:rFonts w:ascii="Times New Roman" w:hAnsi="Times New Roman" w:cs="Times New Roman"/>
          <w:i/>
          <w:iCs/>
          <w:sz w:val="22"/>
          <w:szCs w:val="22"/>
        </w:rPr>
        <w:t>Conclusion</w:t>
      </w:r>
    </w:p>
    <w:p w14:paraId="1827F1FF"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F7B83A0"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96D">
        <w:rPr>
          <w:rFonts w:ascii="Times New Roman" w:hAnsi="Times New Roman"/>
          <w:sz w:val="22"/>
        </w:rPr>
        <w:t>Based on my review, n</w:t>
      </w:r>
      <w:r w:rsidRPr="0058096D">
        <w:rPr>
          <w:rFonts w:ascii="Times New Roman" w:hAnsi="Times New Roman" w:cs="Times New Roman"/>
          <w:sz w:val="22"/>
          <w:szCs w:val="22"/>
        </w:rPr>
        <w:t>othing has come to my attention that causes me to believe that the accompanying interim financial information is not prepared, in all material respects, in accordance with Thai Accounting Standard 34, “Interim Financial Reporting”.</w:t>
      </w:r>
    </w:p>
    <w:p w14:paraId="50756F9C"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4478F62"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cs/>
        </w:rPr>
      </w:pPr>
    </w:p>
    <w:p w14:paraId="0854890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E19B6FF"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B8E2C3B"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38CB3F2" w14:textId="77777777" w:rsidR="00445B62" w:rsidRPr="0058096D" w:rsidRDefault="00445B62"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7E00DE6"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w:t>
      </w:r>
      <w:r w:rsidR="009C7D11" w:rsidRPr="0058096D">
        <w:rPr>
          <w:rFonts w:ascii="Times New Roman" w:hAnsi="Times New Roman" w:cs="Times New Roman"/>
          <w:sz w:val="22"/>
          <w:szCs w:val="22"/>
        </w:rPr>
        <w:t>Munchupa Singsuksawat</w:t>
      </w:r>
      <w:r w:rsidRPr="0058096D">
        <w:rPr>
          <w:rFonts w:ascii="Times New Roman" w:hAnsi="Times New Roman" w:cs="Times New Roman"/>
          <w:sz w:val="22"/>
          <w:szCs w:val="22"/>
        </w:rPr>
        <w:t>)</w:t>
      </w:r>
    </w:p>
    <w:p w14:paraId="1982193B"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Certified Public Accountant</w:t>
      </w:r>
    </w:p>
    <w:p w14:paraId="2F0EBCC2" w14:textId="77777777" w:rsidR="00EE4F07" w:rsidRPr="0058096D" w:rsidRDefault="009C7D11"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Registration No. 6112</w:t>
      </w:r>
    </w:p>
    <w:p w14:paraId="636C2D86"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481B5FB8"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D340137" w14:textId="77777777" w:rsidR="00EE4F07" w:rsidRPr="0058096D" w:rsidRDefault="00EE4F07" w:rsidP="00EE4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 xml:space="preserve">KPMG </w:t>
      </w:r>
      <w:proofErr w:type="spellStart"/>
      <w:r w:rsidRPr="0058096D">
        <w:rPr>
          <w:rFonts w:ascii="Times New Roman" w:hAnsi="Times New Roman" w:cs="Times New Roman"/>
          <w:sz w:val="22"/>
          <w:szCs w:val="22"/>
        </w:rPr>
        <w:t>Phoomchai</w:t>
      </w:r>
      <w:proofErr w:type="spellEnd"/>
      <w:r w:rsidRPr="0058096D">
        <w:rPr>
          <w:rFonts w:ascii="Times New Roman" w:hAnsi="Times New Roman" w:cs="Times New Roman"/>
          <w:sz w:val="22"/>
          <w:szCs w:val="22"/>
        </w:rPr>
        <w:t xml:space="preserve"> Audit Ltd.</w:t>
      </w:r>
    </w:p>
    <w:p w14:paraId="2F1F7FFC" w14:textId="77777777" w:rsidR="00764565" w:rsidRPr="0058096D" w:rsidRDefault="00EE4F07" w:rsidP="0076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58096D">
        <w:rPr>
          <w:rFonts w:ascii="Times New Roman" w:hAnsi="Times New Roman" w:cs="Times New Roman"/>
          <w:sz w:val="22"/>
          <w:szCs w:val="22"/>
        </w:rPr>
        <w:t>Bangkok</w:t>
      </w:r>
    </w:p>
    <w:p w14:paraId="006FF178" w14:textId="613F76D1" w:rsidR="00B95AFF" w:rsidRDefault="00A46459" w:rsidP="00514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9</w:t>
      </w:r>
      <w:r w:rsidR="00576EDD">
        <w:rPr>
          <w:rFonts w:ascii="Times New Roman" w:hAnsi="Times New Roman" w:cs="Times New Roman"/>
          <w:sz w:val="22"/>
          <w:szCs w:val="22"/>
        </w:rPr>
        <w:t xml:space="preserve"> November </w:t>
      </w:r>
      <w:r w:rsidR="006301B3">
        <w:rPr>
          <w:rFonts w:ascii="Times New Roman" w:hAnsi="Times New Roman" w:cs="Times New Roman"/>
          <w:sz w:val="22"/>
          <w:szCs w:val="22"/>
        </w:rPr>
        <w:t>2017</w:t>
      </w:r>
    </w:p>
    <w:p w14:paraId="38E83CF1" w14:textId="77777777" w:rsidR="00862912" w:rsidRPr="00862912" w:rsidRDefault="00862912" w:rsidP="00862912">
      <w:pPr>
        <w:pStyle w:val="block"/>
        <w:spacing w:after="0" w:line="240" w:lineRule="atLeast"/>
        <w:ind w:left="0" w:right="-7"/>
        <w:jc w:val="thaiDistribute"/>
        <w:rPr>
          <w:sz w:val="18"/>
          <w:szCs w:val="16"/>
          <w:lang w:bidi="th-TH"/>
        </w:rPr>
      </w:pPr>
      <w:bookmarkStart w:id="3" w:name="_GoBack"/>
      <w:bookmarkEnd w:id="3"/>
    </w:p>
    <w:sectPr w:rsidR="00862912" w:rsidRPr="00862912" w:rsidSect="008C465C">
      <w:headerReference w:type="even" r:id="rId12"/>
      <w:headerReference w:type="default" r:id="rId13"/>
      <w:footerReference w:type="default" r:id="rId14"/>
      <w:headerReference w:type="first" r:id="rId15"/>
      <w:footerReference w:type="first" r:id="rId16"/>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5A399" w14:textId="77777777" w:rsidR="00F34525" w:rsidRDefault="00F34525" w:rsidP="008B3A04">
      <w:pPr>
        <w:pStyle w:val="AccPolicyHeading"/>
      </w:pPr>
      <w:r>
        <w:separator/>
      </w:r>
    </w:p>
  </w:endnote>
  <w:endnote w:type="continuationSeparator" w:id="0">
    <w:p w14:paraId="36A8E253" w14:textId="77777777" w:rsidR="00F34525" w:rsidRDefault="00F34525" w:rsidP="008B3A04">
      <w:pPr>
        <w:pStyle w:val="AccPolicy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FA78C" w14:textId="77777777" w:rsidR="00230789" w:rsidRDefault="002307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5B5B6F83" w14:textId="77777777" w:rsidR="00230789" w:rsidRDefault="002307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9F08" w14:textId="77777777" w:rsidR="00230789" w:rsidRPr="00CE3AB5" w:rsidRDefault="00230789" w:rsidP="00CE3AB5">
    <w:pPr>
      <w:pStyle w:val="Footer"/>
      <w:jc w:val="center"/>
      <w:rPr>
        <w:rFonts w:ascii="Times New Roman" w:hAnsi="Times New Roman" w:cs="Times New Roman"/>
        <w:sz w:val="22"/>
        <w:szCs w:val="22"/>
      </w:rPr>
    </w:pPr>
    <w:r w:rsidRPr="004E30D7">
      <w:rPr>
        <w:rFonts w:ascii="Times New Roman" w:hAnsi="Times New Roman" w:cs="Times New Roman"/>
        <w:sz w:val="22"/>
        <w:szCs w:val="22"/>
      </w:rPr>
      <w:fldChar w:fldCharType="begin"/>
    </w:r>
    <w:r w:rsidRPr="004E30D7">
      <w:rPr>
        <w:rFonts w:ascii="Times New Roman" w:hAnsi="Times New Roman" w:cs="Times New Roman"/>
        <w:sz w:val="22"/>
        <w:szCs w:val="22"/>
      </w:rPr>
      <w:instrText xml:space="preserve"> PAGE   \* MERGEFORMAT </w:instrText>
    </w:r>
    <w:r w:rsidRPr="004E30D7">
      <w:rPr>
        <w:rFonts w:ascii="Times New Roman" w:hAnsi="Times New Roman" w:cs="Times New Roman"/>
        <w:sz w:val="22"/>
        <w:szCs w:val="22"/>
      </w:rPr>
      <w:fldChar w:fldCharType="separate"/>
    </w:r>
    <w:r>
      <w:rPr>
        <w:rFonts w:ascii="Times New Roman" w:hAnsi="Times New Roman" w:cs="Times New Roman"/>
        <w:noProof/>
        <w:sz w:val="22"/>
        <w:szCs w:val="22"/>
      </w:rPr>
      <w:t>4</w:t>
    </w:r>
    <w:r w:rsidRPr="004E30D7">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789485"/>
      <w:docPartObj>
        <w:docPartGallery w:val="Page Numbers (Bottom of Page)"/>
        <w:docPartUnique/>
      </w:docPartObj>
    </w:sdtPr>
    <w:sdtEndPr>
      <w:rPr>
        <w:rFonts w:ascii="Times New Roman" w:hAnsi="Times New Roman" w:cs="Times New Roman"/>
        <w:noProof/>
        <w:sz w:val="22"/>
        <w:szCs w:val="22"/>
      </w:rPr>
    </w:sdtEndPr>
    <w:sdtContent>
      <w:p w14:paraId="2801418E" w14:textId="2F684FE0" w:rsidR="00230789" w:rsidRPr="005864DD" w:rsidRDefault="00F34525">
        <w:pPr>
          <w:pStyle w:val="Footer"/>
          <w:jc w:val="center"/>
          <w:rPr>
            <w:rFonts w:ascii="Times New Roman" w:hAnsi="Times New Roman" w:cs="Times New Roman"/>
            <w:sz w:val="22"/>
            <w:szCs w:val="22"/>
          </w:rPr>
        </w:pPr>
      </w:p>
    </w:sdtContent>
  </w:sdt>
  <w:p w14:paraId="40FFE2A4" w14:textId="77777777" w:rsidR="00230789" w:rsidRPr="005864DD" w:rsidRDefault="00230789" w:rsidP="00F90DEC">
    <w:pPr>
      <w:pStyle w:val="Footer"/>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BE33" w14:textId="77777777" w:rsidR="00230789" w:rsidRDefault="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sidR="008C465C">
      <w:rPr>
        <w:rFonts w:ascii="Times New Roman" w:hAnsi="Times New Roman"/>
        <w:noProof/>
        <w:sz w:val="20"/>
        <w:szCs w:val="20"/>
      </w:rPr>
      <w:t>ltxe1</w:t>
    </w:r>
    <w:r>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155EC" w14:textId="77777777" w:rsidR="00F34525" w:rsidRDefault="00F34525" w:rsidP="008B3A04">
      <w:pPr>
        <w:pStyle w:val="AccPolicyHeading"/>
      </w:pPr>
      <w:r>
        <w:separator/>
      </w:r>
    </w:p>
  </w:footnote>
  <w:footnote w:type="continuationSeparator" w:id="0">
    <w:p w14:paraId="669EAF30" w14:textId="77777777" w:rsidR="00F34525" w:rsidRDefault="00F34525" w:rsidP="008B3A04">
      <w:pPr>
        <w:pStyle w:val="AccPolicyHeading"/>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3F71F" w14:textId="77777777" w:rsidR="00230789" w:rsidRDefault="0023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bookmarkStart w:id="2" w:name="Title2nd"/>
  </w:p>
  <w:p w14:paraId="1B1C2007" w14:textId="77777777" w:rsidR="00230789" w:rsidRDefault="00230789">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bookmarkEnd w:id="2"/>
  <w:p w14:paraId="21057620" w14:textId="77777777" w:rsidR="00230789" w:rsidRDefault="00230789">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2DD23"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B3A2E01"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203AF3D"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2666697"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D7A87DF"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BB47C3"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BCBDD6"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CB84DA"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4B45076"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47F95FA"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A9551C" w14:textId="77777777" w:rsidR="00230789" w:rsidRDefault="0023078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06BE" w14:textId="77777777" w:rsidR="00230789" w:rsidRDefault="002307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8A788" w14:textId="77777777" w:rsidR="00230789" w:rsidRDefault="00230789"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4FCD1F1D" w14:textId="77777777" w:rsidR="008C465C" w:rsidRDefault="008C465C"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0B2F741B" w14:textId="77777777" w:rsidR="008C465C" w:rsidRDefault="008C465C" w:rsidP="00302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p>
  <w:p w14:paraId="578D0909" w14:textId="77777777" w:rsidR="00230789" w:rsidRPr="00262561" w:rsidRDefault="00230789" w:rsidP="00302443">
    <w:pPr>
      <w:pStyle w:val="Header"/>
      <w:rPr>
        <w:rFonts w:ascii="Times New Roman" w:hAnsi="Times New Roman" w:cs="Times New Roman"/>
        <w:b/>
        <w:bCs/>
        <w:sz w:val="22"/>
        <w:szCs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9B3D" w14:textId="77777777" w:rsidR="00230789" w:rsidRDefault="002307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362DBD"/>
    <w:multiLevelType w:val="multilevel"/>
    <w:tmpl w:val="EC5C308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4B963F3"/>
    <w:multiLevelType w:val="hybridMultilevel"/>
    <w:tmpl w:val="D18A599C"/>
    <w:lvl w:ilvl="0" w:tplc="26AC0902">
      <w:start w:val="3"/>
      <w:numFmt w:val="decimal"/>
      <w:lvlText w:val="%1"/>
      <w:lvlJc w:val="left"/>
      <w:pPr>
        <w:ind w:left="720" w:hanging="360"/>
      </w:pPr>
      <w:rPr>
        <w:rFonts w:cs="Times New Roman"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457F4D"/>
    <w:multiLevelType w:val="hybridMultilevel"/>
    <w:tmpl w:val="5CE058B0"/>
    <w:lvl w:ilvl="0" w:tplc="40043862">
      <w:start w:val="3"/>
      <w:numFmt w:val="bullet"/>
      <w:lvlText w:val="-"/>
      <w:lvlJc w:val="left"/>
      <w:pPr>
        <w:ind w:left="351" w:hanging="360"/>
      </w:pPr>
      <w:rPr>
        <w:rFonts w:ascii="Times New Roman" w:eastAsia="Times New Roman" w:hAnsi="Times New Roman" w:cs="Times New Roman" w:hint="default"/>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13" w15:restartNumberingAfterBreak="0">
    <w:nsid w:val="0B545990"/>
    <w:multiLevelType w:val="hybridMultilevel"/>
    <w:tmpl w:val="2182D9B4"/>
    <w:lvl w:ilvl="0" w:tplc="564CF97E">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CB6F59"/>
    <w:multiLevelType w:val="singleLevel"/>
    <w:tmpl w:val="C6740A1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7" w15:restartNumberingAfterBreak="0">
    <w:nsid w:val="0FAD067E"/>
    <w:multiLevelType w:val="hybridMultilevel"/>
    <w:tmpl w:val="6652EC86"/>
    <w:lvl w:ilvl="0" w:tplc="5076501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1A52AEB"/>
    <w:multiLevelType w:val="multilevel"/>
    <w:tmpl w:val="99B8C1C4"/>
    <w:lvl w:ilvl="0">
      <w:start w:val="1"/>
      <w:numFmt w:val="decimal"/>
      <w:lvlText w:val="%1"/>
      <w:lvlJc w:val="left"/>
      <w:pPr>
        <w:tabs>
          <w:tab w:val="num" w:pos="340"/>
        </w:tabs>
        <w:ind w:left="340" w:hanging="340"/>
      </w:pPr>
      <w:rPr>
        <w:rFonts w:ascii="Times New Roman" w:hAnsi="Times New Roman" w:hint="default"/>
        <w:color w:val="auto"/>
        <w:sz w:val="22"/>
        <w:szCs w:val="22"/>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9056766"/>
    <w:multiLevelType w:val="hybridMultilevel"/>
    <w:tmpl w:val="BA24774E"/>
    <w:lvl w:ilvl="0" w:tplc="14820CD6">
      <w:start w:val="3"/>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3" w15:restartNumberingAfterBreak="0">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2F616A57"/>
    <w:multiLevelType w:val="hybridMultilevel"/>
    <w:tmpl w:val="43D800CE"/>
    <w:lvl w:ilvl="0" w:tplc="4B161AC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7004D"/>
    <w:multiLevelType w:val="hybridMultilevel"/>
    <w:tmpl w:val="7C6243E2"/>
    <w:lvl w:ilvl="0" w:tplc="D64CC894">
      <w:start w:val="1"/>
      <w:numFmt w:val="bullet"/>
      <w:lvlText w:val="­"/>
      <w:lvlJc w:val="left"/>
      <w:pPr>
        <w:tabs>
          <w:tab w:val="num" w:pos="1320"/>
        </w:tabs>
        <w:ind w:left="1320" w:hanging="360"/>
      </w:pPr>
      <w:rPr>
        <w:rFonts w:ascii="Courier New" w:hAnsi="Courier New" w:hint="default"/>
        <w:sz w:val="18"/>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6" w15:restartNumberingAfterBreak="0">
    <w:nsid w:val="31DD1C0A"/>
    <w:multiLevelType w:val="hybridMultilevel"/>
    <w:tmpl w:val="2F96E134"/>
    <w:lvl w:ilvl="0" w:tplc="A56237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7E50008"/>
    <w:multiLevelType w:val="hybridMultilevel"/>
    <w:tmpl w:val="FCE6B488"/>
    <w:lvl w:ilvl="0" w:tplc="F4EED55E">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388759DC"/>
    <w:multiLevelType w:val="hybridMultilevel"/>
    <w:tmpl w:val="C03424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3A841A97"/>
    <w:multiLevelType w:val="singleLevel"/>
    <w:tmpl w:val="B77825D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42EF13FD"/>
    <w:multiLevelType w:val="hybridMultilevel"/>
    <w:tmpl w:val="C2F49E88"/>
    <w:lvl w:ilvl="0" w:tplc="D6A03BB4">
      <w:start w:val="3"/>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C3341E"/>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8" w15:restartNumberingAfterBreak="0">
    <w:nsid w:val="4EDF76A1"/>
    <w:multiLevelType w:val="hybridMultilevel"/>
    <w:tmpl w:val="5F84D5F0"/>
    <w:lvl w:ilvl="0" w:tplc="3F66BA0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2" w15:restartNumberingAfterBreak="0">
    <w:nsid w:val="5FAF125C"/>
    <w:multiLevelType w:val="hybridMultilevel"/>
    <w:tmpl w:val="4E7A249E"/>
    <w:lvl w:ilvl="0" w:tplc="A3C094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980DBC"/>
    <w:multiLevelType w:val="hybridMultilevel"/>
    <w:tmpl w:val="AFA4A4F8"/>
    <w:lvl w:ilvl="0" w:tplc="33DC0E36">
      <w:start w:val="3"/>
      <w:numFmt w:val="bullet"/>
      <w:lvlText w:val="-"/>
      <w:lvlJc w:val="left"/>
      <w:pPr>
        <w:ind w:left="351" w:hanging="360"/>
      </w:pPr>
      <w:rPr>
        <w:rFonts w:ascii="Times New Roman" w:eastAsia="Times New Roman" w:hAnsi="Times New Roman" w:cs="Times New Roman" w:hint="default"/>
        <w:sz w:val="22"/>
      </w:rPr>
    </w:lvl>
    <w:lvl w:ilvl="1" w:tplc="04090003" w:tentative="1">
      <w:start w:val="1"/>
      <w:numFmt w:val="bullet"/>
      <w:lvlText w:val="o"/>
      <w:lvlJc w:val="left"/>
      <w:pPr>
        <w:ind w:left="1071" w:hanging="360"/>
      </w:pPr>
      <w:rPr>
        <w:rFonts w:ascii="Courier New" w:hAnsi="Courier New" w:cs="Courier New" w:hint="default"/>
      </w:rPr>
    </w:lvl>
    <w:lvl w:ilvl="2" w:tplc="04090005" w:tentative="1">
      <w:start w:val="1"/>
      <w:numFmt w:val="bullet"/>
      <w:lvlText w:val=""/>
      <w:lvlJc w:val="left"/>
      <w:pPr>
        <w:ind w:left="1791" w:hanging="360"/>
      </w:pPr>
      <w:rPr>
        <w:rFonts w:ascii="Wingdings" w:hAnsi="Wingdings" w:hint="default"/>
      </w:rPr>
    </w:lvl>
    <w:lvl w:ilvl="3" w:tplc="04090001" w:tentative="1">
      <w:start w:val="1"/>
      <w:numFmt w:val="bullet"/>
      <w:lvlText w:val=""/>
      <w:lvlJc w:val="left"/>
      <w:pPr>
        <w:ind w:left="2511" w:hanging="360"/>
      </w:pPr>
      <w:rPr>
        <w:rFonts w:ascii="Symbol" w:hAnsi="Symbol" w:hint="default"/>
      </w:rPr>
    </w:lvl>
    <w:lvl w:ilvl="4" w:tplc="04090003" w:tentative="1">
      <w:start w:val="1"/>
      <w:numFmt w:val="bullet"/>
      <w:lvlText w:val="o"/>
      <w:lvlJc w:val="left"/>
      <w:pPr>
        <w:ind w:left="3231" w:hanging="360"/>
      </w:pPr>
      <w:rPr>
        <w:rFonts w:ascii="Courier New" w:hAnsi="Courier New" w:cs="Courier New" w:hint="default"/>
      </w:rPr>
    </w:lvl>
    <w:lvl w:ilvl="5" w:tplc="04090005" w:tentative="1">
      <w:start w:val="1"/>
      <w:numFmt w:val="bullet"/>
      <w:lvlText w:val=""/>
      <w:lvlJc w:val="left"/>
      <w:pPr>
        <w:ind w:left="3951" w:hanging="360"/>
      </w:pPr>
      <w:rPr>
        <w:rFonts w:ascii="Wingdings" w:hAnsi="Wingdings" w:hint="default"/>
      </w:rPr>
    </w:lvl>
    <w:lvl w:ilvl="6" w:tplc="04090001" w:tentative="1">
      <w:start w:val="1"/>
      <w:numFmt w:val="bullet"/>
      <w:lvlText w:val=""/>
      <w:lvlJc w:val="left"/>
      <w:pPr>
        <w:ind w:left="4671" w:hanging="360"/>
      </w:pPr>
      <w:rPr>
        <w:rFonts w:ascii="Symbol" w:hAnsi="Symbol" w:hint="default"/>
      </w:rPr>
    </w:lvl>
    <w:lvl w:ilvl="7" w:tplc="04090003" w:tentative="1">
      <w:start w:val="1"/>
      <w:numFmt w:val="bullet"/>
      <w:lvlText w:val="o"/>
      <w:lvlJc w:val="left"/>
      <w:pPr>
        <w:ind w:left="5391" w:hanging="360"/>
      </w:pPr>
      <w:rPr>
        <w:rFonts w:ascii="Courier New" w:hAnsi="Courier New" w:cs="Courier New" w:hint="default"/>
      </w:rPr>
    </w:lvl>
    <w:lvl w:ilvl="8" w:tplc="04090005" w:tentative="1">
      <w:start w:val="1"/>
      <w:numFmt w:val="bullet"/>
      <w:lvlText w:val=""/>
      <w:lvlJc w:val="left"/>
      <w:pPr>
        <w:ind w:left="6111" w:hanging="360"/>
      </w:pPr>
      <w:rPr>
        <w:rFonts w:ascii="Wingdings" w:hAnsi="Wingdings" w:hint="default"/>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9" w15:restartNumberingAfterBreak="0">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2"/>
  </w:num>
  <w:num w:numId="12">
    <w:abstractNumId w:val="21"/>
  </w:num>
  <w:num w:numId="13">
    <w:abstractNumId w:val="45"/>
  </w:num>
  <w:num w:numId="14">
    <w:abstractNumId w:val="27"/>
  </w:num>
  <w:num w:numId="15">
    <w:abstractNumId w:val="34"/>
  </w:num>
  <w:num w:numId="16">
    <w:abstractNumId w:val="49"/>
  </w:num>
  <w:num w:numId="17">
    <w:abstractNumId w:val="11"/>
  </w:num>
  <w:num w:numId="18">
    <w:abstractNumId w:val="16"/>
  </w:num>
  <w:num w:numId="19">
    <w:abstractNumId w:val="25"/>
  </w:num>
  <w:num w:numId="20">
    <w:abstractNumId w:val="30"/>
  </w:num>
  <w:num w:numId="21">
    <w:abstractNumId w:val="26"/>
  </w:num>
  <w:num w:numId="22">
    <w:abstractNumId w:val="28"/>
  </w:num>
  <w:num w:numId="23">
    <w:abstractNumId w:val="18"/>
  </w:num>
  <w:num w:numId="24">
    <w:abstractNumId w:val="10"/>
  </w:num>
  <w:num w:numId="25">
    <w:abstractNumId w:val="42"/>
  </w:num>
  <w:num w:numId="26">
    <w:abstractNumId w:val="43"/>
  </w:num>
  <w:num w:numId="27">
    <w:abstractNumId w:val="24"/>
  </w:num>
  <w:num w:numId="28">
    <w:abstractNumId w:val="13"/>
  </w:num>
  <w:num w:numId="29">
    <w:abstractNumId w:val="36"/>
  </w:num>
  <w:num w:numId="30">
    <w:abstractNumId w:val="12"/>
  </w:num>
  <w:num w:numId="31">
    <w:abstractNumId w:val="22"/>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9"/>
  </w:num>
  <w:num w:numId="35">
    <w:abstractNumId w:val="31"/>
  </w:num>
  <w:num w:numId="36">
    <w:abstractNumId w:val="48"/>
  </w:num>
  <w:num w:numId="37">
    <w:abstractNumId w:val="44"/>
  </w:num>
  <w:num w:numId="38">
    <w:abstractNumId w:val="35"/>
  </w:num>
  <w:num w:numId="39">
    <w:abstractNumId w:val="39"/>
  </w:num>
  <w:num w:numId="40">
    <w:abstractNumId w:val="23"/>
  </w:num>
  <w:num w:numId="41">
    <w:abstractNumId w:val="15"/>
  </w:num>
  <w:num w:numId="42">
    <w:abstractNumId w:val="29"/>
  </w:num>
  <w:num w:numId="43">
    <w:abstractNumId w:val="40"/>
  </w:num>
  <w:num w:numId="44">
    <w:abstractNumId w:val="38"/>
  </w:num>
  <w:num w:numId="45">
    <w:abstractNumId w:val="41"/>
  </w:num>
  <w:num w:numId="46">
    <w:abstractNumId w:val="47"/>
  </w:num>
  <w:num w:numId="47">
    <w:abstractNumId w:val="33"/>
  </w:num>
  <w:num w:numId="48">
    <w:abstractNumId w:val="37"/>
  </w:num>
  <w:num w:numId="49">
    <w:abstractNumId w:val="14"/>
  </w:num>
  <w:num w:numId="5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D4"/>
    <w:rsid w:val="000008CC"/>
    <w:rsid w:val="0000093D"/>
    <w:rsid w:val="00000995"/>
    <w:rsid w:val="00000AF8"/>
    <w:rsid w:val="00000C87"/>
    <w:rsid w:val="0000155E"/>
    <w:rsid w:val="0000156B"/>
    <w:rsid w:val="00001C99"/>
    <w:rsid w:val="0000213B"/>
    <w:rsid w:val="00002171"/>
    <w:rsid w:val="0000275D"/>
    <w:rsid w:val="00002A22"/>
    <w:rsid w:val="000033EF"/>
    <w:rsid w:val="000035E4"/>
    <w:rsid w:val="00003B04"/>
    <w:rsid w:val="00004A4A"/>
    <w:rsid w:val="00004F17"/>
    <w:rsid w:val="00006682"/>
    <w:rsid w:val="000073C1"/>
    <w:rsid w:val="000076D2"/>
    <w:rsid w:val="000077BE"/>
    <w:rsid w:val="000100D7"/>
    <w:rsid w:val="00010543"/>
    <w:rsid w:val="00010722"/>
    <w:rsid w:val="0001075D"/>
    <w:rsid w:val="0001198D"/>
    <w:rsid w:val="00012208"/>
    <w:rsid w:val="00012551"/>
    <w:rsid w:val="00012FE9"/>
    <w:rsid w:val="00013706"/>
    <w:rsid w:val="00013793"/>
    <w:rsid w:val="00014116"/>
    <w:rsid w:val="00014C01"/>
    <w:rsid w:val="00014DEC"/>
    <w:rsid w:val="0001550D"/>
    <w:rsid w:val="00016DFC"/>
    <w:rsid w:val="00017403"/>
    <w:rsid w:val="0001779E"/>
    <w:rsid w:val="00017F59"/>
    <w:rsid w:val="000214CE"/>
    <w:rsid w:val="000215FE"/>
    <w:rsid w:val="00021A22"/>
    <w:rsid w:val="00021BDB"/>
    <w:rsid w:val="00021EF7"/>
    <w:rsid w:val="00022D11"/>
    <w:rsid w:val="00022F41"/>
    <w:rsid w:val="00024664"/>
    <w:rsid w:val="00025A4F"/>
    <w:rsid w:val="0003009D"/>
    <w:rsid w:val="0003034E"/>
    <w:rsid w:val="00030F06"/>
    <w:rsid w:val="00032A1F"/>
    <w:rsid w:val="0003347C"/>
    <w:rsid w:val="00034F77"/>
    <w:rsid w:val="0003517E"/>
    <w:rsid w:val="000353A6"/>
    <w:rsid w:val="00035D0C"/>
    <w:rsid w:val="0003721A"/>
    <w:rsid w:val="0003780F"/>
    <w:rsid w:val="0003788A"/>
    <w:rsid w:val="00037AF7"/>
    <w:rsid w:val="000413DC"/>
    <w:rsid w:val="00041BC1"/>
    <w:rsid w:val="00042729"/>
    <w:rsid w:val="000429D5"/>
    <w:rsid w:val="00042E01"/>
    <w:rsid w:val="0004355D"/>
    <w:rsid w:val="0004357A"/>
    <w:rsid w:val="000436B3"/>
    <w:rsid w:val="000436D0"/>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7BFE"/>
    <w:rsid w:val="00060121"/>
    <w:rsid w:val="00060CB4"/>
    <w:rsid w:val="00063282"/>
    <w:rsid w:val="00063C9D"/>
    <w:rsid w:val="00064426"/>
    <w:rsid w:val="00064825"/>
    <w:rsid w:val="00065A1F"/>
    <w:rsid w:val="00066246"/>
    <w:rsid w:val="000665AB"/>
    <w:rsid w:val="00066793"/>
    <w:rsid w:val="00067878"/>
    <w:rsid w:val="000678C7"/>
    <w:rsid w:val="000678F9"/>
    <w:rsid w:val="00067F1C"/>
    <w:rsid w:val="00070275"/>
    <w:rsid w:val="0007130B"/>
    <w:rsid w:val="000732AD"/>
    <w:rsid w:val="000741A5"/>
    <w:rsid w:val="00074412"/>
    <w:rsid w:val="00076F19"/>
    <w:rsid w:val="00076F5A"/>
    <w:rsid w:val="00077416"/>
    <w:rsid w:val="00077C6B"/>
    <w:rsid w:val="00077F9C"/>
    <w:rsid w:val="00080146"/>
    <w:rsid w:val="00080ED8"/>
    <w:rsid w:val="000818B4"/>
    <w:rsid w:val="00081EEA"/>
    <w:rsid w:val="000820F8"/>
    <w:rsid w:val="00082781"/>
    <w:rsid w:val="0008278F"/>
    <w:rsid w:val="0008279E"/>
    <w:rsid w:val="00082D5E"/>
    <w:rsid w:val="000834D2"/>
    <w:rsid w:val="0008517E"/>
    <w:rsid w:val="000855A9"/>
    <w:rsid w:val="000857F1"/>
    <w:rsid w:val="00085D02"/>
    <w:rsid w:val="000865FD"/>
    <w:rsid w:val="00086C33"/>
    <w:rsid w:val="0009050C"/>
    <w:rsid w:val="00090AC0"/>
    <w:rsid w:val="00090DDA"/>
    <w:rsid w:val="0009167B"/>
    <w:rsid w:val="0009167C"/>
    <w:rsid w:val="00091810"/>
    <w:rsid w:val="00091E8C"/>
    <w:rsid w:val="00091E8D"/>
    <w:rsid w:val="00091FA7"/>
    <w:rsid w:val="000923F0"/>
    <w:rsid w:val="000925EC"/>
    <w:rsid w:val="000929C6"/>
    <w:rsid w:val="00093020"/>
    <w:rsid w:val="00093518"/>
    <w:rsid w:val="00096944"/>
    <w:rsid w:val="000975EC"/>
    <w:rsid w:val="000A053C"/>
    <w:rsid w:val="000A09DD"/>
    <w:rsid w:val="000A14E9"/>
    <w:rsid w:val="000A1FF4"/>
    <w:rsid w:val="000A2401"/>
    <w:rsid w:val="000A29B2"/>
    <w:rsid w:val="000A2CC6"/>
    <w:rsid w:val="000A378C"/>
    <w:rsid w:val="000A4424"/>
    <w:rsid w:val="000A4BDD"/>
    <w:rsid w:val="000A6352"/>
    <w:rsid w:val="000A752E"/>
    <w:rsid w:val="000A75BD"/>
    <w:rsid w:val="000A77AB"/>
    <w:rsid w:val="000B15F4"/>
    <w:rsid w:val="000B162A"/>
    <w:rsid w:val="000B18E3"/>
    <w:rsid w:val="000B1C96"/>
    <w:rsid w:val="000B3384"/>
    <w:rsid w:val="000B3474"/>
    <w:rsid w:val="000B379F"/>
    <w:rsid w:val="000B4017"/>
    <w:rsid w:val="000B4326"/>
    <w:rsid w:val="000B44FA"/>
    <w:rsid w:val="000B4892"/>
    <w:rsid w:val="000B5783"/>
    <w:rsid w:val="000B5AC1"/>
    <w:rsid w:val="000B5EDD"/>
    <w:rsid w:val="000C0383"/>
    <w:rsid w:val="000C06CA"/>
    <w:rsid w:val="000C0D1D"/>
    <w:rsid w:val="000C0D64"/>
    <w:rsid w:val="000C0ECD"/>
    <w:rsid w:val="000C0F58"/>
    <w:rsid w:val="000C2846"/>
    <w:rsid w:val="000C2F80"/>
    <w:rsid w:val="000C3C13"/>
    <w:rsid w:val="000C477D"/>
    <w:rsid w:val="000C4B6E"/>
    <w:rsid w:val="000C5845"/>
    <w:rsid w:val="000C5E45"/>
    <w:rsid w:val="000C5F6C"/>
    <w:rsid w:val="000C6309"/>
    <w:rsid w:val="000C64FB"/>
    <w:rsid w:val="000C65CB"/>
    <w:rsid w:val="000C6866"/>
    <w:rsid w:val="000C6B49"/>
    <w:rsid w:val="000C7DE9"/>
    <w:rsid w:val="000D0C65"/>
    <w:rsid w:val="000D1BCD"/>
    <w:rsid w:val="000D338F"/>
    <w:rsid w:val="000D35CB"/>
    <w:rsid w:val="000D3DC6"/>
    <w:rsid w:val="000D4241"/>
    <w:rsid w:val="000D666D"/>
    <w:rsid w:val="000D705B"/>
    <w:rsid w:val="000D7628"/>
    <w:rsid w:val="000D7C4B"/>
    <w:rsid w:val="000D7F1B"/>
    <w:rsid w:val="000E0EE0"/>
    <w:rsid w:val="000E17E4"/>
    <w:rsid w:val="000E1891"/>
    <w:rsid w:val="000E1E0F"/>
    <w:rsid w:val="000E210D"/>
    <w:rsid w:val="000E2A1F"/>
    <w:rsid w:val="000E2ADE"/>
    <w:rsid w:val="000E3034"/>
    <w:rsid w:val="000E34D6"/>
    <w:rsid w:val="000E4A76"/>
    <w:rsid w:val="000E639A"/>
    <w:rsid w:val="000E7A12"/>
    <w:rsid w:val="000F0411"/>
    <w:rsid w:val="000F0DF2"/>
    <w:rsid w:val="000F1752"/>
    <w:rsid w:val="000F3108"/>
    <w:rsid w:val="000F3C62"/>
    <w:rsid w:val="000F47EB"/>
    <w:rsid w:val="000F5C39"/>
    <w:rsid w:val="000F6657"/>
    <w:rsid w:val="000F724C"/>
    <w:rsid w:val="000F73C3"/>
    <w:rsid w:val="000F7E2B"/>
    <w:rsid w:val="0010002F"/>
    <w:rsid w:val="0010003D"/>
    <w:rsid w:val="001005DF"/>
    <w:rsid w:val="00100847"/>
    <w:rsid w:val="00100B37"/>
    <w:rsid w:val="001019D9"/>
    <w:rsid w:val="001022B3"/>
    <w:rsid w:val="00102668"/>
    <w:rsid w:val="001035D0"/>
    <w:rsid w:val="00104062"/>
    <w:rsid w:val="00104620"/>
    <w:rsid w:val="0010555E"/>
    <w:rsid w:val="00105960"/>
    <w:rsid w:val="0010602D"/>
    <w:rsid w:val="001076EF"/>
    <w:rsid w:val="001105D1"/>
    <w:rsid w:val="00111EF5"/>
    <w:rsid w:val="00112D19"/>
    <w:rsid w:val="001144B2"/>
    <w:rsid w:val="00114548"/>
    <w:rsid w:val="001156C2"/>
    <w:rsid w:val="00115B17"/>
    <w:rsid w:val="00116520"/>
    <w:rsid w:val="0011670B"/>
    <w:rsid w:val="00116970"/>
    <w:rsid w:val="00117A54"/>
    <w:rsid w:val="00120D57"/>
    <w:rsid w:val="00121CE7"/>
    <w:rsid w:val="001228F5"/>
    <w:rsid w:val="001238F5"/>
    <w:rsid w:val="00123AA8"/>
    <w:rsid w:val="00123B86"/>
    <w:rsid w:val="0012454A"/>
    <w:rsid w:val="00125343"/>
    <w:rsid w:val="0012594E"/>
    <w:rsid w:val="00125B2F"/>
    <w:rsid w:val="001261D7"/>
    <w:rsid w:val="0012654B"/>
    <w:rsid w:val="00126706"/>
    <w:rsid w:val="0012689F"/>
    <w:rsid w:val="00127F0A"/>
    <w:rsid w:val="00127F5D"/>
    <w:rsid w:val="00133C6C"/>
    <w:rsid w:val="00133CF3"/>
    <w:rsid w:val="00134512"/>
    <w:rsid w:val="0013475D"/>
    <w:rsid w:val="001360CA"/>
    <w:rsid w:val="00137295"/>
    <w:rsid w:val="00140576"/>
    <w:rsid w:val="00141B88"/>
    <w:rsid w:val="00141DFE"/>
    <w:rsid w:val="00141F2A"/>
    <w:rsid w:val="00142CE5"/>
    <w:rsid w:val="001436B3"/>
    <w:rsid w:val="00144363"/>
    <w:rsid w:val="00144469"/>
    <w:rsid w:val="001445A1"/>
    <w:rsid w:val="001448A4"/>
    <w:rsid w:val="001449E4"/>
    <w:rsid w:val="001451C3"/>
    <w:rsid w:val="001462DD"/>
    <w:rsid w:val="001464C1"/>
    <w:rsid w:val="001469D5"/>
    <w:rsid w:val="00147230"/>
    <w:rsid w:val="001477BC"/>
    <w:rsid w:val="00147959"/>
    <w:rsid w:val="0015021D"/>
    <w:rsid w:val="00150934"/>
    <w:rsid w:val="001514B2"/>
    <w:rsid w:val="001514E7"/>
    <w:rsid w:val="0015154C"/>
    <w:rsid w:val="00151713"/>
    <w:rsid w:val="00151ED9"/>
    <w:rsid w:val="00152034"/>
    <w:rsid w:val="001533F5"/>
    <w:rsid w:val="001535C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6"/>
    <w:rsid w:val="0016226A"/>
    <w:rsid w:val="001627D9"/>
    <w:rsid w:val="001628CB"/>
    <w:rsid w:val="0016370A"/>
    <w:rsid w:val="001639BC"/>
    <w:rsid w:val="001645D3"/>
    <w:rsid w:val="00164EA5"/>
    <w:rsid w:val="00165AC0"/>
    <w:rsid w:val="0016671F"/>
    <w:rsid w:val="00166919"/>
    <w:rsid w:val="001671B4"/>
    <w:rsid w:val="0016726D"/>
    <w:rsid w:val="00167BB5"/>
    <w:rsid w:val="00170745"/>
    <w:rsid w:val="00170AF2"/>
    <w:rsid w:val="00170C29"/>
    <w:rsid w:val="00170DC7"/>
    <w:rsid w:val="00171DF2"/>
    <w:rsid w:val="001720AC"/>
    <w:rsid w:val="001720B8"/>
    <w:rsid w:val="00173F7C"/>
    <w:rsid w:val="001744A2"/>
    <w:rsid w:val="00174B41"/>
    <w:rsid w:val="00174C11"/>
    <w:rsid w:val="00175C08"/>
    <w:rsid w:val="001762D4"/>
    <w:rsid w:val="001766AA"/>
    <w:rsid w:val="00176A29"/>
    <w:rsid w:val="00176A4C"/>
    <w:rsid w:val="00176B00"/>
    <w:rsid w:val="00177910"/>
    <w:rsid w:val="00180371"/>
    <w:rsid w:val="00180662"/>
    <w:rsid w:val="00180E0D"/>
    <w:rsid w:val="001821C6"/>
    <w:rsid w:val="00183359"/>
    <w:rsid w:val="00183A26"/>
    <w:rsid w:val="00183A4F"/>
    <w:rsid w:val="00183D33"/>
    <w:rsid w:val="00184FBD"/>
    <w:rsid w:val="0018512C"/>
    <w:rsid w:val="0018622D"/>
    <w:rsid w:val="0018704E"/>
    <w:rsid w:val="00187E4B"/>
    <w:rsid w:val="001904D7"/>
    <w:rsid w:val="00190A80"/>
    <w:rsid w:val="00190CCB"/>
    <w:rsid w:val="001915B9"/>
    <w:rsid w:val="00191C61"/>
    <w:rsid w:val="0019245C"/>
    <w:rsid w:val="00192817"/>
    <w:rsid w:val="00192E57"/>
    <w:rsid w:val="001935E2"/>
    <w:rsid w:val="00193ACF"/>
    <w:rsid w:val="00194278"/>
    <w:rsid w:val="00194982"/>
    <w:rsid w:val="00194C4A"/>
    <w:rsid w:val="00195A4D"/>
    <w:rsid w:val="00195D51"/>
    <w:rsid w:val="00196E09"/>
    <w:rsid w:val="001976BA"/>
    <w:rsid w:val="001A01B7"/>
    <w:rsid w:val="001A066E"/>
    <w:rsid w:val="001A0C49"/>
    <w:rsid w:val="001A18F9"/>
    <w:rsid w:val="001A1B98"/>
    <w:rsid w:val="001A1F09"/>
    <w:rsid w:val="001A31D7"/>
    <w:rsid w:val="001A439C"/>
    <w:rsid w:val="001A44E2"/>
    <w:rsid w:val="001A4AD3"/>
    <w:rsid w:val="001A503B"/>
    <w:rsid w:val="001A5C2B"/>
    <w:rsid w:val="001A6204"/>
    <w:rsid w:val="001A6573"/>
    <w:rsid w:val="001A6586"/>
    <w:rsid w:val="001A676A"/>
    <w:rsid w:val="001A6C1B"/>
    <w:rsid w:val="001A6D7F"/>
    <w:rsid w:val="001A6DE4"/>
    <w:rsid w:val="001A707D"/>
    <w:rsid w:val="001B0573"/>
    <w:rsid w:val="001B12F7"/>
    <w:rsid w:val="001B1419"/>
    <w:rsid w:val="001B1530"/>
    <w:rsid w:val="001B1F7C"/>
    <w:rsid w:val="001B29A3"/>
    <w:rsid w:val="001B2D19"/>
    <w:rsid w:val="001B3317"/>
    <w:rsid w:val="001B3A99"/>
    <w:rsid w:val="001B402B"/>
    <w:rsid w:val="001B4705"/>
    <w:rsid w:val="001B4827"/>
    <w:rsid w:val="001B5B0E"/>
    <w:rsid w:val="001B655A"/>
    <w:rsid w:val="001B6A64"/>
    <w:rsid w:val="001B6BB1"/>
    <w:rsid w:val="001B6DC9"/>
    <w:rsid w:val="001B7DF3"/>
    <w:rsid w:val="001C02B8"/>
    <w:rsid w:val="001C039D"/>
    <w:rsid w:val="001C09E6"/>
    <w:rsid w:val="001C0AD4"/>
    <w:rsid w:val="001C333F"/>
    <w:rsid w:val="001C3872"/>
    <w:rsid w:val="001C3DA4"/>
    <w:rsid w:val="001C4412"/>
    <w:rsid w:val="001C45AD"/>
    <w:rsid w:val="001C5816"/>
    <w:rsid w:val="001C5B2A"/>
    <w:rsid w:val="001C70C7"/>
    <w:rsid w:val="001C7224"/>
    <w:rsid w:val="001C7530"/>
    <w:rsid w:val="001C7753"/>
    <w:rsid w:val="001D05C6"/>
    <w:rsid w:val="001D0653"/>
    <w:rsid w:val="001D12D0"/>
    <w:rsid w:val="001D13BD"/>
    <w:rsid w:val="001D34E8"/>
    <w:rsid w:val="001D5C96"/>
    <w:rsid w:val="001D5FC6"/>
    <w:rsid w:val="001D6BF1"/>
    <w:rsid w:val="001D6BF7"/>
    <w:rsid w:val="001D6E01"/>
    <w:rsid w:val="001D70BA"/>
    <w:rsid w:val="001D79DC"/>
    <w:rsid w:val="001D7CCC"/>
    <w:rsid w:val="001D7FD1"/>
    <w:rsid w:val="001E36DC"/>
    <w:rsid w:val="001E3B38"/>
    <w:rsid w:val="001E44D5"/>
    <w:rsid w:val="001E6094"/>
    <w:rsid w:val="001E6361"/>
    <w:rsid w:val="001E6668"/>
    <w:rsid w:val="001E6AC3"/>
    <w:rsid w:val="001E7F6A"/>
    <w:rsid w:val="001F0D05"/>
    <w:rsid w:val="001F10F9"/>
    <w:rsid w:val="001F13BC"/>
    <w:rsid w:val="001F173F"/>
    <w:rsid w:val="001F191B"/>
    <w:rsid w:val="001F228D"/>
    <w:rsid w:val="001F28EB"/>
    <w:rsid w:val="001F2DF9"/>
    <w:rsid w:val="001F31B4"/>
    <w:rsid w:val="001F386C"/>
    <w:rsid w:val="001F5601"/>
    <w:rsid w:val="001F5DD2"/>
    <w:rsid w:val="001F6F3C"/>
    <w:rsid w:val="00200F00"/>
    <w:rsid w:val="0020126E"/>
    <w:rsid w:val="002014DB"/>
    <w:rsid w:val="00201624"/>
    <w:rsid w:val="00201C83"/>
    <w:rsid w:val="00202FC7"/>
    <w:rsid w:val="0020300F"/>
    <w:rsid w:val="0020307D"/>
    <w:rsid w:val="00203E1D"/>
    <w:rsid w:val="00204760"/>
    <w:rsid w:val="002057E3"/>
    <w:rsid w:val="002068C6"/>
    <w:rsid w:val="00206948"/>
    <w:rsid w:val="0021061A"/>
    <w:rsid w:val="00210721"/>
    <w:rsid w:val="00210F60"/>
    <w:rsid w:val="002110B6"/>
    <w:rsid w:val="002112B7"/>
    <w:rsid w:val="0021265C"/>
    <w:rsid w:val="00213244"/>
    <w:rsid w:val="00214A0C"/>
    <w:rsid w:val="00214C5E"/>
    <w:rsid w:val="0021500A"/>
    <w:rsid w:val="002156C6"/>
    <w:rsid w:val="0021577F"/>
    <w:rsid w:val="0021685A"/>
    <w:rsid w:val="00216BA6"/>
    <w:rsid w:val="00217ECE"/>
    <w:rsid w:val="002204CB"/>
    <w:rsid w:val="00220CBD"/>
    <w:rsid w:val="0022152D"/>
    <w:rsid w:val="00223FF4"/>
    <w:rsid w:val="002246D8"/>
    <w:rsid w:val="00224F3B"/>
    <w:rsid w:val="0022518B"/>
    <w:rsid w:val="00225BA2"/>
    <w:rsid w:val="00227102"/>
    <w:rsid w:val="00227790"/>
    <w:rsid w:val="00227F3D"/>
    <w:rsid w:val="00227FC6"/>
    <w:rsid w:val="00230789"/>
    <w:rsid w:val="00232326"/>
    <w:rsid w:val="0023499A"/>
    <w:rsid w:val="002349DF"/>
    <w:rsid w:val="00234B0C"/>
    <w:rsid w:val="00235262"/>
    <w:rsid w:val="0023562E"/>
    <w:rsid w:val="00235998"/>
    <w:rsid w:val="00236A42"/>
    <w:rsid w:val="00237936"/>
    <w:rsid w:val="00240263"/>
    <w:rsid w:val="002402A0"/>
    <w:rsid w:val="00240D1F"/>
    <w:rsid w:val="00241D96"/>
    <w:rsid w:val="00242744"/>
    <w:rsid w:val="0024278F"/>
    <w:rsid w:val="00242B5F"/>
    <w:rsid w:val="00245BAD"/>
    <w:rsid w:val="00245D2E"/>
    <w:rsid w:val="0024617C"/>
    <w:rsid w:val="00246225"/>
    <w:rsid w:val="00250E8A"/>
    <w:rsid w:val="00252104"/>
    <w:rsid w:val="0025213C"/>
    <w:rsid w:val="002543AB"/>
    <w:rsid w:val="00254D55"/>
    <w:rsid w:val="0025570A"/>
    <w:rsid w:val="0025694B"/>
    <w:rsid w:val="00256F4A"/>
    <w:rsid w:val="002571B8"/>
    <w:rsid w:val="00257596"/>
    <w:rsid w:val="00257AAA"/>
    <w:rsid w:val="00257BB8"/>
    <w:rsid w:val="0026027D"/>
    <w:rsid w:val="002606D6"/>
    <w:rsid w:val="0026128F"/>
    <w:rsid w:val="00262561"/>
    <w:rsid w:val="002625DD"/>
    <w:rsid w:val="002628CD"/>
    <w:rsid w:val="00262B65"/>
    <w:rsid w:val="00263F62"/>
    <w:rsid w:val="0026425B"/>
    <w:rsid w:val="00264334"/>
    <w:rsid w:val="00265D92"/>
    <w:rsid w:val="00266ACD"/>
    <w:rsid w:val="00267C03"/>
    <w:rsid w:val="002705DD"/>
    <w:rsid w:val="00270F89"/>
    <w:rsid w:val="00272959"/>
    <w:rsid w:val="00273464"/>
    <w:rsid w:val="002736A5"/>
    <w:rsid w:val="00273F26"/>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88F"/>
    <w:rsid w:val="0028605E"/>
    <w:rsid w:val="00287BD7"/>
    <w:rsid w:val="002921AA"/>
    <w:rsid w:val="00292929"/>
    <w:rsid w:val="002948A3"/>
    <w:rsid w:val="002948C7"/>
    <w:rsid w:val="00294B5A"/>
    <w:rsid w:val="00295192"/>
    <w:rsid w:val="00296C9F"/>
    <w:rsid w:val="00296D39"/>
    <w:rsid w:val="0029740E"/>
    <w:rsid w:val="00297728"/>
    <w:rsid w:val="00297B59"/>
    <w:rsid w:val="002A026F"/>
    <w:rsid w:val="002A02AC"/>
    <w:rsid w:val="002A044E"/>
    <w:rsid w:val="002A11AE"/>
    <w:rsid w:val="002A1357"/>
    <w:rsid w:val="002A1ACD"/>
    <w:rsid w:val="002A24FD"/>
    <w:rsid w:val="002A3217"/>
    <w:rsid w:val="002A3D40"/>
    <w:rsid w:val="002A48E5"/>
    <w:rsid w:val="002A4CFF"/>
    <w:rsid w:val="002A5B9F"/>
    <w:rsid w:val="002A7E0D"/>
    <w:rsid w:val="002B000D"/>
    <w:rsid w:val="002B00A6"/>
    <w:rsid w:val="002B0AC5"/>
    <w:rsid w:val="002B0F67"/>
    <w:rsid w:val="002B10F7"/>
    <w:rsid w:val="002B125B"/>
    <w:rsid w:val="002B1C26"/>
    <w:rsid w:val="002B2617"/>
    <w:rsid w:val="002B2FF6"/>
    <w:rsid w:val="002B31F5"/>
    <w:rsid w:val="002B31FA"/>
    <w:rsid w:val="002B38F6"/>
    <w:rsid w:val="002B3962"/>
    <w:rsid w:val="002B47F8"/>
    <w:rsid w:val="002B5169"/>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5CEE"/>
    <w:rsid w:val="002C64CF"/>
    <w:rsid w:val="002C73DC"/>
    <w:rsid w:val="002D1223"/>
    <w:rsid w:val="002D16C1"/>
    <w:rsid w:val="002D2678"/>
    <w:rsid w:val="002D2AD5"/>
    <w:rsid w:val="002D3243"/>
    <w:rsid w:val="002D3E8A"/>
    <w:rsid w:val="002D41EC"/>
    <w:rsid w:val="002D4ECA"/>
    <w:rsid w:val="002D4FAB"/>
    <w:rsid w:val="002D5FF7"/>
    <w:rsid w:val="002D6691"/>
    <w:rsid w:val="002D6810"/>
    <w:rsid w:val="002D7073"/>
    <w:rsid w:val="002D74B1"/>
    <w:rsid w:val="002D7F40"/>
    <w:rsid w:val="002E019F"/>
    <w:rsid w:val="002E143D"/>
    <w:rsid w:val="002E1D4E"/>
    <w:rsid w:val="002E291A"/>
    <w:rsid w:val="002E2AF2"/>
    <w:rsid w:val="002E3FC1"/>
    <w:rsid w:val="002E40F6"/>
    <w:rsid w:val="002E502D"/>
    <w:rsid w:val="002E52DD"/>
    <w:rsid w:val="002E59C5"/>
    <w:rsid w:val="002E5B21"/>
    <w:rsid w:val="002E5DD6"/>
    <w:rsid w:val="002E63D0"/>
    <w:rsid w:val="002F0F7B"/>
    <w:rsid w:val="002F179B"/>
    <w:rsid w:val="002F2848"/>
    <w:rsid w:val="002F3A3D"/>
    <w:rsid w:val="002F43F1"/>
    <w:rsid w:val="002F446E"/>
    <w:rsid w:val="002F50FE"/>
    <w:rsid w:val="002F5DAD"/>
    <w:rsid w:val="002F6334"/>
    <w:rsid w:val="002F6968"/>
    <w:rsid w:val="002F6B51"/>
    <w:rsid w:val="002F6FE8"/>
    <w:rsid w:val="002F74D8"/>
    <w:rsid w:val="002F793C"/>
    <w:rsid w:val="002F7D03"/>
    <w:rsid w:val="00300372"/>
    <w:rsid w:val="00300D35"/>
    <w:rsid w:val="00300FC9"/>
    <w:rsid w:val="0030230C"/>
    <w:rsid w:val="0030235F"/>
    <w:rsid w:val="00302443"/>
    <w:rsid w:val="0030263F"/>
    <w:rsid w:val="00302DCA"/>
    <w:rsid w:val="00303169"/>
    <w:rsid w:val="00303AF0"/>
    <w:rsid w:val="0030482D"/>
    <w:rsid w:val="00304E35"/>
    <w:rsid w:val="00305158"/>
    <w:rsid w:val="00305448"/>
    <w:rsid w:val="00305B97"/>
    <w:rsid w:val="00306169"/>
    <w:rsid w:val="003065C4"/>
    <w:rsid w:val="003070C7"/>
    <w:rsid w:val="003070FB"/>
    <w:rsid w:val="003102F1"/>
    <w:rsid w:val="003109A8"/>
    <w:rsid w:val="00310D4A"/>
    <w:rsid w:val="00310D9E"/>
    <w:rsid w:val="00311032"/>
    <w:rsid w:val="00311177"/>
    <w:rsid w:val="003119E8"/>
    <w:rsid w:val="0031240C"/>
    <w:rsid w:val="00313603"/>
    <w:rsid w:val="00313706"/>
    <w:rsid w:val="00314153"/>
    <w:rsid w:val="003143F3"/>
    <w:rsid w:val="00314ABD"/>
    <w:rsid w:val="00316D16"/>
    <w:rsid w:val="00317852"/>
    <w:rsid w:val="0031787A"/>
    <w:rsid w:val="0032197F"/>
    <w:rsid w:val="00321AD9"/>
    <w:rsid w:val="00321C8A"/>
    <w:rsid w:val="0032301F"/>
    <w:rsid w:val="00323D06"/>
    <w:rsid w:val="00324572"/>
    <w:rsid w:val="00324AEF"/>
    <w:rsid w:val="0032557D"/>
    <w:rsid w:val="00325721"/>
    <w:rsid w:val="00325830"/>
    <w:rsid w:val="00325841"/>
    <w:rsid w:val="00325E0E"/>
    <w:rsid w:val="00326401"/>
    <w:rsid w:val="00326C65"/>
    <w:rsid w:val="003276A1"/>
    <w:rsid w:val="00327893"/>
    <w:rsid w:val="00327C17"/>
    <w:rsid w:val="00327FF1"/>
    <w:rsid w:val="003303BF"/>
    <w:rsid w:val="003309D6"/>
    <w:rsid w:val="00330F4B"/>
    <w:rsid w:val="00331CE4"/>
    <w:rsid w:val="00332B6D"/>
    <w:rsid w:val="00332BC4"/>
    <w:rsid w:val="00332F36"/>
    <w:rsid w:val="00334BA2"/>
    <w:rsid w:val="003356FE"/>
    <w:rsid w:val="00335951"/>
    <w:rsid w:val="0033611E"/>
    <w:rsid w:val="0033654F"/>
    <w:rsid w:val="003370E3"/>
    <w:rsid w:val="003419ED"/>
    <w:rsid w:val="0034201C"/>
    <w:rsid w:val="0034379F"/>
    <w:rsid w:val="00344282"/>
    <w:rsid w:val="0034551E"/>
    <w:rsid w:val="00345E6A"/>
    <w:rsid w:val="003463D7"/>
    <w:rsid w:val="003469F8"/>
    <w:rsid w:val="00346D00"/>
    <w:rsid w:val="00347592"/>
    <w:rsid w:val="00347627"/>
    <w:rsid w:val="0035080B"/>
    <w:rsid w:val="003517B3"/>
    <w:rsid w:val="00351B4F"/>
    <w:rsid w:val="00352F11"/>
    <w:rsid w:val="003549FD"/>
    <w:rsid w:val="003561D0"/>
    <w:rsid w:val="00356334"/>
    <w:rsid w:val="003568CF"/>
    <w:rsid w:val="00356DF2"/>
    <w:rsid w:val="00357CCF"/>
    <w:rsid w:val="00357CE2"/>
    <w:rsid w:val="0036049A"/>
    <w:rsid w:val="003606EB"/>
    <w:rsid w:val="00360E82"/>
    <w:rsid w:val="003613AD"/>
    <w:rsid w:val="00361BA1"/>
    <w:rsid w:val="00361C47"/>
    <w:rsid w:val="00361D75"/>
    <w:rsid w:val="00362D89"/>
    <w:rsid w:val="003641A8"/>
    <w:rsid w:val="00366649"/>
    <w:rsid w:val="00367A8C"/>
    <w:rsid w:val="00367B3F"/>
    <w:rsid w:val="003709E9"/>
    <w:rsid w:val="00370EDB"/>
    <w:rsid w:val="003720D2"/>
    <w:rsid w:val="0037227C"/>
    <w:rsid w:val="0037284A"/>
    <w:rsid w:val="00373407"/>
    <w:rsid w:val="003734D9"/>
    <w:rsid w:val="00373C57"/>
    <w:rsid w:val="0037423C"/>
    <w:rsid w:val="0037486C"/>
    <w:rsid w:val="00375414"/>
    <w:rsid w:val="00375551"/>
    <w:rsid w:val="00376832"/>
    <w:rsid w:val="00376EAF"/>
    <w:rsid w:val="0037702C"/>
    <w:rsid w:val="003775E1"/>
    <w:rsid w:val="003828AE"/>
    <w:rsid w:val="00383691"/>
    <w:rsid w:val="00385517"/>
    <w:rsid w:val="003858BD"/>
    <w:rsid w:val="00385FEC"/>
    <w:rsid w:val="00386583"/>
    <w:rsid w:val="0038688C"/>
    <w:rsid w:val="00386B3E"/>
    <w:rsid w:val="0038796F"/>
    <w:rsid w:val="00387A34"/>
    <w:rsid w:val="00387AAD"/>
    <w:rsid w:val="0039004D"/>
    <w:rsid w:val="0039076D"/>
    <w:rsid w:val="0039113D"/>
    <w:rsid w:val="00395A1F"/>
    <w:rsid w:val="00395ED3"/>
    <w:rsid w:val="0039619D"/>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639"/>
    <w:rsid w:val="003A67A4"/>
    <w:rsid w:val="003A7E9E"/>
    <w:rsid w:val="003B0737"/>
    <w:rsid w:val="003B10C8"/>
    <w:rsid w:val="003B1DFF"/>
    <w:rsid w:val="003B26F8"/>
    <w:rsid w:val="003B2A20"/>
    <w:rsid w:val="003B2AF2"/>
    <w:rsid w:val="003B3B78"/>
    <w:rsid w:val="003B3C6A"/>
    <w:rsid w:val="003B3DBB"/>
    <w:rsid w:val="003B4400"/>
    <w:rsid w:val="003B4945"/>
    <w:rsid w:val="003B4B8F"/>
    <w:rsid w:val="003B4E7A"/>
    <w:rsid w:val="003B5347"/>
    <w:rsid w:val="003B5489"/>
    <w:rsid w:val="003B5C3A"/>
    <w:rsid w:val="003B5D22"/>
    <w:rsid w:val="003B6474"/>
    <w:rsid w:val="003B748D"/>
    <w:rsid w:val="003B75C7"/>
    <w:rsid w:val="003B7910"/>
    <w:rsid w:val="003B7A22"/>
    <w:rsid w:val="003C016A"/>
    <w:rsid w:val="003C2B43"/>
    <w:rsid w:val="003C3764"/>
    <w:rsid w:val="003C43C0"/>
    <w:rsid w:val="003C5373"/>
    <w:rsid w:val="003C5BE1"/>
    <w:rsid w:val="003C5D3A"/>
    <w:rsid w:val="003C65BC"/>
    <w:rsid w:val="003C726B"/>
    <w:rsid w:val="003D06F3"/>
    <w:rsid w:val="003D091D"/>
    <w:rsid w:val="003D09C1"/>
    <w:rsid w:val="003D0DCE"/>
    <w:rsid w:val="003D1D8D"/>
    <w:rsid w:val="003D211F"/>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8B"/>
    <w:rsid w:val="003D7BB8"/>
    <w:rsid w:val="003E1F46"/>
    <w:rsid w:val="003E26C2"/>
    <w:rsid w:val="003E3C7C"/>
    <w:rsid w:val="003E3F2E"/>
    <w:rsid w:val="003E4330"/>
    <w:rsid w:val="003E513D"/>
    <w:rsid w:val="003E55FA"/>
    <w:rsid w:val="003E6C0A"/>
    <w:rsid w:val="003E6CF6"/>
    <w:rsid w:val="003E71D6"/>
    <w:rsid w:val="003E757B"/>
    <w:rsid w:val="003E7C00"/>
    <w:rsid w:val="003F02A1"/>
    <w:rsid w:val="003F0E36"/>
    <w:rsid w:val="003F11FF"/>
    <w:rsid w:val="003F32D1"/>
    <w:rsid w:val="003F32EA"/>
    <w:rsid w:val="003F39C7"/>
    <w:rsid w:val="003F3BE7"/>
    <w:rsid w:val="003F41A8"/>
    <w:rsid w:val="003F4F45"/>
    <w:rsid w:val="003F60D3"/>
    <w:rsid w:val="003F6D69"/>
    <w:rsid w:val="003F6E97"/>
    <w:rsid w:val="003F764F"/>
    <w:rsid w:val="003F7D4A"/>
    <w:rsid w:val="004001E0"/>
    <w:rsid w:val="00400713"/>
    <w:rsid w:val="0040082E"/>
    <w:rsid w:val="004011B3"/>
    <w:rsid w:val="004015CB"/>
    <w:rsid w:val="00401696"/>
    <w:rsid w:val="00401EA8"/>
    <w:rsid w:val="004037DA"/>
    <w:rsid w:val="00403976"/>
    <w:rsid w:val="00404452"/>
    <w:rsid w:val="004054EF"/>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4CB"/>
    <w:rsid w:val="004165D0"/>
    <w:rsid w:val="00416FFC"/>
    <w:rsid w:val="00417782"/>
    <w:rsid w:val="00417A12"/>
    <w:rsid w:val="00417DC9"/>
    <w:rsid w:val="0042029E"/>
    <w:rsid w:val="00420B9D"/>
    <w:rsid w:val="0042108A"/>
    <w:rsid w:val="004213B4"/>
    <w:rsid w:val="004232F1"/>
    <w:rsid w:val="004237AD"/>
    <w:rsid w:val="00424E86"/>
    <w:rsid w:val="004254E2"/>
    <w:rsid w:val="00426E6D"/>
    <w:rsid w:val="00426E85"/>
    <w:rsid w:val="004324CF"/>
    <w:rsid w:val="00432DCD"/>
    <w:rsid w:val="004330E7"/>
    <w:rsid w:val="0043363F"/>
    <w:rsid w:val="0043364D"/>
    <w:rsid w:val="004339E3"/>
    <w:rsid w:val="00433C87"/>
    <w:rsid w:val="00433DF9"/>
    <w:rsid w:val="00434822"/>
    <w:rsid w:val="00434B70"/>
    <w:rsid w:val="0043508E"/>
    <w:rsid w:val="00435EC7"/>
    <w:rsid w:val="0043639A"/>
    <w:rsid w:val="0043674C"/>
    <w:rsid w:val="00436C20"/>
    <w:rsid w:val="00436E4A"/>
    <w:rsid w:val="00437DB2"/>
    <w:rsid w:val="00440479"/>
    <w:rsid w:val="00440E00"/>
    <w:rsid w:val="004416DE"/>
    <w:rsid w:val="00442C78"/>
    <w:rsid w:val="00443FA2"/>
    <w:rsid w:val="0044411E"/>
    <w:rsid w:val="00445457"/>
    <w:rsid w:val="00445B62"/>
    <w:rsid w:val="00445D9F"/>
    <w:rsid w:val="004467ED"/>
    <w:rsid w:val="00447B0D"/>
    <w:rsid w:val="00450021"/>
    <w:rsid w:val="00450145"/>
    <w:rsid w:val="00450452"/>
    <w:rsid w:val="004512ED"/>
    <w:rsid w:val="00451380"/>
    <w:rsid w:val="004529CE"/>
    <w:rsid w:val="00452F68"/>
    <w:rsid w:val="00452F8E"/>
    <w:rsid w:val="00453231"/>
    <w:rsid w:val="00453C1F"/>
    <w:rsid w:val="004545AC"/>
    <w:rsid w:val="00454A27"/>
    <w:rsid w:val="00454B68"/>
    <w:rsid w:val="0045515E"/>
    <w:rsid w:val="00455359"/>
    <w:rsid w:val="00455F3F"/>
    <w:rsid w:val="00456791"/>
    <w:rsid w:val="004568A6"/>
    <w:rsid w:val="00457535"/>
    <w:rsid w:val="00457791"/>
    <w:rsid w:val="004607B8"/>
    <w:rsid w:val="004608CA"/>
    <w:rsid w:val="004609E6"/>
    <w:rsid w:val="0046209E"/>
    <w:rsid w:val="004654B2"/>
    <w:rsid w:val="00465A3B"/>
    <w:rsid w:val="00465B4D"/>
    <w:rsid w:val="00466D8D"/>
    <w:rsid w:val="00470198"/>
    <w:rsid w:val="004728CE"/>
    <w:rsid w:val="0047612E"/>
    <w:rsid w:val="00476553"/>
    <w:rsid w:val="00476622"/>
    <w:rsid w:val="00476706"/>
    <w:rsid w:val="0047758A"/>
    <w:rsid w:val="0048067A"/>
    <w:rsid w:val="00480EC5"/>
    <w:rsid w:val="00483030"/>
    <w:rsid w:val="004831FC"/>
    <w:rsid w:val="004832DC"/>
    <w:rsid w:val="00483E09"/>
    <w:rsid w:val="00485359"/>
    <w:rsid w:val="004856A0"/>
    <w:rsid w:val="00485AA5"/>
    <w:rsid w:val="00486A0B"/>
    <w:rsid w:val="0048766C"/>
    <w:rsid w:val="00487858"/>
    <w:rsid w:val="00490062"/>
    <w:rsid w:val="004904CC"/>
    <w:rsid w:val="004908EC"/>
    <w:rsid w:val="004912C8"/>
    <w:rsid w:val="00491639"/>
    <w:rsid w:val="0049187A"/>
    <w:rsid w:val="00491D00"/>
    <w:rsid w:val="00492397"/>
    <w:rsid w:val="004931E8"/>
    <w:rsid w:val="00494230"/>
    <w:rsid w:val="00494796"/>
    <w:rsid w:val="0049793B"/>
    <w:rsid w:val="00497DBD"/>
    <w:rsid w:val="00497E7E"/>
    <w:rsid w:val="004A0460"/>
    <w:rsid w:val="004A0863"/>
    <w:rsid w:val="004A0AD7"/>
    <w:rsid w:val="004A0BDA"/>
    <w:rsid w:val="004A1ECE"/>
    <w:rsid w:val="004A2333"/>
    <w:rsid w:val="004A2EE2"/>
    <w:rsid w:val="004A3C49"/>
    <w:rsid w:val="004A3EB4"/>
    <w:rsid w:val="004A4539"/>
    <w:rsid w:val="004A49D0"/>
    <w:rsid w:val="004A4B5E"/>
    <w:rsid w:val="004A4C0D"/>
    <w:rsid w:val="004A570A"/>
    <w:rsid w:val="004A5A0D"/>
    <w:rsid w:val="004A5C52"/>
    <w:rsid w:val="004A65D1"/>
    <w:rsid w:val="004A6A26"/>
    <w:rsid w:val="004A6A27"/>
    <w:rsid w:val="004A735E"/>
    <w:rsid w:val="004A7451"/>
    <w:rsid w:val="004A78EA"/>
    <w:rsid w:val="004B0F00"/>
    <w:rsid w:val="004B0FAF"/>
    <w:rsid w:val="004B19E3"/>
    <w:rsid w:val="004B1A7D"/>
    <w:rsid w:val="004B1F47"/>
    <w:rsid w:val="004B2C8C"/>
    <w:rsid w:val="004B3F8B"/>
    <w:rsid w:val="004B5625"/>
    <w:rsid w:val="004B6F8B"/>
    <w:rsid w:val="004B7BFA"/>
    <w:rsid w:val="004C0D42"/>
    <w:rsid w:val="004C0E6D"/>
    <w:rsid w:val="004C162A"/>
    <w:rsid w:val="004C1E14"/>
    <w:rsid w:val="004C2115"/>
    <w:rsid w:val="004C3677"/>
    <w:rsid w:val="004C39F7"/>
    <w:rsid w:val="004C47D2"/>
    <w:rsid w:val="004C677E"/>
    <w:rsid w:val="004C67D2"/>
    <w:rsid w:val="004C6BBC"/>
    <w:rsid w:val="004C6BBD"/>
    <w:rsid w:val="004C715B"/>
    <w:rsid w:val="004C75C2"/>
    <w:rsid w:val="004C7AF8"/>
    <w:rsid w:val="004C7E80"/>
    <w:rsid w:val="004D00DE"/>
    <w:rsid w:val="004D0C9C"/>
    <w:rsid w:val="004D1B75"/>
    <w:rsid w:val="004D2422"/>
    <w:rsid w:val="004D2BDA"/>
    <w:rsid w:val="004D3323"/>
    <w:rsid w:val="004D3D72"/>
    <w:rsid w:val="004D5528"/>
    <w:rsid w:val="004D5B46"/>
    <w:rsid w:val="004D6435"/>
    <w:rsid w:val="004D65A0"/>
    <w:rsid w:val="004D7861"/>
    <w:rsid w:val="004D7BFE"/>
    <w:rsid w:val="004E1F90"/>
    <w:rsid w:val="004E2448"/>
    <w:rsid w:val="004E30D7"/>
    <w:rsid w:val="004E3568"/>
    <w:rsid w:val="004E3679"/>
    <w:rsid w:val="004E4164"/>
    <w:rsid w:val="004E44CB"/>
    <w:rsid w:val="004E44DD"/>
    <w:rsid w:val="004E5329"/>
    <w:rsid w:val="004E5B93"/>
    <w:rsid w:val="004E5CE8"/>
    <w:rsid w:val="004E6046"/>
    <w:rsid w:val="004E6925"/>
    <w:rsid w:val="004E75FC"/>
    <w:rsid w:val="004E7F3B"/>
    <w:rsid w:val="004F08C8"/>
    <w:rsid w:val="004F135A"/>
    <w:rsid w:val="004F13F0"/>
    <w:rsid w:val="004F1796"/>
    <w:rsid w:val="004F1A22"/>
    <w:rsid w:val="004F1B23"/>
    <w:rsid w:val="004F20E1"/>
    <w:rsid w:val="004F3181"/>
    <w:rsid w:val="004F31AF"/>
    <w:rsid w:val="004F4485"/>
    <w:rsid w:val="004F44F3"/>
    <w:rsid w:val="004F5049"/>
    <w:rsid w:val="004F5BC4"/>
    <w:rsid w:val="004F76CD"/>
    <w:rsid w:val="0050019F"/>
    <w:rsid w:val="00500398"/>
    <w:rsid w:val="00500E95"/>
    <w:rsid w:val="00500F2E"/>
    <w:rsid w:val="00501211"/>
    <w:rsid w:val="00501631"/>
    <w:rsid w:val="0050166A"/>
    <w:rsid w:val="00505791"/>
    <w:rsid w:val="00505D57"/>
    <w:rsid w:val="00505E45"/>
    <w:rsid w:val="00506028"/>
    <w:rsid w:val="00506086"/>
    <w:rsid w:val="00506D11"/>
    <w:rsid w:val="005115D6"/>
    <w:rsid w:val="00511793"/>
    <w:rsid w:val="00512855"/>
    <w:rsid w:val="00512B26"/>
    <w:rsid w:val="0051326C"/>
    <w:rsid w:val="00513429"/>
    <w:rsid w:val="00513C3A"/>
    <w:rsid w:val="00513CA5"/>
    <w:rsid w:val="00513D96"/>
    <w:rsid w:val="00513FD2"/>
    <w:rsid w:val="00514764"/>
    <w:rsid w:val="0051484D"/>
    <w:rsid w:val="00514AED"/>
    <w:rsid w:val="00514BA6"/>
    <w:rsid w:val="00514D5D"/>
    <w:rsid w:val="0051513A"/>
    <w:rsid w:val="005151AF"/>
    <w:rsid w:val="00515645"/>
    <w:rsid w:val="0051566A"/>
    <w:rsid w:val="0051655B"/>
    <w:rsid w:val="00516704"/>
    <w:rsid w:val="00516D6C"/>
    <w:rsid w:val="00520B4E"/>
    <w:rsid w:val="0052151C"/>
    <w:rsid w:val="00521921"/>
    <w:rsid w:val="005220BA"/>
    <w:rsid w:val="005226C9"/>
    <w:rsid w:val="00522737"/>
    <w:rsid w:val="00522A38"/>
    <w:rsid w:val="005230F0"/>
    <w:rsid w:val="00523355"/>
    <w:rsid w:val="00523C4B"/>
    <w:rsid w:val="005252D2"/>
    <w:rsid w:val="00525F33"/>
    <w:rsid w:val="00525FA8"/>
    <w:rsid w:val="00526AA4"/>
    <w:rsid w:val="00526D2D"/>
    <w:rsid w:val="00526FA3"/>
    <w:rsid w:val="0052701B"/>
    <w:rsid w:val="005273FF"/>
    <w:rsid w:val="005275CF"/>
    <w:rsid w:val="00527CB3"/>
    <w:rsid w:val="005308AA"/>
    <w:rsid w:val="005308F2"/>
    <w:rsid w:val="00530E11"/>
    <w:rsid w:val="005310E4"/>
    <w:rsid w:val="0053189D"/>
    <w:rsid w:val="00531D37"/>
    <w:rsid w:val="00531DF9"/>
    <w:rsid w:val="00531E02"/>
    <w:rsid w:val="00532FDA"/>
    <w:rsid w:val="005336EE"/>
    <w:rsid w:val="00534AFF"/>
    <w:rsid w:val="00534F67"/>
    <w:rsid w:val="005350E7"/>
    <w:rsid w:val="005357F9"/>
    <w:rsid w:val="00536896"/>
    <w:rsid w:val="0053718C"/>
    <w:rsid w:val="005373C8"/>
    <w:rsid w:val="00537535"/>
    <w:rsid w:val="00537783"/>
    <w:rsid w:val="00540920"/>
    <w:rsid w:val="00540D83"/>
    <w:rsid w:val="0054100F"/>
    <w:rsid w:val="0054109E"/>
    <w:rsid w:val="005412F4"/>
    <w:rsid w:val="00541820"/>
    <w:rsid w:val="00542F27"/>
    <w:rsid w:val="0054309D"/>
    <w:rsid w:val="0054334A"/>
    <w:rsid w:val="00544AC6"/>
    <w:rsid w:val="00545A81"/>
    <w:rsid w:val="00545AB1"/>
    <w:rsid w:val="00547078"/>
    <w:rsid w:val="005473BE"/>
    <w:rsid w:val="00547EE8"/>
    <w:rsid w:val="00551C35"/>
    <w:rsid w:val="00552846"/>
    <w:rsid w:val="005535BC"/>
    <w:rsid w:val="00553BDA"/>
    <w:rsid w:val="00555AE0"/>
    <w:rsid w:val="00556891"/>
    <w:rsid w:val="00557290"/>
    <w:rsid w:val="005607B7"/>
    <w:rsid w:val="00561CA2"/>
    <w:rsid w:val="00561E59"/>
    <w:rsid w:val="005624E7"/>
    <w:rsid w:val="005625EA"/>
    <w:rsid w:val="005626A8"/>
    <w:rsid w:val="005636F7"/>
    <w:rsid w:val="005640FC"/>
    <w:rsid w:val="005643B5"/>
    <w:rsid w:val="00564561"/>
    <w:rsid w:val="00564BD9"/>
    <w:rsid w:val="00565007"/>
    <w:rsid w:val="005653C4"/>
    <w:rsid w:val="0056571D"/>
    <w:rsid w:val="00565897"/>
    <w:rsid w:val="00565B1C"/>
    <w:rsid w:val="00566ED3"/>
    <w:rsid w:val="00567214"/>
    <w:rsid w:val="00567362"/>
    <w:rsid w:val="00567590"/>
    <w:rsid w:val="00571741"/>
    <w:rsid w:val="00573CFD"/>
    <w:rsid w:val="005740DE"/>
    <w:rsid w:val="005745FF"/>
    <w:rsid w:val="00574B9E"/>
    <w:rsid w:val="00574CFA"/>
    <w:rsid w:val="00576572"/>
    <w:rsid w:val="00576585"/>
    <w:rsid w:val="005769AF"/>
    <w:rsid w:val="00576CF4"/>
    <w:rsid w:val="00576EDD"/>
    <w:rsid w:val="0057726C"/>
    <w:rsid w:val="005774E8"/>
    <w:rsid w:val="00577AB3"/>
    <w:rsid w:val="00580438"/>
    <w:rsid w:val="0058094E"/>
    <w:rsid w:val="0058096D"/>
    <w:rsid w:val="005813A3"/>
    <w:rsid w:val="00581720"/>
    <w:rsid w:val="00581839"/>
    <w:rsid w:val="00582C6E"/>
    <w:rsid w:val="00583D3A"/>
    <w:rsid w:val="00584DE3"/>
    <w:rsid w:val="00585280"/>
    <w:rsid w:val="00585D8B"/>
    <w:rsid w:val="005864DD"/>
    <w:rsid w:val="00587144"/>
    <w:rsid w:val="005875DD"/>
    <w:rsid w:val="00587C0A"/>
    <w:rsid w:val="00587FB0"/>
    <w:rsid w:val="005900AD"/>
    <w:rsid w:val="005902B6"/>
    <w:rsid w:val="005903D7"/>
    <w:rsid w:val="00590498"/>
    <w:rsid w:val="005905D6"/>
    <w:rsid w:val="00590727"/>
    <w:rsid w:val="00590797"/>
    <w:rsid w:val="00591054"/>
    <w:rsid w:val="00591A54"/>
    <w:rsid w:val="00591E0E"/>
    <w:rsid w:val="0059269D"/>
    <w:rsid w:val="00592AF8"/>
    <w:rsid w:val="005934A1"/>
    <w:rsid w:val="00593E79"/>
    <w:rsid w:val="0059458F"/>
    <w:rsid w:val="00594EB2"/>
    <w:rsid w:val="00594FAD"/>
    <w:rsid w:val="00595FB9"/>
    <w:rsid w:val="00596E43"/>
    <w:rsid w:val="00597942"/>
    <w:rsid w:val="00597A41"/>
    <w:rsid w:val="005A0A47"/>
    <w:rsid w:val="005A1C98"/>
    <w:rsid w:val="005A1F1B"/>
    <w:rsid w:val="005A291A"/>
    <w:rsid w:val="005A2D85"/>
    <w:rsid w:val="005A3B6B"/>
    <w:rsid w:val="005A417D"/>
    <w:rsid w:val="005A4240"/>
    <w:rsid w:val="005A543C"/>
    <w:rsid w:val="005A558D"/>
    <w:rsid w:val="005A57A2"/>
    <w:rsid w:val="005A71AD"/>
    <w:rsid w:val="005A72C1"/>
    <w:rsid w:val="005B12AB"/>
    <w:rsid w:val="005B214C"/>
    <w:rsid w:val="005B3369"/>
    <w:rsid w:val="005B42CC"/>
    <w:rsid w:val="005B56B1"/>
    <w:rsid w:val="005B6673"/>
    <w:rsid w:val="005B67D6"/>
    <w:rsid w:val="005B6882"/>
    <w:rsid w:val="005C000C"/>
    <w:rsid w:val="005C0840"/>
    <w:rsid w:val="005C0E0E"/>
    <w:rsid w:val="005C0EE7"/>
    <w:rsid w:val="005C18F8"/>
    <w:rsid w:val="005C1AF0"/>
    <w:rsid w:val="005C24E4"/>
    <w:rsid w:val="005C2B4A"/>
    <w:rsid w:val="005C34E8"/>
    <w:rsid w:val="005C3E57"/>
    <w:rsid w:val="005C45D4"/>
    <w:rsid w:val="005C4672"/>
    <w:rsid w:val="005C5131"/>
    <w:rsid w:val="005C5F10"/>
    <w:rsid w:val="005C72D2"/>
    <w:rsid w:val="005C77B8"/>
    <w:rsid w:val="005C7D45"/>
    <w:rsid w:val="005D05C0"/>
    <w:rsid w:val="005D0C0F"/>
    <w:rsid w:val="005D0FD5"/>
    <w:rsid w:val="005D11A3"/>
    <w:rsid w:val="005D1432"/>
    <w:rsid w:val="005D16AA"/>
    <w:rsid w:val="005D1793"/>
    <w:rsid w:val="005D20A6"/>
    <w:rsid w:val="005D3493"/>
    <w:rsid w:val="005D3705"/>
    <w:rsid w:val="005D3A1D"/>
    <w:rsid w:val="005D4256"/>
    <w:rsid w:val="005D458D"/>
    <w:rsid w:val="005D48C6"/>
    <w:rsid w:val="005D574B"/>
    <w:rsid w:val="005D7105"/>
    <w:rsid w:val="005D7293"/>
    <w:rsid w:val="005E0AD9"/>
    <w:rsid w:val="005E10B8"/>
    <w:rsid w:val="005E12A8"/>
    <w:rsid w:val="005E16C7"/>
    <w:rsid w:val="005E1DEF"/>
    <w:rsid w:val="005E2C7B"/>
    <w:rsid w:val="005E3063"/>
    <w:rsid w:val="005E3451"/>
    <w:rsid w:val="005E3FAC"/>
    <w:rsid w:val="005E4467"/>
    <w:rsid w:val="005E473B"/>
    <w:rsid w:val="005E5A30"/>
    <w:rsid w:val="005E6020"/>
    <w:rsid w:val="005E6395"/>
    <w:rsid w:val="005E69EA"/>
    <w:rsid w:val="005E75ED"/>
    <w:rsid w:val="005E7791"/>
    <w:rsid w:val="005E7F09"/>
    <w:rsid w:val="005F07CF"/>
    <w:rsid w:val="005F07F1"/>
    <w:rsid w:val="005F1257"/>
    <w:rsid w:val="005F28E1"/>
    <w:rsid w:val="005F2F00"/>
    <w:rsid w:val="005F36FC"/>
    <w:rsid w:val="005F37CC"/>
    <w:rsid w:val="005F3AA9"/>
    <w:rsid w:val="005F3CFA"/>
    <w:rsid w:val="005F436B"/>
    <w:rsid w:val="005F7E9A"/>
    <w:rsid w:val="00600065"/>
    <w:rsid w:val="00600074"/>
    <w:rsid w:val="0060056C"/>
    <w:rsid w:val="006012A2"/>
    <w:rsid w:val="006014E9"/>
    <w:rsid w:val="00602295"/>
    <w:rsid w:val="006022C1"/>
    <w:rsid w:val="00602334"/>
    <w:rsid w:val="00603264"/>
    <w:rsid w:val="0060345C"/>
    <w:rsid w:val="0060358F"/>
    <w:rsid w:val="006035B1"/>
    <w:rsid w:val="00603683"/>
    <w:rsid w:val="00604952"/>
    <w:rsid w:val="0060680E"/>
    <w:rsid w:val="00606BED"/>
    <w:rsid w:val="006073E9"/>
    <w:rsid w:val="0061114B"/>
    <w:rsid w:val="00613188"/>
    <w:rsid w:val="006133C8"/>
    <w:rsid w:val="006134E2"/>
    <w:rsid w:val="00613E31"/>
    <w:rsid w:val="006154EB"/>
    <w:rsid w:val="0061566E"/>
    <w:rsid w:val="00615DDE"/>
    <w:rsid w:val="0061601E"/>
    <w:rsid w:val="00616D23"/>
    <w:rsid w:val="006174F5"/>
    <w:rsid w:val="00620347"/>
    <w:rsid w:val="00621867"/>
    <w:rsid w:val="00621C84"/>
    <w:rsid w:val="00621FB6"/>
    <w:rsid w:val="0062210F"/>
    <w:rsid w:val="006232C9"/>
    <w:rsid w:val="0062342B"/>
    <w:rsid w:val="006244DA"/>
    <w:rsid w:val="00625710"/>
    <w:rsid w:val="0062595E"/>
    <w:rsid w:val="00625ABC"/>
    <w:rsid w:val="00625EE9"/>
    <w:rsid w:val="0062615B"/>
    <w:rsid w:val="006261BA"/>
    <w:rsid w:val="00626339"/>
    <w:rsid w:val="006277D9"/>
    <w:rsid w:val="006279FF"/>
    <w:rsid w:val="00627D32"/>
    <w:rsid w:val="00627DB5"/>
    <w:rsid w:val="006301B3"/>
    <w:rsid w:val="0063078B"/>
    <w:rsid w:val="00630C05"/>
    <w:rsid w:val="00632212"/>
    <w:rsid w:val="00632D62"/>
    <w:rsid w:val="00633548"/>
    <w:rsid w:val="0063407A"/>
    <w:rsid w:val="0063416F"/>
    <w:rsid w:val="006342E7"/>
    <w:rsid w:val="00635603"/>
    <w:rsid w:val="00635811"/>
    <w:rsid w:val="00635C41"/>
    <w:rsid w:val="00636B64"/>
    <w:rsid w:val="00640552"/>
    <w:rsid w:val="00640803"/>
    <w:rsid w:val="00641D24"/>
    <w:rsid w:val="006420DB"/>
    <w:rsid w:val="00643660"/>
    <w:rsid w:val="00645943"/>
    <w:rsid w:val="00645D7D"/>
    <w:rsid w:val="00645F93"/>
    <w:rsid w:val="00645F9C"/>
    <w:rsid w:val="00646A61"/>
    <w:rsid w:val="00646E43"/>
    <w:rsid w:val="00647391"/>
    <w:rsid w:val="00650257"/>
    <w:rsid w:val="0065076C"/>
    <w:rsid w:val="00650EE9"/>
    <w:rsid w:val="00650F94"/>
    <w:rsid w:val="006510EE"/>
    <w:rsid w:val="00651D16"/>
    <w:rsid w:val="0065294C"/>
    <w:rsid w:val="00652D32"/>
    <w:rsid w:val="00652DE4"/>
    <w:rsid w:val="00652EE9"/>
    <w:rsid w:val="00653753"/>
    <w:rsid w:val="006537E4"/>
    <w:rsid w:val="00655EC9"/>
    <w:rsid w:val="00656328"/>
    <w:rsid w:val="006564D6"/>
    <w:rsid w:val="00656DB5"/>
    <w:rsid w:val="00656DF4"/>
    <w:rsid w:val="006574CA"/>
    <w:rsid w:val="00657809"/>
    <w:rsid w:val="00657BD9"/>
    <w:rsid w:val="006611D5"/>
    <w:rsid w:val="006616F3"/>
    <w:rsid w:val="0066199D"/>
    <w:rsid w:val="00661E2D"/>
    <w:rsid w:val="00664204"/>
    <w:rsid w:val="006648E1"/>
    <w:rsid w:val="00664D80"/>
    <w:rsid w:val="0066522F"/>
    <w:rsid w:val="00665C5E"/>
    <w:rsid w:val="00665CED"/>
    <w:rsid w:val="00666625"/>
    <w:rsid w:val="006667CA"/>
    <w:rsid w:val="00666E35"/>
    <w:rsid w:val="006677CD"/>
    <w:rsid w:val="006708A1"/>
    <w:rsid w:val="00671891"/>
    <w:rsid w:val="00671C76"/>
    <w:rsid w:val="00672751"/>
    <w:rsid w:val="0067299D"/>
    <w:rsid w:val="00674060"/>
    <w:rsid w:val="00674A61"/>
    <w:rsid w:val="0067559A"/>
    <w:rsid w:val="00675D9B"/>
    <w:rsid w:val="00676CF0"/>
    <w:rsid w:val="0067745F"/>
    <w:rsid w:val="0067752D"/>
    <w:rsid w:val="006805C2"/>
    <w:rsid w:val="00680713"/>
    <w:rsid w:val="0068075D"/>
    <w:rsid w:val="00680CBD"/>
    <w:rsid w:val="00681048"/>
    <w:rsid w:val="006815F8"/>
    <w:rsid w:val="00682087"/>
    <w:rsid w:val="00682BD0"/>
    <w:rsid w:val="00682E04"/>
    <w:rsid w:val="00683516"/>
    <w:rsid w:val="00683679"/>
    <w:rsid w:val="00683857"/>
    <w:rsid w:val="006843AE"/>
    <w:rsid w:val="00684543"/>
    <w:rsid w:val="00685B1B"/>
    <w:rsid w:val="00685E81"/>
    <w:rsid w:val="00685F80"/>
    <w:rsid w:val="0068614B"/>
    <w:rsid w:val="00687A53"/>
    <w:rsid w:val="00687C9C"/>
    <w:rsid w:val="0069011A"/>
    <w:rsid w:val="00690171"/>
    <w:rsid w:val="00690410"/>
    <w:rsid w:val="00690681"/>
    <w:rsid w:val="0069146D"/>
    <w:rsid w:val="0069155B"/>
    <w:rsid w:val="006916A6"/>
    <w:rsid w:val="006923F7"/>
    <w:rsid w:val="006934D8"/>
    <w:rsid w:val="0069526F"/>
    <w:rsid w:val="00695B0D"/>
    <w:rsid w:val="00695C8B"/>
    <w:rsid w:val="00695C9D"/>
    <w:rsid w:val="00695EA0"/>
    <w:rsid w:val="006966B9"/>
    <w:rsid w:val="006967F3"/>
    <w:rsid w:val="0069688C"/>
    <w:rsid w:val="0069688F"/>
    <w:rsid w:val="00697C40"/>
    <w:rsid w:val="006A03DB"/>
    <w:rsid w:val="006A059E"/>
    <w:rsid w:val="006A0D18"/>
    <w:rsid w:val="006A3042"/>
    <w:rsid w:val="006A3115"/>
    <w:rsid w:val="006A33E9"/>
    <w:rsid w:val="006A345B"/>
    <w:rsid w:val="006A4434"/>
    <w:rsid w:val="006A44B1"/>
    <w:rsid w:val="006A468D"/>
    <w:rsid w:val="006A526A"/>
    <w:rsid w:val="006A63CD"/>
    <w:rsid w:val="006A751F"/>
    <w:rsid w:val="006A7C70"/>
    <w:rsid w:val="006B0ADF"/>
    <w:rsid w:val="006B110F"/>
    <w:rsid w:val="006B1437"/>
    <w:rsid w:val="006B1AD9"/>
    <w:rsid w:val="006B1E06"/>
    <w:rsid w:val="006B208E"/>
    <w:rsid w:val="006B27A5"/>
    <w:rsid w:val="006B381C"/>
    <w:rsid w:val="006B39EF"/>
    <w:rsid w:val="006B3ED3"/>
    <w:rsid w:val="006B40B9"/>
    <w:rsid w:val="006B5039"/>
    <w:rsid w:val="006B6DE8"/>
    <w:rsid w:val="006B7E08"/>
    <w:rsid w:val="006C0120"/>
    <w:rsid w:val="006C09C7"/>
    <w:rsid w:val="006C1141"/>
    <w:rsid w:val="006C2230"/>
    <w:rsid w:val="006C2285"/>
    <w:rsid w:val="006C3239"/>
    <w:rsid w:val="006C385C"/>
    <w:rsid w:val="006C3DE9"/>
    <w:rsid w:val="006C40B4"/>
    <w:rsid w:val="006C4989"/>
    <w:rsid w:val="006C53A3"/>
    <w:rsid w:val="006C5B35"/>
    <w:rsid w:val="006C623E"/>
    <w:rsid w:val="006C63E5"/>
    <w:rsid w:val="006C6A21"/>
    <w:rsid w:val="006C7431"/>
    <w:rsid w:val="006C7464"/>
    <w:rsid w:val="006C77F4"/>
    <w:rsid w:val="006C7B9E"/>
    <w:rsid w:val="006C7DDB"/>
    <w:rsid w:val="006D00E8"/>
    <w:rsid w:val="006D05EE"/>
    <w:rsid w:val="006D072C"/>
    <w:rsid w:val="006D1860"/>
    <w:rsid w:val="006D1971"/>
    <w:rsid w:val="006D2503"/>
    <w:rsid w:val="006D2C1B"/>
    <w:rsid w:val="006D2E8E"/>
    <w:rsid w:val="006D3C26"/>
    <w:rsid w:val="006D408F"/>
    <w:rsid w:val="006D4650"/>
    <w:rsid w:val="006D5108"/>
    <w:rsid w:val="006D56F1"/>
    <w:rsid w:val="006D5A43"/>
    <w:rsid w:val="006D5DF7"/>
    <w:rsid w:val="006D71C2"/>
    <w:rsid w:val="006E070E"/>
    <w:rsid w:val="006E08C4"/>
    <w:rsid w:val="006E1AEF"/>
    <w:rsid w:val="006E1CD7"/>
    <w:rsid w:val="006E1E22"/>
    <w:rsid w:val="006E22A4"/>
    <w:rsid w:val="006E25BC"/>
    <w:rsid w:val="006E297F"/>
    <w:rsid w:val="006E3249"/>
    <w:rsid w:val="006E3FCB"/>
    <w:rsid w:val="006E442D"/>
    <w:rsid w:val="006E57CE"/>
    <w:rsid w:val="006E619B"/>
    <w:rsid w:val="006E664B"/>
    <w:rsid w:val="006E7093"/>
    <w:rsid w:val="006E7917"/>
    <w:rsid w:val="006E7BF4"/>
    <w:rsid w:val="006F17B2"/>
    <w:rsid w:val="006F180D"/>
    <w:rsid w:val="006F2183"/>
    <w:rsid w:val="006F2901"/>
    <w:rsid w:val="006F2C85"/>
    <w:rsid w:val="006F30F8"/>
    <w:rsid w:val="006F3407"/>
    <w:rsid w:val="006F5E89"/>
    <w:rsid w:val="006F6825"/>
    <w:rsid w:val="0070009E"/>
    <w:rsid w:val="00700EE8"/>
    <w:rsid w:val="00700F05"/>
    <w:rsid w:val="00701530"/>
    <w:rsid w:val="00701945"/>
    <w:rsid w:val="007044E0"/>
    <w:rsid w:val="007046EB"/>
    <w:rsid w:val="00704995"/>
    <w:rsid w:val="007051BB"/>
    <w:rsid w:val="0070566C"/>
    <w:rsid w:val="00706617"/>
    <w:rsid w:val="007066FC"/>
    <w:rsid w:val="00706A20"/>
    <w:rsid w:val="00707899"/>
    <w:rsid w:val="00707FA6"/>
    <w:rsid w:val="00711EE5"/>
    <w:rsid w:val="00712743"/>
    <w:rsid w:val="00713538"/>
    <w:rsid w:val="007141B6"/>
    <w:rsid w:val="007145E5"/>
    <w:rsid w:val="007153C3"/>
    <w:rsid w:val="00715780"/>
    <w:rsid w:val="00715BFE"/>
    <w:rsid w:val="00717724"/>
    <w:rsid w:val="007177F3"/>
    <w:rsid w:val="00717964"/>
    <w:rsid w:val="00717DB4"/>
    <w:rsid w:val="00720F09"/>
    <w:rsid w:val="007226BD"/>
    <w:rsid w:val="00722C45"/>
    <w:rsid w:val="007230F1"/>
    <w:rsid w:val="00723CC6"/>
    <w:rsid w:val="00724780"/>
    <w:rsid w:val="007259A0"/>
    <w:rsid w:val="00725B92"/>
    <w:rsid w:val="00726DAF"/>
    <w:rsid w:val="00726E27"/>
    <w:rsid w:val="007271F8"/>
    <w:rsid w:val="0072790D"/>
    <w:rsid w:val="00727EB1"/>
    <w:rsid w:val="00731588"/>
    <w:rsid w:val="007319E3"/>
    <w:rsid w:val="007320D3"/>
    <w:rsid w:val="007329BB"/>
    <w:rsid w:val="0073301E"/>
    <w:rsid w:val="00734154"/>
    <w:rsid w:val="007350A1"/>
    <w:rsid w:val="00735EEF"/>
    <w:rsid w:val="00736934"/>
    <w:rsid w:val="00737A82"/>
    <w:rsid w:val="00740E43"/>
    <w:rsid w:val="0074181B"/>
    <w:rsid w:val="007421AD"/>
    <w:rsid w:val="0074228F"/>
    <w:rsid w:val="0074313B"/>
    <w:rsid w:val="00743E9C"/>
    <w:rsid w:val="0074422B"/>
    <w:rsid w:val="00744B6F"/>
    <w:rsid w:val="007450FD"/>
    <w:rsid w:val="00745CEB"/>
    <w:rsid w:val="007467DB"/>
    <w:rsid w:val="0075008B"/>
    <w:rsid w:val="0075023E"/>
    <w:rsid w:val="00750828"/>
    <w:rsid w:val="00750B93"/>
    <w:rsid w:val="00750C09"/>
    <w:rsid w:val="00751724"/>
    <w:rsid w:val="00751AE4"/>
    <w:rsid w:val="0075266A"/>
    <w:rsid w:val="00752BEE"/>
    <w:rsid w:val="00753908"/>
    <w:rsid w:val="00753A9C"/>
    <w:rsid w:val="0075425D"/>
    <w:rsid w:val="007545AF"/>
    <w:rsid w:val="00754A6E"/>
    <w:rsid w:val="007553DA"/>
    <w:rsid w:val="007556DC"/>
    <w:rsid w:val="007556DF"/>
    <w:rsid w:val="007564D5"/>
    <w:rsid w:val="00756586"/>
    <w:rsid w:val="00757477"/>
    <w:rsid w:val="00757D83"/>
    <w:rsid w:val="00762944"/>
    <w:rsid w:val="0076443E"/>
    <w:rsid w:val="00764565"/>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D4"/>
    <w:rsid w:val="00774A2A"/>
    <w:rsid w:val="00774DAE"/>
    <w:rsid w:val="00774EBE"/>
    <w:rsid w:val="00775705"/>
    <w:rsid w:val="00775F90"/>
    <w:rsid w:val="0077642F"/>
    <w:rsid w:val="007764A8"/>
    <w:rsid w:val="007764E2"/>
    <w:rsid w:val="00777770"/>
    <w:rsid w:val="00780197"/>
    <w:rsid w:val="0078054F"/>
    <w:rsid w:val="00781929"/>
    <w:rsid w:val="007824E6"/>
    <w:rsid w:val="00782F12"/>
    <w:rsid w:val="007842E3"/>
    <w:rsid w:val="0078441F"/>
    <w:rsid w:val="007849C7"/>
    <w:rsid w:val="007853C1"/>
    <w:rsid w:val="007855A5"/>
    <w:rsid w:val="007864B8"/>
    <w:rsid w:val="00786926"/>
    <w:rsid w:val="007904DC"/>
    <w:rsid w:val="00790E05"/>
    <w:rsid w:val="00791FA0"/>
    <w:rsid w:val="00792389"/>
    <w:rsid w:val="0079239A"/>
    <w:rsid w:val="0079287B"/>
    <w:rsid w:val="007928D0"/>
    <w:rsid w:val="007929DB"/>
    <w:rsid w:val="00793417"/>
    <w:rsid w:val="0079356A"/>
    <w:rsid w:val="00794020"/>
    <w:rsid w:val="0079544C"/>
    <w:rsid w:val="007955D0"/>
    <w:rsid w:val="00795832"/>
    <w:rsid w:val="00795ABC"/>
    <w:rsid w:val="007960F4"/>
    <w:rsid w:val="007A029B"/>
    <w:rsid w:val="007A0601"/>
    <w:rsid w:val="007A1AA8"/>
    <w:rsid w:val="007A3F50"/>
    <w:rsid w:val="007A43C2"/>
    <w:rsid w:val="007A4775"/>
    <w:rsid w:val="007A4CE4"/>
    <w:rsid w:val="007A542A"/>
    <w:rsid w:val="007A770C"/>
    <w:rsid w:val="007A7EB0"/>
    <w:rsid w:val="007B01D5"/>
    <w:rsid w:val="007B03CF"/>
    <w:rsid w:val="007B07C6"/>
    <w:rsid w:val="007B0A89"/>
    <w:rsid w:val="007B0E3A"/>
    <w:rsid w:val="007B176C"/>
    <w:rsid w:val="007B1D9A"/>
    <w:rsid w:val="007B22CD"/>
    <w:rsid w:val="007B2347"/>
    <w:rsid w:val="007B2A8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711C"/>
    <w:rsid w:val="007C7D8C"/>
    <w:rsid w:val="007D0690"/>
    <w:rsid w:val="007D0ABC"/>
    <w:rsid w:val="007D27AF"/>
    <w:rsid w:val="007D28F2"/>
    <w:rsid w:val="007D44D6"/>
    <w:rsid w:val="007D5135"/>
    <w:rsid w:val="007D52CD"/>
    <w:rsid w:val="007D57E3"/>
    <w:rsid w:val="007D6491"/>
    <w:rsid w:val="007D6B63"/>
    <w:rsid w:val="007D6E0F"/>
    <w:rsid w:val="007D701C"/>
    <w:rsid w:val="007D72C3"/>
    <w:rsid w:val="007D768C"/>
    <w:rsid w:val="007D7BCC"/>
    <w:rsid w:val="007D7C09"/>
    <w:rsid w:val="007E005E"/>
    <w:rsid w:val="007E0250"/>
    <w:rsid w:val="007E0699"/>
    <w:rsid w:val="007E0934"/>
    <w:rsid w:val="007E0F30"/>
    <w:rsid w:val="007E16ED"/>
    <w:rsid w:val="007E3EE5"/>
    <w:rsid w:val="007E4521"/>
    <w:rsid w:val="007E5BBE"/>
    <w:rsid w:val="007E6CA2"/>
    <w:rsid w:val="007E71FE"/>
    <w:rsid w:val="007E72D9"/>
    <w:rsid w:val="007E76D0"/>
    <w:rsid w:val="007E7D57"/>
    <w:rsid w:val="007F0017"/>
    <w:rsid w:val="007F0A4D"/>
    <w:rsid w:val="007F16D0"/>
    <w:rsid w:val="007F1795"/>
    <w:rsid w:val="007F2568"/>
    <w:rsid w:val="007F286B"/>
    <w:rsid w:val="007F3096"/>
    <w:rsid w:val="007F3F9C"/>
    <w:rsid w:val="007F4177"/>
    <w:rsid w:val="007F496C"/>
    <w:rsid w:val="007F4CF5"/>
    <w:rsid w:val="007F52AB"/>
    <w:rsid w:val="007F6640"/>
    <w:rsid w:val="007F69B8"/>
    <w:rsid w:val="007F6F86"/>
    <w:rsid w:val="007F728A"/>
    <w:rsid w:val="008003E3"/>
    <w:rsid w:val="008015D9"/>
    <w:rsid w:val="00802A3C"/>
    <w:rsid w:val="00802B1D"/>
    <w:rsid w:val="00803CA8"/>
    <w:rsid w:val="0080411E"/>
    <w:rsid w:val="008044AD"/>
    <w:rsid w:val="00804985"/>
    <w:rsid w:val="00805A5B"/>
    <w:rsid w:val="00805F1E"/>
    <w:rsid w:val="008063B3"/>
    <w:rsid w:val="00806E84"/>
    <w:rsid w:val="008073D4"/>
    <w:rsid w:val="00807B00"/>
    <w:rsid w:val="00807CC0"/>
    <w:rsid w:val="00810541"/>
    <w:rsid w:val="00810938"/>
    <w:rsid w:val="00810A31"/>
    <w:rsid w:val="00810E91"/>
    <w:rsid w:val="008119AF"/>
    <w:rsid w:val="008119F6"/>
    <w:rsid w:val="00812080"/>
    <w:rsid w:val="008144D4"/>
    <w:rsid w:val="00814651"/>
    <w:rsid w:val="00814F57"/>
    <w:rsid w:val="00815D8E"/>
    <w:rsid w:val="008168D7"/>
    <w:rsid w:val="0081713E"/>
    <w:rsid w:val="00817935"/>
    <w:rsid w:val="00817D61"/>
    <w:rsid w:val="00817F88"/>
    <w:rsid w:val="00821208"/>
    <w:rsid w:val="00821634"/>
    <w:rsid w:val="0082341C"/>
    <w:rsid w:val="008239BD"/>
    <w:rsid w:val="00824971"/>
    <w:rsid w:val="008252BE"/>
    <w:rsid w:val="00825F10"/>
    <w:rsid w:val="00826ACB"/>
    <w:rsid w:val="00826B6A"/>
    <w:rsid w:val="00826E67"/>
    <w:rsid w:val="0082756E"/>
    <w:rsid w:val="00827CC5"/>
    <w:rsid w:val="00830ABF"/>
    <w:rsid w:val="00830EBD"/>
    <w:rsid w:val="00831546"/>
    <w:rsid w:val="008315CA"/>
    <w:rsid w:val="0083172D"/>
    <w:rsid w:val="00831BFE"/>
    <w:rsid w:val="00831EA8"/>
    <w:rsid w:val="008320D7"/>
    <w:rsid w:val="00832D87"/>
    <w:rsid w:val="00833476"/>
    <w:rsid w:val="008338F4"/>
    <w:rsid w:val="00834516"/>
    <w:rsid w:val="0083543C"/>
    <w:rsid w:val="008354C6"/>
    <w:rsid w:val="00835C50"/>
    <w:rsid w:val="00836B35"/>
    <w:rsid w:val="00836BF3"/>
    <w:rsid w:val="008375E2"/>
    <w:rsid w:val="00837812"/>
    <w:rsid w:val="00837BEA"/>
    <w:rsid w:val="008400E2"/>
    <w:rsid w:val="0084048A"/>
    <w:rsid w:val="0084051F"/>
    <w:rsid w:val="00840FFF"/>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AEA"/>
    <w:rsid w:val="00853DEC"/>
    <w:rsid w:val="00853E5D"/>
    <w:rsid w:val="0085411F"/>
    <w:rsid w:val="00854E95"/>
    <w:rsid w:val="00855A68"/>
    <w:rsid w:val="00855BD9"/>
    <w:rsid w:val="0085735D"/>
    <w:rsid w:val="00861076"/>
    <w:rsid w:val="00861956"/>
    <w:rsid w:val="00862912"/>
    <w:rsid w:val="00863746"/>
    <w:rsid w:val="008649B5"/>
    <w:rsid w:val="008649B9"/>
    <w:rsid w:val="0086530B"/>
    <w:rsid w:val="008655B6"/>
    <w:rsid w:val="00865982"/>
    <w:rsid w:val="0086598F"/>
    <w:rsid w:val="00865BA5"/>
    <w:rsid w:val="00865C68"/>
    <w:rsid w:val="0086612A"/>
    <w:rsid w:val="0086688B"/>
    <w:rsid w:val="008675D4"/>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70ED"/>
    <w:rsid w:val="00877143"/>
    <w:rsid w:val="00877324"/>
    <w:rsid w:val="008779AF"/>
    <w:rsid w:val="00877AD0"/>
    <w:rsid w:val="00877EAF"/>
    <w:rsid w:val="00880182"/>
    <w:rsid w:val="008801FE"/>
    <w:rsid w:val="00881C75"/>
    <w:rsid w:val="00882218"/>
    <w:rsid w:val="008824B5"/>
    <w:rsid w:val="00882714"/>
    <w:rsid w:val="008828F8"/>
    <w:rsid w:val="00882A95"/>
    <w:rsid w:val="008830BF"/>
    <w:rsid w:val="0088415B"/>
    <w:rsid w:val="00884D6E"/>
    <w:rsid w:val="00884F24"/>
    <w:rsid w:val="008859B8"/>
    <w:rsid w:val="00887804"/>
    <w:rsid w:val="0089079B"/>
    <w:rsid w:val="00890C5D"/>
    <w:rsid w:val="00891A79"/>
    <w:rsid w:val="00892FCD"/>
    <w:rsid w:val="008944BC"/>
    <w:rsid w:val="00894E17"/>
    <w:rsid w:val="00895128"/>
    <w:rsid w:val="008955B5"/>
    <w:rsid w:val="00895C0E"/>
    <w:rsid w:val="00895E78"/>
    <w:rsid w:val="00897086"/>
    <w:rsid w:val="0089766D"/>
    <w:rsid w:val="008A0812"/>
    <w:rsid w:val="008A088E"/>
    <w:rsid w:val="008A1274"/>
    <w:rsid w:val="008A12C3"/>
    <w:rsid w:val="008A1B30"/>
    <w:rsid w:val="008A2276"/>
    <w:rsid w:val="008A2489"/>
    <w:rsid w:val="008A24AD"/>
    <w:rsid w:val="008A31CB"/>
    <w:rsid w:val="008A497C"/>
    <w:rsid w:val="008A4D70"/>
    <w:rsid w:val="008A5002"/>
    <w:rsid w:val="008A5273"/>
    <w:rsid w:val="008A52B7"/>
    <w:rsid w:val="008A5DA3"/>
    <w:rsid w:val="008A62C6"/>
    <w:rsid w:val="008A724B"/>
    <w:rsid w:val="008A7917"/>
    <w:rsid w:val="008A7F87"/>
    <w:rsid w:val="008B1B33"/>
    <w:rsid w:val="008B21C6"/>
    <w:rsid w:val="008B2388"/>
    <w:rsid w:val="008B36A1"/>
    <w:rsid w:val="008B3A04"/>
    <w:rsid w:val="008B473F"/>
    <w:rsid w:val="008B4E43"/>
    <w:rsid w:val="008B6B47"/>
    <w:rsid w:val="008B7883"/>
    <w:rsid w:val="008C0E37"/>
    <w:rsid w:val="008C1BF5"/>
    <w:rsid w:val="008C1FE1"/>
    <w:rsid w:val="008C22E8"/>
    <w:rsid w:val="008C2576"/>
    <w:rsid w:val="008C26F1"/>
    <w:rsid w:val="008C275F"/>
    <w:rsid w:val="008C37F8"/>
    <w:rsid w:val="008C39C3"/>
    <w:rsid w:val="008C3D8C"/>
    <w:rsid w:val="008C3FCC"/>
    <w:rsid w:val="008C41F0"/>
    <w:rsid w:val="008C4513"/>
    <w:rsid w:val="008C465C"/>
    <w:rsid w:val="008C4C68"/>
    <w:rsid w:val="008C673C"/>
    <w:rsid w:val="008C6A9C"/>
    <w:rsid w:val="008C771A"/>
    <w:rsid w:val="008C7B0F"/>
    <w:rsid w:val="008C7F8F"/>
    <w:rsid w:val="008D01F2"/>
    <w:rsid w:val="008D043A"/>
    <w:rsid w:val="008D0E15"/>
    <w:rsid w:val="008D1710"/>
    <w:rsid w:val="008D1DE0"/>
    <w:rsid w:val="008D2074"/>
    <w:rsid w:val="008D211A"/>
    <w:rsid w:val="008D316A"/>
    <w:rsid w:val="008D319E"/>
    <w:rsid w:val="008D39D7"/>
    <w:rsid w:val="008D3B62"/>
    <w:rsid w:val="008D3F3F"/>
    <w:rsid w:val="008D6051"/>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612"/>
    <w:rsid w:val="008F01C9"/>
    <w:rsid w:val="008F0C87"/>
    <w:rsid w:val="008F12D3"/>
    <w:rsid w:val="008F2341"/>
    <w:rsid w:val="008F2BF6"/>
    <w:rsid w:val="008F3B3F"/>
    <w:rsid w:val="008F3F3F"/>
    <w:rsid w:val="008F4099"/>
    <w:rsid w:val="008F40A4"/>
    <w:rsid w:val="008F5057"/>
    <w:rsid w:val="008F5759"/>
    <w:rsid w:val="008F688E"/>
    <w:rsid w:val="008F6AAE"/>
    <w:rsid w:val="008F70EF"/>
    <w:rsid w:val="009001A3"/>
    <w:rsid w:val="00900474"/>
    <w:rsid w:val="00900CDC"/>
    <w:rsid w:val="00903879"/>
    <w:rsid w:val="0090459E"/>
    <w:rsid w:val="009046A6"/>
    <w:rsid w:val="0090473A"/>
    <w:rsid w:val="0090476D"/>
    <w:rsid w:val="00904B57"/>
    <w:rsid w:val="00904EBF"/>
    <w:rsid w:val="00905F59"/>
    <w:rsid w:val="009069E0"/>
    <w:rsid w:val="009071FB"/>
    <w:rsid w:val="0090775D"/>
    <w:rsid w:val="00907857"/>
    <w:rsid w:val="00910657"/>
    <w:rsid w:val="00911BEF"/>
    <w:rsid w:val="0091251B"/>
    <w:rsid w:val="00912737"/>
    <w:rsid w:val="009131AC"/>
    <w:rsid w:val="009138AB"/>
    <w:rsid w:val="0091433B"/>
    <w:rsid w:val="009145BA"/>
    <w:rsid w:val="00914BDD"/>
    <w:rsid w:val="00914CB9"/>
    <w:rsid w:val="00915145"/>
    <w:rsid w:val="00915D92"/>
    <w:rsid w:val="0091767C"/>
    <w:rsid w:val="00917FDF"/>
    <w:rsid w:val="009211FC"/>
    <w:rsid w:val="00921BE5"/>
    <w:rsid w:val="00921CB2"/>
    <w:rsid w:val="0092206F"/>
    <w:rsid w:val="0092355B"/>
    <w:rsid w:val="0092381E"/>
    <w:rsid w:val="00924B9E"/>
    <w:rsid w:val="009255AD"/>
    <w:rsid w:val="00925AB3"/>
    <w:rsid w:val="00926A8D"/>
    <w:rsid w:val="009279A4"/>
    <w:rsid w:val="00930E98"/>
    <w:rsid w:val="00931069"/>
    <w:rsid w:val="00931A15"/>
    <w:rsid w:val="00931A19"/>
    <w:rsid w:val="00932463"/>
    <w:rsid w:val="009325CB"/>
    <w:rsid w:val="009334EF"/>
    <w:rsid w:val="00933733"/>
    <w:rsid w:val="0093381F"/>
    <w:rsid w:val="0093477C"/>
    <w:rsid w:val="00934ADC"/>
    <w:rsid w:val="00934DE5"/>
    <w:rsid w:val="00934EE5"/>
    <w:rsid w:val="0093601A"/>
    <w:rsid w:val="0093643C"/>
    <w:rsid w:val="009368E7"/>
    <w:rsid w:val="009372FE"/>
    <w:rsid w:val="0093755A"/>
    <w:rsid w:val="0094095B"/>
    <w:rsid w:val="0094146C"/>
    <w:rsid w:val="00942057"/>
    <w:rsid w:val="00942279"/>
    <w:rsid w:val="0094298F"/>
    <w:rsid w:val="00943C01"/>
    <w:rsid w:val="0094444B"/>
    <w:rsid w:val="009444BB"/>
    <w:rsid w:val="00944D59"/>
    <w:rsid w:val="00944DAF"/>
    <w:rsid w:val="0094527F"/>
    <w:rsid w:val="00945F76"/>
    <w:rsid w:val="00946421"/>
    <w:rsid w:val="009467D2"/>
    <w:rsid w:val="009476E5"/>
    <w:rsid w:val="00947C20"/>
    <w:rsid w:val="009504AC"/>
    <w:rsid w:val="00950B5F"/>
    <w:rsid w:val="00950DF2"/>
    <w:rsid w:val="00951390"/>
    <w:rsid w:val="0095167C"/>
    <w:rsid w:val="00951DC4"/>
    <w:rsid w:val="009520D9"/>
    <w:rsid w:val="0095282C"/>
    <w:rsid w:val="00952851"/>
    <w:rsid w:val="00952ED2"/>
    <w:rsid w:val="00952F5F"/>
    <w:rsid w:val="00953AAE"/>
    <w:rsid w:val="00953E2B"/>
    <w:rsid w:val="00954696"/>
    <w:rsid w:val="00954BC1"/>
    <w:rsid w:val="0095516C"/>
    <w:rsid w:val="00955A34"/>
    <w:rsid w:val="00955F17"/>
    <w:rsid w:val="00956AFB"/>
    <w:rsid w:val="00956C6C"/>
    <w:rsid w:val="00956FF1"/>
    <w:rsid w:val="00957078"/>
    <w:rsid w:val="009573DE"/>
    <w:rsid w:val="00957BDD"/>
    <w:rsid w:val="00960625"/>
    <w:rsid w:val="00960C4D"/>
    <w:rsid w:val="0096159D"/>
    <w:rsid w:val="009615F9"/>
    <w:rsid w:val="009621D4"/>
    <w:rsid w:val="0096408C"/>
    <w:rsid w:val="009641DB"/>
    <w:rsid w:val="00964830"/>
    <w:rsid w:val="00964A9A"/>
    <w:rsid w:val="00964CA4"/>
    <w:rsid w:val="009657A9"/>
    <w:rsid w:val="00965BB4"/>
    <w:rsid w:val="00965F8C"/>
    <w:rsid w:val="00967220"/>
    <w:rsid w:val="00970BA7"/>
    <w:rsid w:val="0097104A"/>
    <w:rsid w:val="00974184"/>
    <w:rsid w:val="00974B95"/>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5199"/>
    <w:rsid w:val="009864A1"/>
    <w:rsid w:val="0098680D"/>
    <w:rsid w:val="0098721F"/>
    <w:rsid w:val="0098742D"/>
    <w:rsid w:val="00987817"/>
    <w:rsid w:val="00990041"/>
    <w:rsid w:val="009908CB"/>
    <w:rsid w:val="009910AD"/>
    <w:rsid w:val="009916EB"/>
    <w:rsid w:val="00991D15"/>
    <w:rsid w:val="009923E9"/>
    <w:rsid w:val="00993B37"/>
    <w:rsid w:val="00993F26"/>
    <w:rsid w:val="0099434E"/>
    <w:rsid w:val="00994589"/>
    <w:rsid w:val="00994AC0"/>
    <w:rsid w:val="00995EEF"/>
    <w:rsid w:val="009961CA"/>
    <w:rsid w:val="009968E4"/>
    <w:rsid w:val="009970B0"/>
    <w:rsid w:val="00997FF5"/>
    <w:rsid w:val="009A0193"/>
    <w:rsid w:val="009A05A7"/>
    <w:rsid w:val="009A1810"/>
    <w:rsid w:val="009A1F0C"/>
    <w:rsid w:val="009A214D"/>
    <w:rsid w:val="009A2365"/>
    <w:rsid w:val="009A23E4"/>
    <w:rsid w:val="009A255B"/>
    <w:rsid w:val="009A26B0"/>
    <w:rsid w:val="009A26D9"/>
    <w:rsid w:val="009A2A67"/>
    <w:rsid w:val="009A37D5"/>
    <w:rsid w:val="009A448B"/>
    <w:rsid w:val="009A46AE"/>
    <w:rsid w:val="009A4D81"/>
    <w:rsid w:val="009A5B66"/>
    <w:rsid w:val="009A68C6"/>
    <w:rsid w:val="009A6F2F"/>
    <w:rsid w:val="009A6F78"/>
    <w:rsid w:val="009A70B0"/>
    <w:rsid w:val="009A789D"/>
    <w:rsid w:val="009A7FEB"/>
    <w:rsid w:val="009B0ACD"/>
    <w:rsid w:val="009B0BF5"/>
    <w:rsid w:val="009B1146"/>
    <w:rsid w:val="009B1FF2"/>
    <w:rsid w:val="009B257C"/>
    <w:rsid w:val="009B2CDA"/>
    <w:rsid w:val="009B34F3"/>
    <w:rsid w:val="009B3813"/>
    <w:rsid w:val="009B3899"/>
    <w:rsid w:val="009B4B25"/>
    <w:rsid w:val="009B4B34"/>
    <w:rsid w:val="009B4D75"/>
    <w:rsid w:val="009B67EE"/>
    <w:rsid w:val="009B6CB4"/>
    <w:rsid w:val="009B72AE"/>
    <w:rsid w:val="009B72F7"/>
    <w:rsid w:val="009C057E"/>
    <w:rsid w:val="009C1035"/>
    <w:rsid w:val="009C1543"/>
    <w:rsid w:val="009C1656"/>
    <w:rsid w:val="009C1770"/>
    <w:rsid w:val="009C250C"/>
    <w:rsid w:val="009C2D93"/>
    <w:rsid w:val="009C2EC6"/>
    <w:rsid w:val="009C31BB"/>
    <w:rsid w:val="009C38D8"/>
    <w:rsid w:val="009C3E9F"/>
    <w:rsid w:val="009C4449"/>
    <w:rsid w:val="009C4A5F"/>
    <w:rsid w:val="009C4B88"/>
    <w:rsid w:val="009C507D"/>
    <w:rsid w:val="009C5F89"/>
    <w:rsid w:val="009C6968"/>
    <w:rsid w:val="009C69F9"/>
    <w:rsid w:val="009C7D11"/>
    <w:rsid w:val="009D113D"/>
    <w:rsid w:val="009D1165"/>
    <w:rsid w:val="009D132E"/>
    <w:rsid w:val="009D14E6"/>
    <w:rsid w:val="009D26F6"/>
    <w:rsid w:val="009D2C01"/>
    <w:rsid w:val="009D3FD9"/>
    <w:rsid w:val="009D4CC0"/>
    <w:rsid w:val="009D4D22"/>
    <w:rsid w:val="009D6095"/>
    <w:rsid w:val="009D67E2"/>
    <w:rsid w:val="009D6A22"/>
    <w:rsid w:val="009D7205"/>
    <w:rsid w:val="009D745E"/>
    <w:rsid w:val="009D7E83"/>
    <w:rsid w:val="009E0616"/>
    <w:rsid w:val="009E12F1"/>
    <w:rsid w:val="009E1750"/>
    <w:rsid w:val="009E1F6E"/>
    <w:rsid w:val="009E2A9E"/>
    <w:rsid w:val="009E2BCD"/>
    <w:rsid w:val="009E3AD9"/>
    <w:rsid w:val="009E4510"/>
    <w:rsid w:val="009E4733"/>
    <w:rsid w:val="009E4769"/>
    <w:rsid w:val="009E47B7"/>
    <w:rsid w:val="009E4EF6"/>
    <w:rsid w:val="009E63A2"/>
    <w:rsid w:val="009F22AF"/>
    <w:rsid w:val="009F294B"/>
    <w:rsid w:val="009F2CD0"/>
    <w:rsid w:val="009F32E4"/>
    <w:rsid w:val="009F3DC6"/>
    <w:rsid w:val="009F4289"/>
    <w:rsid w:val="009F4420"/>
    <w:rsid w:val="009F5D23"/>
    <w:rsid w:val="009F6407"/>
    <w:rsid w:val="00A00CE5"/>
    <w:rsid w:val="00A02A0A"/>
    <w:rsid w:val="00A03688"/>
    <w:rsid w:val="00A04E52"/>
    <w:rsid w:val="00A057C4"/>
    <w:rsid w:val="00A0608F"/>
    <w:rsid w:val="00A0676E"/>
    <w:rsid w:val="00A06FB0"/>
    <w:rsid w:val="00A102A5"/>
    <w:rsid w:val="00A104BC"/>
    <w:rsid w:val="00A11036"/>
    <w:rsid w:val="00A11B6B"/>
    <w:rsid w:val="00A11E90"/>
    <w:rsid w:val="00A12308"/>
    <w:rsid w:val="00A13096"/>
    <w:rsid w:val="00A13196"/>
    <w:rsid w:val="00A15C62"/>
    <w:rsid w:val="00A16D4C"/>
    <w:rsid w:val="00A16FB0"/>
    <w:rsid w:val="00A176FD"/>
    <w:rsid w:val="00A200A8"/>
    <w:rsid w:val="00A200D2"/>
    <w:rsid w:val="00A2049D"/>
    <w:rsid w:val="00A20A25"/>
    <w:rsid w:val="00A2167D"/>
    <w:rsid w:val="00A216CD"/>
    <w:rsid w:val="00A21DE6"/>
    <w:rsid w:val="00A222A0"/>
    <w:rsid w:val="00A22865"/>
    <w:rsid w:val="00A2340E"/>
    <w:rsid w:val="00A24179"/>
    <w:rsid w:val="00A243F5"/>
    <w:rsid w:val="00A2531C"/>
    <w:rsid w:val="00A25BA6"/>
    <w:rsid w:val="00A2614E"/>
    <w:rsid w:val="00A26167"/>
    <w:rsid w:val="00A26F78"/>
    <w:rsid w:val="00A26FD5"/>
    <w:rsid w:val="00A27095"/>
    <w:rsid w:val="00A2730B"/>
    <w:rsid w:val="00A277CE"/>
    <w:rsid w:val="00A2795B"/>
    <w:rsid w:val="00A27CAB"/>
    <w:rsid w:val="00A30B90"/>
    <w:rsid w:val="00A314AF"/>
    <w:rsid w:val="00A31644"/>
    <w:rsid w:val="00A31AE1"/>
    <w:rsid w:val="00A32E5E"/>
    <w:rsid w:val="00A3361A"/>
    <w:rsid w:val="00A338D6"/>
    <w:rsid w:val="00A33C06"/>
    <w:rsid w:val="00A343E6"/>
    <w:rsid w:val="00A344DD"/>
    <w:rsid w:val="00A34BB2"/>
    <w:rsid w:val="00A3544D"/>
    <w:rsid w:val="00A354C6"/>
    <w:rsid w:val="00A35856"/>
    <w:rsid w:val="00A35C0D"/>
    <w:rsid w:val="00A361D9"/>
    <w:rsid w:val="00A36535"/>
    <w:rsid w:val="00A36F32"/>
    <w:rsid w:val="00A36F4B"/>
    <w:rsid w:val="00A37A6C"/>
    <w:rsid w:val="00A40291"/>
    <w:rsid w:val="00A4042C"/>
    <w:rsid w:val="00A4042E"/>
    <w:rsid w:val="00A40DE3"/>
    <w:rsid w:val="00A41CED"/>
    <w:rsid w:val="00A41FD1"/>
    <w:rsid w:val="00A42E26"/>
    <w:rsid w:val="00A43034"/>
    <w:rsid w:val="00A434D7"/>
    <w:rsid w:val="00A4591E"/>
    <w:rsid w:val="00A45E72"/>
    <w:rsid w:val="00A45E8C"/>
    <w:rsid w:val="00A46459"/>
    <w:rsid w:val="00A464CC"/>
    <w:rsid w:val="00A46586"/>
    <w:rsid w:val="00A4688D"/>
    <w:rsid w:val="00A47616"/>
    <w:rsid w:val="00A4781D"/>
    <w:rsid w:val="00A5091F"/>
    <w:rsid w:val="00A50E85"/>
    <w:rsid w:val="00A513E5"/>
    <w:rsid w:val="00A52BF6"/>
    <w:rsid w:val="00A53479"/>
    <w:rsid w:val="00A53C59"/>
    <w:rsid w:val="00A53CA1"/>
    <w:rsid w:val="00A54C80"/>
    <w:rsid w:val="00A555FB"/>
    <w:rsid w:val="00A55856"/>
    <w:rsid w:val="00A55964"/>
    <w:rsid w:val="00A5683D"/>
    <w:rsid w:val="00A577E7"/>
    <w:rsid w:val="00A5787D"/>
    <w:rsid w:val="00A6111E"/>
    <w:rsid w:val="00A61F94"/>
    <w:rsid w:val="00A6242D"/>
    <w:rsid w:val="00A63095"/>
    <w:rsid w:val="00A638C9"/>
    <w:rsid w:val="00A63ECE"/>
    <w:rsid w:val="00A647A8"/>
    <w:rsid w:val="00A669C6"/>
    <w:rsid w:val="00A67220"/>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177"/>
    <w:rsid w:val="00A83517"/>
    <w:rsid w:val="00A8368A"/>
    <w:rsid w:val="00A846A4"/>
    <w:rsid w:val="00A84A2C"/>
    <w:rsid w:val="00A84DCB"/>
    <w:rsid w:val="00A84FE3"/>
    <w:rsid w:val="00A85AB9"/>
    <w:rsid w:val="00A86302"/>
    <w:rsid w:val="00A865EF"/>
    <w:rsid w:val="00A87421"/>
    <w:rsid w:val="00A87A4B"/>
    <w:rsid w:val="00A91912"/>
    <w:rsid w:val="00A9339C"/>
    <w:rsid w:val="00A940CC"/>
    <w:rsid w:val="00A94931"/>
    <w:rsid w:val="00A94E3C"/>
    <w:rsid w:val="00A95775"/>
    <w:rsid w:val="00A95AEB"/>
    <w:rsid w:val="00A95D8D"/>
    <w:rsid w:val="00A9676E"/>
    <w:rsid w:val="00A976AC"/>
    <w:rsid w:val="00AA10C0"/>
    <w:rsid w:val="00AA15C9"/>
    <w:rsid w:val="00AA20D8"/>
    <w:rsid w:val="00AA26D5"/>
    <w:rsid w:val="00AA436F"/>
    <w:rsid w:val="00AA46B0"/>
    <w:rsid w:val="00AA4D86"/>
    <w:rsid w:val="00AA5511"/>
    <w:rsid w:val="00AA6F5E"/>
    <w:rsid w:val="00AA71D0"/>
    <w:rsid w:val="00AA77B8"/>
    <w:rsid w:val="00AB02AA"/>
    <w:rsid w:val="00AB0329"/>
    <w:rsid w:val="00AB0EF1"/>
    <w:rsid w:val="00AB2B11"/>
    <w:rsid w:val="00AB2CD3"/>
    <w:rsid w:val="00AB2FC9"/>
    <w:rsid w:val="00AB3748"/>
    <w:rsid w:val="00AB3821"/>
    <w:rsid w:val="00AB3A4A"/>
    <w:rsid w:val="00AB42CF"/>
    <w:rsid w:val="00AB4312"/>
    <w:rsid w:val="00AB49F6"/>
    <w:rsid w:val="00AB4EFB"/>
    <w:rsid w:val="00AB52A7"/>
    <w:rsid w:val="00AB574C"/>
    <w:rsid w:val="00AB5949"/>
    <w:rsid w:val="00AB6437"/>
    <w:rsid w:val="00AC0A0F"/>
    <w:rsid w:val="00AC1D82"/>
    <w:rsid w:val="00AC20E1"/>
    <w:rsid w:val="00AC21DA"/>
    <w:rsid w:val="00AC3A60"/>
    <w:rsid w:val="00AC4787"/>
    <w:rsid w:val="00AC495F"/>
    <w:rsid w:val="00AC4B5C"/>
    <w:rsid w:val="00AC602B"/>
    <w:rsid w:val="00AC6C2F"/>
    <w:rsid w:val="00AC6E24"/>
    <w:rsid w:val="00AD0426"/>
    <w:rsid w:val="00AD065A"/>
    <w:rsid w:val="00AD0A9B"/>
    <w:rsid w:val="00AD1407"/>
    <w:rsid w:val="00AD1BE9"/>
    <w:rsid w:val="00AD3793"/>
    <w:rsid w:val="00AD3B7F"/>
    <w:rsid w:val="00AD3CB1"/>
    <w:rsid w:val="00AD3E02"/>
    <w:rsid w:val="00AD42CA"/>
    <w:rsid w:val="00AD4FF6"/>
    <w:rsid w:val="00AD5732"/>
    <w:rsid w:val="00AD5B98"/>
    <w:rsid w:val="00AD5E36"/>
    <w:rsid w:val="00AD5F6B"/>
    <w:rsid w:val="00AD6232"/>
    <w:rsid w:val="00AD6DF8"/>
    <w:rsid w:val="00AE0CB1"/>
    <w:rsid w:val="00AE22A7"/>
    <w:rsid w:val="00AE2425"/>
    <w:rsid w:val="00AE2500"/>
    <w:rsid w:val="00AE2533"/>
    <w:rsid w:val="00AE25CC"/>
    <w:rsid w:val="00AE2C4B"/>
    <w:rsid w:val="00AE31A7"/>
    <w:rsid w:val="00AE3601"/>
    <w:rsid w:val="00AE3654"/>
    <w:rsid w:val="00AE410C"/>
    <w:rsid w:val="00AE427C"/>
    <w:rsid w:val="00AE45DB"/>
    <w:rsid w:val="00AE4D51"/>
    <w:rsid w:val="00AE5273"/>
    <w:rsid w:val="00AE553C"/>
    <w:rsid w:val="00AE5824"/>
    <w:rsid w:val="00AE5B85"/>
    <w:rsid w:val="00AE5D89"/>
    <w:rsid w:val="00AE6091"/>
    <w:rsid w:val="00AE6D27"/>
    <w:rsid w:val="00AE78F4"/>
    <w:rsid w:val="00AF1ED1"/>
    <w:rsid w:val="00AF1F78"/>
    <w:rsid w:val="00AF1F8D"/>
    <w:rsid w:val="00AF2D97"/>
    <w:rsid w:val="00AF2FA6"/>
    <w:rsid w:val="00AF38D9"/>
    <w:rsid w:val="00AF3D24"/>
    <w:rsid w:val="00AF40E6"/>
    <w:rsid w:val="00AF492F"/>
    <w:rsid w:val="00AF4951"/>
    <w:rsid w:val="00AF4AB8"/>
    <w:rsid w:val="00AF644B"/>
    <w:rsid w:val="00AF7368"/>
    <w:rsid w:val="00B000ED"/>
    <w:rsid w:val="00B00FA5"/>
    <w:rsid w:val="00B01580"/>
    <w:rsid w:val="00B02484"/>
    <w:rsid w:val="00B02E95"/>
    <w:rsid w:val="00B030FE"/>
    <w:rsid w:val="00B03131"/>
    <w:rsid w:val="00B041DB"/>
    <w:rsid w:val="00B04E25"/>
    <w:rsid w:val="00B05538"/>
    <w:rsid w:val="00B0690C"/>
    <w:rsid w:val="00B07850"/>
    <w:rsid w:val="00B10176"/>
    <w:rsid w:val="00B10385"/>
    <w:rsid w:val="00B1109F"/>
    <w:rsid w:val="00B11472"/>
    <w:rsid w:val="00B114F1"/>
    <w:rsid w:val="00B11C27"/>
    <w:rsid w:val="00B12F74"/>
    <w:rsid w:val="00B131AE"/>
    <w:rsid w:val="00B13470"/>
    <w:rsid w:val="00B136CD"/>
    <w:rsid w:val="00B14122"/>
    <w:rsid w:val="00B152FA"/>
    <w:rsid w:val="00B15A25"/>
    <w:rsid w:val="00B17116"/>
    <w:rsid w:val="00B219AD"/>
    <w:rsid w:val="00B23674"/>
    <w:rsid w:val="00B23A63"/>
    <w:rsid w:val="00B23ACE"/>
    <w:rsid w:val="00B23CAF"/>
    <w:rsid w:val="00B23E09"/>
    <w:rsid w:val="00B25DA0"/>
    <w:rsid w:val="00B26277"/>
    <w:rsid w:val="00B26DCF"/>
    <w:rsid w:val="00B27626"/>
    <w:rsid w:val="00B307AD"/>
    <w:rsid w:val="00B30A5C"/>
    <w:rsid w:val="00B3182E"/>
    <w:rsid w:val="00B31D15"/>
    <w:rsid w:val="00B320BD"/>
    <w:rsid w:val="00B32455"/>
    <w:rsid w:val="00B32702"/>
    <w:rsid w:val="00B33F5C"/>
    <w:rsid w:val="00B33FE7"/>
    <w:rsid w:val="00B342C5"/>
    <w:rsid w:val="00B34330"/>
    <w:rsid w:val="00B34467"/>
    <w:rsid w:val="00B36201"/>
    <w:rsid w:val="00B36768"/>
    <w:rsid w:val="00B36822"/>
    <w:rsid w:val="00B3688F"/>
    <w:rsid w:val="00B377CF"/>
    <w:rsid w:val="00B37970"/>
    <w:rsid w:val="00B40598"/>
    <w:rsid w:val="00B40C73"/>
    <w:rsid w:val="00B411BD"/>
    <w:rsid w:val="00B41426"/>
    <w:rsid w:val="00B4211A"/>
    <w:rsid w:val="00B44622"/>
    <w:rsid w:val="00B44E76"/>
    <w:rsid w:val="00B450AB"/>
    <w:rsid w:val="00B45148"/>
    <w:rsid w:val="00B45522"/>
    <w:rsid w:val="00B45A56"/>
    <w:rsid w:val="00B4652F"/>
    <w:rsid w:val="00B468D7"/>
    <w:rsid w:val="00B46A06"/>
    <w:rsid w:val="00B47A6C"/>
    <w:rsid w:val="00B47BA1"/>
    <w:rsid w:val="00B5187D"/>
    <w:rsid w:val="00B51FE4"/>
    <w:rsid w:val="00B52C26"/>
    <w:rsid w:val="00B52EAB"/>
    <w:rsid w:val="00B535F4"/>
    <w:rsid w:val="00B53B36"/>
    <w:rsid w:val="00B53C34"/>
    <w:rsid w:val="00B55272"/>
    <w:rsid w:val="00B561D6"/>
    <w:rsid w:val="00B570FA"/>
    <w:rsid w:val="00B57E7B"/>
    <w:rsid w:val="00B60A05"/>
    <w:rsid w:val="00B6143D"/>
    <w:rsid w:val="00B633BC"/>
    <w:rsid w:val="00B64CF6"/>
    <w:rsid w:val="00B65943"/>
    <w:rsid w:val="00B70555"/>
    <w:rsid w:val="00B70BB6"/>
    <w:rsid w:val="00B711BD"/>
    <w:rsid w:val="00B71968"/>
    <w:rsid w:val="00B72081"/>
    <w:rsid w:val="00B72096"/>
    <w:rsid w:val="00B720EB"/>
    <w:rsid w:val="00B72554"/>
    <w:rsid w:val="00B72A80"/>
    <w:rsid w:val="00B72AC6"/>
    <w:rsid w:val="00B73125"/>
    <w:rsid w:val="00B736C1"/>
    <w:rsid w:val="00B737C7"/>
    <w:rsid w:val="00B73B9E"/>
    <w:rsid w:val="00B77577"/>
    <w:rsid w:val="00B77835"/>
    <w:rsid w:val="00B77F87"/>
    <w:rsid w:val="00B808FF"/>
    <w:rsid w:val="00B80933"/>
    <w:rsid w:val="00B81417"/>
    <w:rsid w:val="00B81CBC"/>
    <w:rsid w:val="00B82005"/>
    <w:rsid w:val="00B82092"/>
    <w:rsid w:val="00B829C2"/>
    <w:rsid w:val="00B82ACF"/>
    <w:rsid w:val="00B82C3E"/>
    <w:rsid w:val="00B83A78"/>
    <w:rsid w:val="00B8577E"/>
    <w:rsid w:val="00B85ADE"/>
    <w:rsid w:val="00B85B21"/>
    <w:rsid w:val="00B85E70"/>
    <w:rsid w:val="00B86777"/>
    <w:rsid w:val="00B90178"/>
    <w:rsid w:val="00B90671"/>
    <w:rsid w:val="00B90958"/>
    <w:rsid w:val="00B913FA"/>
    <w:rsid w:val="00B91B6D"/>
    <w:rsid w:val="00B91F08"/>
    <w:rsid w:val="00B92A91"/>
    <w:rsid w:val="00B93058"/>
    <w:rsid w:val="00B93917"/>
    <w:rsid w:val="00B94277"/>
    <w:rsid w:val="00B9489C"/>
    <w:rsid w:val="00B948BF"/>
    <w:rsid w:val="00B9513C"/>
    <w:rsid w:val="00B951C5"/>
    <w:rsid w:val="00B957B7"/>
    <w:rsid w:val="00B95AFF"/>
    <w:rsid w:val="00B960B7"/>
    <w:rsid w:val="00B96338"/>
    <w:rsid w:val="00B96DA5"/>
    <w:rsid w:val="00B97610"/>
    <w:rsid w:val="00B9767F"/>
    <w:rsid w:val="00BA0825"/>
    <w:rsid w:val="00BA0842"/>
    <w:rsid w:val="00BA0C2C"/>
    <w:rsid w:val="00BA10BF"/>
    <w:rsid w:val="00BA1B63"/>
    <w:rsid w:val="00BA1F86"/>
    <w:rsid w:val="00BA2DF4"/>
    <w:rsid w:val="00BA33DA"/>
    <w:rsid w:val="00BA4619"/>
    <w:rsid w:val="00BA5DB3"/>
    <w:rsid w:val="00BA628C"/>
    <w:rsid w:val="00BA636E"/>
    <w:rsid w:val="00BA6973"/>
    <w:rsid w:val="00BA7F22"/>
    <w:rsid w:val="00BA7FAF"/>
    <w:rsid w:val="00BB0C49"/>
    <w:rsid w:val="00BB2260"/>
    <w:rsid w:val="00BB248C"/>
    <w:rsid w:val="00BB2E78"/>
    <w:rsid w:val="00BB30BC"/>
    <w:rsid w:val="00BB361D"/>
    <w:rsid w:val="00BB3FFB"/>
    <w:rsid w:val="00BB54CC"/>
    <w:rsid w:val="00BB6BC3"/>
    <w:rsid w:val="00BB6F96"/>
    <w:rsid w:val="00BB779D"/>
    <w:rsid w:val="00BB7818"/>
    <w:rsid w:val="00BB7E07"/>
    <w:rsid w:val="00BC0794"/>
    <w:rsid w:val="00BC0E77"/>
    <w:rsid w:val="00BC18F4"/>
    <w:rsid w:val="00BC1AB6"/>
    <w:rsid w:val="00BC1BB4"/>
    <w:rsid w:val="00BC1E61"/>
    <w:rsid w:val="00BC204D"/>
    <w:rsid w:val="00BC22A3"/>
    <w:rsid w:val="00BC23D1"/>
    <w:rsid w:val="00BC2753"/>
    <w:rsid w:val="00BC4FFE"/>
    <w:rsid w:val="00BC57C3"/>
    <w:rsid w:val="00BC5CB9"/>
    <w:rsid w:val="00BC6335"/>
    <w:rsid w:val="00BC655C"/>
    <w:rsid w:val="00BC71B1"/>
    <w:rsid w:val="00BC7543"/>
    <w:rsid w:val="00BD0685"/>
    <w:rsid w:val="00BD0CB8"/>
    <w:rsid w:val="00BD2147"/>
    <w:rsid w:val="00BD3589"/>
    <w:rsid w:val="00BD3969"/>
    <w:rsid w:val="00BD3CBF"/>
    <w:rsid w:val="00BD3E4A"/>
    <w:rsid w:val="00BD59FC"/>
    <w:rsid w:val="00BD6106"/>
    <w:rsid w:val="00BD71FA"/>
    <w:rsid w:val="00BE1DA4"/>
    <w:rsid w:val="00BE26EF"/>
    <w:rsid w:val="00BE31CA"/>
    <w:rsid w:val="00BE3D68"/>
    <w:rsid w:val="00BE43DB"/>
    <w:rsid w:val="00BE4F5A"/>
    <w:rsid w:val="00BE5F3A"/>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6E6C"/>
    <w:rsid w:val="00BF71DD"/>
    <w:rsid w:val="00BF7DC8"/>
    <w:rsid w:val="00BF7DF2"/>
    <w:rsid w:val="00C002AD"/>
    <w:rsid w:val="00C0033C"/>
    <w:rsid w:val="00C00671"/>
    <w:rsid w:val="00C008E2"/>
    <w:rsid w:val="00C00AD0"/>
    <w:rsid w:val="00C00D27"/>
    <w:rsid w:val="00C01339"/>
    <w:rsid w:val="00C0151F"/>
    <w:rsid w:val="00C027F5"/>
    <w:rsid w:val="00C02D2F"/>
    <w:rsid w:val="00C03EA6"/>
    <w:rsid w:val="00C04D61"/>
    <w:rsid w:val="00C071B8"/>
    <w:rsid w:val="00C07CC0"/>
    <w:rsid w:val="00C1024A"/>
    <w:rsid w:val="00C10ABC"/>
    <w:rsid w:val="00C11718"/>
    <w:rsid w:val="00C118BA"/>
    <w:rsid w:val="00C11F66"/>
    <w:rsid w:val="00C12393"/>
    <w:rsid w:val="00C131EC"/>
    <w:rsid w:val="00C13958"/>
    <w:rsid w:val="00C13B75"/>
    <w:rsid w:val="00C13D49"/>
    <w:rsid w:val="00C14AF8"/>
    <w:rsid w:val="00C15227"/>
    <w:rsid w:val="00C15CEC"/>
    <w:rsid w:val="00C15D97"/>
    <w:rsid w:val="00C17679"/>
    <w:rsid w:val="00C200A5"/>
    <w:rsid w:val="00C203DF"/>
    <w:rsid w:val="00C20CC1"/>
    <w:rsid w:val="00C2138E"/>
    <w:rsid w:val="00C21C45"/>
    <w:rsid w:val="00C21F1D"/>
    <w:rsid w:val="00C229E5"/>
    <w:rsid w:val="00C2474D"/>
    <w:rsid w:val="00C24B15"/>
    <w:rsid w:val="00C24F52"/>
    <w:rsid w:val="00C25505"/>
    <w:rsid w:val="00C25D35"/>
    <w:rsid w:val="00C269A8"/>
    <w:rsid w:val="00C269E6"/>
    <w:rsid w:val="00C2712A"/>
    <w:rsid w:val="00C2721C"/>
    <w:rsid w:val="00C30789"/>
    <w:rsid w:val="00C318B3"/>
    <w:rsid w:val="00C32DC1"/>
    <w:rsid w:val="00C331FC"/>
    <w:rsid w:val="00C3357F"/>
    <w:rsid w:val="00C3373F"/>
    <w:rsid w:val="00C34A6B"/>
    <w:rsid w:val="00C357F3"/>
    <w:rsid w:val="00C3712A"/>
    <w:rsid w:val="00C41494"/>
    <w:rsid w:val="00C41A56"/>
    <w:rsid w:val="00C44093"/>
    <w:rsid w:val="00C4427B"/>
    <w:rsid w:val="00C45A6B"/>
    <w:rsid w:val="00C46E5C"/>
    <w:rsid w:val="00C47757"/>
    <w:rsid w:val="00C47C9B"/>
    <w:rsid w:val="00C50CB2"/>
    <w:rsid w:val="00C51706"/>
    <w:rsid w:val="00C51A1C"/>
    <w:rsid w:val="00C52337"/>
    <w:rsid w:val="00C5233E"/>
    <w:rsid w:val="00C5261A"/>
    <w:rsid w:val="00C52FFD"/>
    <w:rsid w:val="00C549D2"/>
    <w:rsid w:val="00C5589D"/>
    <w:rsid w:val="00C559C3"/>
    <w:rsid w:val="00C561FE"/>
    <w:rsid w:val="00C568C9"/>
    <w:rsid w:val="00C57773"/>
    <w:rsid w:val="00C602E6"/>
    <w:rsid w:val="00C60693"/>
    <w:rsid w:val="00C60774"/>
    <w:rsid w:val="00C6286A"/>
    <w:rsid w:val="00C62D6C"/>
    <w:rsid w:val="00C62ED8"/>
    <w:rsid w:val="00C63B2A"/>
    <w:rsid w:val="00C63D16"/>
    <w:rsid w:val="00C63DFA"/>
    <w:rsid w:val="00C64797"/>
    <w:rsid w:val="00C66971"/>
    <w:rsid w:val="00C71776"/>
    <w:rsid w:val="00C724DE"/>
    <w:rsid w:val="00C73235"/>
    <w:rsid w:val="00C73B38"/>
    <w:rsid w:val="00C742B6"/>
    <w:rsid w:val="00C7652D"/>
    <w:rsid w:val="00C773F4"/>
    <w:rsid w:val="00C77426"/>
    <w:rsid w:val="00C80EC4"/>
    <w:rsid w:val="00C82153"/>
    <w:rsid w:val="00C823DB"/>
    <w:rsid w:val="00C82714"/>
    <w:rsid w:val="00C83700"/>
    <w:rsid w:val="00C84842"/>
    <w:rsid w:val="00C84936"/>
    <w:rsid w:val="00C84F5F"/>
    <w:rsid w:val="00C85A54"/>
    <w:rsid w:val="00C86530"/>
    <w:rsid w:val="00C873AF"/>
    <w:rsid w:val="00C878EB"/>
    <w:rsid w:val="00C915BA"/>
    <w:rsid w:val="00C917DC"/>
    <w:rsid w:val="00C917EE"/>
    <w:rsid w:val="00C92134"/>
    <w:rsid w:val="00C92657"/>
    <w:rsid w:val="00C92FC8"/>
    <w:rsid w:val="00C933B1"/>
    <w:rsid w:val="00C936D3"/>
    <w:rsid w:val="00C93A42"/>
    <w:rsid w:val="00C93C01"/>
    <w:rsid w:val="00C93C85"/>
    <w:rsid w:val="00C94898"/>
    <w:rsid w:val="00C94FA5"/>
    <w:rsid w:val="00C95476"/>
    <w:rsid w:val="00C95F8A"/>
    <w:rsid w:val="00C95FC5"/>
    <w:rsid w:val="00C97996"/>
    <w:rsid w:val="00C97F5F"/>
    <w:rsid w:val="00CA014B"/>
    <w:rsid w:val="00CA070C"/>
    <w:rsid w:val="00CA273A"/>
    <w:rsid w:val="00CA28A6"/>
    <w:rsid w:val="00CA32E4"/>
    <w:rsid w:val="00CA3905"/>
    <w:rsid w:val="00CA4408"/>
    <w:rsid w:val="00CA4DE6"/>
    <w:rsid w:val="00CA5F66"/>
    <w:rsid w:val="00CA637F"/>
    <w:rsid w:val="00CA6485"/>
    <w:rsid w:val="00CA6591"/>
    <w:rsid w:val="00CA6754"/>
    <w:rsid w:val="00CA72C9"/>
    <w:rsid w:val="00CA747F"/>
    <w:rsid w:val="00CA75F7"/>
    <w:rsid w:val="00CA7B65"/>
    <w:rsid w:val="00CB0393"/>
    <w:rsid w:val="00CB0435"/>
    <w:rsid w:val="00CB05D5"/>
    <w:rsid w:val="00CB0ADD"/>
    <w:rsid w:val="00CB0B36"/>
    <w:rsid w:val="00CB1732"/>
    <w:rsid w:val="00CB1D39"/>
    <w:rsid w:val="00CB31B1"/>
    <w:rsid w:val="00CB3D46"/>
    <w:rsid w:val="00CB48A0"/>
    <w:rsid w:val="00CB4E3F"/>
    <w:rsid w:val="00CB4E64"/>
    <w:rsid w:val="00CB7C17"/>
    <w:rsid w:val="00CC1762"/>
    <w:rsid w:val="00CC2C02"/>
    <w:rsid w:val="00CC304A"/>
    <w:rsid w:val="00CC3CB9"/>
    <w:rsid w:val="00CC3EC9"/>
    <w:rsid w:val="00CC444D"/>
    <w:rsid w:val="00CC4D1D"/>
    <w:rsid w:val="00CC5D2B"/>
    <w:rsid w:val="00CC609D"/>
    <w:rsid w:val="00CC61BB"/>
    <w:rsid w:val="00CC69E1"/>
    <w:rsid w:val="00CD13E7"/>
    <w:rsid w:val="00CD144E"/>
    <w:rsid w:val="00CD1B27"/>
    <w:rsid w:val="00CD434D"/>
    <w:rsid w:val="00CD495D"/>
    <w:rsid w:val="00CD5040"/>
    <w:rsid w:val="00CD533E"/>
    <w:rsid w:val="00CD58F8"/>
    <w:rsid w:val="00CD5DC5"/>
    <w:rsid w:val="00CD66A9"/>
    <w:rsid w:val="00CD66F5"/>
    <w:rsid w:val="00CD683E"/>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722"/>
    <w:rsid w:val="00CE7144"/>
    <w:rsid w:val="00CE7924"/>
    <w:rsid w:val="00CE7BFF"/>
    <w:rsid w:val="00CF0F2E"/>
    <w:rsid w:val="00CF0F53"/>
    <w:rsid w:val="00CF138C"/>
    <w:rsid w:val="00CF1AF0"/>
    <w:rsid w:val="00CF1CB5"/>
    <w:rsid w:val="00CF1FBE"/>
    <w:rsid w:val="00CF274E"/>
    <w:rsid w:val="00CF32F2"/>
    <w:rsid w:val="00CF4515"/>
    <w:rsid w:val="00CF4AA2"/>
    <w:rsid w:val="00CF4F04"/>
    <w:rsid w:val="00CF6BAE"/>
    <w:rsid w:val="00CF6F46"/>
    <w:rsid w:val="00CF740F"/>
    <w:rsid w:val="00CF7D18"/>
    <w:rsid w:val="00CF7DD1"/>
    <w:rsid w:val="00D0053E"/>
    <w:rsid w:val="00D00FD0"/>
    <w:rsid w:val="00D029FA"/>
    <w:rsid w:val="00D03F0D"/>
    <w:rsid w:val="00D04338"/>
    <w:rsid w:val="00D0438D"/>
    <w:rsid w:val="00D06FA5"/>
    <w:rsid w:val="00D07879"/>
    <w:rsid w:val="00D10EBF"/>
    <w:rsid w:val="00D110C1"/>
    <w:rsid w:val="00D12035"/>
    <w:rsid w:val="00D12BF5"/>
    <w:rsid w:val="00D12F23"/>
    <w:rsid w:val="00D13BF7"/>
    <w:rsid w:val="00D14139"/>
    <w:rsid w:val="00D14463"/>
    <w:rsid w:val="00D14DFD"/>
    <w:rsid w:val="00D1506D"/>
    <w:rsid w:val="00D15200"/>
    <w:rsid w:val="00D15758"/>
    <w:rsid w:val="00D15B0F"/>
    <w:rsid w:val="00D176AD"/>
    <w:rsid w:val="00D177C2"/>
    <w:rsid w:val="00D2029D"/>
    <w:rsid w:val="00D20399"/>
    <w:rsid w:val="00D21D66"/>
    <w:rsid w:val="00D220BC"/>
    <w:rsid w:val="00D22123"/>
    <w:rsid w:val="00D22258"/>
    <w:rsid w:val="00D22837"/>
    <w:rsid w:val="00D228C0"/>
    <w:rsid w:val="00D24A4C"/>
    <w:rsid w:val="00D25375"/>
    <w:rsid w:val="00D26726"/>
    <w:rsid w:val="00D271BF"/>
    <w:rsid w:val="00D276AA"/>
    <w:rsid w:val="00D30026"/>
    <w:rsid w:val="00D30449"/>
    <w:rsid w:val="00D30777"/>
    <w:rsid w:val="00D32152"/>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F4A"/>
    <w:rsid w:val="00D419B6"/>
    <w:rsid w:val="00D43289"/>
    <w:rsid w:val="00D43C77"/>
    <w:rsid w:val="00D453FF"/>
    <w:rsid w:val="00D45A10"/>
    <w:rsid w:val="00D45B47"/>
    <w:rsid w:val="00D462DB"/>
    <w:rsid w:val="00D466C1"/>
    <w:rsid w:val="00D46CFD"/>
    <w:rsid w:val="00D50520"/>
    <w:rsid w:val="00D5055F"/>
    <w:rsid w:val="00D50BC8"/>
    <w:rsid w:val="00D50C54"/>
    <w:rsid w:val="00D50CA6"/>
    <w:rsid w:val="00D50E3B"/>
    <w:rsid w:val="00D514C4"/>
    <w:rsid w:val="00D527E8"/>
    <w:rsid w:val="00D52C6D"/>
    <w:rsid w:val="00D5399D"/>
    <w:rsid w:val="00D54066"/>
    <w:rsid w:val="00D55669"/>
    <w:rsid w:val="00D563AF"/>
    <w:rsid w:val="00D56F82"/>
    <w:rsid w:val="00D574AE"/>
    <w:rsid w:val="00D57717"/>
    <w:rsid w:val="00D57BFD"/>
    <w:rsid w:val="00D606DD"/>
    <w:rsid w:val="00D60DFB"/>
    <w:rsid w:val="00D61360"/>
    <w:rsid w:val="00D619DE"/>
    <w:rsid w:val="00D61C0B"/>
    <w:rsid w:val="00D637FB"/>
    <w:rsid w:val="00D63A74"/>
    <w:rsid w:val="00D640DB"/>
    <w:rsid w:val="00D64675"/>
    <w:rsid w:val="00D6487C"/>
    <w:rsid w:val="00D6520F"/>
    <w:rsid w:val="00D6547A"/>
    <w:rsid w:val="00D65484"/>
    <w:rsid w:val="00D66A23"/>
    <w:rsid w:val="00D67A35"/>
    <w:rsid w:val="00D70862"/>
    <w:rsid w:val="00D70A3B"/>
    <w:rsid w:val="00D70D9A"/>
    <w:rsid w:val="00D71D34"/>
    <w:rsid w:val="00D75BF6"/>
    <w:rsid w:val="00D75E17"/>
    <w:rsid w:val="00D76487"/>
    <w:rsid w:val="00D7680E"/>
    <w:rsid w:val="00D800DD"/>
    <w:rsid w:val="00D801FD"/>
    <w:rsid w:val="00D802F6"/>
    <w:rsid w:val="00D8098B"/>
    <w:rsid w:val="00D81A27"/>
    <w:rsid w:val="00D81AA1"/>
    <w:rsid w:val="00D81E7B"/>
    <w:rsid w:val="00D82332"/>
    <w:rsid w:val="00D8261E"/>
    <w:rsid w:val="00D8311B"/>
    <w:rsid w:val="00D83981"/>
    <w:rsid w:val="00D8461F"/>
    <w:rsid w:val="00D846B9"/>
    <w:rsid w:val="00D8496B"/>
    <w:rsid w:val="00D84C72"/>
    <w:rsid w:val="00D85F40"/>
    <w:rsid w:val="00D86B48"/>
    <w:rsid w:val="00D86F3D"/>
    <w:rsid w:val="00D902F7"/>
    <w:rsid w:val="00D908FA"/>
    <w:rsid w:val="00D90DB9"/>
    <w:rsid w:val="00D9176E"/>
    <w:rsid w:val="00D91F54"/>
    <w:rsid w:val="00D92AAA"/>
    <w:rsid w:val="00D92C1C"/>
    <w:rsid w:val="00D933C2"/>
    <w:rsid w:val="00D93B08"/>
    <w:rsid w:val="00DA03F5"/>
    <w:rsid w:val="00DA1898"/>
    <w:rsid w:val="00DA1FE1"/>
    <w:rsid w:val="00DA216E"/>
    <w:rsid w:val="00DA2677"/>
    <w:rsid w:val="00DA4036"/>
    <w:rsid w:val="00DA4F7E"/>
    <w:rsid w:val="00DA58AC"/>
    <w:rsid w:val="00DA5B1B"/>
    <w:rsid w:val="00DA5DAD"/>
    <w:rsid w:val="00DA6F50"/>
    <w:rsid w:val="00DA70B8"/>
    <w:rsid w:val="00DA712F"/>
    <w:rsid w:val="00DA7D19"/>
    <w:rsid w:val="00DB0DFA"/>
    <w:rsid w:val="00DB1720"/>
    <w:rsid w:val="00DB1B97"/>
    <w:rsid w:val="00DB2975"/>
    <w:rsid w:val="00DB2B60"/>
    <w:rsid w:val="00DB2D76"/>
    <w:rsid w:val="00DB3EDF"/>
    <w:rsid w:val="00DB44CB"/>
    <w:rsid w:val="00DB4CD4"/>
    <w:rsid w:val="00DB52BB"/>
    <w:rsid w:val="00DB63B2"/>
    <w:rsid w:val="00DB6FF2"/>
    <w:rsid w:val="00DB75EB"/>
    <w:rsid w:val="00DC13CC"/>
    <w:rsid w:val="00DC2D54"/>
    <w:rsid w:val="00DC71BD"/>
    <w:rsid w:val="00DC74EE"/>
    <w:rsid w:val="00DD05F3"/>
    <w:rsid w:val="00DD0A34"/>
    <w:rsid w:val="00DD0AF5"/>
    <w:rsid w:val="00DD192B"/>
    <w:rsid w:val="00DD2149"/>
    <w:rsid w:val="00DD313E"/>
    <w:rsid w:val="00DD3C9B"/>
    <w:rsid w:val="00DD4BB7"/>
    <w:rsid w:val="00DD4DA8"/>
    <w:rsid w:val="00DD5B75"/>
    <w:rsid w:val="00DD663A"/>
    <w:rsid w:val="00DD6666"/>
    <w:rsid w:val="00DD6910"/>
    <w:rsid w:val="00DD6AE2"/>
    <w:rsid w:val="00DD6B75"/>
    <w:rsid w:val="00DD7161"/>
    <w:rsid w:val="00DE0FAF"/>
    <w:rsid w:val="00DE1DED"/>
    <w:rsid w:val="00DE26F4"/>
    <w:rsid w:val="00DE2CD9"/>
    <w:rsid w:val="00DE39C0"/>
    <w:rsid w:val="00DE3EDC"/>
    <w:rsid w:val="00DE4577"/>
    <w:rsid w:val="00DE4C0F"/>
    <w:rsid w:val="00DE56BA"/>
    <w:rsid w:val="00DE583D"/>
    <w:rsid w:val="00DE5EF3"/>
    <w:rsid w:val="00DE5EF5"/>
    <w:rsid w:val="00DE618D"/>
    <w:rsid w:val="00DE66BF"/>
    <w:rsid w:val="00DE6B70"/>
    <w:rsid w:val="00DE727F"/>
    <w:rsid w:val="00DF1502"/>
    <w:rsid w:val="00DF1AED"/>
    <w:rsid w:val="00DF2964"/>
    <w:rsid w:val="00DF2FDE"/>
    <w:rsid w:val="00DF42DD"/>
    <w:rsid w:val="00DF43C3"/>
    <w:rsid w:val="00DF46F3"/>
    <w:rsid w:val="00DF4C6F"/>
    <w:rsid w:val="00DF61F8"/>
    <w:rsid w:val="00DF6489"/>
    <w:rsid w:val="00DF66EA"/>
    <w:rsid w:val="00DF68F2"/>
    <w:rsid w:val="00DF69CA"/>
    <w:rsid w:val="00DF7ED4"/>
    <w:rsid w:val="00E000DA"/>
    <w:rsid w:val="00E0159D"/>
    <w:rsid w:val="00E03662"/>
    <w:rsid w:val="00E03B44"/>
    <w:rsid w:val="00E0477C"/>
    <w:rsid w:val="00E04B4C"/>
    <w:rsid w:val="00E060C4"/>
    <w:rsid w:val="00E06240"/>
    <w:rsid w:val="00E062F9"/>
    <w:rsid w:val="00E06874"/>
    <w:rsid w:val="00E06C4B"/>
    <w:rsid w:val="00E07E49"/>
    <w:rsid w:val="00E1117D"/>
    <w:rsid w:val="00E11239"/>
    <w:rsid w:val="00E117BB"/>
    <w:rsid w:val="00E12423"/>
    <w:rsid w:val="00E12444"/>
    <w:rsid w:val="00E12CA9"/>
    <w:rsid w:val="00E134BC"/>
    <w:rsid w:val="00E13756"/>
    <w:rsid w:val="00E14213"/>
    <w:rsid w:val="00E14C6E"/>
    <w:rsid w:val="00E14D67"/>
    <w:rsid w:val="00E15270"/>
    <w:rsid w:val="00E15B93"/>
    <w:rsid w:val="00E15EB9"/>
    <w:rsid w:val="00E17F68"/>
    <w:rsid w:val="00E20082"/>
    <w:rsid w:val="00E20416"/>
    <w:rsid w:val="00E204C8"/>
    <w:rsid w:val="00E23DD4"/>
    <w:rsid w:val="00E253DF"/>
    <w:rsid w:val="00E256A1"/>
    <w:rsid w:val="00E268EA"/>
    <w:rsid w:val="00E26EC4"/>
    <w:rsid w:val="00E26F63"/>
    <w:rsid w:val="00E27634"/>
    <w:rsid w:val="00E2794B"/>
    <w:rsid w:val="00E27B29"/>
    <w:rsid w:val="00E27BDE"/>
    <w:rsid w:val="00E27D6D"/>
    <w:rsid w:val="00E3012F"/>
    <w:rsid w:val="00E30B1A"/>
    <w:rsid w:val="00E30B56"/>
    <w:rsid w:val="00E31B44"/>
    <w:rsid w:val="00E31BB0"/>
    <w:rsid w:val="00E3276A"/>
    <w:rsid w:val="00E331F4"/>
    <w:rsid w:val="00E33274"/>
    <w:rsid w:val="00E33B68"/>
    <w:rsid w:val="00E33D5B"/>
    <w:rsid w:val="00E35180"/>
    <w:rsid w:val="00E3518C"/>
    <w:rsid w:val="00E359EE"/>
    <w:rsid w:val="00E35DB4"/>
    <w:rsid w:val="00E35DCA"/>
    <w:rsid w:val="00E36146"/>
    <w:rsid w:val="00E365D9"/>
    <w:rsid w:val="00E36D82"/>
    <w:rsid w:val="00E37B07"/>
    <w:rsid w:val="00E37ECD"/>
    <w:rsid w:val="00E4039F"/>
    <w:rsid w:val="00E405A9"/>
    <w:rsid w:val="00E405D5"/>
    <w:rsid w:val="00E40786"/>
    <w:rsid w:val="00E40A03"/>
    <w:rsid w:val="00E41444"/>
    <w:rsid w:val="00E429DB"/>
    <w:rsid w:val="00E435DB"/>
    <w:rsid w:val="00E43697"/>
    <w:rsid w:val="00E43D69"/>
    <w:rsid w:val="00E43DDE"/>
    <w:rsid w:val="00E4429E"/>
    <w:rsid w:val="00E4464F"/>
    <w:rsid w:val="00E4492D"/>
    <w:rsid w:val="00E45633"/>
    <w:rsid w:val="00E46A0D"/>
    <w:rsid w:val="00E46FB3"/>
    <w:rsid w:val="00E500E4"/>
    <w:rsid w:val="00E51343"/>
    <w:rsid w:val="00E51EE4"/>
    <w:rsid w:val="00E52273"/>
    <w:rsid w:val="00E52E96"/>
    <w:rsid w:val="00E53261"/>
    <w:rsid w:val="00E536DB"/>
    <w:rsid w:val="00E53CBB"/>
    <w:rsid w:val="00E55082"/>
    <w:rsid w:val="00E556EF"/>
    <w:rsid w:val="00E557BE"/>
    <w:rsid w:val="00E5591F"/>
    <w:rsid w:val="00E565C6"/>
    <w:rsid w:val="00E565D0"/>
    <w:rsid w:val="00E56947"/>
    <w:rsid w:val="00E56DCA"/>
    <w:rsid w:val="00E57EF7"/>
    <w:rsid w:val="00E60FF9"/>
    <w:rsid w:val="00E61131"/>
    <w:rsid w:val="00E61E2F"/>
    <w:rsid w:val="00E624B3"/>
    <w:rsid w:val="00E6295B"/>
    <w:rsid w:val="00E62CEB"/>
    <w:rsid w:val="00E637B5"/>
    <w:rsid w:val="00E63BFA"/>
    <w:rsid w:val="00E644E4"/>
    <w:rsid w:val="00E64624"/>
    <w:rsid w:val="00E65735"/>
    <w:rsid w:val="00E65A65"/>
    <w:rsid w:val="00E66593"/>
    <w:rsid w:val="00E66811"/>
    <w:rsid w:val="00E668AB"/>
    <w:rsid w:val="00E66ABB"/>
    <w:rsid w:val="00E67EE1"/>
    <w:rsid w:val="00E70982"/>
    <w:rsid w:val="00E71C0F"/>
    <w:rsid w:val="00E71E28"/>
    <w:rsid w:val="00E72677"/>
    <w:rsid w:val="00E72BA0"/>
    <w:rsid w:val="00E72C70"/>
    <w:rsid w:val="00E744BA"/>
    <w:rsid w:val="00E74F22"/>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6B7E"/>
    <w:rsid w:val="00E86C25"/>
    <w:rsid w:val="00E91407"/>
    <w:rsid w:val="00E91960"/>
    <w:rsid w:val="00E91BBB"/>
    <w:rsid w:val="00E937D6"/>
    <w:rsid w:val="00E93D39"/>
    <w:rsid w:val="00E943FC"/>
    <w:rsid w:val="00E9456E"/>
    <w:rsid w:val="00E9465B"/>
    <w:rsid w:val="00E94954"/>
    <w:rsid w:val="00E94D04"/>
    <w:rsid w:val="00E94FCC"/>
    <w:rsid w:val="00E96D5B"/>
    <w:rsid w:val="00E96E79"/>
    <w:rsid w:val="00E9707F"/>
    <w:rsid w:val="00E970EA"/>
    <w:rsid w:val="00E973D2"/>
    <w:rsid w:val="00E97C69"/>
    <w:rsid w:val="00EA032B"/>
    <w:rsid w:val="00EA05CA"/>
    <w:rsid w:val="00EA0E60"/>
    <w:rsid w:val="00EA18BD"/>
    <w:rsid w:val="00EA1D63"/>
    <w:rsid w:val="00EA27BA"/>
    <w:rsid w:val="00EA2B48"/>
    <w:rsid w:val="00EA2EFC"/>
    <w:rsid w:val="00EA4188"/>
    <w:rsid w:val="00EA42FE"/>
    <w:rsid w:val="00EA504A"/>
    <w:rsid w:val="00EA53D8"/>
    <w:rsid w:val="00EA5BA3"/>
    <w:rsid w:val="00EA5BFE"/>
    <w:rsid w:val="00EA6268"/>
    <w:rsid w:val="00EA6C6B"/>
    <w:rsid w:val="00EA6FD4"/>
    <w:rsid w:val="00EA79FC"/>
    <w:rsid w:val="00EA7D26"/>
    <w:rsid w:val="00EA7DA0"/>
    <w:rsid w:val="00EB1637"/>
    <w:rsid w:val="00EB2156"/>
    <w:rsid w:val="00EB3D43"/>
    <w:rsid w:val="00EB3D71"/>
    <w:rsid w:val="00EB420E"/>
    <w:rsid w:val="00EB48CB"/>
    <w:rsid w:val="00EB4EE2"/>
    <w:rsid w:val="00EB5133"/>
    <w:rsid w:val="00EB5442"/>
    <w:rsid w:val="00EB54C3"/>
    <w:rsid w:val="00EB5C62"/>
    <w:rsid w:val="00EB696F"/>
    <w:rsid w:val="00EB6D02"/>
    <w:rsid w:val="00EB7158"/>
    <w:rsid w:val="00EB7B3C"/>
    <w:rsid w:val="00EC022C"/>
    <w:rsid w:val="00EC0604"/>
    <w:rsid w:val="00EC0676"/>
    <w:rsid w:val="00EC18C1"/>
    <w:rsid w:val="00EC1994"/>
    <w:rsid w:val="00EC252A"/>
    <w:rsid w:val="00EC41AB"/>
    <w:rsid w:val="00EC53D6"/>
    <w:rsid w:val="00EC5716"/>
    <w:rsid w:val="00EC5AC0"/>
    <w:rsid w:val="00EC61C5"/>
    <w:rsid w:val="00EC631A"/>
    <w:rsid w:val="00EC6577"/>
    <w:rsid w:val="00EC65EF"/>
    <w:rsid w:val="00EC7BEB"/>
    <w:rsid w:val="00ED078F"/>
    <w:rsid w:val="00ED08F9"/>
    <w:rsid w:val="00ED1221"/>
    <w:rsid w:val="00ED2BA8"/>
    <w:rsid w:val="00ED416E"/>
    <w:rsid w:val="00ED4C4B"/>
    <w:rsid w:val="00ED5B57"/>
    <w:rsid w:val="00ED5D46"/>
    <w:rsid w:val="00ED75D1"/>
    <w:rsid w:val="00ED76CE"/>
    <w:rsid w:val="00ED7D0D"/>
    <w:rsid w:val="00EE1E57"/>
    <w:rsid w:val="00EE2197"/>
    <w:rsid w:val="00EE2430"/>
    <w:rsid w:val="00EE2A54"/>
    <w:rsid w:val="00EE40D9"/>
    <w:rsid w:val="00EE47A2"/>
    <w:rsid w:val="00EE4BDC"/>
    <w:rsid w:val="00EE4C05"/>
    <w:rsid w:val="00EE4F07"/>
    <w:rsid w:val="00EE6C3D"/>
    <w:rsid w:val="00EE74D8"/>
    <w:rsid w:val="00EE7735"/>
    <w:rsid w:val="00EE78AB"/>
    <w:rsid w:val="00EF25B9"/>
    <w:rsid w:val="00EF35F9"/>
    <w:rsid w:val="00EF4207"/>
    <w:rsid w:val="00EF43FB"/>
    <w:rsid w:val="00EF46B5"/>
    <w:rsid w:val="00EF4C8A"/>
    <w:rsid w:val="00EF50A5"/>
    <w:rsid w:val="00EF528E"/>
    <w:rsid w:val="00EF54C2"/>
    <w:rsid w:val="00EF5508"/>
    <w:rsid w:val="00EF6343"/>
    <w:rsid w:val="00EF6D1E"/>
    <w:rsid w:val="00EF702F"/>
    <w:rsid w:val="00F00EF3"/>
    <w:rsid w:val="00F01413"/>
    <w:rsid w:val="00F01451"/>
    <w:rsid w:val="00F01568"/>
    <w:rsid w:val="00F01802"/>
    <w:rsid w:val="00F01B53"/>
    <w:rsid w:val="00F02703"/>
    <w:rsid w:val="00F028A7"/>
    <w:rsid w:val="00F03833"/>
    <w:rsid w:val="00F03B95"/>
    <w:rsid w:val="00F043D4"/>
    <w:rsid w:val="00F051C0"/>
    <w:rsid w:val="00F0535B"/>
    <w:rsid w:val="00F0634F"/>
    <w:rsid w:val="00F0733E"/>
    <w:rsid w:val="00F07502"/>
    <w:rsid w:val="00F1045B"/>
    <w:rsid w:val="00F10472"/>
    <w:rsid w:val="00F1191B"/>
    <w:rsid w:val="00F1222E"/>
    <w:rsid w:val="00F12C3A"/>
    <w:rsid w:val="00F13D99"/>
    <w:rsid w:val="00F14EAD"/>
    <w:rsid w:val="00F15196"/>
    <w:rsid w:val="00F15839"/>
    <w:rsid w:val="00F15B54"/>
    <w:rsid w:val="00F15FBE"/>
    <w:rsid w:val="00F16911"/>
    <w:rsid w:val="00F16D8F"/>
    <w:rsid w:val="00F170BD"/>
    <w:rsid w:val="00F1747C"/>
    <w:rsid w:val="00F17775"/>
    <w:rsid w:val="00F17D7A"/>
    <w:rsid w:val="00F20375"/>
    <w:rsid w:val="00F20D54"/>
    <w:rsid w:val="00F20E14"/>
    <w:rsid w:val="00F219FB"/>
    <w:rsid w:val="00F2359C"/>
    <w:rsid w:val="00F24000"/>
    <w:rsid w:val="00F25079"/>
    <w:rsid w:val="00F252F5"/>
    <w:rsid w:val="00F25C1D"/>
    <w:rsid w:val="00F25C52"/>
    <w:rsid w:val="00F25EF4"/>
    <w:rsid w:val="00F25F03"/>
    <w:rsid w:val="00F26199"/>
    <w:rsid w:val="00F26CC7"/>
    <w:rsid w:val="00F26D9E"/>
    <w:rsid w:val="00F2760C"/>
    <w:rsid w:val="00F27676"/>
    <w:rsid w:val="00F303BF"/>
    <w:rsid w:val="00F308CF"/>
    <w:rsid w:val="00F30D16"/>
    <w:rsid w:val="00F30F91"/>
    <w:rsid w:val="00F32990"/>
    <w:rsid w:val="00F33304"/>
    <w:rsid w:val="00F33A7D"/>
    <w:rsid w:val="00F34525"/>
    <w:rsid w:val="00F348D2"/>
    <w:rsid w:val="00F359C1"/>
    <w:rsid w:val="00F35C9B"/>
    <w:rsid w:val="00F369EF"/>
    <w:rsid w:val="00F4046F"/>
    <w:rsid w:val="00F40D62"/>
    <w:rsid w:val="00F4139D"/>
    <w:rsid w:val="00F417B9"/>
    <w:rsid w:val="00F41983"/>
    <w:rsid w:val="00F43102"/>
    <w:rsid w:val="00F44CA7"/>
    <w:rsid w:val="00F45E04"/>
    <w:rsid w:val="00F46C0A"/>
    <w:rsid w:val="00F46E0D"/>
    <w:rsid w:val="00F50178"/>
    <w:rsid w:val="00F5083C"/>
    <w:rsid w:val="00F50E1B"/>
    <w:rsid w:val="00F5101A"/>
    <w:rsid w:val="00F51804"/>
    <w:rsid w:val="00F51F90"/>
    <w:rsid w:val="00F52040"/>
    <w:rsid w:val="00F52B5E"/>
    <w:rsid w:val="00F540E4"/>
    <w:rsid w:val="00F54EE0"/>
    <w:rsid w:val="00F56248"/>
    <w:rsid w:val="00F562B8"/>
    <w:rsid w:val="00F567C6"/>
    <w:rsid w:val="00F574DB"/>
    <w:rsid w:val="00F57F90"/>
    <w:rsid w:val="00F621BF"/>
    <w:rsid w:val="00F625C5"/>
    <w:rsid w:val="00F630FD"/>
    <w:rsid w:val="00F63753"/>
    <w:rsid w:val="00F637EA"/>
    <w:rsid w:val="00F63E23"/>
    <w:rsid w:val="00F6430E"/>
    <w:rsid w:val="00F645F2"/>
    <w:rsid w:val="00F64847"/>
    <w:rsid w:val="00F64960"/>
    <w:rsid w:val="00F64F68"/>
    <w:rsid w:val="00F65397"/>
    <w:rsid w:val="00F65416"/>
    <w:rsid w:val="00F65BA7"/>
    <w:rsid w:val="00F66D4E"/>
    <w:rsid w:val="00F67317"/>
    <w:rsid w:val="00F676B8"/>
    <w:rsid w:val="00F679EB"/>
    <w:rsid w:val="00F67E07"/>
    <w:rsid w:val="00F70B30"/>
    <w:rsid w:val="00F7130D"/>
    <w:rsid w:val="00F72AB2"/>
    <w:rsid w:val="00F72B3A"/>
    <w:rsid w:val="00F74959"/>
    <w:rsid w:val="00F75F58"/>
    <w:rsid w:val="00F76366"/>
    <w:rsid w:val="00F766D9"/>
    <w:rsid w:val="00F801E6"/>
    <w:rsid w:val="00F80CED"/>
    <w:rsid w:val="00F8191C"/>
    <w:rsid w:val="00F829A5"/>
    <w:rsid w:val="00F835C6"/>
    <w:rsid w:val="00F83656"/>
    <w:rsid w:val="00F844B0"/>
    <w:rsid w:val="00F84741"/>
    <w:rsid w:val="00F849CA"/>
    <w:rsid w:val="00F8684F"/>
    <w:rsid w:val="00F87464"/>
    <w:rsid w:val="00F902CF"/>
    <w:rsid w:val="00F90B41"/>
    <w:rsid w:val="00F90DEC"/>
    <w:rsid w:val="00F90EB9"/>
    <w:rsid w:val="00F93CCD"/>
    <w:rsid w:val="00F9449B"/>
    <w:rsid w:val="00F94552"/>
    <w:rsid w:val="00F9457F"/>
    <w:rsid w:val="00F94D04"/>
    <w:rsid w:val="00F94E67"/>
    <w:rsid w:val="00F951D9"/>
    <w:rsid w:val="00F958F7"/>
    <w:rsid w:val="00F97A1B"/>
    <w:rsid w:val="00FA013A"/>
    <w:rsid w:val="00FA02CA"/>
    <w:rsid w:val="00FA0AB7"/>
    <w:rsid w:val="00FA1CC8"/>
    <w:rsid w:val="00FA1D35"/>
    <w:rsid w:val="00FA2A77"/>
    <w:rsid w:val="00FA2B80"/>
    <w:rsid w:val="00FA2FBB"/>
    <w:rsid w:val="00FA30BE"/>
    <w:rsid w:val="00FA3719"/>
    <w:rsid w:val="00FA377A"/>
    <w:rsid w:val="00FA46D0"/>
    <w:rsid w:val="00FA46E9"/>
    <w:rsid w:val="00FA5CA0"/>
    <w:rsid w:val="00FA5CB3"/>
    <w:rsid w:val="00FA5EB0"/>
    <w:rsid w:val="00FA618E"/>
    <w:rsid w:val="00FA61C8"/>
    <w:rsid w:val="00FA7D13"/>
    <w:rsid w:val="00FB09D8"/>
    <w:rsid w:val="00FB11B1"/>
    <w:rsid w:val="00FB18CB"/>
    <w:rsid w:val="00FB20F8"/>
    <w:rsid w:val="00FB26BC"/>
    <w:rsid w:val="00FB3467"/>
    <w:rsid w:val="00FB49B7"/>
    <w:rsid w:val="00FB5472"/>
    <w:rsid w:val="00FB7680"/>
    <w:rsid w:val="00FB7B6D"/>
    <w:rsid w:val="00FB7D14"/>
    <w:rsid w:val="00FC0556"/>
    <w:rsid w:val="00FC0EFF"/>
    <w:rsid w:val="00FC19C4"/>
    <w:rsid w:val="00FC3104"/>
    <w:rsid w:val="00FC31EA"/>
    <w:rsid w:val="00FC347B"/>
    <w:rsid w:val="00FC3523"/>
    <w:rsid w:val="00FC3EC9"/>
    <w:rsid w:val="00FC4568"/>
    <w:rsid w:val="00FC4716"/>
    <w:rsid w:val="00FC4CFF"/>
    <w:rsid w:val="00FC4E9A"/>
    <w:rsid w:val="00FC60EC"/>
    <w:rsid w:val="00FD00F4"/>
    <w:rsid w:val="00FD0505"/>
    <w:rsid w:val="00FD0BE5"/>
    <w:rsid w:val="00FD219E"/>
    <w:rsid w:val="00FD22EC"/>
    <w:rsid w:val="00FD37CB"/>
    <w:rsid w:val="00FD3F81"/>
    <w:rsid w:val="00FD47FD"/>
    <w:rsid w:val="00FD5101"/>
    <w:rsid w:val="00FD5409"/>
    <w:rsid w:val="00FD5F47"/>
    <w:rsid w:val="00FD6871"/>
    <w:rsid w:val="00FE0309"/>
    <w:rsid w:val="00FE0CB5"/>
    <w:rsid w:val="00FE0CD6"/>
    <w:rsid w:val="00FE1783"/>
    <w:rsid w:val="00FE1C15"/>
    <w:rsid w:val="00FE308B"/>
    <w:rsid w:val="00FE3B77"/>
    <w:rsid w:val="00FE4374"/>
    <w:rsid w:val="00FE465F"/>
    <w:rsid w:val="00FE47EB"/>
    <w:rsid w:val="00FE4829"/>
    <w:rsid w:val="00FE522D"/>
    <w:rsid w:val="00FE5C26"/>
    <w:rsid w:val="00FE643C"/>
    <w:rsid w:val="00FF04EF"/>
    <w:rsid w:val="00FF0BBD"/>
    <w:rsid w:val="00FF254D"/>
    <w:rsid w:val="00FF2BAB"/>
    <w:rsid w:val="00FF3B3E"/>
    <w:rsid w:val="00FF4010"/>
    <w:rsid w:val="00FF4840"/>
    <w:rsid w:val="00FF4B36"/>
    <w:rsid w:val="00FF51DD"/>
    <w:rsid w:val="00FF52F7"/>
    <w:rsid w:val="00FF54B8"/>
    <w:rsid w:val="00FF58AC"/>
    <w:rsid w:val="00FF5BE7"/>
    <w:rsid w:val="00FF68E5"/>
    <w:rsid w:val="00FF6D4F"/>
    <w:rsid w:val="00FF6DDE"/>
    <w:rsid w:val="00FF6FDA"/>
    <w:rsid w:val="00FF7473"/>
    <w:rsid w:val="00FF7492"/>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680B2DC1"/>
  <w15:chartTrackingRefBased/>
  <w15:docId w15:val="{61BCEA0D-8A9E-48D8-AC8E-23F8ADC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rsid w:val="00D3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442654385">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844590387">
      <w:bodyDiv w:val="1"/>
      <w:marLeft w:val="0"/>
      <w:marRight w:val="0"/>
      <w:marTop w:val="0"/>
      <w:marBottom w:val="0"/>
      <w:divBdr>
        <w:top w:val="none" w:sz="0" w:space="0" w:color="auto"/>
        <w:left w:val="none" w:sz="0" w:space="0" w:color="auto"/>
        <w:bottom w:val="none" w:sz="0" w:space="0" w:color="auto"/>
        <w:right w:val="none" w:sz="0" w:space="0" w:color="auto"/>
      </w:divBdr>
    </w:div>
    <w:div w:id="19890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BB1DD-06F0-4E7F-B3AF-EC93D406D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2</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2268</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Punthila, Trivirojkasem</cp:lastModifiedBy>
  <cp:revision>4</cp:revision>
  <cp:lastPrinted>2017-11-03T09:34:00Z</cp:lastPrinted>
  <dcterms:created xsi:type="dcterms:W3CDTF">2017-11-09T08:48:00Z</dcterms:created>
  <dcterms:modified xsi:type="dcterms:W3CDTF">2017-11-09T09:44:00Z</dcterms:modified>
</cp:coreProperties>
</file>