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96EC9" w:rsidRPr="0034399E" w:rsidRDefault="00596EC9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Title"/>
    </w:p>
    <w:p w:rsidR="00621F34" w:rsidRPr="0034399E" w:rsidRDefault="00621F34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BE55C4" w:rsidRPr="0034399E" w:rsidRDefault="00BE55C4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596EC9" w:rsidRPr="0034399E" w:rsidRDefault="00596EC9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4109A4" w:rsidRDefault="004109A4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E92299" w:rsidRDefault="00E92299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E92299" w:rsidRDefault="00E92299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E92299" w:rsidRDefault="00E92299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:rsidR="00076E11" w:rsidRPr="0034399E" w:rsidRDefault="00076E11" w:rsidP="00000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rPr>
          <w:rFonts w:asciiTheme="majorBidi" w:hAnsiTheme="majorBidi" w:cstheme="majorBidi"/>
          <w:b/>
          <w:bCs/>
          <w:sz w:val="30"/>
          <w:szCs w:val="30"/>
        </w:rPr>
      </w:pPr>
    </w:p>
    <w:p w:rsidR="00596EC9" w:rsidRPr="0034399E" w:rsidRDefault="00596EC9" w:rsidP="004B4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4399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proofErr w:type="spellStart"/>
      <w:r w:rsidR="002F1B58" w:rsidRPr="0034399E">
        <w:rPr>
          <w:rFonts w:asciiTheme="majorBidi" w:hAnsiTheme="majorBidi" w:cstheme="majorBidi"/>
          <w:b/>
          <w:bCs/>
          <w:sz w:val="52"/>
          <w:szCs w:val="52"/>
          <w:cs/>
        </w:rPr>
        <w:t>บูติคนิวซิตี้</w:t>
      </w:r>
      <w:proofErr w:type="spellEnd"/>
      <w:r w:rsidRPr="0034399E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</w:t>
      </w:r>
      <w:bookmarkStart w:id="1" w:name="SubTitle"/>
      <w:r w:rsidRPr="0034399E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34399E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34399E">
        <w:rPr>
          <w:rFonts w:asciiTheme="majorBidi" w:hAnsiTheme="majorBidi" w:cstheme="majorBidi"/>
          <w:b/>
          <w:bCs/>
          <w:sz w:val="52"/>
          <w:szCs w:val="52"/>
        </w:rPr>
        <w:t>)</w:t>
      </w:r>
      <w:bookmarkEnd w:id="0"/>
    </w:p>
    <w:p w:rsidR="00C70D6F" w:rsidRPr="0034399E" w:rsidRDefault="00C70D6F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4E44FE" w:rsidRPr="0034399E" w:rsidRDefault="002951A1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1"/>
      <w:bookmarkEnd w:id="2"/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</w:t>
      </w:r>
      <w:r w:rsidR="008072EF"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</w:t>
      </w:r>
      <w:r w:rsidR="004E44FE"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ระหว่างกาล </w:t>
      </w:r>
    </w:p>
    <w:p w:rsidR="00FA421F" w:rsidRPr="0034399E" w:rsidRDefault="00FA421F" w:rsidP="00FA42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151D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และเก้า</w:t>
      </w:r>
      <w:r w:rsidR="00E36EA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151D9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D151D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 </w:t>
      </w:r>
      <w:r w:rsidR="00F32E0B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</w:p>
    <w:p w:rsidR="004E44FE" w:rsidRPr="0034399E" w:rsidRDefault="004E44FE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4E44FE" w:rsidRPr="0034399E" w:rsidRDefault="004E44FE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8072EF"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3439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4E44FE" w:rsidRPr="0034399E" w:rsidRDefault="004E44FE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991A37" w:rsidRPr="0034399E" w:rsidRDefault="00991A37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b/>
          <w:bCs/>
          <w:sz w:val="32"/>
          <w:szCs w:val="32"/>
          <w:cs/>
        </w:rPr>
        <w:sectPr w:rsidR="00991A37" w:rsidRPr="0034399E" w:rsidSect="00CA59F8">
          <w:headerReference w:type="default" r:id="rId8"/>
          <w:footerReference w:type="even" r:id="rId9"/>
          <w:headerReference w:type="first" r:id="rId10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  <w:docGrid w:linePitch="245"/>
        </w:sectPr>
      </w:pPr>
    </w:p>
    <w:p w:rsidR="00D25CA6" w:rsidRDefault="00D25CA6" w:rsidP="00A56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b/>
          <w:bCs/>
          <w:sz w:val="32"/>
          <w:szCs w:val="32"/>
        </w:rPr>
      </w:pPr>
    </w:p>
    <w:p w:rsidR="009471EF" w:rsidRPr="009471EF" w:rsidRDefault="009471EF" w:rsidP="00A56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b/>
          <w:bCs/>
          <w:sz w:val="20"/>
          <w:szCs w:val="20"/>
        </w:rPr>
      </w:pPr>
    </w:p>
    <w:p w:rsidR="00E07B1A" w:rsidRPr="0034399E" w:rsidRDefault="00E07B1A" w:rsidP="00A56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Theme="majorBidi" w:hAnsiTheme="majorBidi" w:cstheme="majorBidi"/>
          <w:b/>
          <w:bCs/>
          <w:sz w:val="30"/>
          <w:szCs w:val="30"/>
          <w:u w:val="single"/>
        </w:rPr>
      </w:pPr>
      <w:r w:rsidRPr="0034399E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224449" w:rsidRPr="0034399E">
        <w:rPr>
          <w:rFonts w:asciiTheme="majorBidi" w:hAnsiTheme="majorBidi" w:cstheme="majorBidi"/>
          <w:b/>
          <w:bCs/>
          <w:sz w:val="32"/>
          <w:szCs w:val="32"/>
          <w:cs/>
        </w:rPr>
        <w:t>การสอบทาน</w:t>
      </w:r>
      <w:r w:rsidR="00A56273" w:rsidRPr="0034399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ข้อมูลทางการเงินระหว่างกาลโดยผู้สอบบัญชีรับอนุญาต</w:t>
      </w:r>
    </w:p>
    <w:p w:rsidR="008072EF" w:rsidRPr="0034399E" w:rsidRDefault="008072EF" w:rsidP="00E0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E07B1A" w:rsidRPr="0034399E" w:rsidRDefault="00E07B1A" w:rsidP="00E0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224449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</w:t>
      </w: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proofErr w:type="spellStart"/>
      <w:r w:rsidR="002F1B58" w:rsidRPr="0034399E">
        <w:rPr>
          <w:rFonts w:asciiTheme="majorBidi" w:hAnsiTheme="majorBidi" w:cstheme="majorBidi"/>
          <w:b/>
          <w:bCs/>
          <w:sz w:val="30"/>
          <w:szCs w:val="30"/>
          <w:cs/>
        </w:rPr>
        <w:t>บูติคนิวซิตี้</w:t>
      </w:r>
      <w:proofErr w:type="spellEnd"/>
      <w:r w:rsidR="002F1B58" w:rsidRPr="003439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34399E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34399E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34399E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:rsidR="00E07B1A" w:rsidRPr="0034399E" w:rsidRDefault="00E07B1A" w:rsidP="00E07B1A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lang w:val="en-US"/>
        </w:rPr>
      </w:pPr>
    </w:p>
    <w:p w:rsidR="005730B5" w:rsidRPr="0034399E" w:rsidRDefault="005730B5" w:rsidP="00197D81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34399E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</w:t>
      </w:r>
      <w:r w:rsidR="00197D81">
        <w:rPr>
          <w:rFonts w:asciiTheme="majorBidi" w:hAnsiTheme="majorBidi" w:cstheme="majorBidi" w:hint="cs"/>
          <w:spacing w:val="-2"/>
          <w:cs/>
        </w:rPr>
        <w:t>ที่แสดงเงินลงทุนตามวิธีส่วนได้เสีย</w:t>
      </w:r>
      <w:r w:rsidRPr="0034399E">
        <w:rPr>
          <w:rFonts w:asciiTheme="majorBidi" w:hAnsiTheme="majorBidi" w:cstheme="majorBidi"/>
          <w:spacing w:val="-2"/>
          <w:cs/>
        </w:rPr>
        <w:t xml:space="preserve">และงบแสดงฐานะการเงินเฉพาะกิจการ </w:t>
      </w:r>
      <w:r w:rsidR="00197D81">
        <w:rPr>
          <w:rFonts w:asciiTheme="majorBidi" w:hAnsiTheme="majorBidi" w:cstheme="majorBidi" w:hint="cs"/>
          <w:spacing w:val="-2"/>
          <w:cs/>
        </w:rPr>
        <w:t xml:space="preserve">          </w:t>
      </w:r>
      <w:r w:rsidRPr="009471EF">
        <w:rPr>
          <w:rFonts w:asciiTheme="majorBidi" w:hAnsiTheme="majorBidi" w:cstheme="majorBidi"/>
          <w:spacing w:val="-8"/>
          <w:cs/>
        </w:rPr>
        <w:t xml:space="preserve">ณ วันที่ </w:t>
      </w:r>
      <w:r w:rsidR="009716A9" w:rsidRPr="009471EF">
        <w:rPr>
          <w:rFonts w:asciiTheme="majorBidi" w:hAnsiTheme="majorBidi" w:cstheme="majorBidi"/>
          <w:spacing w:val="-8"/>
          <w:cs/>
        </w:rPr>
        <w:t>3</w:t>
      </w:r>
      <w:r w:rsidR="00D151D9">
        <w:rPr>
          <w:rFonts w:asciiTheme="majorBidi" w:hAnsiTheme="majorBidi" w:cstheme="majorBidi" w:hint="cs"/>
          <w:spacing w:val="-8"/>
          <w:cs/>
        </w:rPr>
        <w:t xml:space="preserve">0 กันยายน </w:t>
      </w:r>
      <w:r w:rsidR="00F32E0B" w:rsidRPr="009471EF">
        <w:rPr>
          <w:rFonts w:asciiTheme="majorBidi" w:hAnsiTheme="majorBidi" w:cstheme="majorBidi"/>
          <w:spacing w:val="-8"/>
          <w:cs/>
        </w:rPr>
        <w:t>25</w:t>
      </w:r>
      <w:r w:rsidR="00F32E0B" w:rsidRPr="009471EF">
        <w:rPr>
          <w:rFonts w:asciiTheme="majorBidi" w:hAnsiTheme="majorBidi" w:cstheme="majorBidi" w:hint="cs"/>
          <w:spacing w:val="-8"/>
          <w:cs/>
        </w:rPr>
        <w:t>60</w:t>
      </w:r>
      <w:r w:rsidRPr="009471EF">
        <w:rPr>
          <w:rFonts w:asciiTheme="majorBidi" w:hAnsiTheme="majorBidi" w:cstheme="majorBidi"/>
          <w:spacing w:val="-8"/>
          <w:cs/>
        </w:rPr>
        <w:t xml:space="preserve"> งบกำไรขาดทุนเบ็ดเสร็จ</w:t>
      </w:r>
      <w:r w:rsidR="00197D81" w:rsidRPr="009471EF">
        <w:rPr>
          <w:rFonts w:asciiTheme="majorBidi" w:hAnsiTheme="majorBidi" w:cstheme="majorBidi" w:hint="cs"/>
          <w:spacing w:val="-8"/>
          <w:cs/>
        </w:rPr>
        <w:t>ที่แสดงเงินลงทุนตามวิธีส่วนได้เสีย</w:t>
      </w:r>
      <w:r w:rsidRPr="009471EF">
        <w:rPr>
          <w:rFonts w:asciiTheme="majorBidi" w:hAnsiTheme="majorBidi" w:cstheme="majorBidi"/>
          <w:spacing w:val="-8"/>
          <w:cs/>
        </w:rPr>
        <w:t>และงบกำไรขาดทุนเบ็ดเสร็จ</w:t>
      </w:r>
      <w:r w:rsidR="009471EF">
        <w:rPr>
          <w:rFonts w:asciiTheme="majorBidi" w:hAnsiTheme="majorBidi" w:cstheme="majorBidi" w:hint="cs"/>
          <w:spacing w:val="-8"/>
          <w:cs/>
        </w:rPr>
        <w:t xml:space="preserve">                    </w:t>
      </w:r>
      <w:r w:rsidRPr="009471EF">
        <w:rPr>
          <w:rFonts w:asciiTheme="majorBidi" w:hAnsiTheme="majorBidi" w:cstheme="majorBidi"/>
          <w:spacing w:val="-8"/>
          <w:cs/>
        </w:rPr>
        <w:t>เฉพาะกิจการ</w:t>
      </w:r>
      <w:r w:rsidR="00387B8B">
        <w:rPr>
          <w:rFonts w:asciiTheme="majorBidi" w:hAnsiTheme="majorBidi" w:cstheme="majorBidi" w:hint="cs"/>
          <w:spacing w:val="-6"/>
          <w:cs/>
        </w:rPr>
        <w:t>สำหรับ</w:t>
      </w:r>
      <w:r w:rsidR="009471EF">
        <w:rPr>
          <w:rFonts w:asciiTheme="majorBidi" w:hAnsiTheme="majorBidi" w:cstheme="majorBidi" w:hint="cs"/>
          <w:spacing w:val="-6"/>
          <w:cs/>
        </w:rPr>
        <w:t>งวด</w:t>
      </w:r>
      <w:r w:rsidR="00D151D9">
        <w:rPr>
          <w:rFonts w:asciiTheme="majorBidi" w:hAnsiTheme="majorBidi" w:cstheme="majorBidi" w:hint="cs"/>
          <w:spacing w:val="-6"/>
          <w:cs/>
        </w:rPr>
        <w:t>สามเดือนและเก้า</w:t>
      </w:r>
      <w:r w:rsidR="00387B8B">
        <w:rPr>
          <w:rFonts w:asciiTheme="majorBidi" w:hAnsiTheme="majorBidi" w:cstheme="majorBidi" w:hint="cs"/>
          <w:spacing w:val="-6"/>
          <w:cs/>
        </w:rPr>
        <w:t xml:space="preserve">เดือนสิ้นสุดวันที่ </w:t>
      </w:r>
      <w:r w:rsidR="00387B8B">
        <w:rPr>
          <w:rFonts w:asciiTheme="majorBidi" w:hAnsiTheme="majorBidi" w:cstheme="majorBidi"/>
          <w:spacing w:val="-6"/>
          <w:lang w:val="en-US"/>
        </w:rPr>
        <w:t xml:space="preserve">30 </w:t>
      </w:r>
      <w:r w:rsidR="00D151D9">
        <w:rPr>
          <w:rFonts w:asciiTheme="majorBidi" w:hAnsiTheme="majorBidi" w:cstheme="majorBidi" w:hint="cs"/>
          <w:spacing w:val="-6"/>
          <w:cs/>
          <w:lang w:val="en-US"/>
        </w:rPr>
        <w:t xml:space="preserve">กันยายน </w:t>
      </w:r>
      <w:r w:rsidR="00387B8B">
        <w:rPr>
          <w:rFonts w:asciiTheme="majorBidi" w:hAnsiTheme="majorBidi" w:cstheme="majorBidi"/>
          <w:spacing w:val="-6"/>
          <w:lang w:val="en-US"/>
        </w:rPr>
        <w:t>2560</w:t>
      </w:r>
      <w:r w:rsidR="001D353A" w:rsidRPr="0034399E">
        <w:rPr>
          <w:rFonts w:asciiTheme="majorBidi" w:hAnsiTheme="majorBidi" w:cstheme="majorBidi"/>
          <w:spacing w:val="-2"/>
          <w:lang w:val="en-US"/>
        </w:rPr>
        <w:t xml:space="preserve"> </w:t>
      </w:r>
      <w:r w:rsidRPr="00197D81">
        <w:rPr>
          <w:rFonts w:asciiTheme="majorBidi" w:hAnsiTheme="majorBidi" w:cstheme="majorBidi"/>
          <w:spacing w:val="-6"/>
          <w:cs/>
        </w:rPr>
        <w:t>งบแสดงกา</w:t>
      </w:r>
      <w:r w:rsidR="00197D81" w:rsidRPr="00197D81">
        <w:rPr>
          <w:rFonts w:asciiTheme="majorBidi" w:hAnsiTheme="majorBidi" w:cstheme="majorBidi"/>
          <w:spacing w:val="-6"/>
          <w:cs/>
        </w:rPr>
        <w:t>รเปลี่ยนแปลงส่วนของผู้ถือหุ้น</w:t>
      </w:r>
      <w:r w:rsidR="009471EF">
        <w:rPr>
          <w:rFonts w:asciiTheme="majorBidi" w:hAnsiTheme="majorBidi" w:cstheme="majorBidi" w:hint="cs"/>
          <w:spacing w:val="-6"/>
          <w:cs/>
        </w:rPr>
        <w:t xml:space="preserve">              </w:t>
      </w:r>
      <w:r w:rsidR="00197D81" w:rsidRPr="00197D81">
        <w:rPr>
          <w:rFonts w:asciiTheme="majorBidi" w:hAnsiTheme="majorBidi" w:cstheme="majorBidi"/>
          <w:spacing w:val="-6"/>
          <w:cs/>
        </w:rPr>
        <w:t>ที่แสดงเงินลงทุนตามวิธีส่วนได้เสีย</w:t>
      </w:r>
      <w:r w:rsidRPr="00197D81">
        <w:rPr>
          <w:rFonts w:asciiTheme="majorBidi" w:hAnsiTheme="majorBidi" w:cstheme="majorBidi"/>
          <w:spacing w:val="-6"/>
          <w:cs/>
        </w:rPr>
        <w:t>และงบแสดงการเปลี่ยนแปลงส่วนของผู้ถือหุ้น</w:t>
      </w:r>
      <w:r w:rsidRPr="0034399E">
        <w:rPr>
          <w:rFonts w:asciiTheme="majorBidi" w:hAnsiTheme="majorBidi" w:cstheme="majorBidi"/>
          <w:cs/>
        </w:rPr>
        <w:t>เฉพาะกิจการ</w:t>
      </w:r>
      <w:r w:rsidR="00387B8B">
        <w:rPr>
          <w:rFonts w:asciiTheme="majorBidi" w:hAnsiTheme="majorBidi" w:cstheme="majorBidi" w:hint="cs"/>
          <w:cs/>
        </w:rPr>
        <w:t xml:space="preserve"> </w:t>
      </w:r>
      <w:r w:rsidRPr="0034399E">
        <w:rPr>
          <w:rFonts w:asciiTheme="majorBidi" w:hAnsiTheme="majorBidi" w:cstheme="majorBidi"/>
          <w:cs/>
        </w:rPr>
        <w:t>และงบกระแสเงินส</w:t>
      </w:r>
      <w:r w:rsidR="00197D81">
        <w:rPr>
          <w:rFonts w:asciiTheme="majorBidi" w:hAnsiTheme="majorBidi" w:cstheme="majorBidi"/>
          <w:cs/>
        </w:rPr>
        <w:t>ด</w:t>
      </w:r>
      <w:r w:rsidR="009471EF">
        <w:rPr>
          <w:rFonts w:asciiTheme="majorBidi" w:hAnsiTheme="majorBidi" w:cstheme="majorBidi" w:hint="cs"/>
          <w:cs/>
        </w:rPr>
        <w:t xml:space="preserve">               </w:t>
      </w:r>
      <w:r w:rsidR="00197D81">
        <w:rPr>
          <w:rFonts w:asciiTheme="majorBidi" w:hAnsiTheme="majorBidi" w:cstheme="majorBidi"/>
          <w:cs/>
        </w:rPr>
        <w:t>ที่แสดงเงินลงทุนตามวิธีส่วนได้เสีย</w:t>
      </w:r>
      <w:r w:rsidR="00CC67A5" w:rsidRPr="0034399E">
        <w:rPr>
          <w:rFonts w:asciiTheme="majorBidi" w:hAnsiTheme="majorBidi" w:cstheme="majorBidi"/>
          <w:cs/>
        </w:rPr>
        <w:t>และงบกระแสเงินสดเฉพาะกิจการ</w:t>
      </w:r>
      <w:r w:rsidR="00387B8B">
        <w:rPr>
          <w:rFonts w:asciiTheme="majorBidi" w:hAnsiTheme="majorBidi" w:cstheme="majorBidi" w:hint="cs"/>
          <w:cs/>
        </w:rPr>
        <w:t xml:space="preserve"> </w:t>
      </w:r>
      <w:r w:rsidR="00197D81">
        <w:rPr>
          <w:rFonts w:asciiTheme="majorBidi" w:hAnsiTheme="majorBidi" w:cstheme="majorBidi" w:hint="cs"/>
          <w:cs/>
        </w:rPr>
        <w:t>สำ</w:t>
      </w:r>
      <w:r w:rsidRPr="0034399E">
        <w:rPr>
          <w:rFonts w:asciiTheme="majorBidi" w:hAnsiTheme="majorBidi" w:cstheme="majorBidi"/>
          <w:cs/>
        </w:rPr>
        <w:t>หรับงวด</w:t>
      </w:r>
      <w:r w:rsidR="00D151D9">
        <w:rPr>
          <w:rFonts w:asciiTheme="majorBidi" w:hAnsiTheme="majorBidi" w:cstheme="majorBidi" w:hint="cs"/>
          <w:cs/>
        </w:rPr>
        <w:t>เก้า</w:t>
      </w:r>
      <w:r w:rsidRPr="0034399E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9716A9">
        <w:rPr>
          <w:rFonts w:asciiTheme="majorBidi" w:hAnsiTheme="majorBidi" w:cstheme="majorBidi"/>
          <w:spacing w:val="-2"/>
          <w:cs/>
        </w:rPr>
        <w:t xml:space="preserve">30 </w:t>
      </w:r>
      <w:r w:rsidR="00D151D9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="00F32E0B">
        <w:rPr>
          <w:rFonts w:asciiTheme="majorBidi" w:hAnsiTheme="majorBidi" w:cstheme="majorBidi"/>
          <w:spacing w:val="-2"/>
          <w:cs/>
        </w:rPr>
        <w:t>25</w:t>
      </w:r>
      <w:r w:rsidR="00F32E0B">
        <w:rPr>
          <w:rFonts w:asciiTheme="majorBidi" w:hAnsiTheme="majorBidi" w:cstheme="majorBidi" w:hint="cs"/>
          <w:spacing w:val="-2"/>
          <w:cs/>
        </w:rPr>
        <w:t>60</w:t>
      </w:r>
      <w:r w:rsidR="00C420EE" w:rsidRPr="0034399E">
        <w:rPr>
          <w:rFonts w:asciiTheme="majorBidi" w:hAnsiTheme="majorBidi" w:cstheme="majorBidi"/>
          <w:spacing w:val="-2"/>
          <w:cs/>
        </w:rPr>
        <w:t xml:space="preserve"> </w:t>
      </w:r>
      <w:r w:rsidRPr="0034399E">
        <w:rPr>
          <w:rFonts w:asciiTheme="majorBidi" w:hAnsiTheme="majorBidi" w:cstheme="majorBidi"/>
          <w:spacing w:val="-2"/>
          <w:cs/>
        </w:rPr>
        <w:t>และหมายเหตุ</w:t>
      </w:r>
      <w:r w:rsidR="00A56273" w:rsidRPr="0034399E">
        <w:rPr>
          <w:rFonts w:asciiTheme="majorBidi" w:hAnsiTheme="majorBidi" w:cstheme="majorBidi"/>
          <w:spacing w:val="-2"/>
          <w:cs/>
        </w:rPr>
        <w:t xml:space="preserve">ประกอบงบการเงินแบบย่อ (ข้อมูลทางการเงินระหว่างกาล) </w:t>
      </w:r>
      <w:r w:rsidRPr="0034399E">
        <w:rPr>
          <w:rFonts w:asciiTheme="majorBidi" w:hAnsiTheme="majorBidi" w:cstheme="majorBidi"/>
          <w:spacing w:val="-2"/>
          <w:cs/>
        </w:rPr>
        <w:t xml:space="preserve">ของบริษัท </w:t>
      </w:r>
      <w:proofErr w:type="spellStart"/>
      <w:r w:rsidR="002F1B58" w:rsidRPr="0034399E">
        <w:rPr>
          <w:rFonts w:asciiTheme="majorBidi" w:hAnsiTheme="majorBidi" w:cstheme="majorBidi"/>
          <w:spacing w:val="-2"/>
          <w:cs/>
        </w:rPr>
        <w:t>บูติคนิวซิตี้</w:t>
      </w:r>
      <w:proofErr w:type="spellEnd"/>
      <w:r w:rsidR="002F1B58" w:rsidRPr="0034399E">
        <w:rPr>
          <w:rFonts w:asciiTheme="majorBidi" w:hAnsiTheme="majorBidi" w:cstheme="majorBidi"/>
          <w:spacing w:val="-2"/>
          <w:cs/>
        </w:rPr>
        <w:t xml:space="preserve"> </w:t>
      </w:r>
      <w:r w:rsidRPr="0034399E">
        <w:rPr>
          <w:rFonts w:asciiTheme="majorBidi" w:hAnsiTheme="majorBidi" w:cstheme="majorBidi"/>
          <w:spacing w:val="-2"/>
          <w:cs/>
        </w:rPr>
        <w:t xml:space="preserve">จำกัด (มหาชน) </w:t>
      </w:r>
      <w:r w:rsidR="009471EF">
        <w:rPr>
          <w:rFonts w:asciiTheme="majorBidi" w:hAnsiTheme="majorBidi" w:cstheme="majorBidi" w:hint="cs"/>
          <w:spacing w:val="-2"/>
          <w:cs/>
        </w:rPr>
        <w:t xml:space="preserve">                  </w:t>
      </w:r>
      <w:r w:rsidRPr="0034399E">
        <w:rPr>
          <w:rFonts w:asciiTheme="majorBidi" w:hAnsiTheme="majorBidi" w:cstheme="majorBidi"/>
          <w:spacing w:val="-2"/>
          <w:cs/>
        </w:rPr>
        <w:t>ซึ่งผู้บริหารของกิจการเป็นผู้รับผิดชอบในการจัดทำและนำเสนอ</w:t>
      </w:r>
      <w:r w:rsidR="00A56273" w:rsidRPr="0034399E">
        <w:rPr>
          <w:rFonts w:asciiTheme="majorBidi" w:hAnsiTheme="majorBidi" w:cstheme="majorBidi"/>
          <w:spacing w:val="-2"/>
          <w:cs/>
        </w:rPr>
        <w:t>ข้อมูลทางการเงินระหว่างกาลเหล่านี้ตามมาตร</w:t>
      </w:r>
      <w:r w:rsidR="007C61A3">
        <w:rPr>
          <w:rFonts w:asciiTheme="majorBidi" w:hAnsiTheme="majorBidi" w:cstheme="majorBidi"/>
          <w:spacing w:val="-2"/>
          <w:cs/>
        </w:rPr>
        <w:t xml:space="preserve">ฐานการบัญชี ฉบับที่ 34 เรื่อง </w:t>
      </w:r>
      <w:r w:rsidR="007C61A3">
        <w:rPr>
          <w:rFonts w:asciiTheme="majorBidi" w:hAnsiTheme="majorBidi" w:cstheme="majorBidi" w:hint="cs"/>
          <w:spacing w:val="-2"/>
          <w:cs/>
        </w:rPr>
        <w:t>การรายงานทาง</w:t>
      </w:r>
      <w:r w:rsidR="00A56273" w:rsidRPr="0034399E">
        <w:rPr>
          <w:rFonts w:asciiTheme="majorBidi" w:hAnsiTheme="majorBidi" w:cstheme="majorBidi"/>
          <w:spacing w:val="-2"/>
          <w:cs/>
        </w:rPr>
        <w:t>การเงินระหว่างกาล</w:t>
      </w:r>
      <w:r w:rsidRPr="0034399E">
        <w:rPr>
          <w:rFonts w:asciiTheme="majorBidi" w:hAnsiTheme="majorBidi" w:cstheme="majorBidi"/>
          <w:spacing w:val="-2"/>
          <w:cs/>
        </w:rPr>
        <w:t xml:space="preserve"> ส่วนข้าพเจ้าเป็นผู้รับผิดชอบในการให้ข้อสรุปเกี่ยวกับ</w:t>
      </w:r>
      <w:r w:rsidR="00A56273" w:rsidRPr="0034399E">
        <w:rPr>
          <w:rFonts w:asciiTheme="majorBidi" w:hAnsiTheme="majorBidi" w:cstheme="majorBidi"/>
          <w:spacing w:val="-2"/>
          <w:cs/>
        </w:rPr>
        <w:t>ข้อมูลทางการเงินระหว่างกาล</w:t>
      </w:r>
      <w:r w:rsidRPr="0034399E">
        <w:rPr>
          <w:rFonts w:asciiTheme="majorBidi" w:hAnsiTheme="majorBidi" w:cstheme="majorBidi"/>
          <w:spacing w:val="-2"/>
          <w:cs/>
        </w:rPr>
        <w:t>ดังกล่าวจากผลการสอบทานของข้าพเจ้า</w:t>
      </w:r>
    </w:p>
    <w:p w:rsidR="005730B5" w:rsidRPr="0034399E" w:rsidRDefault="005730B5" w:rsidP="00CE232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4"/>
          <w:lang w:val="en-US"/>
        </w:rPr>
      </w:pPr>
    </w:p>
    <w:p w:rsidR="005730B5" w:rsidRPr="0034399E" w:rsidRDefault="005730B5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4399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:rsidR="005730B5" w:rsidRPr="00197D81" w:rsidRDefault="005730B5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5730B5" w:rsidRPr="0034399E" w:rsidRDefault="005730B5" w:rsidP="005730B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รหัส</w:t>
      </w:r>
      <w:r w:rsidRPr="0034399E">
        <w:rPr>
          <w:rFonts w:asciiTheme="majorBidi" w:hAnsiTheme="majorBidi" w:cstheme="majorBidi"/>
          <w:sz w:val="30"/>
          <w:szCs w:val="30"/>
        </w:rPr>
        <w:t xml:space="preserve"> 2410 “</w:t>
      </w:r>
      <w:r w:rsidRPr="0034399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399E">
        <w:rPr>
          <w:rFonts w:asciiTheme="majorBidi" w:hAnsiTheme="majorBidi" w:cstheme="majorBidi"/>
          <w:sz w:val="30"/>
          <w:szCs w:val="30"/>
        </w:rPr>
        <w:t>”</w:t>
      </w:r>
      <w:r w:rsidRPr="0034399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C90B0A">
        <w:rPr>
          <w:rFonts w:asciiTheme="majorBidi" w:hAnsiTheme="majorBidi" w:cstheme="majorBidi"/>
          <w:sz w:val="30"/>
          <w:szCs w:val="30"/>
        </w:rPr>
        <w:t xml:space="preserve"> </w:t>
      </w:r>
      <w:r w:rsidRPr="0034399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399E">
        <w:rPr>
          <w:rFonts w:asciiTheme="majorBidi" w:hAnsiTheme="majorBidi" w:cstheme="majorBidi"/>
          <w:sz w:val="30"/>
          <w:szCs w:val="30"/>
        </w:rPr>
        <w:t xml:space="preserve"> </w:t>
      </w:r>
      <w:r w:rsidR="00F40924" w:rsidRPr="0034399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34399E">
        <w:rPr>
          <w:rFonts w:asciiTheme="majorBidi" w:hAnsiTheme="majorBidi" w:cstheme="majorBidi"/>
          <w:sz w:val="30"/>
          <w:szCs w:val="30"/>
          <w:cs/>
        </w:rPr>
        <w:t>แสดงความเห็นต่อ</w:t>
      </w:r>
      <w:r w:rsidR="00A56273" w:rsidRPr="0034399E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="00F40924" w:rsidRPr="0034399E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:rsidR="005730B5" w:rsidRPr="0034399E" w:rsidRDefault="005730B5" w:rsidP="00CE232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ED5E40" w:rsidRPr="0034399E" w:rsidRDefault="00ED5E40" w:rsidP="00CE232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</w:p>
    <w:p w:rsidR="007E40E1" w:rsidRPr="0034399E" w:rsidRDefault="007E40E1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7E40E1" w:rsidRPr="0034399E" w:rsidSect="00CA59F8">
          <w:headerReference w:type="default" r:id="rId11"/>
          <w:footerReference w:type="default" r:id="rId12"/>
          <w:type w:val="nextColumn"/>
          <w:pgSz w:w="11909" w:h="17280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:rsidR="007E40E1" w:rsidRDefault="007E40E1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921336" w:rsidRDefault="00921336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5730B5" w:rsidRDefault="005730B5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4399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:rsidR="007C61A3" w:rsidRPr="007C61A3" w:rsidRDefault="007C61A3" w:rsidP="005730B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90628E" w:rsidRPr="007C61A3" w:rsidRDefault="005730B5" w:rsidP="007C61A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C61A3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4F7BF7" w:rsidRPr="007C61A3">
        <w:rPr>
          <w:rFonts w:asciiTheme="majorBidi" w:hAnsiTheme="majorBidi" w:cstheme="majorBidi"/>
          <w:sz w:val="30"/>
          <w:szCs w:val="30"/>
          <w:cs/>
        </w:rPr>
        <w:t>ข้อ</w:t>
      </w:r>
      <w:r w:rsidR="00D32CE8" w:rsidRPr="007C61A3">
        <w:rPr>
          <w:rFonts w:asciiTheme="majorBidi" w:hAnsiTheme="majorBidi" w:cstheme="majorBidi"/>
          <w:sz w:val="30"/>
          <w:szCs w:val="30"/>
          <w:cs/>
        </w:rPr>
        <w:t>มูลทางการเงินระหว่างกาลดังกล่าว</w:t>
      </w:r>
      <w:r w:rsidR="00D32CE8" w:rsidRPr="007C61A3">
        <w:rPr>
          <w:rFonts w:asciiTheme="majorBidi" w:hAnsiTheme="majorBidi" w:cstheme="majorBidi"/>
          <w:sz w:val="30"/>
          <w:szCs w:val="30"/>
        </w:rPr>
        <w:t xml:space="preserve"> </w:t>
      </w:r>
      <w:r w:rsidR="004F7BF7" w:rsidRPr="007C61A3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4F7BF7" w:rsidRPr="007C61A3">
        <w:rPr>
          <w:rFonts w:asciiTheme="majorBidi" w:hAnsiTheme="majorBidi" w:cstheme="majorBidi"/>
          <w:sz w:val="30"/>
          <w:szCs w:val="30"/>
        </w:rPr>
        <w:t>34</w:t>
      </w:r>
      <w:r w:rsidR="007C61A3" w:rsidRPr="007C61A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="004F7BF7" w:rsidRPr="007C61A3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4F7BF7" w:rsidRPr="007C61A3">
        <w:rPr>
          <w:rFonts w:asciiTheme="majorBidi" w:hAnsiTheme="majorBidi" w:cstheme="majorBidi"/>
          <w:sz w:val="30"/>
          <w:szCs w:val="30"/>
        </w:rPr>
        <w:t xml:space="preserve"> </w:t>
      </w:r>
      <w:r w:rsidR="004F7BF7" w:rsidRPr="007C61A3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:rsidR="00D92886" w:rsidRPr="0034399E" w:rsidRDefault="00D92886" w:rsidP="00735E64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:rsidR="00B0502B" w:rsidRDefault="00B0502B" w:rsidP="00735E64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:rsidR="00735E64" w:rsidRPr="0034399E" w:rsidRDefault="00735E64" w:rsidP="00735E64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_GoBack"/>
      <w:bookmarkEnd w:id="3"/>
    </w:p>
    <w:p w:rsidR="00735E64" w:rsidRDefault="00735E64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D32CE8" w:rsidRDefault="00D32CE8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ED5E40" w:rsidRPr="00E279D4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cs/>
        </w:rPr>
      </w:pPr>
      <w:r w:rsidRPr="00E279D4">
        <w:rPr>
          <w:rFonts w:asciiTheme="majorBidi" w:hAnsiTheme="majorBidi" w:cstheme="majorBidi"/>
          <w:sz w:val="30"/>
          <w:szCs w:val="30"/>
          <w:cs/>
        </w:rPr>
        <w:t>(</w:t>
      </w:r>
      <w:proofErr w:type="spellStart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>อรวรรณ</w:t>
      </w:r>
      <w:proofErr w:type="spellEnd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proofErr w:type="spellStart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>ศิ</w:t>
      </w:r>
      <w:proofErr w:type="spellEnd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>ริ</w:t>
      </w:r>
      <w:proofErr w:type="spellStart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>รัตน</w:t>
      </w:r>
      <w:proofErr w:type="spellEnd"/>
      <w:r w:rsidR="00E279D4" w:rsidRPr="00E279D4">
        <w:rPr>
          <w:rFonts w:asciiTheme="majorBidi" w:hAnsiTheme="majorBidi" w:cstheme="majorBidi" w:hint="cs"/>
          <w:sz w:val="30"/>
          <w:szCs w:val="30"/>
          <w:cs/>
        </w:rPr>
        <w:t>วงศ์</w:t>
      </w:r>
      <w:r w:rsidRPr="00E279D4">
        <w:rPr>
          <w:rFonts w:asciiTheme="majorBidi" w:hAnsiTheme="majorBidi" w:cstheme="majorBidi"/>
          <w:sz w:val="30"/>
          <w:szCs w:val="30"/>
          <w:cs/>
        </w:rPr>
        <w:t>)</w:t>
      </w:r>
    </w:p>
    <w:p w:rsidR="00ED5E40" w:rsidRPr="00E279D4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279D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ED5E40" w:rsidRPr="0034399E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279D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279D4" w:rsidRPr="00E279D4">
        <w:rPr>
          <w:rFonts w:asciiTheme="majorBidi" w:hAnsiTheme="majorBidi" w:cstheme="majorBidi"/>
          <w:sz w:val="30"/>
          <w:szCs w:val="30"/>
        </w:rPr>
        <w:t>3757</w:t>
      </w:r>
    </w:p>
    <w:p w:rsidR="00ED5E40" w:rsidRPr="0034399E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ED5E40" w:rsidRPr="0034399E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34399E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34399E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34399E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34399E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ED5E40" w:rsidRPr="0034399E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34399E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:rsidR="000E123F" w:rsidRPr="0034399E" w:rsidRDefault="00573A66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พฤศจิกายน </w:t>
      </w:r>
      <w:r w:rsidR="00D151D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2560</w:t>
      </w:r>
    </w:p>
    <w:p w:rsidR="000E123F" w:rsidRPr="0034399E" w:rsidRDefault="000E123F" w:rsidP="000E123F">
      <w:pPr>
        <w:rPr>
          <w:rFonts w:asciiTheme="majorBidi" w:hAnsiTheme="majorBidi" w:cstheme="majorBidi"/>
        </w:rPr>
      </w:pPr>
    </w:p>
    <w:p w:rsidR="002A63FF" w:rsidRPr="0034399E" w:rsidRDefault="002A63FF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:rsidR="000E123F" w:rsidRPr="0034399E" w:rsidRDefault="000E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p w:rsidR="004E44FE" w:rsidRPr="0034399E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Theme="majorBidi" w:hAnsiTheme="majorBidi" w:cstheme="majorBidi"/>
          <w:sz w:val="2"/>
          <w:szCs w:val="2"/>
        </w:rPr>
      </w:pPr>
    </w:p>
    <w:sectPr w:rsidR="004E44FE" w:rsidRPr="0034399E" w:rsidSect="007E41C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7EA" w:rsidRDefault="002B67EA">
      <w:r>
        <w:separator/>
      </w:r>
    </w:p>
  </w:endnote>
  <w:endnote w:type="continuationSeparator" w:id="0">
    <w:p w:rsidR="002B67EA" w:rsidRDefault="002B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Default="002E4B80" w:rsidP="001529BF">
    <w:pPr>
      <w:pStyle w:val="Footer"/>
      <w:rPr>
        <w:rStyle w:val="PageNumber"/>
      </w:rPr>
    </w:pPr>
    <w:r>
      <w:rPr>
        <w:rStyle w:val="PageNumber"/>
      </w:rPr>
      <w:t>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Pr="00D63DD1" w:rsidRDefault="002E4B80" w:rsidP="00D63D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Default="002E4B80">
    <w:pPr>
      <w:pStyle w:val="Footer"/>
    </w:pPr>
    <w: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7EA" w:rsidRDefault="002B67EA">
      <w:r>
        <w:separator/>
      </w:r>
    </w:p>
  </w:footnote>
  <w:footnote w:type="continuationSeparator" w:id="0">
    <w:p w:rsidR="002B67EA" w:rsidRDefault="002B6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Pr="006A5146" w:rsidRDefault="002E4B80" w:rsidP="00611A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Default="002E4B80" w:rsidP="00AE0A36">
    <w:pPr>
      <w:pStyle w:val="Header"/>
      <w:rPr>
        <w:szCs w:val="30"/>
      </w:rPr>
    </w:pPr>
  </w:p>
  <w:p w:rsidR="002E4B80" w:rsidRDefault="002E4B80" w:rsidP="00AE0A36">
    <w:pPr>
      <w:pStyle w:val="Header"/>
      <w:rPr>
        <w:szCs w:val="30"/>
      </w:rPr>
    </w:pPr>
  </w:p>
  <w:p w:rsidR="002E4B80" w:rsidRDefault="002E4B80" w:rsidP="00AE0A36">
    <w:pPr>
      <w:pStyle w:val="Header"/>
      <w:rPr>
        <w:szCs w:val="30"/>
      </w:rPr>
    </w:pPr>
  </w:p>
  <w:p w:rsidR="002E4B80" w:rsidRDefault="002E4B80" w:rsidP="00AE0A36">
    <w:pPr>
      <w:pStyle w:val="Header"/>
      <w:rPr>
        <w:szCs w:val="30"/>
      </w:rPr>
    </w:pPr>
  </w:p>
  <w:p w:rsidR="002E4B80" w:rsidRPr="00AE0A36" w:rsidRDefault="002E4B80" w:rsidP="00AE0A36">
    <w:pPr>
      <w:pStyle w:val="Header"/>
      <w:rPr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Default="002E4B80" w:rsidP="00AE0A36">
    <w:pPr>
      <w:pStyle w:val="Header"/>
      <w:rPr>
        <w:szCs w:val="36"/>
      </w:rPr>
    </w:pPr>
  </w:p>
  <w:p w:rsidR="002E4B80" w:rsidRPr="00AE0A36" w:rsidRDefault="002E4B80" w:rsidP="00AE0A36">
    <w:pPr>
      <w:pStyle w:val="Header"/>
      <w:rPr>
        <w:szCs w:val="3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B80" w:rsidRPr="006D5242" w:rsidRDefault="002E4B80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18"/>
  </w:num>
  <w:num w:numId="14">
    <w:abstractNumId w:val="14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085"/>
    <w:rsid w:val="00000120"/>
    <w:rsid w:val="00000270"/>
    <w:rsid w:val="000008C6"/>
    <w:rsid w:val="00000B01"/>
    <w:rsid w:val="00000B12"/>
    <w:rsid w:val="0000112B"/>
    <w:rsid w:val="00001FE4"/>
    <w:rsid w:val="00002E13"/>
    <w:rsid w:val="00003841"/>
    <w:rsid w:val="00004384"/>
    <w:rsid w:val="0000470A"/>
    <w:rsid w:val="00004CF7"/>
    <w:rsid w:val="00005BC6"/>
    <w:rsid w:val="000063C6"/>
    <w:rsid w:val="00006644"/>
    <w:rsid w:val="00006828"/>
    <w:rsid w:val="00006A6E"/>
    <w:rsid w:val="000070EE"/>
    <w:rsid w:val="00007E05"/>
    <w:rsid w:val="00010531"/>
    <w:rsid w:val="00010D16"/>
    <w:rsid w:val="00010FFA"/>
    <w:rsid w:val="00011653"/>
    <w:rsid w:val="000121DE"/>
    <w:rsid w:val="00012286"/>
    <w:rsid w:val="0001238B"/>
    <w:rsid w:val="000126DD"/>
    <w:rsid w:val="00012A18"/>
    <w:rsid w:val="00012FE4"/>
    <w:rsid w:val="000166E2"/>
    <w:rsid w:val="00016AB4"/>
    <w:rsid w:val="00016E0A"/>
    <w:rsid w:val="00017154"/>
    <w:rsid w:val="00017245"/>
    <w:rsid w:val="000177DB"/>
    <w:rsid w:val="000178E1"/>
    <w:rsid w:val="00017A2E"/>
    <w:rsid w:val="00017B3F"/>
    <w:rsid w:val="00017BFB"/>
    <w:rsid w:val="000207AB"/>
    <w:rsid w:val="00020D30"/>
    <w:rsid w:val="000215F0"/>
    <w:rsid w:val="00021774"/>
    <w:rsid w:val="00021F87"/>
    <w:rsid w:val="000220CB"/>
    <w:rsid w:val="000225A2"/>
    <w:rsid w:val="000225C9"/>
    <w:rsid w:val="0002297D"/>
    <w:rsid w:val="00022A4A"/>
    <w:rsid w:val="00022E75"/>
    <w:rsid w:val="00022F5F"/>
    <w:rsid w:val="00022F64"/>
    <w:rsid w:val="00024262"/>
    <w:rsid w:val="00024399"/>
    <w:rsid w:val="00024576"/>
    <w:rsid w:val="00024B4B"/>
    <w:rsid w:val="00025681"/>
    <w:rsid w:val="00025792"/>
    <w:rsid w:val="00025D9D"/>
    <w:rsid w:val="00026361"/>
    <w:rsid w:val="000266B1"/>
    <w:rsid w:val="0002670A"/>
    <w:rsid w:val="00026D38"/>
    <w:rsid w:val="00026F84"/>
    <w:rsid w:val="00027065"/>
    <w:rsid w:val="00027243"/>
    <w:rsid w:val="00030417"/>
    <w:rsid w:val="000307F0"/>
    <w:rsid w:val="00030A5E"/>
    <w:rsid w:val="00030BBC"/>
    <w:rsid w:val="00030EA7"/>
    <w:rsid w:val="000318EC"/>
    <w:rsid w:val="00031B45"/>
    <w:rsid w:val="000321BA"/>
    <w:rsid w:val="0003242D"/>
    <w:rsid w:val="000336AA"/>
    <w:rsid w:val="00035110"/>
    <w:rsid w:val="00035A14"/>
    <w:rsid w:val="00035CF4"/>
    <w:rsid w:val="00036256"/>
    <w:rsid w:val="00037264"/>
    <w:rsid w:val="0003741C"/>
    <w:rsid w:val="00037845"/>
    <w:rsid w:val="00037962"/>
    <w:rsid w:val="00037EC0"/>
    <w:rsid w:val="0004012D"/>
    <w:rsid w:val="0004076C"/>
    <w:rsid w:val="0004091F"/>
    <w:rsid w:val="00041ACE"/>
    <w:rsid w:val="00041F1F"/>
    <w:rsid w:val="00042092"/>
    <w:rsid w:val="00042BB5"/>
    <w:rsid w:val="00043184"/>
    <w:rsid w:val="000435C1"/>
    <w:rsid w:val="00043819"/>
    <w:rsid w:val="00043D19"/>
    <w:rsid w:val="0004402A"/>
    <w:rsid w:val="00044114"/>
    <w:rsid w:val="00044151"/>
    <w:rsid w:val="000441F9"/>
    <w:rsid w:val="00044490"/>
    <w:rsid w:val="0004455D"/>
    <w:rsid w:val="00045260"/>
    <w:rsid w:val="00045879"/>
    <w:rsid w:val="0004693B"/>
    <w:rsid w:val="00046DFF"/>
    <w:rsid w:val="00046EDB"/>
    <w:rsid w:val="000476AD"/>
    <w:rsid w:val="00050781"/>
    <w:rsid w:val="0005079C"/>
    <w:rsid w:val="00050925"/>
    <w:rsid w:val="00050B71"/>
    <w:rsid w:val="000512EF"/>
    <w:rsid w:val="00052029"/>
    <w:rsid w:val="00052077"/>
    <w:rsid w:val="00052411"/>
    <w:rsid w:val="000525BF"/>
    <w:rsid w:val="000527A5"/>
    <w:rsid w:val="00053186"/>
    <w:rsid w:val="0005321E"/>
    <w:rsid w:val="00053818"/>
    <w:rsid w:val="00053B3B"/>
    <w:rsid w:val="00053C57"/>
    <w:rsid w:val="00054D7D"/>
    <w:rsid w:val="00054E19"/>
    <w:rsid w:val="00055376"/>
    <w:rsid w:val="00055BC0"/>
    <w:rsid w:val="0005710D"/>
    <w:rsid w:val="000577CA"/>
    <w:rsid w:val="00057B69"/>
    <w:rsid w:val="00060185"/>
    <w:rsid w:val="000602F2"/>
    <w:rsid w:val="000604CF"/>
    <w:rsid w:val="00060511"/>
    <w:rsid w:val="00060916"/>
    <w:rsid w:val="00061115"/>
    <w:rsid w:val="00061227"/>
    <w:rsid w:val="00061904"/>
    <w:rsid w:val="0006196F"/>
    <w:rsid w:val="00061A3C"/>
    <w:rsid w:val="00061A41"/>
    <w:rsid w:val="00062249"/>
    <w:rsid w:val="0006254C"/>
    <w:rsid w:val="000629EB"/>
    <w:rsid w:val="00063126"/>
    <w:rsid w:val="00063140"/>
    <w:rsid w:val="000632BA"/>
    <w:rsid w:val="00063A06"/>
    <w:rsid w:val="00063A4E"/>
    <w:rsid w:val="00063FA8"/>
    <w:rsid w:val="00064719"/>
    <w:rsid w:val="000649B7"/>
    <w:rsid w:val="0006502D"/>
    <w:rsid w:val="00065064"/>
    <w:rsid w:val="000650B6"/>
    <w:rsid w:val="00065903"/>
    <w:rsid w:val="000659B8"/>
    <w:rsid w:val="00067171"/>
    <w:rsid w:val="00067203"/>
    <w:rsid w:val="00067C87"/>
    <w:rsid w:val="00070147"/>
    <w:rsid w:val="000705E9"/>
    <w:rsid w:val="000706C3"/>
    <w:rsid w:val="00070A53"/>
    <w:rsid w:val="00070D17"/>
    <w:rsid w:val="00070E51"/>
    <w:rsid w:val="00070E8A"/>
    <w:rsid w:val="00071458"/>
    <w:rsid w:val="000714F4"/>
    <w:rsid w:val="00071C3A"/>
    <w:rsid w:val="00072936"/>
    <w:rsid w:val="00072C13"/>
    <w:rsid w:val="00072DFC"/>
    <w:rsid w:val="00073819"/>
    <w:rsid w:val="00073CBD"/>
    <w:rsid w:val="00073E8E"/>
    <w:rsid w:val="00073EA6"/>
    <w:rsid w:val="00073F9A"/>
    <w:rsid w:val="00074051"/>
    <w:rsid w:val="00074372"/>
    <w:rsid w:val="0007467F"/>
    <w:rsid w:val="00074A5C"/>
    <w:rsid w:val="00074D34"/>
    <w:rsid w:val="00075B6F"/>
    <w:rsid w:val="00076587"/>
    <w:rsid w:val="00076E11"/>
    <w:rsid w:val="00076E9B"/>
    <w:rsid w:val="0007721A"/>
    <w:rsid w:val="000772BF"/>
    <w:rsid w:val="00077521"/>
    <w:rsid w:val="000775A5"/>
    <w:rsid w:val="00077DA1"/>
    <w:rsid w:val="000800E1"/>
    <w:rsid w:val="00081FA4"/>
    <w:rsid w:val="00082CC5"/>
    <w:rsid w:val="00083B36"/>
    <w:rsid w:val="0008527F"/>
    <w:rsid w:val="000854CF"/>
    <w:rsid w:val="000854E0"/>
    <w:rsid w:val="00085DEA"/>
    <w:rsid w:val="00085FFB"/>
    <w:rsid w:val="000866CF"/>
    <w:rsid w:val="00086F29"/>
    <w:rsid w:val="000902BB"/>
    <w:rsid w:val="00090335"/>
    <w:rsid w:val="00090425"/>
    <w:rsid w:val="0009063E"/>
    <w:rsid w:val="00091262"/>
    <w:rsid w:val="0009129B"/>
    <w:rsid w:val="0009177E"/>
    <w:rsid w:val="0009189A"/>
    <w:rsid w:val="000919CA"/>
    <w:rsid w:val="00091A97"/>
    <w:rsid w:val="00091BD6"/>
    <w:rsid w:val="00091E63"/>
    <w:rsid w:val="00092309"/>
    <w:rsid w:val="00092643"/>
    <w:rsid w:val="000926E3"/>
    <w:rsid w:val="00092A12"/>
    <w:rsid w:val="00092C02"/>
    <w:rsid w:val="00092CF8"/>
    <w:rsid w:val="00092F8A"/>
    <w:rsid w:val="00092FB5"/>
    <w:rsid w:val="0009305C"/>
    <w:rsid w:val="000933FE"/>
    <w:rsid w:val="000937C4"/>
    <w:rsid w:val="000945DB"/>
    <w:rsid w:val="000948E4"/>
    <w:rsid w:val="00094E36"/>
    <w:rsid w:val="00094E91"/>
    <w:rsid w:val="0009508A"/>
    <w:rsid w:val="000952EF"/>
    <w:rsid w:val="000954A5"/>
    <w:rsid w:val="000959B4"/>
    <w:rsid w:val="00095B29"/>
    <w:rsid w:val="00096349"/>
    <w:rsid w:val="000975B2"/>
    <w:rsid w:val="000976F9"/>
    <w:rsid w:val="00097B05"/>
    <w:rsid w:val="00097C3E"/>
    <w:rsid w:val="000A000F"/>
    <w:rsid w:val="000A025C"/>
    <w:rsid w:val="000A03B6"/>
    <w:rsid w:val="000A0D74"/>
    <w:rsid w:val="000A0F74"/>
    <w:rsid w:val="000A10F3"/>
    <w:rsid w:val="000A1ADA"/>
    <w:rsid w:val="000A263E"/>
    <w:rsid w:val="000A28EC"/>
    <w:rsid w:val="000A2A01"/>
    <w:rsid w:val="000A2FBD"/>
    <w:rsid w:val="000A3C75"/>
    <w:rsid w:val="000A41FE"/>
    <w:rsid w:val="000A42AD"/>
    <w:rsid w:val="000A4E28"/>
    <w:rsid w:val="000A4F83"/>
    <w:rsid w:val="000A60C6"/>
    <w:rsid w:val="000A674B"/>
    <w:rsid w:val="000A6825"/>
    <w:rsid w:val="000A7849"/>
    <w:rsid w:val="000B074B"/>
    <w:rsid w:val="000B08D1"/>
    <w:rsid w:val="000B12E4"/>
    <w:rsid w:val="000B149C"/>
    <w:rsid w:val="000B1AA1"/>
    <w:rsid w:val="000B1F7C"/>
    <w:rsid w:val="000B2706"/>
    <w:rsid w:val="000B2911"/>
    <w:rsid w:val="000B3372"/>
    <w:rsid w:val="000B4D02"/>
    <w:rsid w:val="000B4D40"/>
    <w:rsid w:val="000B51D9"/>
    <w:rsid w:val="000B577E"/>
    <w:rsid w:val="000B5795"/>
    <w:rsid w:val="000B637B"/>
    <w:rsid w:val="000B707D"/>
    <w:rsid w:val="000B7222"/>
    <w:rsid w:val="000B795D"/>
    <w:rsid w:val="000B7A98"/>
    <w:rsid w:val="000B7B67"/>
    <w:rsid w:val="000B7BE8"/>
    <w:rsid w:val="000B7F87"/>
    <w:rsid w:val="000C0A52"/>
    <w:rsid w:val="000C0B42"/>
    <w:rsid w:val="000C0BB2"/>
    <w:rsid w:val="000C0E28"/>
    <w:rsid w:val="000C23BB"/>
    <w:rsid w:val="000C23D5"/>
    <w:rsid w:val="000C383A"/>
    <w:rsid w:val="000C3A1A"/>
    <w:rsid w:val="000C4917"/>
    <w:rsid w:val="000C4C8E"/>
    <w:rsid w:val="000C4E1A"/>
    <w:rsid w:val="000C4F5A"/>
    <w:rsid w:val="000C7120"/>
    <w:rsid w:val="000C738E"/>
    <w:rsid w:val="000C7721"/>
    <w:rsid w:val="000C7E1A"/>
    <w:rsid w:val="000D05BA"/>
    <w:rsid w:val="000D06C8"/>
    <w:rsid w:val="000D09E6"/>
    <w:rsid w:val="000D1265"/>
    <w:rsid w:val="000D16ED"/>
    <w:rsid w:val="000D18F4"/>
    <w:rsid w:val="000D1FD1"/>
    <w:rsid w:val="000D20D9"/>
    <w:rsid w:val="000D25A2"/>
    <w:rsid w:val="000D3187"/>
    <w:rsid w:val="000D41EE"/>
    <w:rsid w:val="000D42AE"/>
    <w:rsid w:val="000D4452"/>
    <w:rsid w:val="000D46BF"/>
    <w:rsid w:val="000D4BE0"/>
    <w:rsid w:val="000D56CC"/>
    <w:rsid w:val="000D640B"/>
    <w:rsid w:val="000D649B"/>
    <w:rsid w:val="000D6E2B"/>
    <w:rsid w:val="000D7159"/>
    <w:rsid w:val="000D7732"/>
    <w:rsid w:val="000D7ACA"/>
    <w:rsid w:val="000E08FF"/>
    <w:rsid w:val="000E09C4"/>
    <w:rsid w:val="000E0C1E"/>
    <w:rsid w:val="000E123F"/>
    <w:rsid w:val="000E1C2B"/>
    <w:rsid w:val="000E1E16"/>
    <w:rsid w:val="000E1F73"/>
    <w:rsid w:val="000E2023"/>
    <w:rsid w:val="000E2103"/>
    <w:rsid w:val="000E2DB4"/>
    <w:rsid w:val="000E2F28"/>
    <w:rsid w:val="000E35C3"/>
    <w:rsid w:val="000E3693"/>
    <w:rsid w:val="000E39BC"/>
    <w:rsid w:val="000E3D01"/>
    <w:rsid w:val="000E44EC"/>
    <w:rsid w:val="000E4637"/>
    <w:rsid w:val="000E46CA"/>
    <w:rsid w:val="000E4EB2"/>
    <w:rsid w:val="000E582E"/>
    <w:rsid w:val="000E5C20"/>
    <w:rsid w:val="000E73DD"/>
    <w:rsid w:val="000E7BCD"/>
    <w:rsid w:val="000F00C6"/>
    <w:rsid w:val="000F021A"/>
    <w:rsid w:val="000F117D"/>
    <w:rsid w:val="000F1F73"/>
    <w:rsid w:val="000F2207"/>
    <w:rsid w:val="000F2A66"/>
    <w:rsid w:val="000F2AB4"/>
    <w:rsid w:val="000F37BB"/>
    <w:rsid w:val="000F3F2A"/>
    <w:rsid w:val="000F41D6"/>
    <w:rsid w:val="000F4EE3"/>
    <w:rsid w:val="000F5510"/>
    <w:rsid w:val="000F58E3"/>
    <w:rsid w:val="000F5C51"/>
    <w:rsid w:val="000F79E8"/>
    <w:rsid w:val="000F7C02"/>
    <w:rsid w:val="000F7E36"/>
    <w:rsid w:val="0010033D"/>
    <w:rsid w:val="00100956"/>
    <w:rsid w:val="00100E77"/>
    <w:rsid w:val="00101027"/>
    <w:rsid w:val="0010103B"/>
    <w:rsid w:val="00101CB2"/>
    <w:rsid w:val="00101E2C"/>
    <w:rsid w:val="0010206F"/>
    <w:rsid w:val="0010231D"/>
    <w:rsid w:val="00102346"/>
    <w:rsid w:val="0010241E"/>
    <w:rsid w:val="00102B7A"/>
    <w:rsid w:val="00103261"/>
    <w:rsid w:val="0010331E"/>
    <w:rsid w:val="0010345A"/>
    <w:rsid w:val="0010363D"/>
    <w:rsid w:val="00103684"/>
    <w:rsid w:val="001039AD"/>
    <w:rsid w:val="001047BB"/>
    <w:rsid w:val="00104F78"/>
    <w:rsid w:val="001058C1"/>
    <w:rsid w:val="001063BB"/>
    <w:rsid w:val="00106C39"/>
    <w:rsid w:val="00106C99"/>
    <w:rsid w:val="00107276"/>
    <w:rsid w:val="0010765C"/>
    <w:rsid w:val="00107A19"/>
    <w:rsid w:val="00107D5F"/>
    <w:rsid w:val="001107A1"/>
    <w:rsid w:val="001109C6"/>
    <w:rsid w:val="001109D0"/>
    <w:rsid w:val="00110AFA"/>
    <w:rsid w:val="00110FC3"/>
    <w:rsid w:val="00111185"/>
    <w:rsid w:val="00111309"/>
    <w:rsid w:val="00112082"/>
    <w:rsid w:val="00112172"/>
    <w:rsid w:val="001125E7"/>
    <w:rsid w:val="00112CCF"/>
    <w:rsid w:val="00113064"/>
    <w:rsid w:val="001137F9"/>
    <w:rsid w:val="0011451F"/>
    <w:rsid w:val="00114976"/>
    <w:rsid w:val="00114E04"/>
    <w:rsid w:val="00115011"/>
    <w:rsid w:val="0011538E"/>
    <w:rsid w:val="00115652"/>
    <w:rsid w:val="0011591F"/>
    <w:rsid w:val="0011599C"/>
    <w:rsid w:val="00115C3D"/>
    <w:rsid w:val="00115D8D"/>
    <w:rsid w:val="001162F1"/>
    <w:rsid w:val="00116558"/>
    <w:rsid w:val="00116593"/>
    <w:rsid w:val="001165BB"/>
    <w:rsid w:val="001169A2"/>
    <w:rsid w:val="00116EA8"/>
    <w:rsid w:val="001173B5"/>
    <w:rsid w:val="00117CDF"/>
    <w:rsid w:val="00120E3A"/>
    <w:rsid w:val="0012132C"/>
    <w:rsid w:val="001216DF"/>
    <w:rsid w:val="00121A13"/>
    <w:rsid w:val="00121AA2"/>
    <w:rsid w:val="00121DD6"/>
    <w:rsid w:val="001220FB"/>
    <w:rsid w:val="00122AF7"/>
    <w:rsid w:val="0012301B"/>
    <w:rsid w:val="0012317C"/>
    <w:rsid w:val="00123195"/>
    <w:rsid w:val="001233A1"/>
    <w:rsid w:val="00123B78"/>
    <w:rsid w:val="00123E5D"/>
    <w:rsid w:val="00123E82"/>
    <w:rsid w:val="00124513"/>
    <w:rsid w:val="0012473B"/>
    <w:rsid w:val="00124FAC"/>
    <w:rsid w:val="0012614F"/>
    <w:rsid w:val="00126383"/>
    <w:rsid w:val="00126501"/>
    <w:rsid w:val="00126919"/>
    <w:rsid w:val="001269CD"/>
    <w:rsid w:val="00126CDD"/>
    <w:rsid w:val="00126DDF"/>
    <w:rsid w:val="00127691"/>
    <w:rsid w:val="00127693"/>
    <w:rsid w:val="0013025A"/>
    <w:rsid w:val="00130D9A"/>
    <w:rsid w:val="0013215F"/>
    <w:rsid w:val="001322B0"/>
    <w:rsid w:val="00132304"/>
    <w:rsid w:val="001323EF"/>
    <w:rsid w:val="0013263F"/>
    <w:rsid w:val="00132BD3"/>
    <w:rsid w:val="00132E81"/>
    <w:rsid w:val="00132F69"/>
    <w:rsid w:val="00133A17"/>
    <w:rsid w:val="00133A49"/>
    <w:rsid w:val="001344C5"/>
    <w:rsid w:val="00134CB9"/>
    <w:rsid w:val="00135000"/>
    <w:rsid w:val="001350B3"/>
    <w:rsid w:val="00135AE9"/>
    <w:rsid w:val="00135E3F"/>
    <w:rsid w:val="00136115"/>
    <w:rsid w:val="00136FD8"/>
    <w:rsid w:val="0014061F"/>
    <w:rsid w:val="001406C1"/>
    <w:rsid w:val="00140D91"/>
    <w:rsid w:val="00140F83"/>
    <w:rsid w:val="00141569"/>
    <w:rsid w:val="00141913"/>
    <w:rsid w:val="00141B92"/>
    <w:rsid w:val="0014281F"/>
    <w:rsid w:val="00142B8F"/>
    <w:rsid w:val="00142C10"/>
    <w:rsid w:val="00143506"/>
    <w:rsid w:val="00143567"/>
    <w:rsid w:val="00143E1B"/>
    <w:rsid w:val="00144A58"/>
    <w:rsid w:val="00145505"/>
    <w:rsid w:val="00146298"/>
    <w:rsid w:val="0014671F"/>
    <w:rsid w:val="00146B9D"/>
    <w:rsid w:val="0014715B"/>
    <w:rsid w:val="0014793A"/>
    <w:rsid w:val="00147DA7"/>
    <w:rsid w:val="00147EF2"/>
    <w:rsid w:val="0015025B"/>
    <w:rsid w:val="00150662"/>
    <w:rsid w:val="0015093A"/>
    <w:rsid w:val="00150BDC"/>
    <w:rsid w:val="00150D5C"/>
    <w:rsid w:val="001510B2"/>
    <w:rsid w:val="001510D0"/>
    <w:rsid w:val="001517B0"/>
    <w:rsid w:val="0015187A"/>
    <w:rsid w:val="001518FC"/>
    <w:rsid w:val="00151AAF"/>
    <w:rsid w:val="001525DF"/>
    <w:rsid w:val="00152610"/>
    <w:rsid w:val="001526A9"/>
    <w:rsid w:val="0015293B"/>
    <w:rsid w:val="001529BF"/>
    <w:rsid w:val="00152F31"/>
    <w:rsid w:val="00153548"/>
    <w:rsid w:val="00153755"/>
    <w:rsid w:val="00153904"/>
    <w:rsid w:val="00153BFD"/>
    <w:rsid w:val="0015492F"/>
    <w:rsid w:val="00155089"/>
    <w:rsid w:val="001551C1"/>
    <w:rsid w:val="001556CE"/>
    <w:rsid w:val="0015571A"/>
    <w:rsid w:val="00155CBE"/>
    <w:rsid w:val="00156729"/>
    <w:rsid w:val="00156F7E"/>
    <w:rsid w:val="00156FDC"/>
    <w:rsid w:val="00157277"/>
    <w:rsid w:val="001572D1"/>
    <w:rsid w:val="00157505"/>
    <w:rsid w:val="001575F9"/>
    <w:rsid w:val="00157660"/>
    <w:rsid w:val="00157663"/>
    <w:rsid w:val="00157669"/>
    <w:rsid w:val="00157B99"/>
    <w:rsid w:val="00157ED4"/>
    <w:rsid w:val="001605A8"/>
    <w:rsid w:val="00160719"/>
    <w:rsid w:val="00160AB6"/>
    <w:rsid w:val="0016125C"/>
    <w:rsid w:val="00161608"/>
    <w:rsid w:val="001616C1"/>
    <w:rsid w:val="00161951"/>
    <w:rsid w:val="00161A36"/>
    <w:rsid w:val="001621D7"/>
    <w:rsid w:val="001624F8"/>
    <w:rsid w:val="0016281B"/>
    <w:rsid w:val="00163160"/>
    <w:rsid w:val="001631B8"/>
    <w:rsid w:val="001649CE"/>
    <w:rsid w:val="001649FF"/>
    <w:rsid w:val="0016533A"/>
    <w:rsid w:val="0016578B"/>
    <w:rsid w:val="001659DC"/>
    <w:rsid w:val="0016639F"/>
    <w:rsid w:val="001666EC"/>
    <w:rsid w:val="001669B9"/>
    <w:rsid w:val="00167A31"/>
    <w:rsid w:val="00167BE8"/>
    <w:rsid w:val="00167EAB"/>
    <w:rsid w:val="001707D4"/>
    <w:rsid w:val="001709E2"/>
    <w:rsid w:val="0017143C"/>
    <w:rsid w:val="00171594"/>
    <w:rsid w:val="001717AF"/>
    <w:rsid w:val="00171863"/>
    <w:rsid w:val="0017280E"/>
    <w:rsid w:val="00172CF8"/>
    <w:rsid w:val="00173443"/>
    <w:rsid w:val="001740C9"/>
    <w:rsid w:val="0017594B"/>
    <w:rsid w:val="00175F5C"/>
    <w:rsid w:val="0017633B"/>
    <w:rsid w:val="001765E2"/>
    <w:rsid w:val="001769D5"/>
    <w:rsid w:val="00176C9A"/>
    <w:rsid w:val="00176CC7"/>
    <w:rsid w:val="00176D9F"/>
    <w:rsid w:val="00177038"/>
    <w:rsid w:val="00177523"/>
    <w:rsid w:val="00177880"/>
    <w:rsid w:val="00180046"/>
    <w:rsid w:val="0018230C"/>
    <w:rsid w:val="001826C4"/>
    <w:rsid w:val="00182873"/>
    <w:rsid w:val="00182D5E"/>
    <w:rsid w:val="00182D76"/>
    <w:rsid w:val="00182F83"/>
    <w:rsid w:val="00183600"/>
    <w:rsid w:val="00183676"/>
    <w:rsid w:val="00183CC3"/>
    <w:rsid w:val="00184137"/>
    <w:rsid w:val="00184389"/>
    <w:rsid w:val="001845B6"/>
    <w:rsid w:val="001846DB"/>
    <w:rsid w:val="00184843"/>
    <w:rsid w:val="001848E4"/>
    <w:rsid w:val="00184FA5"/>
    <w:rsid w:val="00185833"/>
    <w:rsid w:val="00185887"/>
    <w:rsid w:val="001858FF"/>
    <w:rsid w:val="00185DD2"/>
    <w:rsid w:val="00185ED0"/>
    <w:rsid w:val="001901FE"/>
    <w:rsid w:val="0019089F"/>
    <w:rsid w:val="00190F65"/>
    <w:rsid w:val="001911FE"/>
    <w:rsid w:val="00192BCC"/>
    <w:rsid w:val="001939D4"/>
    <w:rsid w:val="00193FA4"/>
    <w:rsid w:val="00194F2E"/>
    <w:rsid w:val="0019502E"/>
    <w:rsid w:val="00195078"/>
    <w:rsid w:val="00195221"/>
    <w:rsid w:val="001952CB"/>
    <w:rsid w:val="00195972"/>
    <w:rsid w:val="00196731"/>
    <w:rsid w:val="001967DB"/>
    <w:rsid w:val="001967E0"/>
    <w:rsid w:val="00196BEF"/>
    <w:rsid w:val="0019739C"/>
    <w:rsid w:val="00197A40"/>
    <w:rsid w:val="00197B67"/>
    <w:rsid w:val="00197D81"/>
    <w:rsid w:val="001A0602"/>
    <w:rsid w:val="001A0721"/>
    <w:rsid w:val="001A0743"/>
    <w:rsid w:val="001A1029"/>
    <w:rsid w:val="001A1478"/>
    <w:rsid w:val="001A15B2"/>
    <w:rsid w:val="001A19D7"/>
    <w:rsid w:val="001A26AC"/>
    <w:rsid w:val="001A2E5D"/>
    <w:rsid w:val="001A31C0"/>
    <w:rsid w:val="001A346D"/>
    <w:rsid w:val="001A41EE"/>
    <w:rsid w:val="001A4290"/>
    <w:rsid w:val="001A48B4"/>
    <w:rsid w:val="001A4C0A"/>
    <w:rsid w:val="001A4DF3"/>
    <w:rsid w:val="001A5306"/>
    <w:rsid w:val="001A5329"/>
    <w:rsid w:val="001A5556"/>
    <w:rsid w:val="001A5780"/>
    <w:rsid w:val="001A5C23"/>
    <w:rsid w:val="001A6074"/>
    <w:rsid w:val="001A6614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440E"/>
    <w:rsid w:val="001B4693"/>
    <w:rsid w:val="001B57A2"/>
    <w:rsid w:val="001B5A57"/>
    <w:rsid w:val="001B5BF2"/>
    <w:rsid w:val="001B6005"/>
    <w:rsid w:val="001B623B"/>
    <w:rsid w:val="001B632F"/>
    <w:rsid w:val="001B6929"/>
    <w:rsid w:val="001B6BA0"/>
    <w:rsid w:val="001B6D04"/>
    <w:rsid w:val="001B7FEC"/>
    <w:rsid w:val="001C020B"/>
    <w:rsid w:val="001C02A0"/>
    <w:rsid w:val="001C0344"/>
    <w:rsid w:val="001C0613"/>
    <w:rsid w:val="001C082A"/>
    <w:rsid w:val="001C0F87"/>
    <w:rsid w:val="001C1CC1"/>
    <w:rsid w:val="001C1D33"/>
    <w:rsid w:val="001C1D64"/>
    <w:rsid w:val="001C2561"/>
    <w:rsid w:val="001C2968"/>
    <w:rsid w:val="001C2995"/>
    <w:rsid w:val="001C2EEE"/>
    <w:rsid w:val="001C3002"/>
    <w:rsid w:val="001C30B4"/>
    <w:rsid w:val="001C32DA"/>
    <w:rsid w:val="001C3842"/>
    <w:rsid w:val="001C3D4C"/>
    <w:rsid w:val="001C3F24"/>
    <w:rsid w:val="001C41B1"/>
    <w:rsid w:val="001C4E47"/>
    <w:rsid w:val="001C5A2A"/>
    <w:rsid w:val="001C6818"/>
    <w:rsid w:val="001C6FF8"/>
    <w:rsid w:val="001C78A1"/>
    <w:rsid w:val="001C7A2C"/>
    <w:rsid w:val="001D0875"/>
    <w:rsid w:val="001D16DB"/>
    <w:rsid w:val="001D1C15"/>
    <w:rsid w:val="001D248E"/>
    <w:rsid w:val="001D3170"/>
    <w:rsid w:val="001D353A"/>
    <w:rsid w:val="001D3C55"/>
    <w:rsid w:val="001D3FA0"/>
    <w:rsid w:val="001D4398"/>
    <w:rsid w:val="001D4EF7"/>
    <w:rsid w:val="001D5385"/>
    <w:rsid w:val="001D58A7"/>
    <w:rsid w:val="001D5EF0"/>
    <w:rsid w:val="001D5FF3"/>
    <w:rsid w:val="001D64DB"/>
    <w:rsid w:val="001D6CFD"/>
    <w:rsid w:val="001D7653"/>
    <w:rsid w:val="001D7DB1"/>
    <w:rsid w:val="001D7EB4"/>
    <w:rsid w:val="001E02D8"/>
    <w:rsid w:val="001E0B72"/>
    <w:rsid w:val="001E151D"/>
    <w:rsid w:val="001E2030"/>
    <w:rsid w:val="001E2948"/>
    <w:rsid w:val="001E29AA"/>
    <w:rsid w:val="001E2B6F"/>
    <w:rsid w:val="001E3A43"/>
    <w:rsid w:val="001E4194"/>
    <w:rsid w:val="001E46DF"/>
    <w:rsid w:val="001E58B4"/>
    <w:rsid w:val="001E58B8"/>
    <w:rsid w:val="001E5BDD"/>
    <w:rsid w:val="001E5DA7"/>
    <w:rsid w:val="001E6799"/>
    <w:rsid w:val="001E7554"/>
    <w:rsid w:val="001F0D5A"/>
    <w:rsid w:val="001F15CB"/>
    <w:rsid w:val="001F30B5"/>
    <w:rsid w:val="001F3D67"/>
    <w:rsid w:val="001F3F37"/>
    <w:rsid w:val="001F4142"/>
    <w:rsid w:val="001F4495"/>
    <w:rsid w:val="001F45B1"/>
    <w:rsid w:val="001F47A7"/>
    <w:rsid w:val="001F4C1C"/>
    <w:rsid w:val="001F54CA"/>
    <w:rsid w:val="001F5564"/>
    <w:rsid w:val="001F66AC"/>
    <w:rsid w:val="001F6D94"/>
    <w:rsid w:val="001F71D4"/>
    <w:rsid w:val="001F7A69"/>
    <w:rsid w:val="00200CA3"/>
    <w:rsid w:val="00201085"/>
    <w:rsid w:val="00202066"/>
    <w:rsid w:val="002020C0"/>
    <w:rsid w:val="00202AAA"/>
    <w:rsid w:val="00202B94"/>
    <w:rsid w:val="002040C5"/>
    <w:rsid w:val="002045E3"/>
    <w:rsid w:val="0020499C"/>
    <w:rsid w:val="00204DC8"/>
    <w:rsid w:val="00204FEC"/>
    <w:rsid w:val="0020500D"/>
    <w:rsid w:val="00205528"/>
    <w:rsid w:val="002064DB"/>
    <w:rsid w:val="00206B31"/>
    <w:rsid w:val="00206B41"/>
    <w:rsid w:val="00207B90"/>
    <w:rsid w:val="0021069C"/>
    <w:rsid w:val="002106A5"/>
    <w:rsid w:val="00210AE4"/>
    <w:rsid w:val="0021160A"/>
    <w:rsid w:val="00211E86"/>
    <w:rsid w:val="00212020"/>
    <w:rsid w:val="002120C0"/>
    <w:rsid w:val="00212977"/>
    <w:rsid w:val="00213D78"/>
    <w:rsid w:val="002150E5"/>
    <w:rsid w:val="00215BE7"/>
    <w:rsid w:val="00215DCF"/>
    <w:rsid w:val="002163C4"/>
    <w:rsid w:val="0021648F"/>
    <w:rsid w:val="0021667A"/>
    <w:rsid w:val="00216739"/>
    <w:rsid w:val="00217182"/>
    <w:rsid w:val="00217AB0"/>
    <w:rsid w:val="00220233"/>
    <w:rsid w:val="00220670"/>
    <w:rsid w:val="00220B8A"/>
    <w:rsid w:val="00222D30"/>
    <w:rsid w:val="002232D7"/>
    <w:rsid w:val="00223755"/>
    <w:rsid w:val="00224449"/>
    <w:rsid w:val="0022471F"/>
    <w:rsid w:val="00224D7E"/>
    <w:rsid w:val="00224F6F"/>
    <w:rsid w:val="00225252"/>
    <w:rsid w:val="0022589E"/>
    <w:rsid w:val="00225F99"/>
    <w:rsid w:val="00226A23"/>
    <w:rsid w:val="00226BFD"/>
    <w:rsid w:val="00226E12"/>
    <w:rsid w:val="002275FE"/>
    <w:rsid w:val="0023016C"/>
    <w:rsid w:val="002305DB"/>
    <w:rsid w:val="00230857"/>
    <w:rsid w:val="00230968"/>
    <w:rsid w:val="00230EA2"/>
    <w:rsid w:val="00231356"/>
    <w:rsid w:val="00231518"/>
    <w:rsid w:val="00231668"/>
    <w:rsid w:val="002317AD"/>
    <w:rsid w:val="00231B05"/>
    <w:rsid w:val="00232895"/>
    <w:rsid w:val="00233122"/>
    <w:rsid w:val="0023398A"/>
    <w:rsid w:val="00233F7D"/>
    <w:rsid w:val="002341DD"/>
    <w:rsid w:val="00234218"/>
    <w:rsid w:val="002351AF"/>
    <w:rsid w:val="00235AAF"/>
    <w:rsid w:val="00235C26"/>
    <w:rsid w:val="00235E67"/>
    <w:rsid w:val="00235FB7"/>
    <w:rsid w:val="002361A0"/>
    <w:rsid w:val="002364C9"/>
    <w:rsid w:val="00236CE1"/>
    <w:rsid w:val="00236D43"/>
    <w:rsid w:val="00237A9B"/>
    <w:rsid w:val="00237F8A"/>
    <w:rsid w:val="00237FE8"/>
    <w:rsid w:val="002402B4"/>
    <w:rsid w:val="002404C3"/>
    <w:rsid w:val="00240A9E"/>
    <w:rsid w:val="00240D94"/>
    <w:rsid w:val="00241468"/>
    <w:rsid w:val="002414E5"/>
    <w:rsid w:val="002426AE"/>
    <w:rsid w:val="00242DB2"/>
    <w:rsid w:val="0024339B"/>
    <w:rsid w:val="00244660"/>
    <w:rsid w:val="00244DCF"/>
    <w:rsid w:val="00244F62"/>
    <w:rsid w:val="0024585B"/>
    <w:rsid w:val="00246C5D"/>
    <w:rsid w:val="00246DAF"/>
    <w:rsid w:val="0024774D"/>
    <w:rsid w:val="00247E92"/>
    <w:rsid w:val="00250078"/>
    <w:rsid w:val="002500D1"/>
    <w:rsid w:val="002503FB"/>
    <w:rsid w:val="0025048B"/>
    <w:rsid w:val="00250818"/>
    <w:rsid w:val="00250C9B"/>
    <w:rsid w:val="00250E03"/>
    <w:rsid w:val="00250F09"/>
    <w:rsid w:val="002512B1"/>
    <w:rsid w:val="002513BF"/>
    <w:rsid w:val="002524F8"/>
    <w:rsid w:val="00252DBD"/>
    <w:rsid w:val="00252E88"/>
    <w:rsid w:val="00253644"/>
    <w:rsid w:val="002544CA"/>
    <w:rsid w:val="0025564D"/>
    <w:rsid w:val="00255BEB"/>
    <w:rsid w:val="00256A39"/>
    <w:rsid w:val="00256AC4"/>
    <w:rsid w:val="0025723B"/>
    <w:rsid w:val="0025760B"/>
    <w:rsid w:val="00260BD0"/>
    <w:rsid w:val="00260C92"/>
    <w:rsid w:val="00261D67"/>
    <w:rsid w:val="002624F0"/>
    <w:rsid w:val="00263099"/>
    <w:rsid w:val="002637FC"/>
    <w:rsid w:val="00264461"/>
    <w:rsid w:val="00264578"/>
    <w:rsid w:val="00264BA5"/>
    <w:rsid w:val="00264F84"/>
    <w:rsid w:val="00265217"/>
    <w:rsid w:val="00265792"/>
    <w:rsid w:val="00266825"/>
    <w:rsid w:val="00266D05"/>
    <w:rsid w:val="00267608"/>
    <w:rsid w:val="002677FA"/>
    <w:rsid w:val="00267F10"/>
    <w:rsid w:val="0027059B"/>
    <w:rsid w:val="00270DC8"/>
    <w:rsid w:val="00270FE2"/>
    <w:rsid w:val="00271162"/>
    <w:rsid w:val="00271E7F"/>
    <w:rsid w:val="0027261D"/>
    <w:rsid w:val="00272D87"/>
    <w:rsid w:val="00272DDE"/>
    <w:rsid w:val="00272FCB"/>
    <w:rsid w:val="002730BA"/>
    <w:rsid w:val="002734CB"/>
    <w:rsid w:val="00273FC8"/>
    <w:rsid w:val="00274866"/>
    <w:rsid w:val="00274CC1"/>
    <w:rsid w:val="002752CF"/>
    <w:rsid w:val="00275597"/>
    <w:rsid w:val="00276086"/>
    <w:rsid w:val="00276748"/>
    <w:rsid w:val="00276B05"/>
    <w:rsid w:val="00276D85"/>
    <w:rsid w:val="00277366"/>
    <w:rsid w:val="00277842"/>
    <w:rsid w:val="00277BBC"/>
    <w:rsid w:val="00277D8C"/>
    <w:rsid w:val="00277EC6"/>
    <w:rsid w:val="00280105"/>
    <w:rsid w:val="00280691"/>
    <w:rsid w:val="00280948"/>
    <w:rsid w:val="00280C44"/>
    <w:rsid w:val="00280E51"/>
    <w:rsid w:val="002810E7"/>
    <w:rsid w:val="00281196"/>
    <w:rsid w:val="00281837"/>
    <w:rsid w:val="00281841"/>
    <w:rsid w:val="00281947"/>
    <w:rsid w:val="002819FC"/>
    <w:rsid w:val="00281E7E"/>
    <w:rsid w:val="00281E90"/>
    <w:rsid w:val="002820BC"/>
    <w:rsid w:val="00282368"/>
    <w:rsid w:val="00283DBA"/>
    <w:rsid w:val="0028462E"/>
    <w:rsid w:val="00284CD7"/>
    <w:rsid w:val="00284ED1"/>
    <w:rsid w:val="002851A6"/>
    <w:rsid w:val="002851FA"/>
    <w:rsid w:val="0028520D"/>
    <w:rsid w:val="00285354"/>
    <w:rsid w:val="002857D8"/>
    <w:rsid w:val="00285E2D"/>
    <w:rsid w:val="002863A9"/>
    <w:rsid w:val="002867A3"/>
    <w:rsid w:val="002868C5"/>
    <w:rsid w:val="0028775E"/>
    <w:rsid w:val="00287FDC"/>
    <w:rsid w:val="0029026E"/>
    <w:rsid w:val="00290271"/>
    <w:rsid w:val="002903F5"/>
    <w:rsid w:val="00291590"/>
    <w:rsid w:val="002929A9"/>
    <w:rsid w:val="002932CD"/>
    <w:rsid w:val="00293332"/>
    <w:rsid w:val="0029373C"/>
    <w:rsid w:val="00293C6E"/>
    <w:rsid w:val="00294876"/>
    <w:rsid w:val="00294D05"/>
    <w:rsid w:val="00294F3A"/>
    <w:rsid w:val="002951A1"/>
    <w:rsid w:val="002953E9"/>
    <w:rsid w:val="00295B4E"/>
    <w:rsid w:val="002960AD"/>
    <w:rsid w:val="002967F4"/>
    <w:rsid w:val="00296826"/>
    <w:rsid w:val="0029709D"/>
    <w:rsid w:val="00297246"/>
    <w:rsid w:val="00297F4B"/>
    <w:rsid w:val="002A014F"/>
    <w:rsid w:val="002A01E8"/>
    <w:rsid w:val="002A032F"/>
    <w:rsid w:val="002A0576"/>
    <w:rsid w:val="002A07AE"/>
    <w:rsid w:val="002A1AB7"/>
    <w:rsid w:val="002A1C0C"/>
    <w:rsid w:val="002A1D07"/>
    <w:rsid w:val="002A23C7"/>
    <w:rsid w:val="002A24A0"/>
    <w:rsid w:val="002A2A2E"/>
    <w:rsid w:val="002A3D59"/>
    <w:rsid w:val="002A42DA"/>
    <w:rsid w:val="002A44E7"/>
    <w:rsid w:val="002A579A"/>
    <w:rsid w:val="002A63FF"/>
    <w:rsid w:val="002A64BF"/>
    <w:rsid w:val="002A661C"/>
    <w:rsid w:val="002A662E"/>
    <w:rsid w:val="002A673F"/>
    <w:rsid w:val="002A68B3"/>
    <w:rsid w:val="002A697E"/>
    <w:rsid w:val="002A6C0C"/>
    <w:rsid w:val="002A6DB0"/>
    <w:rsid w:val="002A7364"/>
    <w:rsid w:val="002A7A36"/>
    <w:rsid w:val="002A7DD6"/>
    <w:rsid w:val="002B044D"/>
    <w:rsid w:val="002B16E3"/>
    <w:rsid w:val="002B2880"/>
    <w:rsid w:val="002B31B3"/>
    <w:rsid w:val="002B425D"/>
    <w:rsid w:val="002B4ACD"/>
    <w:rsid w:val="002B4F34"/>
    <w:rsid w:val="002B5B48"/>
    <w:rsid w:val="002B609A"/>
    <w:rsid w:val="002B67EA"/>
    <w:rsid w:val="002B7980"/>
    <w:rsid w:val="002C01B3"/>
    <w:rsid w:val="002C0B2C"/>
    <w:rsid w:val="002C1139"/>
    <w:rsid w:val="002C145A"/>
    <w:rsid w:val="002C2A23"/>
    <w:rsid w:val="002C2EB7"/>
    <w:rsid w:val="002C4269"/>
    <w:rsid w:val="002C43D2"/>
    <w:rsid w:val="002C4520"/>
    <w:rsid w:val="002C4856"/>
    <w:rsid w:val="002C4AF6"/>
    <w:rsid w:val="002C4B34"/>
    <w:rsid w:val="002C4CE9"/>
    <w:rsid w:val="002C4D85"/>
    <w:rsid w:val="002C5898"/>
    <w:rsid w:val="002C6B0D"/>
    <w:rsid w:val="002C6F0D"/>
    <w:rsid w:val="002C77E1"/>
    <w:rsid w:val="002D09C4"/>
    <w:rsid w:val="002D0EF7"/>
    <w:rsid w:val="002D10C4"/>
    <w:rsid w:val="002D12EB"/>
    <w:rsid w:val="002D13D6"/>
    <w:rsid w:val="002D178A"/>
    <w:rsid w:val="002D1F4F"/>
    <w:rsid w:val="002D27C6"/>
    <w:rsid w:val="002D3596"/>
    <w:rsid w:val="002D3654"/>
    <w:rsid w:val="002D3BD6"/>
    <w:rsid w:val="002D3F01"/>
    <w:rsid w:val="002D4176"/>
    <w:rsid w:val="002D41A0"/>
    <w:rsid w:val="002D4330"/>
    <w:rsid w:val="002D442A"/>
    <w:rsid w:val="002D44AE"/>
    <w:rsid w:val="002D47D3"/>
    <w:rsid w:val="002D4BEB"/>
    <w:rsid w:val="002D4EDA"/>
    <w:rsid w:val="002D5D3A"/>
    <w:rsid w:val="002D5E23"/>
    <w:rsid w:val="002D6258"/>
    <w:rsid w:val="002D62F7"/>
    <w:rsid w:val="002D67E6"/>
    <w:rsid w:val="002D6F09"/>
    <w:rsid w:val="002D700D"/>
    <w:rsid w:val="002D76DD"/>
    <w:rsid w:val="002D7886"/>
    <w:rsid w:val="002E0010"/>
    <w:rsid w:val="002E14E2"/>
    <w:rsid w:val="002E156E"/>
    <w:rsid w:val="002E1AF3"/>
    <w:rsid w:val="002E1B01"/>
    <w:rsid w:val="002E1D4C"/>
    <w:rsid w:val="002E2254"/>
    <w:rsid w:val="002E25A8"/>
    <w:rsid w:val="002E2E1D"/>
    <w:rsid w:val="002E2FE4"/>
    <w:rsid w:val="002E346A"/>
    <w:rsid w:val="002E3CAF"/>
    <w:rsid w:val="002E412E"/>
    <w:rsid w:val="002E4AB6"/>
    <w:rsid w:val="002E4B80"/>
    <w:rsid w:val="002E5139"/>
    <w:rsid w:val="002E5468"/>
    <w:rsid w:val="002E5855"/>
    <w:rsid w:val="002E63AE"/>
    <w:rsid w:val="002E64FC"/>
    <w:rsid w:val="002E6599"/>
    <w:rsid w:val="002E6BEF"/>
    <w:rsid w:val="002E6DEC"/>
    <w:rsid w:val="002E742A"/>
    <w:rsid w:val="002E7861"/>
    <w:rsid w:val="002E7A4D"/>
    <w:rsid w:val="002E7EFF"/>
    <w:rsid w:val="002F0496"/>
    <w:rsid w:val="002F087E"/>
    <w:rsid w:val="002F0CEF"/>
    <w:rsid w:val="002F1B58"/>
    <w:rsid w:val="002F2BDA"/>
    <w:rsid w:val="002F43E5"/>
    <w:rsid w:val="002F55E6"/>
    <w:rsid w:val="002F63EA"/>
    <w:rsid w:val="002F67C9"/>
    <w:rsid w:val="002F67FA"/>
    <w:rsid w:val="002F6F56"/>
    <w:rsid w:val="002F7BA7"/>
    <w:rsid w:val="002F7F6B"/>
    <w:rsid w:val="00300069"/>
    <w:rsid w:val="00301192"/>
    <w:rsid w:val="0030148B"/>
    <w:rsid w:val="00301609"/>
    <w:rsid w:val="0030172B"/>
    <w:rsid w:val="00302390"/>
    <w:rsid w:val="00302734"/>
    <w:rsid w:val="00302A7D"/>
    <w:rsid w:val="00302E89"/>
    <w:rsid w:val="00302E8F"/>
    <w:rsid w:val="00303513"/>
    <w:rsid w:val="00303F2B"/>
    <w:rsid w:val="00304A25"/>
    <w:rsid w:val="00304B04"/>
    <w:rsid w:val="00304C54"/>
    <w:rsid w:val="00304FB7"/>
    <w:rsid w:val="00305006"/>
    <w:rsid w:val="00305084"/>
    <w:rsid w:val="003055D0"/>
    <w:rsid w:val="00305639"/>
    <w:rsid w:val="00305B61"/>
    <w:rsid w:val="003061C9"/>
    <w:rsid w:val="00306223"/>
    <w:rsid w:val="003069E8"/>
    <w:rsid w:val="00306BAC"/>
    <w:rsid w:val="00306CF2"/>
    <w:rsid w:val="003076F9"/>
    <w:rsid w:val="00310193"/>
    <w:rsid w:val="00310577"/>
    <w:rsid w:val="00310E97"/>
    <w:rsid w:val="00310F22"/>
    <w:rsid w:val="00311487"/>
    <w:rsid w:val="00311903"/>
    <w:rsid w:val="003121CA"/>
    <w:rsid w:val="003127A5"/>
    <w:rsid w:val="00312877"/>
    <w:rsid w:val="00312A50"/>
    <w:rsid w:val="00312FCC"/>
    <w:rsid w:val="00313E76"/>
    <w:rsid w:val="0031425E"/>
    <w:rsid w:val="00314D6C"/>
    <w:rsid w:val="00314E50"/>
    <w:rsid w:val="00314F81"/>
    <w:rsid w:val="00314FD2"/>
    <w:rsid w:val="0031519B"/>
    <w:rsid w:val="0031677A"/>
    <w:rsid w:val="00317136"/>
    <w:rsid w:val="003176D0"/>
    <w:rsid w:val="00317A48"/>
    <w:rsid w:val="00317C6B"/>
    <w:rsid w:val="00317DDF"/>
    <w:rsid w:val="00320197"/>
    <w:rsid w:val="00320708"/>
    <w:rsid w:val="00320A78"/>
    <w:rsid w:val="00320C79"/>
    <w:rsid w:val="0032132C"/>
    <w:rsid w:val="0032188B"/>
    <w:rsid w:val="0032322A"/>
    <w:rsid w:val="003237EC"/>
    <w:rsid w:val="00323B23"/>
    <w:rsid w:val="0032477A"/>
    <w:rsid w:val="00325C57"/>
    <w:rsid w:val="00325CF1"/>
    <w:rsid w:val="00326315"/>
    <w:rsid w:val="00327027"/>
    <w:rsid w:val="003303CD"/>
    <w:rsid w:val="00330A07"/>
    <w:rsid w:val="00330C68"/>
    <w:rsid w:val="00330CAB"/>
    <w:rsid w:val="00331867"/>
    <w:rsid w:val="00332942"/>
    <w:rsid w:val="00332E09"/>
    <w:rsid w:val="00332F53"/>
    <w:rsid w:val="003337F9"/>
    <w:rsid w:val="00333A23"/>
    <w:rsid w:val="00334137"/>
    <w:rsid w:val="00334D21"/>
    <w:rsid w:val="003350DB"/>
    <w:rsid w:val="003353CE"/>
    <w:rsid w:val="00335528"/>
    <w:rsid w:val="003362A7"/>
    <w:rsid w:val="00336777"/>
    <w:rsid w:val="00337243"/>
    <w:rsid w:val="0033731B"/>
    <w:rsid w:val="00337689"/>
    <w:rsid w:val="003376AD"/>
    <w:rsid w:val="00337A15"/>
    <w:rsid w:val="00337BEA"/>
    <w:rsid w:val="003402A9"/>
    <w:rsid w:val="003404EA"/>
    <w:rsid w:val="003405D4"/>
    <w:rsid w:val="00340D55"/>
    <w:rsid w:val="003413B5"/>
    <w:rsid w:val="003417D6"/>
    <w:rsid w:val="003421FD"/>
    <w:rsid w:val="00343210"/>
    <w:rsid w:val="0034399E"/>
    <w:rsid w:val="00343E7A"/>
    <w:rsid w:val="0034426E"/>
    <w:rsid w:val="0034487E"/>
    <w:rsid w:val="003449A5"/>
    <w:rsid w:val="00344B8E"/>
    <w:rsid w:val="003455A8"/>
    <w:rsid w:val="00345FD4"/>
    <w:rsid w:val="003461C7"/>
    <w:rsid w:val="003461F2"/>
    <w:rsid w:val="00347A82"/>
    <w:rsid w:val="00347D94"/>
    <w:rsid w:val="00347E9C"/>
    <w:rsid w:val="0035119B"/>
    <w:rsid w:val="003511A5"/>
    <w:rsid w:val="00351D18"/>
    <w:rsid w:val="00351E27"/>
    <w:rsid w:val="00351EAE"/>
    <w:rsid w:val="00352100"/>
    <w:rsid w:val="00353A74"/>
    <w:rsid w:val="00353CD4"/>
    <w:rsid w:val="003543BC"/>
    <w:rsid w:val="003548C6"/>
    <w:rsid w:val="00354DB8"/>
    <w:rsid w:val="003564D8"/>
    <w:rsid w:val="00356C26"/>
    <w:rsid w:val="003572C7"/>
    <w:rsid w:val="00357A28"/>
    <w:rsid w:val="00357C64"/>
    <w:rsid w:val="003601F1"/>
    <w:rsid w:val="003602BB"/>
    <w:rsid w:val="00361665"/>
    <w:rsid w:val="00361C20"/>
    <w:rsid w:val="00361E79"/>
    <w:rsid w:val="003621EC"/>
    <w:rsid w:val="003628FA"/>
    <w:rsid w:val="003633E6"/>
    <w:rsid w:val="00363505"/>
    <w:rsid w:val="0036392C"/>
    <w:rsid w:val="00364584"/>
    <w:rsid w:val="0036517A"/>
    <w:rsid w:val="003658AB"/>
    <w:rsid w:val="00365E44"/>
    <w:rsid w:val="00365E75"/>
    <w:rsid w:val="00366180"/>
    <w:rsid w:val="00366709"/>
    <w:rsid w:val="003669AA"/>
    <w:rsid w:val="00366D3E"/>
    <w:rsid w:val="00367070"/>
    <w:rsid w:val="003672BF"/>
    <w:rsid w:val="00367572"/>
    <w:rsid w:val="0036798B"/>
    <w:rsid w:val="00370A03"/>
    <w:rsid w:val="003715AA"/>
    <w:rsid w:val="00371696"/>
    <w:rsid w:val="003718E4"/>
    <w:rsid w:val="00371B9F"/>
    <w:rsid w:val="00371D9A"/>
    <w:rsid w:val="003723DA"/>
    <w:rsid w:val="00372A25"/>
    <w:rsid w:val="00372AD9"/>
    <w:rsid w:val="00372BEA"/>
    <w:rsid w:val="00374735"/>
    <w:rsid w:val="00374C9D"/>
    <w:rsid w:val="00375691"/>
    <w:rsid w:val="0037594D"/>
    <w:rsid w:val="00375A21"/>
    <w:rsid w:val="00375D63"/>
    <w:rsid w:val="003761C0"/>
    <w:rsid w:val="00376272"/>
    <w:rsid w:val="003765CD"/>
    <w:rsid w:val="00376A50"/>
    <w:rsid w:val="0037715A"/>
    <w:rsid w:val="003771EB"/>
    <w:rsid w:val="00377287"/>
    <w:rsid w:val="00380F73"/>
    <w:rsid w:val="003811E2"/>
    <w:rsid w:val="00381CA6"/>
    <w:rsid w:val="00382391"/>
    <w:rsid w:val="00383A28"/>
    <w:rsid w:val="003851D0"/>
    <w:rsid w:val="003854CF"/>
    <w:rsid w:val="003856DD"/>
    <w:rsid w:val="00385B4D"/>
    <w:rsid w:val="00385BCF"/>
    <w:rsid w:val="00385DE3"/>
    <w:rsid w:val="0038625C"/>
    <w:rsid w:val="0038636E"/>
    <w:rsid w:val="00386AE0"/>
    <w:rsid w:val="00386D1A"/>
    <w:rsid w:val="00386D1D"/>
    <w:rsid w:val="00386F7B"/>
    <w:rsid w:val="00387180"/>
    <w:rsid w:val="00387684"/>
    <w:rsid w:val="003877B2"/>
    <w:rsid w:val="00387B8B"/>
    <w:rsid w:val="00387EDE"/>
    <w:rsid w:val="003904C7"/>
    <w:rsid w:val="003907BD"/>
    <w:rsid w:val="00390EF6"/>
    <w:rsid w:val="0039115F"/>
    <w:rsid w:val="00391341"/>
    <w:rsid w:val="00391618"/>
    <w:rsid w:val="003919DA"/>
    <w:rsid w:val="00391A15"/>
    <w:rsid w:val="00391A1D"/>
    <w:rsid w:val="00391CCD"/>
    <w:rsid w:val="00392E18"/>
    <w:rsid w:val="00393378"/>
    <w:rsid w:val="00393B9B"/>
    <w:rsid w:val="00393E03"/>
    <w:rsid w:val="0039456D"/>
    <w:rsid w:val="003946E8"/>
    <w:rsid w:val="0039547C"/>
    <w:rsid w:val="00395B8E"/>
    <w:rsid w:val="00396B14"/>
    <w:rsid w:val="00396B5E"/>
    <w:rsid w:val="00396FC5"/>
    <w:rsid w:val="0039776D"/>
    <w:rsid w:val="00397A08"/>
    <w:rsid w:val="003A0E6A"/>
    <w:rsid w:val="003A1600"/>
    <w:rsid w:val="003A2471"/>
    <w:rsid w:val="003A2706"/>
    <w:rsid w:val="003A28DC"/>
    <w:rsid w:val="003A2926"/>
    <w:rsid w:val="003A3823"/>
    <w:rsid w:val="003A42CF"/>
    <w:rsid w:val="003A43E5"/>
    <w:rsid w:val="003A59B6"/>
    <w:rsid w:val="003A5CFF"/>
    <w:rsid w:val="003A616B"/>
    <w:rsid w:val="003A6963"/>
    <w:rsid w:val="003A6E9C"/>
    <w:rsid w:val="003B0B50"/>
    <w:rsid w:val="003B0DED"/>
    <w:rsid w:val="003B15CF"/>
    <w:rsid w:val="003B1BAE"/>
    <w:rsid w:val="003B213E"/>
    <w:rsid w:val="003B226A"/>
    <w:rsid w:val="003B2694"/>
    <w:rsid w:val="003B27CC"/>
    <w:rsid w:val="003B2871"/>
    <w:rsid w:val="003B2B22"/>
    <w:rsid w:val="003B2E1E"/>
    <w:rsid w:val="003B2E51"/>
    <w:rsid w:val="003B3095"/>
    <w:rsid w:val="003B34AA"/>
    <w:rsid w:val="003B3BAE"/>
    <w:rsid w:val="003B3FC6"/>
    <w:rsid w:val="003B41D0"/>
    <w:rsid w:val="003B4235"/>
    <w:rsid w:val="003B481A"/>
    <w:rsid w:val="003B4D3F"/>
    <w:rsid w:val="003B50EB"/>
    <w:rsid w:val="003B521E"/>
    <w:rsid w:val="003B529E"/>
    <w:rsid w:val="003B551A"/>
    <w:rsid w:val="003B5CDD"/>
    <w:rsid w:val="003B650C"/>
    <w:rsid w:val="003B665F"/>
    <w:rsid w:val="003B6864"/>
    <w:rsid w:val="003B722F"/>
    <w:rsid w:val="003B7516"/>
    <w:rsid w:val="003C010C"/>
    <w:rsid w:val="003C18DE"/>
    <w:rsid w:val="003C21DE"/>
    <w:rsid w:val="003C28E6"/>
    <w:rsid w:val="003C2D8F"/>
    <w:rsid w:val="003C3C13"/>
    <w:rsid w:val="003C3CC6"/>
    <w:rsid w:val="003C4008"/>
    <w:rsid w:val="003C4022"/>
    <w:rsid w:val="003C4674"/>
    <w:rsid w:val="003C47D7"/>
    <w:rsid w:val="003C50A5"/>
    <w:rsid w:val="003C59AE"/>
    <w:rsid w:val="003C6481"/>
    <w:rsid w:val="003C6609"/>
    <w:rsid w:val="003C776E"/>
    <w:rsid w:val="003C7A7E"/>
    <w:rsid w:val="003C7ED0"/>
    <w:rsid w:val="003C7F17"/>
    <w:rsid w:val="003D051B"/>
    <w:rsid w:val="003D141C"/>
    <w:rsid w:val="003D17C7"/>
    <w:rsid w:val="003D2E94"/>
    <w:rsid w:val="003D3533"/>
    <w:rsid w:val="003D3A52"/>
    <w:rsid w:val="003D3EE8"/>
    <w:rsid w:val="003D4048"/>
    <w:rsid w:val="003D405C"/>
    <w:rsid w:val="003D44E6"/>
    <w:rsid w:val="003D4792"/>
    <w:rsid w:val="003D5BE8"/>
    <w:rsid w:val="003D5CAF"/>
    <w:rsid w:val="003D5F17"/>
    <w:rsid w:val="003D7186"/>
    <w:rsid w:val="003D72D2"/>
    <w:rsid w:val="003D766B"/>
    <w:rsid w:val="003D7716"/>
    <w:rsid w:val="003E0082"/>
    <w:rsid w:val="003E049E"/>
    <w:rsid w:val="003E0ACC"/>
    <w:rsid w:val="003E0E43"/>
    <w:rsid w:val="003E0EAA"/>
    <w:rsid w:val="003E1037"/>
    <w:rsid w:val="003E10D8"/>
    <w:rsid w:val="003E120F"/>
    <w:rsid w:val="003E12D4"/>
    <w:rsid w:val="003E1B9B"/>
    <w:rsid w:val="003E1C0E"/>
    <w:rsid w:val="003E1C10"/>
    <w:rsid w:val="003E22B0"/>
    <w:rsid w:val="003E3024"/>
    <w:rsid w:val="003E3078"/>
    <w:rsid w:val="003E3453"/>
    <w:rsid w:val="003E3A02"/>
    <w:rsid w:val="003E3E87"/>
    <w:rsid w:val="003E4B06"/>
    <w:rsid w:val="003E4DB6"/>
    <w:rsid w:val="003E51A3"/>
    <w:rsid w:val="003E5806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75D"/>
    <w:rsid w:val="003F0EA5"/>
    <w:rsid w:val="003F15E8"/>
    <w:rsid w:val="003F1C92"/>
    <w:rsid w:val="003F2461"/>
    <w:rsid w:val="003F314F"/>
    <w:rsid w:val="003F3BFC"/>
    <w:rsid w:val="003F3F32"/>
    <w:rsid w:val="003F4D46"/>
    <w:rsid w:val="003F4D98"/>
    <w:rsid w:val="003F50BE"/>
    <w:rsid w:val="003F551B"/>
    <w:rsid w:val="003F575B"/>
    <w:rsid w:val="003F58E4"/>
    <w:rsid w:val="003F6429"/>
    <w:rsid w:val="003F6E0C"/>
    <w:rsid w:val="003F797C"/>
    <w:rsid w:val="003F7A12"/>
    <w:rsid w:val="003F7BF1"/>
    <w:rsid w:val="003F7F5F"/>
    <w:rsid w:val="00400241"/>
    <w:rsid w:val="00400777"/>
    <w:rsid w:val="0040114B"/>
    <w:rsid w:val="0040124C"/>
    <w:rsid w:val="0040136E"/>
    <w:rsid w:val="00401BB1"/>
    <w:rsid w:val="00401DD3"/>
    <w:rsid w:val="00402317"/>
    <w:rsid w:val="004028FB"/>
    <w:rsid w:val="00402CAD"/>
    <w:rsid w:val="00403D87"/>
    <w:rsid w:val="00403E5E"/>
    <w:rsid w:val="004048B0"/>
    <w:rsid w:val="004049B3"/>
    <w:rsid w:val="00404C86"/>
    <w:rsid w:val="004055BE"/>
    <w:rsid w:val="00406254"/>
    <w:rsid w:val="0040675D"/>
    <w:rsid w:val="00407815"/>
    <w:rsid w:val="00407A40"/>
    <w:rsid w:val="004109A4"/>
    <w:rsid w:val="00411A74"/>
    <w:rsid w:val="004121C8"/>
    <w:rsid w:val="004129D0"/>
    <w:rsid w:val="00412EF4"/>
    <w:rsid w:val="00413535"/>
    <w:rsid w:val="00413556"/>
    <w:rsid w:val="00413588"/>
    <w:rsid w:val="0041411D"/>
    <w:rsid w:val="0041435E"/>
    <w:rsid w:val="00414732"/>
    <w:rsid w:val="00414AA6"/>
    <w:rsid w:val="00414D6C"/>
    <w:rsid w:val="00414EB7"/>
    <w:rsid w:val="004150F8"/>
    <w:rsid w:val="00415805"/>
    <w:rsid w:val="0041592A"/>
    <w:rsid w:val="00416232"/>
    <w:rsid w:val="00416693"/>
    <w:rsid w:val="00416771"/>
    <w:rsid w:val="00416924"/>
    <w:rsid w:val="00416B51"/>
    <w:rsid w:val="00416E49"/>
    <w:rsid w:val="00417429"/>
    <w:rsid w:val="0041776B"/>
    <w:rsid w:val="00417B96"/>
    <w:rsid w:val="00417CC9"/>
    <w:rsid w:val="0042070B"/>
    <w:rsid w:val="00420BC9"/>
    <w:rsid w:val="00420DCF"/>
    <w:rsid w:val="00420DD4"/>
    <w:rsid w:val="00420EB1"/>
    <w:rsid w:val="00420F71"/>
    <w:rsid w:val="00420FE1"/>
    <w:rsid w:val="00422272"/>
    <w:rsid w:val="00422619"/>
    <w:rsid w:val="00422A66"/>
    <w:rsid w:val="00422B89"/>
    <w:rsid w:val="00422C7F"/>
    <w:rsid w:val="00423012"/>
    <w:rsid w:val="0042327C"/>
    <w:rsid w:val="00423514"/>
    <w:rsid w:val="0042358B"/>
    <w:rsid w:val="00423626"/>
    <w:rsid w:val="00423720"/>
    <w:rsid w:val="004239CC"/>
    <w:rsid w:val="00423E55"/>
    <w:rsid w:val="0042495D"/>
    <w:rsid w:val="00424D6F"/>
    <w:rsid w:val="004250E1"/>
    <w:rsid w:val="004256A2"/>
    <w:rsid w:val="00427160"/>
    <w:rsid w:val="00427CF3"/>
    <w:rsid w:val="00427DA6"/>
    <w:rsid w:val="0043026B"/>
    <w:rsid w:val="0043147A"/>
    <w:rsid w:val="004315A4"/>
    <w:rsid w:val="00432234"/>
    <w:rsid w:val="00432BFD"/>
    <w:rsid w:val="00433447"/>
    <w:rsid w:val="004344E9"/>
    <w:rsid w:val="00434926"/>
    <w:rsid w:val="00435195"/>
    <w:rsid w:val="004351B9"/>
    <w:rsid w:val="00435258"/>
    <w:rsid w:val="004353D7"/>
    <w:rsid w:val="004361AC"/>
    <w:rsid w:val="004366C6"/>
    <w:rsid w:val="004367DD"/>
    <w:rsid w:val="004369F0"/>
    <w:rsid w:val="00436B6C"/>
    <w:rsid w:val="00436BFF"/>
    <w:rsid w:val="004370F0"/>
    <w:rsid w:val="0043749D"/>
    <w:rsid w:val="004374A1"/>
    <w:rsid w:val="00437DCA"/>
    <w:rsid w:val="00440357"/>
    <w:rsid w:val="00440674"/>
    <w:rsid w:val="00440DF4"/>
    <w:rsid w:val="00441613"/>
    <w:rsid w:val="00441638"/>
    <w:rsid w:val="00441DB8"/>
    <w:rsid w:val="004421BD"/>
    <w:rsid w:val="00442373"/>
    <w:rsid w:val="004429E5"/>
    <w:rsid w:val="00442B04"/>
    <w:rsid w:val="00442E3B"/>
    <w:rsid w:val="00443610"/>
    <w:rsid w:val="00443A41"/>
    <w:rsid w:val="00443BD4"/>
    <w:rsid w:val="00443D74"/>
    <w:rsid w:val="00443EEE"/>
    <w:rsid w:val="00444965"/>
    <w:rsid w:val="00445ABC"/>
    <w:rsid w:val="00447276"/>
    <w:rsid w:val="0044727A"/>
    <w:rsid w:val="004475FF"/>
    <w:rsid w:val="004476B7"/>
    <w:rsid w:val="004500BE"/>
    <w:rsid w:val="0045018A"/>
    <w:rsid w:val="004501E9"/>
    <w:rsid w:val="00450982"/>
    <w:rsid w:val="00451300"/>
    <w:rsid w:val="0045151A"/>
    <w:rsid w:val="00451593"/>
    <w:rsid w:val="00451F05"/>
    <w:rsid w:val="0045247D"/>
    <w:rsid w:val="00452B2B"/>
    <w:rsid w:val="00452D1E"/>
    <w:rsid w:val="0045389E"/>
    <w:rsid w:val="0045438C"/>
    <w:rsid w:val="004544AC"/>
    <w:rsid w:val="00455846"/>
    <w:rsid w:val="00455A6A"/>
    <w:rsid w:val="00455C0B"/>
    <w:rsid w:val="00455E73"/>
    <w:rsid w:val="0045614E"/>
    <w:rsid w:val="00456239"/>
    <w:rsid w:val="00456989"/>
    <w:rsid w:val="004576C5"/>
    <w:rsid w:val="00457B2D"/>
    <w:rsid w:val="0046060D"/>
    <w:rsid w:val="0046062B"/>
    <w:rsid w:val="00460AB2"/>
    <w:rsid w:val="00460F98"/>
    <w:rsid w:val="004613BB"/>
    <w:rsid w:val="00461C2F"/>
    <w:rsid w:val="004620FD"/>
    <w:rsid w:val="00462882"/>
    <w:rsid w:val="00463044"/>
    <w:rsid w:val="0046413B"/>
    <w:rsid w:val="0046511F"/>
    <w:rsid w:val="00465599"/>
    <w:rsid w:val="00465718"/>
    <w:rsid w:val="0046603F"/>
    <w:rsid w:val="004702E0"/>
    <w:rsid w:val="00470365"/>
    <w:rsid w:val="00470A13"/>
    <w:rsid w:val="00470AD3"/>
    <w:rsid w:val="00470DC8"/>
    <w:rsid w:val="00470EB3"/>
    <w:rsid w:val="0047115B"/>
    <w:rsid w:val="004714EA"/>
    <w:rsid w:val="0047158B"/>
    <w:rsid w:val="004715EA"/>
    <w:rsid w:val="00473059"/>
    <w:rsid w:val="004741D0"/>
    <w:rsid w:val="00474588"/>
    <w:rsid w:val="00475476"/>
    <w:rsid w:val="004755DD"/>
    <w:rsid w:val="00475756"/>
    <w:rsid w:val="00475A8E"/>
    <w:rsid w:val="004762C2"/>
    <w:rsid w:val="00476370"/>
    <w:rsid w:val="00476572"/>
    <w:rsid w:val="00476847"/>
    <w:rsid w:val="004777F9"/>
    <w:rsid w:val="00477D49"/>
    <w:rsid w:val="00477F4C"/>
    <w:rsid w:val="00477F4F"/>
    <w:rsid w:val="004801B6"/>
    <w:rsid w:val="004803E3"/>
    <w:rsid w:val="00481212"/>
    <w:rsid w:val="004814FD"/>
    <w:rsid w:val="00481E49"/>
    <w:rsid w:val="00481F8B"/>
    <w:rsid w:val="00482039"/>
    <w:rsid w:val="004820E5"/>
    <w:rsid w:val="00482C8D"/>
    <w:rsid w:val="00482D8A"/>
    <w:rsid w:val="00483530"/>
    <w:rsid w:val="004844B3"/>
    <w:rsid w:val="004844FB"/>
    <w:rsid w:val="00484949"/>
    <w:rsid w:val="00484EB0"/>
    <w:rsid w:val="0048572C"/>
    <w:rsid w:val="00486C94"/>
    <w:rsid w:val="004870B4"/>
    <w:rsid w:val="0048752A"/>
    <w:rsid w:val="00487E91"/>
    <w:rsid w:val="004901CE"/>
    <w:rsid w:val="0049091F"/>
    <w:rsid w:val="00490F06"/>
    <w:rsid w:val="004918CF"/>
    <w:rsid w:val="00492059"/>
    <w:rsid w:val="0049212E"/>
    <w:rsid w:val="0049245C"/>
    <w:rsid w:val="004929ED"/>
    <w:rsid w:val="00492AA0"/>
    <w:rsid w:val="0049383E"/>
    <w:rsid w:val="00493D90"/>
    <w:rsid w:val="00494712"/>
    <w:rsid w:val="00494A01"/>
    <w:rsid w:val="00494EE4"/>
    <w:rsid w:val="00495292"/>
    <w:rsid w:val="00495978"/>
    <w:rsid w:val="00495C0B"/>
    <w:rsid w:val="00496409"/>
    <w:rsid w:val="004969B2"/>
    <w:rsid w:val="00496F83"/>
    <w:rsid w:val="00497EF0"/>
    <w:rsid w:val="004A0295"/>
    <w:rsid w:val="004A1769"/>
    <w:rsid w:val="004A1BD6"/>
    <w:rsid w:val="004A268B"/>
    <w:rsid w:val="004A30E8"/>
    <w:rsid w:val="004A330A"/>
    <w:rsid w:val="004A353E"/>
    <w:rsid w:val="004A3676"/>
    <w:rsid w:val="004A38C9"/>
    <w:rsid w:val="004A50C3"/>
    <w:rsid w:val="004A51CD"/>
    <w:rsid w:val="004A6578"/>
    <w:rsid w:val="004A6AC7"/>
    <w:rsid w:val="004A6D51"/>
    <w:rsid w:val="004A7155"/>
    <w:rsid w:val="004A72DE"/>
    <w:rsid w:val="004A73BB"/>
    <w:rsid w:val="004A7402"/>
    <w:rsid w:val="004A7CDF"/>
    <w:rsid w:val="004A7E10"/>
    <w:rsid w:val="004A7EAB"/>
    <w:rsid w:val="004B18B1"/>
    <w:rsid w:val="004B2187"/>
    <w:rsid w:val="004B256A"/>
    <w:rsid w:val="004B3342"/>
    <w:rsid w:val="004B3724"/>
    <w:rsid w:val="004B38BE"/>
    <w:rsid w:val="004B39E2"/>
    <w:rsid w:val="004B3C96"/>
    <w:rsid w:val="004B3FCB"/>
    <w:rsid w:val="004B4166"/>
    <w:rsid w:val="004B43CF"/>
    <w:rsid w:val="004B4C76"/>
    <w:rsid w:val="004B4CB0"/>
    <w:rsid w:val="004B4DBA"/>
    <w:rsid w:val="004B51F9"/>
    <w:rsid w:val="004B52BF"/>
    <w:rsid w:val="004B564E"/>
    <w:rsid w:val="004B58F1"/>
    <w:rsid w:val="004B596F"/>
    <w:rsid w:val="004B5A58"/>
    <w:rsid w:val="004B5D27"/>
    <w:rsid w:val="004B5D39"/>
    <w:rsid w:val="004B5EE4"/>
    <w:rsid w:val="004B67AB"/>
    <w:rsid w:val="004B6CC4"/>
    <w:rsid w:val="004B7415"/>
    <w:rsid w:val="004C03CB"/>
    <w:rsid w:val="004C0EE8"/>
    <w:rsid w:val="004C1BFA"/>
    <w:rsid w:val="004C1CCB"/>
    <w:rsid w:val="004C222A"/>
    <w:rsid w:val="004C232C"/>
    <w:rsid w:val="004C27D7"/>
    <w:rsid w:val="004C2AA6"/>
    <w:rsid w:val="004C2EAD"/>
    <w:rsid w:val="004C323A"/>
    <w:rsid w:val="004C34FE"/>
    <w:rsid w:val="004C3675"/>
    <w:rsid w:val="004C389E"/>
    <w:rsid w:val="004C3B81"/>
    <w:rsid w:val="004C3BC8"/>
    <w:rsid w:val="004C406D"/>
    <w:rsid w:val="004C56E1"/>
    <w:rsid w:val="004C588B"/>
    <w:rsid w:val="004C6512"/>
    <w:rsid w:val="004C6527"/>
    <w:rsid w:val="004C65A0"/>
    <w:rsid w:val="004C6878"/>
    <w:rsid w:val="004C72E6"/>
    <w:rsid w:val="004C735D"/>
    <w:rsid w:val="004C7989"/>
    <w:rsid w:val="004D0396"/>
    <w:rsid w:val="004D0BA2"/>
    <w:rsid w:val="004D1077"/>
    <w:rsid w:val="004D1C99"/>
    <w:rsid w:val="004D1D13"/>
    <w:rsid w:val="004D1EE1"/>
    <w:rsid w:val="004D2012"/>
    <w:rsid w:val="004D28A8"/>
    <w:rsid w:val="004D293F"/>
    <w:rsid w:val="004D2EA6"/>
    <w:rsid w:val="004D3021"/>
    <w:rsid w:val="004D3234"/>
    <w:rsid w:val="004D3407"/>
    <w:rsid w:val="004D41D0"/>
    <w:rsid w:val="004D4B4F"/>
    <w:rsid w:val="004D5560"/>
    <w:rsid w:val="004D598B"/>
    <w:rsid w:val="004D5DE2"/>
    <w:rsid w:val="004D5F3D"/>
    <w:rsid w:val="004D6889"/>
    <w:rsid w:val="004D6A5A"/>
    <w:rsid w:val="004D797E"/>
    <w:rsid w:val="004D7ADE"/>
    <w:rsid w:val="004E01D2"/>
    <w:rsid w:val="004E1200"/>
    <w:rsid w:val="004E130E"/>
    <w:rsid w:val="004E1392"/>
    <w:rsid w:val="004E1B07"/>
    <w:rsid w:val="004E23F0"/>
    <w:rsid w:val="004E27DE"/>
    <w:rsid w:val="004E32E8"/>
    <w:rsid w:val="004E3316"/>
    <w:rsid w:val="004E3683"/>
    <w:rsid w:val="004E4429"/>
    <w:rsid w:val="004E44FE"/>
    <w:rsid w:val="004E4CA7"/>
    <w:rsid w:val="004E4F9F"/>
    <w:rsid w:val="004E5A37"/>
    <w:rsid w:val="004E5A6B"/>
    <w:rsid w:val="004E61A0"/>
    <w:rsid w:val="004E69AF"/>
    <w:rsid w:val="004E6B46"/>
    <w:rsid w:val="004E7195"/>
    <w:rsid w:val="004E7AD2"/>
    <w:rsid w:val="004F08BD"/>
    <w:rsid w:val="004F15EC"/>
    <w:rsid w:val="004F27DB"/>
    <w:rsid w:val="004F2E71"/>
    <w:rsid w:val="004F438D"/>
    <w:rsid w:val="004F53B3"/>
    <w:rsid w:val="004F5F38"/>
    <w:rsid w:val="004F714C"/>
    <w:rsid w:val="004F7224"/>
    <w:rsid w:val="004F742A"/>
    <w:rsid w:val="004F7BF7"/>
    <w:rsid w:val="004F7F2E"/>
    <w:rsid w:val="00500BC9"/>
    <w:rsid w:val="00500E6E"/>
    <w:rsid w:val="00501048"/>
    <w:rsid w:val="00501466"/>
    <w:rsid w:val="00501469"/>
    <w:rsid w:val="0050157A"/>
    <w:rsid w:val="0050170F"/>
    <w:rsid w:val="00501774"/>
    <w:rsid w:val="00501FCF"/>
    <w:rsid w:val="0050212F"/>
    <w:rsid w:val="00502787"/>
    <w:rsid w:val="00502A9E"/>
    <w:rsid w:val="00503AE1"/>
    <w:rsid w:val="00503B1D"/>
    <w:rsid w:val="005043C6"/>
    <w:rsid w:val="00504AA7"/>
    <w:rsid w:val="00505519"/>
    <w:rsid w:val="0050571E"/>
    <w:rsid w:val="00505832"/>
    <w:rsid w:val="005061CF"/>
    <w:rsid w:val="00506F2B"/>
    <w:rsid w:val="005103FF"/>
    <w:rsid w:val="00510A14"/>
    <w:rsid w:val="00510FE0"/>
    <w:rsid w:val="00511014"/>
    <w:rsid w:val="0051166F"/>
    <w:rsid w:val="0051173D"/>
    <w:rsid w:val="0051176B"/>
    <w:rsid w:val="00511E8A"/>
    <w:rsid w:val="00511F11"/>
    <w:rsid w:val="00512FD1"/>
    <w:rsid w:val="0051375E"/>
    <w:rsid w:val="0051397F"/>
    <w:rsid w:val="00513DEE"/>
    <w:rsid w:val="0051423E"/>
    <w:rsid w:val="00514702"/>
    <w:rsid w:val="005167BF"/>
    <w:rsid w:val="00516894"/>
    <w:rsid w:val="00516895"/>
    <w:rsid w:val="00516DE6"/>
    <w:rsid w:val="00517BD7"/>
    <w:rsid w:val="00517E2C"/>
    <w:rsid w:val="0052038A"/>
    <w:rsid w:val="005209D5"/>
    <w:rsid w:val="00521812"/>
    <w:rsid w:val="00521843"/>
    <w:rsid w:val="00521D99"/>
    <w:rsid w:val="005224D2"/>
    <w:rsid w:val="00522C45"/>
    <w:rsid w:val="00522C9E"/>
    <w:rsid w:val="005232AF"/>
    <w:rsid w:val="0052483C"/>
    <w:rsid w:val="00524A4D"/>
    <w:rsid w:val="00524B84"/>
    <w:rsid w:val="00524F40"/>
    <w:rsid w:val="005250C1"/>
    <w:rsid w:val="0052516E"/>
    <w:rsid w:val="00525908"/>
    <w:rsid w:val="0052620C"/>
    <w:rsid w:val="005263CD"/>
    <w:rsid w:val="00526C5D"/>
    <w:rsid w:val="005270C5"/>
    <w:rsid w:val="00527B8D"/>
    <w:rsid w:val="0053038E"/>
    <w:rsid w:val="00530C38"/>
    <w:rsid w:val="005315EA"/>
    <w:rsid w:val="00531609"/>
    <w:rsid w:val="00532084"/>
    <w:rsid w:val="00532658"/>
    <w:rsid w:val="0053289A"/>
    <w:rsid w:val="00532A54"/>
    <w:rsid w:val="00532B02"/>
    <w:rsid w:val="00532B88"/>
    <w:rsid w:val="00532D40"/>
    <w:rsid w:val="00532D66"/>
    <w:rsid w:val="00533672"/>
    <w:rsid w:val="005336CA"/>
    <w:rsid w:val="00533D1D"/>
    <w:rsid w:val="00534096"/>
    <w:rsid w:val="0053450D"/>
    <w:rsid w:val="00534CB0"/>
    <w:rsid w:val="00535032"/>
    <w:rsid w:val="00535D46"/>
    <w:rsid w:val="00535F58"/>
    <w:rsid w:val="00536A53"/>
    <w:rsid w:val="00537287"/>
    <w:rsid w:val="005401FE"/>
    <w:rsid w:val="0054032B"/>
    <w:rsid w:val="0054102C"/>
    <w:rsid w:val="00541AD6"/>
    <w:rsid w:val="0054220E"/>
    <w:rsid w:val="005422DE"/>
    <w:rsid w:val="00542C5F"/>
    <w:rsid w:val="00543B83"/>
    <w:rsid w:val="00543EAF"/>
    <w:rsid w:val="00543FD2"/>
    <w:rsid w:val="0054473D"/>
    <w:rsid w:val="00544FFD"/>
    <w:rsid w:val="0054638A"/>
    <w:rsid w:val="005466C7"/>
    <w:rsid w:val="00546F0B"/>
    <w:rsid w:val="00546FBB"/>
    <w:rsid w:val="00547151"/>
    <w:rsid w:val="00547265"/>
    <w:rsid w:val="00547B5B"/>
    <w:rsid w:val="00550B19"/>
    <w:rsid w:val="0055213C"/>
    <w:rsid w:val="00552B86"/>
    <w:rsid w:val="00552FB6"/>
    <w:rsid w:val="00553416"/>
    <w:rsid w:val="0055349C"/>
    <w:rsid w:val="00554572"/>
    <w:rsid w:val="00555104"/>
    <w:rsid w:val="005554D5"/>
    <w:rsid w:val="005556CC"/>
    <w:rsid w:val="00555D76"/>
    <w:rsid w:val="00555E11"/>
    <w:rsid w:val="00555ED7"/>
    <w:rsid w:val="00556056"/>
    <w:rsid w:val="00556146"/>
    <w:rsid w:val="005564A5"/>
    <w:rsid w:val="005565E5"/>
    <w:rsid w:val="0055665B"/>
    <w:rsid w:val="00557AAD"/>
    <w:rsid w:val="00557C88"/>
    <w:rsid w:val="00557F1E"/>
    <w:rsid w:val="0056082B"/>
    <w:rsid w:val="0056083D"/>
    <w:rsid w:val="005612E4"/>
    <w:rsid w:val="00561F1B"/>
    <w:rsid w:val="0056271B"/>
    <w:rsid w:val="0056286C"/>
    <w:rsid w:val="00562B85"/>
    <w:rsid w:val="00562E79"/>
    <w:rsid w:val="0056321E"/>
    <w:rsid w:val="005635DB"/>
    <w:rsid w:val="0056363F"/>
    <w:rsid w:val="00563CB2"/>
    <w:rsid w:val="0056511A"/>
    <w:rsid w:val="005651D8"/>
    <w:rsid w:val="005654CE"/>
    <w:rsid w:val="00565527"/>
    <w:rsid w:val="00566175"/>
    <w:rsid w:val="00566697"/>
    <w:rsid w:val="00566781"/>
    <w:rsid w:val="005671EE"/>
    <w:rsid w:val="00570A10"/>
    <w:rsid w:val="00570E18"/>
    <w:rsid w:val="00570E5F"/>
    <w:rsid w:val="00570F96"/>
    <w:rsid w:val="005730B5"/>
    <w:rsid w:val="00573A66"/>
    <w:rsid w:val="005748C0"/>
    <w:rsid w:val="00574C16"/>
    <w:rsid w:val="00575199"/>
    <w:rsid w:val="0057558E"/>
    <w:rsid w:val="00575845"/>
    <w:rsid w:val="00575CC8"/>
    <w:rsid w:val="005760FF"/>
    <w:rsid w:val="00576415"/>
    <w:rsid w:val="00576454"/>
    <w:rsid w:val="00576472"/>
    <w:rsid w:val="00576DB3"/>
    <w:rsid w:val="00576F44"/>
    <w:rsid w:val="005772A9"/>
    <w:rsid w:val="00577556"/>
    <w:rsid w:val="00577705"/>
    <w:rsid w:val="00580455"/>
    <w:rsid w:val="0058056A"/>
    <w:rsid w:val="00580AD0"/>
    <w:rsid w:val="00580CD5"/>
    <w:rsid w:val="00581295"/>
    <w:rsid w:val="005813E1"/>
    <w:rsid w:val="005815A9"/>
    <w:rsid w:val="00581881"/>
    <w:rsid w:val="00581ECA"/>
    <w:rsid w:val="00582036"/>
    <w:rsid w:val="00582FCD"/>
    <w:rsid w:val="00583395"/>
    <w:rsid w:val="00583753"/>
    <w:rsid w:val="0058380E"/>
    <w:rsid w:val="005838C6"/>
    <w:rsid w:val="005838F3"/>
    <w:rsid w:val="00583C39"/>
    <w:rsid w:val="00583E27"/>
    <w:rsid w:val="00583EAB"/>
    <w:rsid w:val="0058418F"/>
    <w:rsid w:val="00584636"/>
    <w:rsid w:val="00584DC3"/>
    <w:rsid w:val="005855D6"/>
    <w:rsid w:val="00586CD2"/>
    <w:rsid w:val="00587C65"/>
    <w:rsid w:val="00587CC3"/>
    <w:rsid w:val="005901DE"/>
    <w:rsid w:val="005903AC"/>
    <w:rsid w:val="005903B3"/>
    <w:rsid w:val="00590818"/>
    <w:rsid w:val="005910E5"/>
    <w:rsid w:val="005919AD"/>
    <w:rsid w:val="00591EEF"/>
    <w:rsid w:val="00592C70"/>
    <w:rsid w:val="005938AD"/>
    <w:rsid w:val="00593E66"/>
    <w:rsid w:val="00594553"/>
    <w:rsid w:val="00594BEF"/>
    <w:rsid w:val="00594CA3"/>
    <w:rsid w:val="00595315"/>
    <w:rsid w:val="00595BCF"/>
    <w:rsid w:val="00596A76"/>
    <w:rsid w:val="00596C83"/>
    <w:rsid w:val="00596D8E"/>
    <w:rsid w:val="00596EC9"/>
    <w:rsid w:val="005A0CF3"/>
    <w:rsid w:val="005A1506"/>
    <w:rsid w:val="005A15BE"/>
    <w:rsid w:val="005A167C"/>
    <w:rsid w:val="005A2731"/>
    <w:rsid w:val="005A2B8A"/>
    <w:rsid w:val="005A3B82"/>
    <w:rsid w:val="005A42CB"/>
    <w:rsid w:val="005A45C3"/>
    <w:rsid w:val="005A4861"/>
    <w:rsid w:val="005A4892"/>
    <w:rsid w:val="005A4AC2"/>
    <w:rsid w:val="005A4B34"/>
    <w:rsid w:val="005A4E64"/>
    <w:rsid w:val="005A6CFE"/>
    <w:rsid w:val="005A7062"/>
    <w:rsid w:val="005A729D"/>
    <w:rsid w:val="005A775E"/>
    <w:rsid w:val="005A78E1"/>
    <w:rsid w:val="005A7D4C"/>
    <w:rsid w:val="005B0642"/>
    <w:rsid w:val="005B0FE5"/>
    <w:rsid w:val="005B11F7"/>
    <w:rsid w:val="005B1D60"/>
    <w:rsid w:val="005B1F37"/>
    <w:rsid w:val="005B22E2"/>
    <w:rsid w:val="005B2976"/>
    <w:rsid w:val="005B2C20"/>
    <w:rsid w:val="005B33F5"/>
    <w:rsid w:val="005B3735"/>
    <w:rsid w:val="005B3762"/>
    <w:rsid w:val="005B465F"/>
    <w:rsid w:val="005B5170"/>
    <w:rsid w:val="005B5177"/>
    <w:rsid w:val="005B52B1"/>
    <w:rsid w:val="005B583C"/>
    <w:rsid w:val="005B6273"/>
    <w:rsid w:val="005B701E"/>
    <w:rsid w:val="005C0158"/>
    <w:rsid w:val="005C02BD"/>
    <w:rsid w:val="005C199A"/>
    <w:rsid w:val="005C28E1"/>
    <w:rsid w:val="005C3FC5"/>
    <w:rsid w:val="005C4318"/>
    <w:rsid w:val="005C4682"/>
    <w:rsid w:val="005C4FF3"/>
    <w:rsid w:val="005C51C2"/>
    <w:rsid w:val="005C537A"/>
    <w:rsid w:val="005C5A4E"/>
    <w:rsid w:val="005C5AA9"/>
    <w:rsid w:val="005C5BDC"/>
    <w:rsid w:val="005C5CC9"/>
    <w:rsid w:val="005C6B4B"/>
    <w:rsid w:val="005C72C0"/>
    <w:rsid w:val="005C799C"/>
    <w:rsid w:val="005C7B7B"/>
    <w:rsid w:val="005D0136"/>
    <w:rsid w:val="005D0B0A"/>
    <w:rsid w:val="005D1476"/>
    <w:rsid w:val="005D17C4"/>
    <w:rsid w:val="005D1AF0"/>
    <w:rsid w:val="005D1E47"/>
    <w:rsid w:val="005D1E9C"/>
    <w:rsid w:val="005D244D"/>
    <w:rsid w:val="005D245A"/>
    <w:rsid w:val="005D2D88"/>
    <w:rsid w:val="005D3D9C"/>
    <w:rsid w:val="005D3E9A"/>
    <w:rsid w:val="005D3F61"/>
    <w:rsid w:val="005D41C3"/>
    <w:rsid w:val="005D4989"/>
    <w:rsid w:val="005D4E0F"/>
    <w:rsid w:val="005D5133"/>
    <w:rsid w:val="005D56DE"/>
    <w:rsid w:val="005D6CC2"/>
    <w:rsid w:val="005E080E"/>
    <w:rsid w:val="005E1A9D"/>
    <w:rsid w:val="005E1F6F"/>
    <w:rsid w:val="005E2253"/>
    <w:rsid w:val="005E25D5"/>
    <w:rsid w:val="005E2607"/>
    <w:rsid w:val="005E28AA"/>
    <w:rsid w:val="005E2B52"/>
    <w:rsid w:val="005E3583"/>
    <w:rsid w:val="005E35AF"/>
    <w:rsid w:val="005E3673"/>
    <w:rsid w:val="005E37DD"/>
    <w:rsid w:val="005E40CD"/>
    <w:rsid w:val="005E4561"/>
    <w:rsid w:val="005E45B8"/>
    <w:rsid w:val="005E4A98"/>
    <w:rsid w:val="005E4AB9"/>
    <w:rsid w:val="005E4EA0"/>
    <w:rsid w:val="005E4F94"/>
    <w:rsid w:val="005E5B7D"/>
    <w:rsid w:val="005E7553"/>
    <w:rsid w:val="005F0C66"/>
    <w:rsid w:val="005F0D1C"/>
    <w:rsid w:val="005F134E"/>
    <w:rsid w:val="005F1463"/>
    <w:rsid w:val="005F161B"/>
    <w:rsid w:val="005F1E9C"/>
    <w:rsid w:val="005F314B"/>
    <w:rsid w:val="005F3AFF"/>
    <w:rsid w:val="005F4017"/>
    <w:rsid w:val="005F433E"/>
    <w:rsid w:val="005F4D17"/>
    <w:rsid w:val="005F4EB7"/>
    <w:rsid w:val="005F556F"/>
    <w:rsid w:val="005F5DD0"/>
    <w:rsid w:val="005F6056"/>
    <w:rsid w:val="005F69FE"/>
    <w:rsid w:val="005F7D7F"/>
    <w:rsid w:val="006002EE"/>
    <w:rsid w:val="006011BD"/>
    <w:rsid w:val="006011CC"/>
    <w:rsid w:val="00601B26"/>
    <w:rsid w:val="00602599"/>
    <w:rsid w:val="006026A4"/>
    <w:rsid w:val="00603290"/>
    <w:rsid w:val="00604129"/>
    <w:rsid w:val="00604987"/>
    <w:rsid w:val="00604DC4"/>
    <w:rsid w:val="0060532E"/>
    <w:rsid w:val="00605850"/>
    <w:rsid w:val="00605DF8"/>
    <w:rsid w:val="00605F39"/>
    <w:rsid w:val="00606ED1"/>
    <w:rsid w:val="0060781E"/>
    <w:rsid w:val="0060797F"/>
    <w:rsid w:val="00607AB0"/>
    <w:rsid w:val="00607ED0"/>
    <w:rsid w:val="00607FEB"/>
    <w:rsid w:val="006104FE"/>
    <w:rsid w:val="00610A41"/>
    <w:rsid w:val="00610FC9"/>
    <w:rsid w:val="00611028"/>
    <w:rsid w:val="006110E6"/>
    <w:rsid w:val="0061139D"/>
    <w:rsid w:val="006116C6"/>
    <w:rsid w:val="00611A9F"/>
    <w:rsid w:val="00611E7D"/>
    <w:rsid w:val="006123BB"/>
    <w:rsid w:val="00612723"/>
    <w:rsid w:val="00613275"/>
    <w:rsid w:val="00613447"/>
    <w:rsid w:val="0061380B"/>
    <w:rsid w:val="00613EC1"/>
    <w:rsid w:val="00614C0E"/>
    <w:rsid w:val="00615684"/>
    <w:rsid w:val="00615A32"/>
    <w:rsid w:val="0061640B"/>
    <w:rsid w:val="00616546"/>
    <w:rsid w:val="00616D12"/>
    <w:rsid w:val="00616D16"/>
    <w:rsid w:val="00616DBE"/>
    <w:rsid w:val="00616FC3"/>
    <w:rsid w:val="0062102B"/>
    <w:rsid w:val="006213BC"/>
    <w:rsid w:val="00621448"/>
    <w:rsid w:val="00621949"/>
    <w:rsid w:val="00621ABF"/>
    <w:rsid w:val="00621B9E"/>
    <w:rsid w:val="00621F34"/>
    <w:rsid w:val="00622012"/>
    <w:rsid w:val="0062203D"/>
    <w:rsid w:val="006222BF"/>
    <w:rsid w:val="006239B7"/>
    <w:rsid w:val="00623A84"/>
    <w:rsid w:val="00623AD1"/>
    <w:rsid w:val="00623B5C"/>
    <w:rsid w:val="00623E90"/>
    <w:rsid w:val="00624050"/>
    <w:rsid w:val="006243F7"/>
    <w:rsid w:val="0062450E"/>
    <w:rsid w:val="00624646"/>
    <w:rsid w:val="00624736"/>
    <w:rsid w:val="00624B22"/>
    <w:rsid w:val="00625CA3"/>
    <w:rsid w:val="00626A1D"/>
    <w:rsid w:val="00626BEB"/>
    <w:rsid w:val="00626FDB"/>
    <w:rsid w:val="0062705F"/>
    <w:rsid w:val="00627281"/>
    <w:rsid w:val="0062764E"/>
    <w:rsid w:val="00627A74"/>
    <w:rsid w:val="006302BB"/>
    <w:rsid w:val="00630AF3"/>
    <w:rsid w:val="00630B66"/>
    <w:rsid w:val="0063151E"/>
    <w:rsid w:val="00631800"/>
    <w:rsid w:val="00632166"/>
    <w:rsid w:val="00632844"/>
    <w:rsid w:val="0063305D"/>
    <w:rsid w:val="006331CE"/>
    <w:rsid w:val="00633620"/>
    <w:rsid w:val="00633718"/>
    <w:rsid w:val="006337C0"/>
    <w:rsid w:val="00633881"/>
    <w:rsid w:val="0063389E"/>
    <w:rsid w:val="006338AC"/>
    <w:rsid w:val="006345CB"/>
    <w:rsid w:val="00634AB6"/>
    <w:rsid w:val="00634BDE"/>
    <w:rsid w:val="00634FE2"/>
    <w:rsid w:val="00635341"/>
    <w:rsid w:val="00635C17"/>
    <w:rsid w:val="00635D84"/>
    <w:rsid w:val="0063620A"/>
    <w:rsid w:val="006368E5"/>
    <w:rsid w:val="00637079"/>
    <w:rsid w:val="00637260"/>
    <w:rsid w:val="00637FBD"/>
    <w:rsid w:val="006406BF"/>
    <w:rsid w:val="00640E9C"/>
    <w:rsid w:val="00641214"/>
    <w:rsid w:val="00641ED7"/>
    <w:rsid w:val="00642398"/>
    <w:rsid w:val="00642716"/>
    <w:rsid w:val="00642726"/>
    <w:rsid w:val="00642B30"/>
    <w:rsid w:val="00642DC6"/>
    <w:rsid w:val="0064316A"/>
    <w:rsid w:val="00643CCA"/>
    <w:rsid w:val="006449AC"/>
    <w:rsid w:val="00644FC6"/>
    <w:rsid w:val="00645607"/>
    <w:rsid w:val="006459C4"/>
    <w:rsid w:val="00645CC5"/>
    <w:rsid w:val="00646096"/>
    <w:rsid w:val="006468DD"/>
    <w:rsid w:val="00646BAB"/>
    <w:rsid w:val="00646BC6"/>
    <w:rsid w:val="00646FFD"/>
    <w:rsid w:val="0064758E"/>
    <w:rsid w:val="00650BA4"/>
    <w:rsid w:val="00651671"/>
    <w:rsid w:val="0065207A"/>
    <w:rsid w:val="006521D0"/>
    <w:rsid w:val="0065222F"/>
    <w:rsid w:val="00652391"/>
    <w:rsid w:val="006523AB"/>
    <w:rsid w:val="006525AB"/>
    <w:rsid w:val="00652E4B"/>
    <w:rsid w:val="00653882"/>
    <w:rsid w:val="00653C74"/>
    <w:rsid w:val="00654439"/>
    <w:rsid w:val="0065491B"/>
    <w:rsid w:val="00654A7C"/>
    <w:rsid w:val="00654D41"/>
    <w:rsid w:val="006554FB"/>
    <w:rsid w:val="00655838"/>
    <w:rsid w:val="0065590A"/>
    <w:rsid w:val="00656015"/>
    <w:rsid w:val="00656493"/>
    <w:rsid w:val="00656D34"/>
    <w:rsid w:val="00657082"/>
    <w:rsid w:val="00657731"/>
    <w:rsid w:val="00657E37"/>
    <w:rsid w:val="00660330"/>
    <w:rsid w:val="00660D88"/>
    <w:rsid w:val="006613E6"/>
    <w:rsid w:val="00661B10"/>
    <w:rsid w:val="00661D0D"/>
    <w:rsid w:val="00662858"/>
    <w:rsid w:val="00662DFA"/>
    <w:rsid w:val="006639CA"/>
    <w:rsid w:val="00663F51"/>
    <w:rsid w:val="00664339"/>
    <w:rsid w:val="00664812"/>
    <w:rsid w:val="0066489F"/>
    <w:rsid w:val="006648B3"/>
    <w:rsid w:val="00664AE8"/>
    <w:rsid w:val="00664F20"/>
    <w:rsid w:val="006653F5"/>
    <w:rsid w:val="006657E2"/>
    <w:rsid w:val="00665B6A"/>
    <w:rsid w:val="00666446"/>
    <w:rsid w:val="00666628"/>
    <w:rsid w:val="00667311"/>
    <w:rsid w:val="0066734B"/>
    <w:rsid w:val="00667380"/>
    <w:rsid w:val="00667D6A"/>
    <w:rsid w:val="00670654"/>
    <w:rsid w:val="00670E94"/>
    <w:rsid w:val="00670F3D"/>
    <w:rsid w:val="00671140"/>
    <w:rsid w:val="006711B3"/>
    <w:rsid w:val="00671993"/>
    <w:rsid w:val="00672F0F"/>
    <w:rsid w:val="00673C8E"/>
    <w:rsid w:val="00673E88"/>
    <w:rsid w:val="00674428"/>
    <w:rsid w:val="0067444A"/>
    <w:rsid w:val="00674776"/>
    <w:rsid w:val="006748DB"/>
    <w:rsid w:val="00674E9B"/>
    <w:rsid w:val="006753D4"/>
    <w:rsid w:val="00675529"/>
    <w:rsid w:val="0067598C"/>
    <w:rsid w:val="00675DCE"/>
    <w:rsid w:val="0067609E"/>
    <w:rsid w:val="006761A5"/>
    <w:rsid w:val="006763FF"/>
    <w:rsid w:val="00676CA3"/>
    <w:rsid w:val="0067709E"/>
    <w:rsid w:val="00677984"/>
    <w:rsid w:val="00677CF8"/>
    <w:rsid w:val="00680B8D"/>
    <w:rsid w:val="0068159D"/>
    <w:rsid w:val="00681AC7"/>
    <w:rsid w:val="0068201B"/>
    <w:rsid w:val="0068263B"/>
    <w:rsid w:val="00683706"/>
    <w:rsid w:val="00683B10"/>
    <w:rsid w:val="00684F81"/>
    <w:rsid w:val="00685412"/>
    <w:rsid w:val="0068541B"/>
    <w:rsid w:val="00686247"/>
    <w:rsid w:val="006862D8"/>
    <w:rsid w:val="006863FE"/>
    <w:rsid w:val="00686ABE"/>
    <w:rsid w:val="0068718B"/>
    <w:rsid w:val="006871F6"/>
    <w:rsid w:val="00687ABE"/>
    <w:rsid w:val="00687FEE"/>
    <w:rsid w:val="00692794"/>
    <w:rsid w:val="00692DAF"/>
    <w:rsid w:val="00692E99"/>
    <w:rsid w:val="00693108"/>
    <w:rsid w:val="00693A2E"/>
    <w:rsid w:val="00693A76"/>
    <w:rsid w:val="006944DD"/>
    <w:rsid w:val="00694914"/>
    <w:rsid w:val="0069515F"/>
    <w:rsid w:val="006951B5"/>
    <w:rsid w:val="00695863"/>
    <w:rsid w:val="00695EBA"/>
    <w:rsid w:val="0069693C"/>
    <w:rsid w:val="00696C55"/>
    <w:rsid w:val="0069789C"/>
    <w:rsid w:val="00697915"/>
    <w:rsid w:val="006A0530"/>
    <w:rsid w:val="006A0673"/>
    <w:rsid w:val="006A1249"/>
    <w:rsid w:val="006A13AC"/>
    <w:rsid w:val="006A1702"/>
    <w:rsid w:val="006A1B09"/>
    <w:rsid w:val="006A3C16"/>
    <w:rsid w:val="006A4B26"/>
    <w:rsid w:val="006A5146"/>
    <w:rsid w:val="006A543A"/>
    <w:rsid w:val="006A5B45"/>
    <w:rsid w:val="006A5E5A"/>
    <w:rsid w:val="006A65FB"/>
    <w:rsid w:val="006A671F"/>
    <w:rsid w:val="006A7018"/>
    <w:rsid w:val="006A726A"/>
    <w:rsid w:val="006A7C90"/>
    <w:rsid w:val="006A7CE8"/>
    <w:rsid w:val="006A7E7E"/>
    <w:rsid w:val="006B039F"/>
    <w:rsid w:val="006B0981"/>
    <w:rsid w:val="006B0DF2"/>
    <w:rsid w:val="006B0DF3"/>
    <w:rsid w:val="006B0EBC"/>
    <w:rsid w:val="006B11EB"/>
    <w:rsid w:val="006B26D9"/>
    <w:rsid w:val="006B2A1C"/>
    <w:rsid w:val="006B2C29"/>
    <w:rsid w:val="006B31CF"/>
    <w:rsid w:val="006B3BE9"/>
    <w:rsid w:val="006B3D73"/>
    <w:rsid w:val="006B3F07"/>
    <w:rsid w:val="006B4116"/>
    <w:rsid w:val="006B4A54"/>
    <w:rsid w:val="006B4D1D"/>
    <w:rsid w:val="006B4D42"/>
    <w:rsid w:val="006B4F0E"/>
    <w:rsid w:val="006B554B"/>
    <w:rsid w:val="006B581F"/>
    <w:rsid w:val="006B58E2"/>
    <w:rsid w:val="006B5A48"/>
    <w:rsid w:val="006B605D"/>
    <w:rsid w:val="006B60C5"/>
    <w:rsid w:val="006B658F"/>
    <w:rsid w:val="006B6749"/>
    <w:rsid w:val="006B693A"/>
    <w:rsid w:val="006B6D59"/>
    <w:rsid w:val="006B7159"/>
    <w:rsid w:val="006B77B3"/>
    <w:rsid w:val="006B7967"/>
    <w:rsid w:val="006C0203"/>
    <w:rsid w:val="006C03FF"/>
    <w:rsid w:val="006C046D"/>
    <w:rsid w:val="006C0B3B"/>
    <w:rsid w:val="006C0CA4"/>
    <w:rsid w:val="006C0FD8"/>
    <w:rsid w:val="006C12BC"/>
    <w:rsid w:val="006C137A"/>
    <w:rsid w:val="006C1872"/>
    <w:rsid w:val="006C1A04"/>
    <w:rsid w:val="006C1B78"/>
    <w:rsid w:val="006C1D7A"/>
    <w:rsid w:val="006C2104"/>
    <w:rsid w:val="006C2A07"/>
    <w:rsid w:val="006C2C0A"/>
    <w:rsid w:val="006C34D5"/>
    <w:rsid w:val="006C4523"/>
    <w:rsid w:val="006C4712"/>
    <w:rsid w:val="006C4F1E"/>
    <w:rsid w:val="006C4F4C"/>
    <w:rsid w:val="006C5002"/>
    <w:rsid w:val="006C57A4"/>
    <w:rsid w:val="006C5847"/>
    <w:rsid w:val="006C5E60"/>
    <w:rsid w:val="006C650A"/>
    <w:rsid w:val="006C6ACA"/>
    <w:rsid w:val="006C6B9F"/>
    <w:rsid w:val="006C7681"/>
    <w:rsid w:val="006C77F3"/>
    <w:rsid w:val="006D00DA"/>
    <w:rsid w:val="006D0C15"/>
    <w:rsid w:val="006D1128"/>
    <w:rsid w:val="006D1C03"/>
    <w:rsid w:val="006D1EA4"/>
    <w:rsid w:val="006D2145"/>
    <w:rsid w:val="006D25E2"/>
    <w:rsid w:val="006D27DA"/>
    <w:rsid w:val="006D2A5A"/>
    <w:rsid w:val="006D2AAF"/>
    <w:rsid w:val="006D2ADB"/>
    <w:rsid w:val="006D3D9B"/>
    <w:rsid w:val="006D4331"/>
    <w:rsid w:val="006D46B2"/>
    <w:rsid w:val="006D4842"/>
    <w:rsid w:val="006D4A71"/>
    <w:rsid w:val="006D5242"/>
    <w:rsid w:val="006D55B2"/>
    <w:rsid w:val="006D5DE0"/>
    <w:rsid w:val="006D5E6D"/>
    <w:rsid w:val="006D62AC"/>
    <w:rsid w:val="006D67B6"/>
    <w:rsid w:val="006D7080"/>
    <w:rsid w:val="006D758B"/>
    <w:rsid w:val="006D7C62"/>
    <w:rsid w:val="006D7CFA"/>
    <w:rsid w:val="006D7DC8"/>
    <w:rsid w:val="006E13C1"/>
    <w:rsid w:val="006E1830"/>
    <w:rsid w:val="006E183B"/>
    <w:rsid w:val="006E18E3"/>
    <w:rsid w:val="006E215E"/>
    <w:rsid w:val="006E2208"/>
    <w:rsid w:val="006E2964"/>
    <w:rsid w:val="006E2A32"/>
    <w:rsid w:val="006E36AF"/>
    <w:rsid w:val="006E49B1"/>
    <w:rsid w:val="006E4A38"/>
    <w:rsid w:val="006E4D2E"/>
    <w:rsid w:val="006E52D5"/>
    <w:rsid w:val="006E5615"/>
    <w:rsid w:val="006E6571"/>
    <w:rsid w:val="006E6FC1"/>
    <w:rsid w:val="006E704E"/>
    <w:rsid w:val="006E70AC"/>
    <w:rsid w:val="006E7591"/>
    <w:rsid w:val="006E7985"/>
    <w:rsid w:val="006F1689"/>
    <w:rsid w:val="006F1CE5"/>
    <w:rsid w:val="006F2709"/>
    <w:rsid w:val="006F2778"/>
    <w:rsid w:val="006F2AB1"/>
    <w:rsid w:val="006F2FA5"/>
    <w:rsid w:val="006F3253"/>
    <w:rsid w:val="006F3F14"/>
    <w:rsid w:val="006F407F"/>
    <w:rsid w:val="006F4294"/>
    <w:rsid w:val="006F4587"/>
    <w:rsid w:val="006F48E2"/>
    <w:rsid w:val="006F4F54"/>
    <w:rsid w:val="006F572F"/>
    <w:rsid w:val="006F585B"/>
    <w:rsid w:val="006F659F"/>
    <w:rsid w:val="006F6B74"/>
    <w:rsid w:val="00700A9B"/>
    <w:rsid w:val="007017D3"/>
    <w:rsid w:val="007022B1"/>
    <w:rsid w:val="0070294C"/>
    <w:rsid w:val="00702FF4"/>
    <w:rsid w:val="007031F9"/>
    <w:rsid w:val="007033F4"/>
    <w:rsid w:val="00703D6A"/>
    <w:rsid w:val="00704E2E"/>
    <w:rsid w:val="00704E38"/>
    <w:rsid w:val="007054D0"/>
    <w:rsid w:val="007054F1"/>
    <w:rsid w:val="00705D87"/>
    <w:rsid w:val="0070647F"/>
    <w:rsid w:val="00707143"/>
    <w:rsid w:val="0070754E"/>
    <w:rsid w:val="00707650"/>
    <w:rsid w:val="0070768D"/>
    <w:rsid w:val="007076D8"/>
    <w:rsid w:val="00710CBA"/>
    <w:rsid w:val="00710E46"/>
    <w:rsid w:val="007112F2"/>
    <w:rsid w:val="00711967"/>
    <w:rsid w:val="00711ABD"/>
    <w:rsid w:val="00711CAC"/>
    <w:rsid w:val="00711DE7"/>
    <w:rsid w:val="0071274C"/>
    <w:rsid w:val="00712E88"/>
    <w:rsid w:val="00713184"/>
    <w:rsid w:val="00713E20"/>
    <w:rsid w:val="00714C40"/>
    <w:rsid w:val="00714E66"/>
    <w:rsid w:val="00716045"/>
    <w:rsid w:val="0071757F"/>
    <w:rsid w:val="00717E27"/>
    <w:rsid w:val="00717EA0"/>
    <w:rsid w:val="00720074"/>
    <w:rsid w:val="00723B05"/>
    <w:rsid w:val="00723F2E"/>
    <w:rsid w:val="007244AC"/>
    <w:rsid w:val="00724918"/>
    <w:rsid w:val="00725322"/>
    <w:rsid w:val="00725409"/>
    <w:rsid w:val="00725CDC"/>
    <w:rsid w:val="00725E5E"/>
    <w:rsid w:val="00726E85"/>
    <w:rsid w:val="00726F63"/>
    <w:rsid w:val="007272D1"/>
    <w:rsid w:val="007272F8"/>
    <w:rsid w:val="00727847"/>
    <w:rsid w:val="00727B7C"/>
    <w:rsid w:val="00731756"/>
    <w:rsid w:val="0073184F"/>
    <w:rsid w:val="00731D35"/>
    <w:rsid w:val="00731E0E"/>
    <w:rsid w:val="00731FB6"/>
    <w:rsid w:val="00732151"/>
    <w:rsid w:val="007322A0"/>
    <w:rsid w:val="00732A3A"/>
    <w:rsid w:val="00732BB1"/>
    <w:rsid w:val="00732FAB"/>
    <w:rsid w:val="00733181"/>
    <w:rsid w:val="007336B5"/>
    <w:rsid w:val="00733AEB"/>
    <w:rsid w:val="00733C06"/>
    <w:rsid w:val="00734D4F"/>
    <w:rsid w:val="00734DEE"/>
    <w:rsid w:val="00735810"/>
    <w:rsid w:val="00735E64"/>
    <w:rsid w:val="00736769"/>
    <w:rsid w:val="0073775B"/>
    <w:rsid w:val="00737D8B"/>
    <w:rsid w:val="0074018C"/>
    <w:rsid w:val="007403CC"/>
    <w:rsid w:val="00740678"/>
    <w:rsid w:val="0074076C"/>
    <w:rsid w:val="00740B29"/>
    <w:rsid w:val="007410B5"/>
    <w:rsid w:val="0074159C"/>
    <w:rsid w:val="00742988"/>
    <w:rsid w:val="00742B54"/>
    <w:rsid w:val="00742E2B"/>
    <w:rsid w:val="00743145"/>
    <w:rsid w:val="007432B7"/>
    <w:rsid w:val="007434A4"/>
    <w:rsid w:val="00743570"/>
    <w:rsid w:val="007442D9"/>
    <w:rsid w:val="00744E34"/>
    <w:rsid w:val="00745275"/>
    <w:rsid w:val="007453EF"/>
    <w:rsid w:val="00745D7F"/>
    <w:rsid w:val="00746150"/>
    <w:rsid w:val="007467C5"/>
    <w:rsid w:val="007468F6"/>
    <w:rsid w:val="00746C7D"/>
    <w:rsid w:val="00746DC9"/>
    <w:rsid w:val="00746E77"/>
    <w:rsid w:val="00746E95"/>
    <w:rsid w:val="00746ED4"/>
    <w:rsid w:val="007478FB"/>
    <w:rsid w:val="007502E7"/>
    <w:rsid w:val="007512B9"/>
    <w:rsid w:val="00751A10"/>
    <w:rsid w:val="00751CD8"/>
    <w:rsid w:val="007523FC"/>
    <w:rsid w:val="00752440"/>
    <w:rsid w:val="007527EA"/>
    <w:rsid w:val="00752C81"/>
    <w:rsid w:val="00754081"/>
    <w:rsid w:val="007541FE"/>
    <w:rsid w:val="00754A2C"/>
    <w:rsid w:val="0075562A"/>
    <w:rsid w:val="00755A62"/>
    <w:rsid w:val="00755A90"/>
    <w:rsid w:val="00755DEF"/>
    <w:rsid w:val="007560D8"/>
    <w:rsid w:val="00756850"/>
    <w:rsid w:val="00756D05"/>
    <w:rsid w:val="00756D62"/>
    <w:rsid w:val="00756DB4"/>
    <w:rsid w:val="00756F90"/>
    <w:rsid w:val="00757122"/>
    <w:rsid w:val="00757348"/>
    <w:rsid w:val="0076049E"/>
    <w:rsid w:val="007614C5"/>
    <w:rsid w:val="0076177F"/>
    <w:rsid w:val="00761A73"/>
    <w:rsid w:val="00761C88"/>
    <w:rsid w:val="00761D69"/>
    <w:rsid w:val="00761F7F"/>
    <w:rsid w:val="00762050"/>
    <w:rsid w:val="0076206C"/>
    <w:rsid w:val="0076234F"/>
    <w:rsid w:val="00762A86"/>
    <w:rsid w:val="00762B64"/>
    <w:rsid w:val="00762E0D"/>
    <w:rsid w:val="007631E0"/>
    <w:rsid w:val="007636A1"/>
    <w:rsid w:val="00763DBA"/>
    <w:rsid w:val="0076436C"/>
    <w:rsid w:val="00765721"/>
    <w:rsid w:val="00765830"/>
    <w:rsid w:val="007659DC"/>
    <w:rsid w:val="00765E5C"/>
    <w:rsid w:val="00766792"/>
    <w:rsid w:val="00767107"/>
    <w:rsid w:val="007703B5"/>
    <w:rsid w:val="00770425"/>
    <w:rsid w:val="00770523"/>
    <w:rsid w:val="007709BA"/>
    <w:rsid w:val="00770C9D"/>
    <w:rsid w:val="00770D68"/>
    <w:rsid w:val="00771412"/>
    <w:rsid w:val="00771ECA"/>
    <w:rsid w:val="00772481"/>
    <w:rsid w:val="00772CB1"/>
    <w:rsid w:val="00773162"/>
    <w:rsid w:val="00773165"/>
    <w:rsid w:val="00773506"/>
    <w:rsid w:val="00773ADD"/>
    <w:rsid w:val="00773DBB"/>
    <w:rsid w:val="00774DB7"/>
    <w:rsid w:val="00775D35"/>
    <w:rsid w:val="00776C79"/>
    <w:rsid w:val="00776E13"/>
    <w:rsid w:val="00777423"/>
    <w:rsid w:val="0077755C"/>
    <w:rsid w:val="00777FE5"/>
    <w:rsid w:val="007802C7"/>
    <w:rsid w:val="007805E3"/>
    <w:rsid w:val="0078121B"/>
    <w:rsid w:val="0078283B"/>
    <w:rsid w:val="007831E3"/>
    <w:rsid w:val="0078337E"/>
    <w:rsid w:val="00783FAF"/>
    <w:rsid w:val="0078411F"/>
    <w:rsid w:val="0078431F"/>
    <w:rsid w:val="007847EF"/>
    <w:rsid w:val="00784921"/>
    <w:rsid w:val="007853F7"/>
    <w:rsid w:val="00785567"/>
    <w:rsid w:val="00785AE8"/>
    <w:rsid w:val="00785D27"/>
    <w:rsid w:val="00786132"/>
    <w:rsid w:val="0078617D"/>
    <w:rsid w:val="00786858"/>
    <w:rsid w:val="00786F09"/>
    <w:rsid w:val="00787278"/>
    <w:rsid w:val="007877A1"/>
    <w:rsid w:val="0079008D"/>
    <w:rsid w:val="007901A3"/>
    <w:rsid w:val="00790DB8"/>
    <w:rsid w:val="00790F57"/>
    <w:rsid w:val="007911FE"/>
    <w:rsid w:val="00791E44"/>
    <w:rsid w:val="00792265"/>
    <w:rsid w:val="007925D4"/>
    <w:rsid w:val="007930A4"/>
    <w:rsid w:val="0079330F"/>
    <w:rsid w:val="007933ED"/>
    <w:rsid w:val="0079403C"/>
    <w:rsid w:val="007943C7"/>
    <w:rsid w:val="00794D49"/>
    <w:rsid w:val="00795B18"/>
    <w:rsid w:val="0079611F"/>
    <w:rsid w:val="0079668F"/>
    <w:rsid w:val="00796DA9"/>
    <w:rsid w:val="00797681"/>
    <w:rsid w:val="007979E1"/>
    <w:rsid w:val="00797A34"/>
    <w:rsid w:val="007A08E7"/>
    <w:rsid w:val="007A09AE"/>
    <w:rsid w:val="007A14ED"/>
    <w:rsid w:val="007A1D8A"/>
    <w:rsid w:val="007A2213"/>
    <w:rsid w:val="007A29E6"/>
    <w:rsid w:val="007A2A1C"/>
    <w:rsid w:val="007A2B02"/>
    <w:rsid w:val="007A321E"/>
    <w:rsid w:val="007A348C"/>
    <w:rsid w:val="007A3ACC"/>
    <w:rsid w:val="007A3F46"/>
    <w:rsid w:val="007A41DA"/>
    <w:rsid w:val="007A4413"/>
    <w:rsid w:val="007A4E12"/>
    <w:rsid w:val="007A4E3B"/>
    <w:rsid w:val="007A500A"/>
    <w:rsid w:val="007A608F"/>
    <w:rsid w:val="007A6718"/>
    <w:rsid w:val="007A686E"/>
    <w:rsid w:val="007A68A9"/>
    <w:rsid w:val="007A6923"/>
    <w:rsid w:val="007A6C8D"/>
    <w:rsid w:val="007A7282"/>
    <w:rsid w:val="007A72FA"/>
    <w:rsid w:val="007B0664"/>
    <w:rsid w:val="007B0A99"/>
    <w:rsid w:val="007B0B2B"/>
    <w:rsid w:val="007B14CE"/>
    <w:rsid w:val="007B1896"/>
    <w:rsid w:val="007B1C34"/>
    <w:rsid w:val="007B1D45"/>
    <w:rsid w:val="007B2129"/>
    <w:rsid w:val="007B215C"/>
    <w:rsid w:val="007B28EA"/>
    <w:rsid w:val="007B316B"/>
    <w:rsid w:val="007B32E0"/>
    <w:rsid w:val="007B3E54"/>
    <w:rsid w:val="007B404A"/>
    <w:rsid w:val="007B4668"/>
    <w:rsid w:val="007B4868"/>
    <w:rsid w:val="007B4B6D"/>
    <w:rsid w:val="007B4BD9"/>
    <w:rsid w:val="007B4CF1"/>
    <w:rsid w:val="007B5816"/>
    <w:rsid w:val="007B5CB2"/>
    <w:rsid w:val="007B5D26"/>
    <w:rsid w:val="007B7187"/>
    <w:rsid w:val="007B7612"/>
    <w:rsid w:val="007B7907"/>
    <w:rsid w:val="007B7B2B"/>
    <w:rsid w:val="007C0584"/>
    <w:rsid w:val="007C0801"/>
    <w:rsid w:val="007C08CF"/>
    <w:rsid w:val="007C0F95"/>
    <w:rsid w:val="007C1837"/>
    <w:rsid w:val="007C1947"/>
    <w:rsid w:val="007C1987"/>
    <w:rsid w:val="007C1FE3"/>
    <w:rsid w:val="007C20E5"/>
    <w:rsid w:val="007C214E"/>
    <w:rsid w:val="007C282D"/>
    <w:rsid w:val="007C2AC6"/>
    <w:rsid w:val="007C2D75"/>
    <w:rsid w:val="007C39DC"/>
    <w:rsid w:val="007C3CBA"/>
    <w:rsid w:val="007C40FA"/>
    <w:rsid w:val="007C4CFF"/>
    <w:rsid w:val="007C54EE"/>
    <w:rsid w:val="007C5A2E"/>
    <w:rsid w:val="007C5AA4"/>
    <w:rsid w:val="007C5E01"/>
    <w:rsid w:val="007C61A3"/>
    <w:rsid w:val="007C6271"/>
    <w:rsid w:val="007C66D3"/>
    <w:rsid w:val="007C6B12"/>
    <w:rsid w:val="007C6E16"/>
    <w:rsid w:val="007C74AB"/>
    <w:rsid w:val="007C767E"/>
    <w:rsid w:val="007D019A"/>
    <w:rsid w:val="007D0219"/>
    <w:rsid w:val="007D0E1D"/>
    <w:rsid w:val="007D1793"/>
    <w:rsid w:val="007D192A"/>
    <w:rsid w:val="007D2D32"/>
    <w:rsid w:val="007D2F2D"/>
    <w:rsid w:val="007D3207"/>
    <w:rsid w:val="007D35F4"/>
    <w:rsid w:val="007D429A"/>
    <w:rsid w:val="007D44AB"/>
    <w:rsid w:val="007D4C97"/>
    <w:rsid w:val="007D5982"/>
    <w:rsid w:val="007D6161"/>
    <w:rsid w:val="007D656F"/>
    <w:rsid w:val="007D6EC3"/>
    <w:rsid w:val="007D76CC"/>
    <w:rsid w:val="007D78D8"/>
    <w:rsid w:val="007D7EC7"/>
    <w:rsid w:val="007E0617"/>
    <w:rsid w:val="007E0C4E"/>
    <w:rsid w:val="007E0CA7"/>
    <w:rsid w:val="007E0F26"/>
    <w:rsid w:val="007E1DD3"/>
    <w:rsid w:val="007E221D"/>
    <w:rsid w:val="007E281B"/>
    <w:rsid w:val="007E2943"/>
    <w:rsid w:val="007E2C68"/>
    <w:rsid w:val="007E2D6E"/>
    <w:rsid w:val="007E2F67"/>
    <w:rsid w:val="007E38B3"/>
    <w:rsid w:val="007E391F"/>
    <w:rsid w:val="007E3CB4"/>
    <w:rsid w:val="007E40E1"/>
    <w:rsid w:val="007E41C3"/>
    <w:rsid w:val="007E442A"/>
    <w:rsid w:val="007E46C0"/>
    <w:rsid w:val="007E47E4"/>
    <w:rsid w:val="007E49D6"/>
    <w:rsid w:val="007E5D93"/>
    <w:rsid w:val="007E5FD3"/>
    <w:rsid w:val="007E62D6"/>
    <w:rsid w:val="007E6673"/>
    <w:rsid w:val="007E7A41"/>
    <w:rsid w:val="007F0F20"/>
    <w:rsid w:val="007F1063"/>
    <w:rsid w:val="007F1DF3"/>
    <w:rsid w:val="007F1F3E"/>
    <w:rsid w:val="007F2441"/>
    <w:rsid w:val="007F250C"/>
    <w:rsid w:val="007F26B3"/>
    <w:rsid w:val="007F278B"/>
    <w:rsid w:val="007F2BA8"/>
    <w:rsid w:val="007F2DA9"/>
    <w:rsid w:val="007F2EE7"/>
    <w:rsid w:val="007F448F"/>
    <w:rsid w:val="007F4B81"/>
    <w:rsid w:val="007F4BF1"/>
    <w:rsid w:val="007F4D76"/>
    <w:rsid w:val="007F4E9B"/>
    <w:rsid w:val="007F5803"/>
    <w:rsid w:val="007F598C"/>
    <w:rsid w:val="007F5A57"/>
    <w:rsid w:val="007F6BDE"/>
    <w:rsid w:val="007F73AE"/>
    <w:rsid w:val="007F781C"/>
    <w:rsid w:val="007F7948"/>
    <w:rsid w:val="007F7B66"/>
    <w:rsid w:val="00800E03"/>
    <w:rsid w:val="0080145D"/>
    <w:rsid w:val="00801E2C"/>
    <w:rsid w:val="00801ECC"/>
    <w:rsid w:val="00801F6E"/>
    <w:rsid w:val="00802147"/>
    <w:rsid w:val="008022E7"/>
    <w:rsid w:val="00802FB0"/>
    <w:rsid w:val="00802FE7"/>
    <w:rsid w:val="008031AC"/>
    <w:rsid w:val="00803D7D"/>
    <w:rsid w:val="00803F3B"/>
    <w:rsid w:val="0080417F"/>
    <w:rsid w:val="00804744"/>
    <w:rsid w:val="00804C41"/>
    <w:rsid w:val="00804D19"/>
    <w:rsid w:val="00805068"/>
    <w:rsid w:val="00805366"/>
    <w:rsid w:val="008054CC"/>
    <w:rsid w:val="008056AB"/>
    <w:rsid w:val="0080691C"/>
    <w:rsid w:val="008072A6"/>
    <w:rsid w:val="008072EF"/>
    <w:rsid w:val="00807766"/>
    <w:rsid w:val="00807C73"/>
    <w:rsid w:val="00807C9F"/>
    <w:rsid w:val="0081033D"/>
    <w:rsid w:val="0081052D"/>
    <w:rsid w:val="00810A9A"/>
    <w:rsid w:val="00810BAE"/>
    <w:rsid w:val="00811721"/>
    <w:rsid w:val="008122E7"/>
    <w:rsid w:val="00812441"/>
    <w:rsid w:val="0081311C"/>
    <w:rsid w:val="00813571"/>
    <w:rsid w:val="00813587"/>
    <w:rsid w:val="00813DB0"/>
    <w:rsid w:val="008144DA"/>
    <w:rsid w:val="0081466C"/>
    <w:rsid w:val="00814946"/>
    <w:rsid w:val="008150B1"/>
    <w:rsid w:val="00815577"/>
    <w:rsid w:val="008155D5"/>
    <w:rsid w:val="00815C4F"/>
    <w:rsid w:val="00815F51"/>
    <w:rsid w:val="0081623A"/>
    <w:rsid w:val="00816AC1"/>
    <w:rsid w:val="0081763A"/>
    <w:rsid w:val="008201F8"/>
    <w:rsid w:val="00820A23"/>
    <w:rsid w:val="00820D9D"/>
    <w:rsid w:val="00820DEA"/>
    <w:rsid w:val="00820DF3"/>
    <w:rsid w:val="00820F33"/>
    <w:rsid w:val="008210D2"/>
    <w:rsid w:val="00821675"/>
    <w:rsid w:val="0082201B"/>
    <w:rsid w:val="008225B5"/>
    <w:rsid w:val="00822B7F"/>
    <w:rsid w:val="00823BDE"/>
    <w:rsid w:val="00823CE1"/>
    <w:rsid w:val="00823FD9"/>
    <w:rsid w:val="00824A18"/>
    <w:rsid w:val="008251E1"/>
    <w:rsid w:val="00825438"/>
    <w:rsid w:val="00825CAB"/>
    <w:rsid w:val="00825CB2"/>
    <w:rsid w:val="00826041"/>
    <w:rsid w:val="008264CB"/>
    <w:rsid w:val="00826766"/>
    <w:rsid w:val="008268A9"/>
    <w:rsid w:val="008268BE"/>
    <w:rsid w:val="00826BDA"/>
    <w:rsid w:val="00826C83"/>
    <w:rsid w:val="008275E4"/>
    <w:rsid w:val="00827E89"/>
    <w:rsid w:val="00831104"/>
    <w:rsid w:val="008315C8"/>
    <w:rsid w:val="008317AC"/>
    <w:rsid w:val="00831BEB"/>
    <w:rsid w:val="00831D53"/>
    <w:rsid w:val="00831DC8"/>
    <w:rsid w:val="00832373"/>
    <w:rsid w:val="008329E7"/>
    <w:rsid w:val="00832CDA"/>
    <w:rsid w:val="0083309A"/>
    <w:rsid w:val="00833438"/>
    <w:rsid w:val="008335A4"/>
    <w:rsid w:val="00834A89"/>
    <w:rsid w:val="00835C2C"/>
    <w:rsid w:val="00837732"/>
    <w:rsid w:val="008379C7"/>
    <w:rsid w:val="00837E4B"/>
    <w:rsid w:val="00840076"/>
    <w:rsid w:val="008403E0"/>
    <w:rsid w:val="00840F67"/>
    <w:rsid w:val="0084132D"/>
    <w:rsid w:val="0084154C"/>
    <w:rsid w:val="008416B3"/>
    <w:rsid w:val="00842323"/>
    <w:rsid w:val="00842728"/>
    <w:rsid w:val="00842C02"/>
    <w:rsid w:val="0084349C"/>
    <w:rsid w:val="008440EF"/>
    <w:rsid w:val="0084424C"/>
    <w:rsid w:val="00844988"/>
    <w:rsid w:val="00845A18"/>
    <w:rsid w:val="00846255"/>
    <w:rsid w:val="00846583"/>
    <w:rsid w:val="00846836"/>
    <w:rsid w:val="00846B89"/>
    <w:rsid w:val="008477B9"/>
    <w:rsid w:val="00847989"/>
    <w:rsid w:val="00847F6E"/>
    <w:rsid w:val="00850351"/>
    <w:rsid w:val="00850C52"/>
    <w:rsid w:val="008512F0"/>
    <w:rsid w:val="00852335"/>
    <w:rsid w:val="0085235C"/>
    <w:rsid w:val="008527EB"/>
    <w:rsid w:val="00852BF3"/>
    <w:rsid w:val="00852CB7"/>
    <w:rsid w:val="00853664"/>
    <w:rsid w:val="00853E41"/>
    <w:rsid w:val="00854517"/>
    <w:rsid w:val="00854893"/>
    <w:rsid w:val="00854C40"/>
    <w:rsid w:val="00854D8C"/>
    <w:rsid w:val="00854F08"/>
    <w:rsid w:val="00855155"/>
    <w:rsid w:val="00855451"/>
    <w:rsid w:val="008555AF"/>
    <w:rsid w:val="00855658"/>
    <w:rsid w:val="00855870"/>
    <w:rsid w:val="00856058"/>
    <w:rsid w:val="0085638F"/>
    <w:rsid w:val="0085646A"/>
    <w:rsid w:val="00856727"/>
    <w:rsid w:val="00856760"/>
    <w:rsid w:val="00856873"/>
    <w:rsid w:val="00856D32"/>
    <w:rsid w:val="0085720A"/>
    <w:rsid w:val="00860194"/>
    <w:rsid w:val="00860EB4"/>
    <w:rsid w:val="00861570"/>
    <w:rsid w:val="00862431"/>
    <w:rsid w:val="00862458"/>
    <w:rsid w:val="008645F2"/>
    <w:rsid w:val="0086468E"/>
    <w:rsid w:val="00864738"/>
    <w:rsid w:val="00864A70"/>
    <w:rsid w:val="00865055"/>
    <w:rsid w:val="00865451"/>
    <w:rsid w:val="008656AF"/>
    <w:rsid w:val="008656F0"/>
    <w:rsid w:val="00865EDE"/>
    <w:rsid w:val="00865F34"/>
    <w:rsid w:val="00866B49"/>
    <w:rsid w:val="00866B4A"/>
    <w:rsid w:val="00867105"/>
    <w:rsid w:val="0086715D"/>
    <w:rsid w:val="008675A9"/>
    <w:rsid w:val="00867A41"/>
    <w:rsid w:val="008718C6"/>
    <w:rsid w:val="0087245F"/>
    <w:rsid w:val="00872593"/>
    <w:rsid w:val="008741CF"/>
    <w:rsid w:val="008742E5"/>
    <w:rsid w:val="008745FC"/>
    <w:rsid w:val="00874B6D"/>
    <w:rsid w:val="00875025"/>
    <w:rsid w:val="00875318"/>
    <w:rsid w:val="00875DD1"/>
    <w:rsid w:val="008766DD"/>
    <w:rsid w:val="00877093"/>
    <w:rsid w:val="00877923"/>
    <w:rsid w:val="00877F34"/>
    <w:rsid w:val="0088018B"/>
    <w:rsid w:val="00880A9B"/>
    <w:rsid w:val="00880E47"/>
    <w:rsid w:val="00881131"/>
    <w:rsid w:val="008817F4"/>
    <w:rsid w:val="0088243C"/>
    <w:rsid w:val="00882747"/>
    <w:rsid w:val="00882AAA"/>
    <w:rsid w:val="008832E9"/>
    <w:rsid w:val="00883638"/>
    <w:rsid w:val="00883FFD"/>
    <w:rsid w:val="00884A5F"/>
    <w:rsid w:val="00884C68"/>
    <w:rsid w:val="008855C1"/>
    <w:rsid w:val="008856B9"/>
    <w:rsid w:val="0088582E"/>
    <w:rsid w:val="008858FB"/>
    <w:rsid w:val="008862C5"/>
    <w:rsid w:val="008863F5"/>
    <w:rsid w:val="008864FF"/>
    <w:rsid w:val="00887113"/>
    <w:rsid w:val="00890C75"/>
    <w:rsid w:val="00890DA3"/>
    <w:rsid w:val="0089121B"/>
    <w:rsid w:val="008914BA"/>
    <w:rsid w:val="00891A9F"/>
    <w:rsid w:val="00891C7D"/>
    <w:rsid w:val="00892171"/>
    <w:rsid w:val="0089224C"/>
    <w:rsid w:val="00892BC0"/>
    <w:rsid w:val="00893AC9"/>
    <w:rsid w:val="00893BD7"/>
    <w:rsid w:val="00893D8E"/>
    <w:rsid w:val="0089419E"/>
    <w:rsid w:val="008941CD"/>
    <w:rsid w:val="00894790"/>
    <w:rsid w:val="008947D3"/>
    <w:rsid w:val="00894FA7"/>
    <w:rsid w:val="008951FC"/>
    <w:rsid w:val="008958D0"/>
    <w:rsid w:val="00895926"/>
    <w:rsid w:val="00895C19"/>
    <w:rsid w:val="00896CDD"/>
    <w:rsid w:val="00896DBF"/>
    <w:rsid w:val="00897DF2"/>
    <w:rsid w:val="008A06E8"/>
    <w:rsid w:val="008A0F7C"/>
    <w:rsid w:val="008A15E5"/>
    <w:rsid w:val="008A168D"/>
    <w:rsid w:val="008A1EC9"/>
    <w:rsid w:val="008A2E03"/>
    <w:rsid w:val="008A3389"/>
    <w:rsid w:val="008A3C03"/>
    <w:rsid w:val="008A42DB"/>
    <w:rsid w:val="008A5389"/>
    <w:rsid w:val="008A6897"/>
    <w:rsid w:val="008A6D12"/>
    <w:rsid w:val="008A6DF8"/>
    <w:rsid w:val="008A74B5"/>
    <w:rsid w:val="008A7BC8"/>
    <w:rsid w:val="008A7F15"/>
    <w:rsid w:val="008B0723"/>
    <w:rsid w:val="008B0BD9"/>
    <w:rsid w:val="008B0EF3"/>
    <w:rsid w:val="008B1755"/>
    <w:rsid w:val="008B1EE9"/>
    <w:rsid w:val="008B2328"/>
    <w:rsid w:val="008B28C2"/>
    <w:rsid w:val="008B2DC8"/>
    <w:rsid w:val="008B3AC3"/>
    <w:rsid w:val="008B41F9"/>
    <w:rsid w:val="008B42FE"/>
    <w:rsid w:val="008B43B4"/>
    <w:rsid w:val="008B441E"/>
    <w:rsid w:val="008B45BD"/>
    <w:rsid w:val="008B4A14"/>
    <w:rsid w:val="008B4EDD"/>
    <w:rsid w:val="008B5B73"/>
    <w:rsid w:val="008B606B"/>
    <w:rsid w:val="008B66B4"/>
    <w:rsid w:val="008B68E1"/>
    <w:rsid w:val="008B6E37"/>
    <w:rsid w:val="008B701A"/>
    <w:rsid w:val="008B7229"/>
    <w:rsid w:val="008B72EC"/>
    <w:rsid w:val="008B764F"/>
    <w:rsid w:val="008B768F"/>
    <w:rsid w:val="008C03D8"/>
    <w:rsid w:val="008C0656"/>
    <w:rsid w:val="008C082A"/>
    <w:rsid w:val="008C1071"/>
    <w:rsid w:val="008C1D2D"/>
    <w:rsid w:val="008C3454"/>
    <w:rsid w:val="008C36A7"/>
    <w:rsid w:val="008C3E96"/>
    <w:rsid w:val="008C4D7C"/>
    <w:rsid w:val="008C5E83"/>
    <w:rsid w:val="008C605C"/>
    <w:rsid w:val="008C6701"/>
    <w:rsid w:val="008C6BA7"/>
    <w:rsid w:val="008C6BE3"/>
    <w:rsid w:val="008C7491"/>
    <w:rsid w:val="008C773D"/>
    <w:rsid w:val="008C7755"/>
    <w:rsid w:val="008C7BF8"/>
    <w:rsid w:val="008D0154"/>
    <w:rsid w:val="008D0520"/>
    <w:rsid w:val="008D09AD"/>
    <w:rsid w:val="008D0C1C"/>
    <w:rsid w:val="008D115E"/>
    <w:rsid w:val="008D1443"/>
    <w:rsid w:val="008D14FF"/>
    <w:rsid w:val="008D1515"/>
    <w:rsid w:val="008D1A28"/>
    <w:rsid w:val="008D1C99"/>
    <w:rsid w:val="008D1E91"/>
    <w:rsid w:val="008D2A3C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E010E"/>
    <w:rsid w:val="008E06B7"/>
    <w:rsid w:val="008E1D94"/>
    <w:rsid w:val="008E2111"/>
    <w:rsid w:val="008E288F"/>
    <w:rsid w:val="008E29B2"/>
    <w:rsid w:val="008E2BD2"/>
    <w:rsid w:val="008E36AF"/>
    <w:rsid w:val="008E36FB"/>
    <w:rsid w:val="008E39E2"/>
    <w:rsid w:val="008E499E"/>
    <w:rsid w:val="008E4C81"/>
    <w:rsid w:val="008E4C86"/>
    <w:rsid w:val="008E53CA"/>
    <w:rsid w:val="008E5F72"/>
    <w:rsid w:val="008E5F74"/>
    <w:rsid w:val="008E60DC"/>
    <w:rsid w:val="008E675A"/>
    <w:rsid w:val="008F07EB"/>
    <w:rsid w:val="008F0CAC"/>
    <w:rsid w:val="008F13D2"/>
    <w:rsid w:val="008F18B2"/>
    <w:rsid w:val="008F2621"/>
    <w:rsid w:val="008F2FD3"/>
    <w:rsid w:val="008F301E"/>
    <w:rsid w:val="008F398A"/>
    <w:rsid w:val="008F40BE"/>
    <w:rsid w:val="008F41E7"/>
    <w:rsid w:val="008F4518"/>
    <w:rsid w:val="008F6A1C"/>
    <w:rsid w:val="008F6F40"/>
    <w:rsid w:val="008F705B"/>
    <w:rsid w:val="008F70E0"/>
    <w:rsid w:val="008F7FEA"/>
    <w:rsid w:val="00900BF3"/>
    <w:rsid w:val="009013FB"/>
    <w:rsid w:val="00901D57"/>
    <w:rsid w:val="0090230C"/>
    <w:rsid w:val="00902831"/>
    <w:rsid w:val="00902B4D"/>
    <w:rsid w:val="00902D62"/>
    <w:rsid w:val="00904D4E"/>
    <w:rsid w:val="009051AE"/>
    <w:rsid w:val="00905625"/>
    <w:rsid w:val="00905F30"/>
    <w:rsid w:val="0090628E"/>
    <w:rsid w:val="00906337"/>
    <w:rsid w:val="00907217"/>
    <w:rsid w:val="009079DE"/>
    <w:rsid w:val="00907A4A"/>
    <w:rsid w:val="00907BA9"/>
    <w:rsid w:val="009101D9"/>
    <w:rsid w:val="0091083B"/>
    <w:rsid w:val="00910DC9"/>
    <w:rsid w:val="00911FED"/>
    <w:rsid w:val="00912310"/>
    <w:rsid w:val="00912AD9"/>
    <w:rsid w:val="0091372C"/>
    <w:rsid w:val="00913918"/>
    <w:rsid w:val="00913A8C"/>
    <w:rsid w:val="009142A1"/>
    <w:rsid w:val="00914F1F"/>
    <w:rsid w:val="00916FE9"/>
    <w:rsid w:val="009173B6"/>
    <w:rsid w:val="00917534"/>
    <w:rsid w:val="00917AC5"/>
    <w:rsid w:val="00920333"/>
    <w:rsid w:val="00920826"/>
    <w:rsid w:val="00920DCB"/>
    <w:rsid w:val="00920E03"/>
    <w:rsid w:val="00921149"/>
    <w:rsid w:val="00921336"/>
    <w:rsid w:val="009215F3"/>
    <w:rsid w:val="00921AB2"/>
    <w:rsid w:val="00921D1F"/>
    <w:rsid w:val="00921D67"/>
    <w:rsid w:val="0092209F"/>
    <w:rsid w:val="009223B6"/>
    <w:rsid w:val="00922680"/>
    <w:rsid w:val="00922D8F"/>
    <w:rsid w:val="009232DA"/>
    <w:rsid w:val="00923537"/>
    <w:rsid w:val="009239E2"/>
    <w:rsid w:val="00923DA6"/>
    <w:rsid w:val="009240D5"/>
    <w:rsid w:val="00925BD7"/>
    <w:rsid w:val="00925E14"/>
    <w:rsid w:val="00925EE7"/>
    <w:rsid w:val="00926525"/>
    <w:rsid w:val="0092693A"/>
    <w:rsid w:val="00927080"/>
    <w:rsid w:val="00927C1F"/>
    <w:rsid w:val="009301AF"/>
    <w:rsid w:val="009306ED"/>
    <w:rsid w:val="00930FF8"/>
    <w:rsid w:val="009310DD"/>
    <w:rsid w:val="00931C6D"/>
    <w:rsid w:val="00931EC2"/>
    <w:rsid w:val="009327A6"/>
    <w:rsid w:val="009329B2"/>
    <w:rsid w:val="00933065"/>
    <w:rsid w:val="009330E5"/>
    <w:rsid w:val="00933268"/>
    <w:rsid w:val="00934476"/>
    <w:rsid w:val="00934B7A"/>
    <w:rsid w:val="0093562B"/>
    <w:rsid w:val="009364A1"/>
    <w:rsid w:val="009368E9"/>
    <w:rsid w:val="009369FD"/>
    <w:rsid w:val="00936B2F"/>
    <w:rsid w:val="00936C40"/>
    <w:rsid w:val="00936CFC"/>
    <w:rsid w:val="009374B2"/>
    <w:rsid w:val="00937BF9"/>
    <w:rsid w:val="00937DFB"/>
    <w:rsid w:val="009401C2"/>
    <w:rsid w:val="00940283"/>
    <w:rsid w:val="009406BB"/>
    <w:rsid w:val="00940913"/>
    <w:rsid w:val="0094092C"/>
    <w:rsid w:val="009409B2"/>
    <w:rsid w:val="009409D0"/>
    <w:rsid w:val="00940EAC"/>
    <w:rsid w:val="00940EF8"/>
    <w:rsid w:val="00941047"/>
    <w:rsid w:val="009416B0"/>
    <w:rsid w:val="00941A5B"/>
    <w:rsid w:val="00942506"/>
    <w:rsid w:val="009440AB"/>
    <w:rsid w:val="009443B8"/>
    <w:rsid w:val="00944791"/>
    <w:rsid w:val="00944E20"/>
    <w:rsid w:val="0094535B"/>
    <w:rsid w:val="00946131"/>
    <w:rsid w:val="00946252"/>
    <w:rsid w:val="00946509"/>
    <w:rsid w:val="0094667B"/>
    <w:rsid w:val="0094684F"/>
    <w:rsid w:val="00946BAC"/>
    <w:rsid w:val="009471EF"/>
    <w:rsid w:val="009478FA"/>
    <w:rsid w:val="00947E65"/>
    <w:rsid w:val="00947F4F"/>
    <w:rsid w:val="00950206"/>
    <w:rsid w:val="00950D58"/>
    <w:rsid w:val="00951488"/>
    <w:rsid w:val="00951ADB"/>
    <w:rsid w:val="00951BF5"/>
    <w:rsid w:val="00951F57"/>
    <w:rsid w:val="009520B3"/>
    <w:rsid w:val="009523E2"/>
    <w:rsid w:val="009529A2"/>
    <w:rsid w:val="00952A71"/>
    <w:rsid w:val="00952DFA"/>
    <w:rsid w:val="009533F2"/>
    <w:rsid w:val="00954314"/>
    <w:rsid w:val="00954CBE"/>
    <w:rsid w:val="00955160"/>
    <w:rsid w:val="009552E1"/>
    <w:rsid w:val="00955CB1"/>
    <w:rsid w:val="009563FF"/>
    <w:rsid w:val="00956A65"/>
    <w:rsid w:val="009573AD"/>
    <w:rsid w:val="009577C0"/>
    <w:rsid w:val="009579E8"/>
    <w:rsid w:val="00957F54"/>
    <w:rsid w:val="00960781"/>
    <w:rsid w:val="009609E6"/>
    <w:rsid w:val="00960CEA"/>
    <w:rsid w:val="00960D48"/>
    <w:rsid w:val="009610F9"/>
    <w:rsid w:val="009614A9"/>
    <w:rsid w:val="009616A8"/>
    <w:rsid w:val="0096205F"/>
    <w:rsid w:val="00962387"/>
    <w:rsid w:val="00962924"/>
    <w:rsid w:val="00962C88"/>
    <w:rsid w:val="00962D36"/>
    <w:rsid w:val="009642D4"/>
    <w:rsid w:val="009643D0"/>
    <w:rsid w:val="0096456B"/>
    <w:rsid w:val="0096472D"/>
    <w:rsid w:val="009647F3"/>
    <w:rsid w:val="00964801"/>
    <w:rsid w:val="009652CF"/>
    <w:rsid w:val="00965807"/>
    <w:rsid w:val="00965CF9"/>
    <w:rsid w:val="00966E33"/>
    <w:rsid w:val="00967A96"/>
    <w:rsid w:val="00967F9A"/>
    <w:rsid w:val="00970288"/>
    <w:rsid w:val="0097067F"/>
    <w:rsid w:val="00970A5C"/>
    <w:rsid w:val="00971131"/>
    <w:rsid w:val="009712EC"/>
    <w:rsid w:val="009716A9"/>
    <w:rsid w:val="009719D2"/>
    <w:rsid w:val="00972352"/>
    <w:rsid w:val="00972471"/>
    <w:rsid w:val="00972935"/>
    <w:rsid w:val="00972AD7"/>
    <w:rsid w:val="009739B4"/>
    <w:rsid w:val="00973A9C"/>
    <w:rsid w:val="00974472"/>
    <w:rsid w:val="00974A04"/>
    <w:rsid w:val="00974B3D"/>
    <w:rsid w:val="0097511E"/>
    <w:rsid w:val="0097679E"/>
    <w:rsid w:val="00976F1E"/>
    <w:rsid w:val="00977D3A"/>
    <w:rsid w:val="00980692"/>
    <w:rsid w:val="009806B9"/>
    <w:rsid w:val="00980DAD"/>
    <w:rsid w:val="009811E1"/>
    <w:rsid w:val="00981493"/>
    <w:rsid w:val="00981727"/>
    <w:rsid w:val="0098172F"/>
    <w:rsid w:val="00981D41"/>
    <w:rsid w:val="0098263A"/>
    <w:rsid w:val="00982DB4"/>
    <w:rsid w:val="00983F27"/>
    <w:rsid w:val="00984206"/>
    <w:rsid w:val="009849DB"/>
    <w:rsid w:val="00984A54"/>
    <w:rsid w:val="00984C0E"/>
    <w:rsid w:val="0098508A"/>
    <w:rsid w:val="00985401"/>
    <w:rsid w:val="0098575A"/>
    <w:rsid w:val="009857F1"/>
    <w:rsid w:val="009859FE"/>
    <w:rsid w:val="00985B32"/>
    <w:rsid w:val="00985BF9"/>
    <w:rsid w:val="00986ADB"/>
    <w:rsid w:val="0098738F"/>
    <w:rsid w:val="009875BA"/>
    <w:rsid w:val="00987927"/>
    <w:rsid w:val="00987AAC"/>
    <w:rsid w:val="00987FE0"/>
    <w:rsid w:val="00990C0E"/>
    <w:rsid w:val="00990C95"/>
    <w:rsid w:val="009915C2"/>
    <w:rsid w:val="00991A37"/>
    <w:rsid w:val="009924B4"/>
    <w:rsid w:val="00992BD3"/>
    <w:rsid w:val="0099307D"/>
    <w:rsid w:val="0099309B"/>
    <w:rsid w:val="00993121"/>
    <w:rsid w:val="009931A4"/>
    <w:rsid w:val="009934E6"/>
    <w:rsid w:val="009953FE"/>
    <w:rsid w:val="0099543C"/>
    <w:rsid w:val="00995764"/>
    <w:rsid w:val="00995B36"/>
    <w:rsid w:val="00995FC8"/>
    <w:rsid w:val="009970F9"/>
    <w:rsid w:val="009973BE"/>
    <w:rsid w:val="00997D92"/>
    <w:rsid w:val="00997F52"/>
    <w:rsid w:val="009A1162"/>
    <w:rsid w:val="009A13B9"/>
    <w:rsid w:val="009A1743"/>
    <w:rsid w:val="009A1E23"/>
    <w:rsid w:val="009A2C64"/>
    <w:rsid w:val="009A41D2"/>
    <w:rsid w:val="009A44D6"/>
    <w:rsid w:val="009A4502"/>
    <w:rsid w:val="009A4665"/>
    <w:rsid w:val="009A4C52"/>
    <w:rsid w:val="009A4CAE"/>
    <w:rsid w:val="009A4CE4"/>
    <w:rsid w:val="009A550D"/>
    <w:rsid w:val="009A59A7"/>
    <w:rsid w:val="009A6B92"/>
    <w:rsid w:val="009A6C92"/>
    <w:rsid w:val="009A7ED9"/>
    <w:rsid w:val="009A7F7F"/>
    <w:rsid w:val="009B0C7B"/>
    <w:rsid w:val="009B1537"/>
    <w:rsid w:val="009B15D6"/>
    <w:rsid w:val="009B286F"/>
    <w:rsid w:val="009B2AEF"/>
    <w:rsid w:val="009B2C29"/>
    <w:rsid w:val="009B2C89"/>
    <w:rsid w:val="009B2D9B"/>
    <w:rsid w:val="009B33ED"/>
    <w:rsid w:val="009B4372"/>
    <w:rsid w:val="009B471D"/>
    <w:rsid w:val="009B4902"/>
    <w:rsid w:val="009B4F87"/>
    <w:rsid w:val="009B564D"/>
    <w:rsid w:val="009B5BC0"/>
    <w:rsid w:val="009B60B8"/>
    <w:rsid w:val="009B626C"/>
    <w:rsid w:val="009B6F6D"/>
    <w:rsid w:val="009B7217"/>
    <w:rsid w:val="009B7F7F"/>
    <w:rsid w:val="009C09CE"/>
    <w:rsid w:val="009C1009"/>
    <w:rsid w:val="009C123C"/>
    <w:rsid w:val="009C19FC"/>
    <w:rsid w:val="009C2107"/>
    <w:rsid w:val="009C24E5"/>
    <w:rsid w:val="009C2522"/>
    <w:rsid w:val="009C27EB"/>
    <w:rsid w:val="009C28B5"/>
    <w:rsid w:val="009C2BAA"/>
    <w:rsid w:val="009C2D3B"/>
    <w:rsid w:val="009C2D73"/>
    <w:rsid w:val="009C31EB"/>
    <w:rsid w:val="009C35D4"/>
    <w:rsid w:val="009C3C5A"/>
    <w:rsid w:val="009C474E"/>
    <w:rsid w:val="009C4914"/>
    <w:rsid w:val="009C4E14"/>
    <w:rsid w:val="009C51E9"/>
    <w:rsid w:val="009C52B6"/>
    <w:rsid w:val="009C5351"/>
    <w:rsid w:val="009C5634"/>
    <w:rsid w:val="009C61AE"/>
    <w:rsid w:val="009C6740"/>
    <w:rsid w:val="009C7F18"/>
    <w:rsid w:val="009C7FDB"/>
    <w:rsid w:val="009D027A"/>
    <w:rsid w:val="009D03EC"/>
    <w:rsid w:val="009D0BD3"/>
    <w:rsid w:val="009D1981"/>
    <w:rsid w:val="009D199C"/>
    <w:rsid w:val="009D1B11"/>
    <w:rsid w:val="009D1B82"/>
    <w:rsid w:val="009D2599"/>
    <w:rsid w:val="009D25A0"/>
    <w:rsid w:val="009D2758"/>
    <w:rsid w:val="009D2D42"/>
    <w:rsid w:val="009D30EE"/>
    <w:rsid w:val="009D45EE"/>
    <w:rsid w:val="009D531B"/>
    <w:rsid w:val="009D5D31"/>
    <w:rsid w:val="009D72B0"/>
    <w:rsid w:val="009D750D"/>
    <w:rsid w:val="009D7931"/>
    <w:rsid w:val="009E0226"/>
    <w:rsid w:val="009E0388"/>
    <w:rsid w:val="009E090E"/>
    <w:rsid w:val="009E1328"/>
    <w:rsid w:val="009E14EC"/>
    <w:rsid w:val="009E1A86"/>
    <w:rsid w:val="009E2007"/>
    <w:rsid w:val="009E220B"/>
    <w:rsid w:val="009E27C6"/>
    <w:rsid w:val="009E2BC5"/>
    <w:rsid w:val="009E3982"/>
    <w:rsid w:val="009E3A5A"/>
    <w:rsid w:val="009E5CF9"/>
    <w:rsid w:val="009E5D8C"/>
    <w:rsid w:val="009E6BA6"/>
    <w:rsid w:val="009E6CEC"/>
    <w:rsid w:val="009E76E2"/>
    <w:rsid w:val="009F0C88"/>
    <w:rsid w:val="009F104E"/>
    <w:rsid w:val="009F128A"/>
    <w:rsid w:val="009F17EB"/>
    <w:rsid w:val="009F1A08"/>
    <w:rsid w:val="009F1B89"/>
    <w:rsid w:val="009F1E6A"/>
    <w:rsid w:val="009F22F3"/>
    <w:rsid w:val="009F23A0"/>
    <w:rsid w:val="009F23C0"/>
    <w:rsid w:val="009F2FB0"/>
    <w:rsid w:val="009F346B"/>
    <w:rsid w:val="009F353A"/>
    <w:rsid w:val="009F3A92"/>
    <w:rsid w:val="009F3C7D"/>
    <w:rsid w:val="009F3E2C"/>
    <w:rsid w:val="009F410B"/>
    <w:rsid w:val="009F444B"/>
    <w:rsid w:val="009F458F"/>
    <w:rsid w:val="009F49D2"/>
    <w:rsid w:val="009F556E"/>
    <w:rsid w:val="009F5B0D"/>
    <w:rsid w:val="009F5B82"/>
    <w:rsid w:val="009F5C1F"/>
    <w:rsid w:val="009F678F"/>
    <w:rsid w:val="009F73AE"/>
    <w:rsid w:val="009F742E"/>
    <w:rsid w:val="009F7545"/>
    <w:rsid w:val="009F7AEA"/>
    <w:rsid w:val="00A00195"/>
    <w:rsid w:val="00A014C9"/>
    <w:rsid w:val="00A017DB"/>
    <w:rsid w:val="00A01B1E"/>
    <w:rsid w:val="00A01B39"/>
    <w:rsid w:val="00A020BD"/>
    <w:rsid w:val="00A027EC"/>
    <w:rsid w:val="00A02C30"/>
    <w:rsid w:val="00A02CE9"/>
    <w:rsid w:val="00A0301D"/>
    <w:rsid w:val="00A03312"/>
    <w:rsid w:val="00A03CB9"/>
    <w:rsid w:val="00A03E86"/>
    <w:rsid w:val="00A04CB3"/>
    <w:rsid w:val="00A0643C"/>
    <w:rsid w:val="00A06D8F"/>
    <w:rsid w:val="00A07019"/>
    <w:rsid w:val="00A0709F"/>
    <w:rsid w:val="00A0741B"/>
    <w:rsid w:val="00A07CCD"/>
    <w:rsid w:val="00A07EBD"/>
    <w:rsid w:val="00A10AED"/>
    <w:rsid w:val="00A10B6D"/>
    <w:rsid w:val="00A11149"/>
    <w:rsid w:val="00A11468"/>
    <w:rsid w:val="00A11E27"/>
    <w:rsid w:val="00A11FBE"/>
    <w:rsid w:val="00A12233"/>
    <w:rsid w:val="00A128E9"/>
    <w:rsid w:val="00A137EC"/>
    <w:rsid w:val="00A13D51"/>
    <w:rsid w:val="00A143B9"/>
    <w:rsid w:val="00A14568"/>
    <w:rsid w:val="00A146B0"/>
    <w:rsid w:val="00A14804"/>
    <w:rsid w:val="00A14B97"/>
    <w:rsid w:val="00A14EBC"/>
    <w:rsid w:val="00A15217"/>
    <w:rsid w:val="00A152CD"/>
    <w:rsid w:val="00A1535F"/>
    <w:rsid w:val="00A156AB"/>
    <w:rsid w:val="00A156E7"/>
    <w:rsid w:val="00A1586B"/>
    <w:rsid w:val="00A15A86"/>
    <w:rsid w:val="00A15BC1"/>
    <w:rsid w:val="00A1711B"/>
    <w:rsid w:val="00A17155"/>
    <w:rsid w:val="00A17582"/>
    <w:rsid w:val="00A1770B"/>
    <w:rsid w:val="00A17CFE"/>
    <w:rsid w:val="00A17FBD"/>
    <w:rsid w:val="00A20806"/>
    <w:rsid w:val="00A20900"/>
    <w:rsid w:val="00A20AF2"/>
    <w:rsid w:val="00A20C0A"/>
    <w:rsid w:val="00A20E63"/>
    <w:rsid w:val="00A220A2"/>
    <w:rsid w:val="00A22171"/>
    <w:rsid w:val="00A22203"/>
    <w:rsid w:val="00A22417"/>
    <w:rsid w:val="00A228D4"/>
    <w:rsid w:val="00A22FAE"/>
    <w:rsid w:val="00A2328C"/>
    <w:rsid w:val="00A23E7D"/>
    <w:rsid w:val="00A2422E"/>
    <w:rsid w:val="00A243C8"/>
    <w:rsid w:val="00A2449C"/>
    <w:rsid w:val="00A247A1"/>
    <w:rsid w:val="00A25D9B"/>
    <w:rsid w:val="00A26093"/>
    <w:rsid w:val="00A26215"/>
    <w:rsid w:val="00A271C1"/>
    <w:rsid w:val="00A2725D"/>
    <w:rsid w:val="00A27602"/>
    <w:rsid w:val="00A27D2F"/>
    <w:rsid w:val="00A3137B"/>
    <w:rsid w:val="00A31D29"/>
    <w:rsid w:val="00A320F6"/>
    <w:rsid w:val="00A3220A"/>
    <w:rsid w:val="00A322B0"/>
    <w:rsid w:val="00A32A47"/>
    <w:rsid w:val="00A32D6D"/>
    <w:rsid w:val="00A3312E"/>
    <w:rsid w:val="00A3336D"/>
    <w:rsid w:val="00A33887"/>
    <w:rsid w:val="00A33A49"/>
    <w:rsid w:val="00A34299"/>
    <w:rsid w:val="00A3477E"/>
    <w:rsid w:val="00A348E0"/>
    <w:rsid w:val="00A350C7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1E37"/>
    <w:rsid w:val="00A422C5"/>
    <w:rsid w:val="00A4250E"/>
    <w:rsid w:val="00A42667"/>
    <w:rsid w:val="00A426D8"/>
    <w:rsid w:val="00A42A06"/>
    <w:rsid w:val="00A43225"/>
    <w:rsid w:val="00A438A4"/>
    <w:rsid w:val="00A43DA1"/>
    <w:rsid w:val="00A43DF0"/>
    <w:rsid w:val="00A4410E"/>
    <w:rsid w:val="00A4490E"/>
    <w:rsid w:val="00A44A80"/>
    <w:rsid w:val="00A44AAA"/>
    <w:rsid w:val="00A44D8F"/>
    <w:rsid w:val="00A4696C"/>
    <w:rsid w:val="00A46CAE"/>
    <w:rsid w:val="00A46F62"/>
    <w:rsid w:val="00A46FC4"/>
    <w:rsid w:val="00A47652"/>
    <w:rsid w:val="00A478DE"/>
    <w:rsid w:val="00A504AE"/>
    <w:rsid w:val="00A5099B"/>
    <w:rsid w:val="00A50CC2"/>
    <w:rsid w:val="00A50FA8"/>
    <w:rsid w:val="00A52115"/>
    <w:rsid w:val="00A5211D"/>
    <w:rsid w:val="00A52A10"/>
    <w:rsid w:val="00A52DDC"/>
    <w:rsid w:val="00A535C9"/>
    <w:rsid w:val="00A537FB"/>
    <w:rsid w:val="00A538AF"/>
    <w:rsid w:val="00A54271"/>
    <w:rsid w:val="00A54E08"/>
    <w:rsid w:val="00A55218"/>
    <w:rsid w:val="00A56273"/>
    <w:rsid w:val="00A5628B"/>
    <w:rsid w:val="00A56832"/>
    <w:rsid w:val="00A56BDD"/>
    <w:rsid w:val="00A56D97"/>
    <w:rsid w:val="00A576EE"/>
    <w:rsid w:val="00A60174"/>
    <w:rsid w:val="00A6136B"/>
    <w:rsid w:val="00A6215B"/>
    <w:rsid w:val="00A623B6"/>
    <w:rsid w:val="00A6391F"/>
    <w:rsid w:val="00A6477D"/>
    <w:rsid w:val="00A64AA7"/>
    <w:rsid w:val="00A64D6D"/>
    <w:rsid w:val="00A651BA"/>
    <w:rsid w:val="00A6525A"/>
    <w:rsid w:val="00A65C21"/>
    <w:rsid w:val="00A65DC6"/>
    <w:rsid w:val="00A6618B"/>
    <w:rsid w:val="00A66759"/>
    <w:rsid w:val="00A66FDC"/>
    <w:rsid w:val="00A670ED"/>
    <w:rsid w:val="00A67478"/>
    <w:rsid w:val="00A67FE8"/>
    <w:rsid w:val="00A70C07"/>
    <w:rsid w:val="00A70D98"/>
    <w:rsid w:val="00A70DAB"/>
    <w:rsid w:val="00A7101C"/>
    <w:rsid w:val="00A71100"/>
    <w:rsid w:val="00A71873"/>
    <w:rsid w:val="00A71930"/>
    <w:rsid w:val="00A721F7"/>
    <w:rsid w:val="00A72FD9"/>
    <w:rsid w:val="00A73059"/>
    <w:rsid w:val="00A733CF"/>
    <w:rsid w:val="00A73775"/>
    <w:rsid w:val="00A73993"/>
    <w:rsid w:val="00A73D93"/>
    <w:rsid w:val="00A73F84"/>
    <w:rsid w:val="00A7437B"/>
    <w:rsid w:val="00A748BE"/>
    <w:rsid w:val="00A75C42"/>
    <w:rsid w:val="00A75E0D"/>
    <w:rsid w:val="00A75EAA"/>
    <w:rsid w:val="00A75F64"/>
    <w:rsid w:val="00A77249"/>
    <w:rsid w:val="00A773FE"/>
    <w:rsid w:val="00A77AA6"/>
    <w:rsid w:val="00A77B76"/>
    <w:rsid w:val="00A77C10"/>
    <w:rsid w:val="00A803D9"/>
    <w:rsid w:val="00A8041F"/>
    <w:rsid w:val="00A80610"/>
    <w:rsid w:val="00A80991"/>
    <w:rsid w:val="00A809E8"/>
    <w:rsid w:val="00A80AD7"/>
    <w:rsid w:val="00A8110A"/>
    <w:rsid w:val="00A815C7"/>
    <w:rsid w:val="00A8168B"/>
    <w:rsid w:val="00A816EC"/>
    <w:rsid w:val="00A8183E"/>
    <w:rsid w:val="00A824D6"/>
    <w:rsid w:val="00A825CA"/>
    <w:rsid w:val="00A829A8"/>
    <w:rsid w:val="00A82C62"/>
    <w:rsid w:val="00A8380F"/>
    <w:rsid w:val="00A85399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E96"/>
    <w:rsid w:val="00A9026F"/>
    <w:rsid w:val="00A911F4"/>
    <w:rsid w:val="00A914D6"/>
    <w:rsid w:val="00A91EEE"/>
    <w:rsid w:val="00A91F60"/>
    <w:rsid w:val="00A91FA2"/>
    <w:rsid w:val="00A920DD"/>
    <w:rsid w:val="00A923F9"/>
    <w:rsid w:val="00A9274B"/>
    <w:rsid w:val="00A92A11"/>
    <w:rsid w:val="00A93323"/>
    <w:rsid w:val="00A93568"/>
    <w:rsid w:val="00A93FD0"/>
    <w:rsid w:val="00A943E2"/>
    <w:rsid w:val="00A948E2"/>
    <w:rsid w:val="00A94CB1"/>
    <w:rsid w:val="00A94E56"/>
    <w:rsid w:val="00A94E8E"/>
    <w:rsid w:val="00A95392"/>
    <w:rsid w:val="00A95671"/>
    <w:rsid w:val="00A9618E"/>
    <w:rsid w:val="00A96A1C"/>
    <w:rsid w:val="00A96D12"/>
    <w:rsid w:val="00A97A04"/>
    <w:rsid w:val="00AA0727"/>
    <w:rsid w:val="00AA0FBA"/>
    <w:rsid w:val="00AA205F"/>
    <w:rsid w:val="00AA20E1"/>
    <w:rsid w:val="00AA2E79"/>
    <w:rsid w:val="00AA2ED1"/>
    <w:rsid w:val="00AA35F3"/>
    <w:rsid w:val="00AA3BB0"/>
    <w:rsid w:val="00AA3C02"/>
    <w:rsid w:val="00AA47DF"/>
    <w:rsid w:val="00AA4957"/>
    <w:rsid w:val="00AA4F7B"/>
    <w:rsid w:val="00AA4F84"/>
    <w:rsid w:val="00AA5537"/>
    <w:rsid w:val="00AA5D9D"/>
    <w:rsid w:val="00AA5E0C"/>
    <w:rsid w:val="00AA6AB9"/>
    <w:rsid w:val="00AA735D"/>
    <w:rsid w:val="00AA7E35"/>
    <w:rsid w:val="00AB23CE"/>
    <w:rsid w:val="00AB268E"/>
    <w:rsid w:val="00AB27BA"/>
    <w:rsid w:val="00AB2ABB"/>
    <w:rsid w:val="00AB423F"/>
    <w:rsid w:val="00AB4380"/>
    <w:rsid w:val="00AB464E"/>
    <w:rsid w:val="00AB46F8"/>
    <w:rsid w:val="00AB4DE7"/>
    <w:rsid w:val="00AB4DFC"/>
    <w:rsid w:val="00AB4EE4"/>
    <w:rsid w:val="00AB59ED"/>
    <w:rsid w:val="00AB5B05"/>
    <w:rsid w:val="00AB5CF1"/>
    <w:rsid w:val="00AB6F20"/>
    <w:rsid w:val="00AC01FA"/>
    <w:rsid w:val="00AC02EF"/>
    <w:rsid w:val="00AC0EE1"/>
    <w:rsid w:val="00AC175F"/>
    <w:rsid w:val="00AC19E1"/>
    <w:rsid w:val="00AC2B25"/>
    <w:rsid w:val="00AC307C"/>
    <w:rsid w:val="00AC31C4"/>
    <w:rsid w:val="00AC443A"/>
    <w:rsid w:val="00AC4E79"/>
    <w:rsid w:val="00AC50A3"/>
    <w:rsid w:val="00AC55EF"/>
    <w:rsid w:val="00AC5E3C"/>
    <w:rsid w:val="00AC643B"/>
    <w:rsid w:val="00AC6997"/>
    <w:rsid w:val="00AD0D0C"/>
    <w:rsid w:val="00AD0E37"/>
    <w:rsid w:val="00AD11D5"/>
    <w:rsid w:val="00AD13AD"/>
    <w:rsid w:val="00AD190A"/>
    <w:rsid w:val="00AD1DC1"/>
    <w:rsid w:val="00AD2024"/>
    <w:rsid w:val="00AD2183"/>
    <w:rsid w:val="00AD2335"/>
    <w:rsid w:val="00AD2CAD"/>
    <w:rsid w:val="00AD2D6A"/>
    <w:rsid w:val="00AD33E4"/>
    <w:rsid w:val="00AD51F9"/>
    <w:rsid w:val="00AD562D"/>
    <w:rsid w:val="00AD5751"/>
    <w:rsid w:val="00AD59B1"/>
    <w:rsid w:val="00AD5BFB"/>
    <w:rsid w:val="00AD5C50"/>
    <w:rsid w:val="00AD60C4"/>
    <w:rsid w:val="00AD680A"/>
    <w:rsid w:val="00AD6E42"/>
    <w:rsid w:val="00AD755D"/>
    <w:rsid w:val="00AE0043"/>
    <w:rsid w:val="00AE0275"/>
    <w:rsid w:val="00AE06A7"/>
    <w:rsid w:val="00AE0A36"/>
    <w:rsid w:val="00AE0EC1"/>
    <w:rsid w:val="00AE1899"/>
    <w:rsid w:val="00AE1DA4"/>
    <w:rsid w:val="00AE1DEA"/>
    <w:rsid w:val="00AE1E59"/>
    <w:rsid w:val="00AE256E"/>
    <w:rsid w:val="00AE2666"/>
    <w:rsid w:val="00AE284C"/>
    <w:rsid w:val="00AE2A22"/>
    <w:rsid w:val="00AE327F"/>
    <w:rsid w:val="00AE3515"/>
    <w:rsid w:val="00AE3AB8"/>
    <w:rsid w:val="00AE410D"/>
    <w:rsid w:val="00AE46F5"/>
    <w:rsid w:val="00AE5003"/>
    <w:rsid w:val="00AE52F4"/>
    <w:rsid w:val="00AE5BBE"/>
    <w:rsid w:val="00AE653B"/>
    <w:rsid w:val="00AE65F1"/>
    <w:rsid w:val="00AE67FB"/>
    <w:rsid w:val="00AE6BD1"/>
    <w:rsid w:val="00AE760D"/>
    <w:rsid w:val="00AE7D06"/>
    <w:rsid w:val="00AF073F"/>
    <w:rsid w:val="00AF0FBE"/>
    <w:rsid w:val="00AF19B7"/>
    <w:rsid w:val="00AF1F94"/>
    <w:rsid w:val="00AF211D"/>
    <w:rsid w:val="00AF290F"/>
    <w:rsid w:val="00AF2E0B"/>
    <w:rsid w:val="00AF315F"/>
    <w:rsid w:val="00AF359D"/>
    <w:rsid w:val="00AF4C08"/>
    <w:rsid w:val="00AF4C79"/>
    <w:rsid w:val="00AF550A"/>
    <w:rsid w:val="00AF5F2E"/>
    <w:rsid w:val="00AF657F"/>
    <w:rsid w:val="00AF696A"/>
    <w:rsid w:val="00AF6F63"/>
    <w:rsid w:val="00AF739B"/>
    <w:rsid w:val="00AF779C"/>
    <w:rsid w:val="00AF77D0"/>
    <w:rsid w:val="00AF7DD4"/>
    <w:rsid w:val="00B003E1"/>
    <w:rsid w:val="00B004B6"/>
    <w:rsid w:val="00B00FF8"/>
    <w:rsid w:val="00B0126E"/>
    <w:rsid w:val="00B01B10"/>
    <w:rsid w:val="00B01D7F"/>
    <w:rsid w:val="00B023AF"/>
    <w:rsid w:val="00B02BB7"/>
    <w:rsid w:val="00B0312C"/>
    <w:rsid w:val="00B03666"/>
    <w:rsid w:val="00B0367C"/>
    <w:rsid w:val="00B03AD6"/>
    <w:rsid w:val="00B042C5"/>
    <w:rsid w:val="00B04DF8"/>
    <w:rsid w:val="00B04FDB"/>
    <w:rsid w:val="00B0502B"/>
    <w:rsid w:val="00B05046"/>
    <w:rsid w:val="00B051A5"/>
    <w:rsid w:val="00B0567E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10C9"/>
    <w:rsid w:val="00B112E4"/>
    <w:rsid w:val="00B11AB4"/>
    <w:rsid w:val="00B11F6F"/>
    <w:rsid w:val="00B12303"/>
    <w:rsid w:val="00B1264A"/>
    <w:rsid w:val="00B12685"/>
    <w:rsid w:val="00B12C25"/>
    <w:rsid w:val="00B13D87"/>
    <w:rsid w:val="00B141B7"/>
    <w:rsid w:val="00B141D5"/>
    <w:rsid w:val="00B14684"/>
    <w:rsid w:val="00B14B3E"/>
    <w:rsid w:val="00B156C6"/>
    <w:rsid w:val="00B15BF1"/>
    <w:rsid w:val="00B160C2"/>
    <w:rsid w:val="00B16142"/>
    <w:rsid w:val="00B16F38"/>
    <w:rsid w:val="00B16F7A"/>
    <w:rsid w:val="00B172EF"/>
    <w:rsid w:val="00B17395"/>
    <w:rsid w:val="00B17E95"/>
    <w:rsid w:val="00B2013E"/>
    <w:rsid w:val="00B20509"/>
    <w:rsid w:val="00B205DF"/>
    <w:rsid w:val="00B21DB8"/>
    <w:rsid w:val="00B22875"/>
    <w:rsid w:val="00B22B7D"/>
    <w:rsid w:val="00B22C83"/>
    <w:rsid w:val="00B237CF"/>
    <w:rsid w:val="00B23839"/>
    <w:rsid w:val="00B239FC"/>
    <w:rsid w:val="00B23EEF"/>
    <w:rsid w:val="00B24064"/>
    <w:rsid w:val="00B2440D"/>
    <w:rsid w:val="00B24A3A"/>
    <w:rsid w:val="00B24C32"/>
    <w:rsid w:val="00B25660"/>
    <w:rsid w:val="00B2577F"/>
    <w:rsid w:val="00B25E51"/>
    <w:rsid w:val="00B26908"/>
    <w:rsid w:val="00B27400"/>
    <w:rsid w:val="00B30106"/>
    <w:rsid w:val="00B30999"/>
    <w:rsid w:val="00B30A26"/>
    <w:rsid w:val="00B30E60"/>
    <w:rsid w:val="00B30F8B"/>
    <w:rsid w:val="00B31264"/>
    <w:rsid w:val="00B31F00"/>
    <w:rsid w:val="00B31FE6"/>
    <w:rsid w:val="00B326F6"/>
    <w:rsid w:val="00B32E85"/>
    <w:rsid w:val="00B3303A"/>
    <w:rsid w:val="00B3360E"/>
    <w:rsid w:val="00B33E7A"/>
    <w:rsid w:val="00B33E7E"/>
    <w:rsid w:val="00B34BC7"/>
    <w:rsid w:val="00B34D4C"/>
    <w:rsid w:val="00B351C4"/>
    <w:rsid w:val="00B35233"/>
    <w:rsid w:val="00B356B3"/>
    <w:rsid w:val="00B35785"/>
    <w:rsid w:val="00B35A86"/>
    <w:rsid w:val="00B361BC"/>
    <w:rsid w:val="00B37219"/>
    <w:rsid w:val="00B372FC"/>
    <w:rsid w:val="00B373C8"/>
    <w:rsid w:val="00B376C6"/>
    <w:rsid w:val="00B37709"/>
    <w:rsid w:val="00B40349"/>
    <w:rsid w:val="00B41986"/>
    <w:rsid w:val="00B43351"/>
    <w:rsid w:val="00B43426"/>
    <w:rsid w:val="00B44217"/>
    <w:rsid w:val="00B44422"/>
    <w:rsid w:val="00B44A5A"/>
    <w:rsid w:val="00B4604F"/>
    <w:rsid w:val="00B4713B"/>
    <w:rsid w:val="00B472E0"/>
    <w:rsid w:val="00B475B3"/>
    <w:rsid w:val="00B47A31"/>
    <w:rsid w:val="00B47D69"/>
    <w:rsid w:val="00B506C9"/>
    <w:rsid w:val="00B50FF9"/>
    <w:rsid w:val="00B51610"/>
    <w:rsid w:val="00B51ACA"/>
    <w:rsid w:val="00B523C7"/>
    <w:rsid w:val="00B530CF"/>
    <w:rsid w:val="00B532BF"/>
    <w:rsid w:val="00B532F7"/>
    <w:rsid w:val="00B53323"/>
    <w:rsid w:val="00B5396B"/>
    <w:rsid w:val="00B53A19"/>
    <w:rsid w:val="00B53F02"/>
    <w:rsid w:val="00B542E3"/>
    <w:rsid w:val="00B5595C"/>
    <w:rsid w:val="00B55C48"/>
    <w:rsid w:val="00B55F3C"/>
    <w:rsid w:val="00B5600A"/>
    <w:rsid w:val="00B560BE"/>
    <w:rsid w:val="00B5631D"/>
    <w:rsid w:val="00B565EA"/>
    <w:rsid w:val="00B5664A"/>
    <w:rsid w:val="00B56677"/>
    <w:rsid w:val="00B5722E"/>
    <w:rsid w:val="00B602DA"/>
    <w:rsid w:val="00B604B2"/>
    <w:rsid w:val="00B60719"/>
    <w:rsid w:val="00B6085B"/>
    <w:rsid w:val="00B609F1"/>
    <w:rsid w:val="00B60F10"/>
    <w:rsid w:val="00B60FF4"/>
    <w:rsid w:val="00B611E5"/>
    <w:rsid w:val="00B61FF5"/>
    <w:rsid w:val="00B62EE6"/>
    <w:rsid w:val="00B63174"/>
    <w:rsid w:val="00B635A8"/>
    <w:rsid w:val="00B641B5"/>
    <w:rsid w:val="00B654D6"/>
    <w:rsid w:val="00B6578D"/>
    <w:rsid w:val="00B65E27"/>
    <w:rsid w:val="00B6624D"/>
    <w:rsid w:val="00B67F22"/>
    <w:rsid w:val="00B70002"/>
    <w:rsid w:val="00B701CA"/>
    <w:rsid w:val="00B70B6C"/>
    <w:rsid w:val="00B70E02"/>
    <w:rsid w:val="00B712D6"/>
    <w:rsid w:val="00B714E0"/>
    <w:rsid w:val="00B71DEA"/>
    <w:rsid w:val="00B724F1"/>
    <w:rsid w:val="00B728B8"/>
    <w:rsid w:val="00B7292C"/>
    <w:rsid w:val="00B72D5B"/>
    <w:rsid w:val="00B739F1"/>
    <w:rsid w:val="00B73A07"/>
    <w:rsid w:val="00B73BBE"/>
    <w:rsid w:val="00B745C9"/>
    <w:rsid w:val="00B751F7"/>
    <w:rsid w:val="00B755BE"/>
    <w:rsid w:val="00B75865"/>
    <w:rsid w:val="00B75C9C"/>
    <w:rsid w:val="00B75FAF"/>
    <w:rsid w:val="00B761F4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4B0"/>
    <w:rsid w:val="00B81624"/>
    <w:rsid w:val="00B8169F"/>
    <w:rsid w:val="00B81788"/>
    <w:rsid w:val="00B81B4E"/>
    <w:rsid w:val="00B81D81"/>
    <w:rsid w:val="00B82134"/>
    <w:rsid w:val="00B82195"/>
    <w:rsid w:val="00B822E8"/>
    <w:rsid w:val="00B82EAE"/>
    <w:rsid w:val="00B83808"/>
    <w:rsid w:val="00B83DB0"/>
    <w:rsid w:val="00B843B0"/>
    <w:rsid w:val="00B8449D"/>
    <w:rsid w:val="00B8498E"/>
    <w:rsid w:val="00B84CB5"/>
    <w:rsid w:val="00B8660A"/>
    <w:rsid w:val="00B86640"/>
    <w:rsid w:val="00B86DDA"/>
    <w:rsid w:val="00B8752B"/>
    <w:rsid w:val="00B9015B"/>
    <w:rsid w:val="00B903D3"/>
    <w:rsid w:val="00B904C4"/>
    <w:rsid w:val="00B909E2"/>
    <w:rsid w:val="00B909F5"/>
    <w:rsid w:val="00B91383"/>
    <w:rsid w:val="00B9177E"/>
    <w:rsid w:val="00B917B4"/>
    <w:rsid w:val="00B91EEC"/>
    <w:rsid w:val="00B92C1F"/>
    <w:rsid w:val="00B92F1B"/>
    <w:rsid w:val="00B936C9"/>
    <w:rsid w:val="00B93954"/>
    <w:rsid w:val="00B93E62"/>
    <w:rsid w:val="00B94570"/>
    <w:rsid w:val="00B945B7"/>
    <w:rsid w:val="00B946B3"/>
    <w:rsid w:val="00B94867"/>
    <w:rsid w:val="00B94F63"/>
    <w:rsid w:val="00B9576E"/>
    <w:rsid w:val="00B95863"/>
    <w:rsid w:val="00B96CB0"/>
    <w:rsid w:val="00BA024C"/>
    <w:rsid w:val="00BA0BEE"/>
    <w:rsid w:val="00BA1E7F"/>
    <w:rsid w:val="00BA248C"/>
    <w:rsid w:val="00BA2506"/>
    <w:rsid w:val="00BA2890"/>
    <w:rsid w:val="00BA2CB2"/>
    <w:rsid w:val="00BA33C5"/>
    <w:rsid w:val="00BA3A2C"/>
    <w:rsid w:val="00BA4428"/>
    <w:rsid w:val="00BA4628"/>
    <w:rsid w:val="00BA4946"/>
    <w:rsid w:val="00BA4BF8"/>
    <w:rsid w:val="00BA5150"/>
    <w:rsid w:val="00BA5382"/>
    <w:rsid w:val="00BA5628"/>
    <w:rsid w:val="00BA601F"/>
    <w:rsid w:val="00BA6235"/>
    <w:rsid w:val="00BA6CC4"/>
    <w:rsid w:val="00BA7706"/>
    <w:rsid w:val="00BA7785"/>
    <w:rsid w:val="00BB06C1"/>
    <w:rsid w:val="00BB0DE4"/>
    <w:rsid w:val="00BB0DFC"/>
    <w:rsid w:val="00BB1D51"/>
    <w:rsid w:val="00BB20DE"/>
    <w:rsid w:val="00BB3054"/>
    <w:rsid w:val="00BB3C2B"/>
    <w:rsid w:val="00BB3CC4"/>
    <w:rsid w:val="00BB3EE9"/>
    <w:rsid w:val="00BB5149"/>
    <w:rsid w:val="00BB5178"/>
    <w:rsid w:val="00BB5414"/>
    <w:rsid w:val="00BB564D"/>
    <w:rsid w:val="00BB5687"/>
    <w:rsid w:val="00BB5BD5"/>
    <w:rsid w:val="00BB5C50"/>
    <w:rsid w:val="00BB5EBD"/>
    <w:rsid w:val="00BB627B"/>
    <w:rsid w:val="00BB6AA3"/>
    <w:rsid w:val="00BB6C6F"/>
    <w:rsid w:val="00BB6EB8"/>
    <w:rsid w:val="00BB719B"/>
    <w:rsid w:val="00BB782A"/>
    <w:rsid w:val="00BB79BF"/>
    <w:rsid w:val="00BB7A05"/>
    <w:rsid w:val="00BB7C6B"/>
    <w:rsid w:val="00BB7C70"/>
    <w:rsid w:val="00BB7D66"/>
    <w:rsid w:val="00BB7FEE"/>
    <w:rsid w:val="00BC06C0"/>
    <w:rsid w:val="00BC0F26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3FEA"/>
    <w:rsid w:val="00BC4124"/>
    <w:rsid w:val="00BC4BB4"/>
    <w:rsid w:val="00BC612C"/>
    <w:rsid w:val="00BC64A3"/>
    <w:rsid w:val="00BC6777"/>
    <w:rsid w:val="00BC6D29"/>
    <w:rsid w:val="00BC6DDC"/>
    <w:rsid w:val="00BC70FE"/>
    <w:rsid w:val="00BC7460"/>
    <w:rsid w:val="00BD01DF"/>
    <w:rsid w:val="00BD04D9"/>
    <w:rsid w:val="00BD0A50"/>
    <w:rsid w:val="00BD0D28"/>
    <w:rsid w:val="00BD0FEB"/>
    <w:rsid w:val="00BD13CD"/>
    <w:rsid w:val="00BD1CBD"/>
    <w:rsid w:val="00BD1EA6"/>
    <w:rsid w:val="00BD2033"/>
    <w:rsid w:val="00BD2072"/>
    <w:rsid w:val="00BD216F"/>
    <w:rsid w:val="00BD3B0C"/>
    <w:rsid w:val="00BD49A9"/>
    <w:rsid w:val="00BD49C7"/>
    <w:rsid w:val="00BD4E3B"/>
    <w:rsid w:val="00BD52C7"/>
    <w:rsid w:val="00BD59F6"/>
    <w:rsid w:val="00BD5BC1"/>
    <w:rsid w:val="00BD683B"/>
    <w:rsid w:val="00BD68A2"/>
    <w:rsid w:val="00BD773E"/>
    <w:rsid w:val="00BD785B"/>
    <w:rsid w:val="00BD7D54"/>
    <w:rsid w:val="00BD7DD3"/>
    <w:rsid w:val="00BE0682"/>
    <w:rsid w:val="00BE1263"/>
    <w:rsid w:val="00BE1F79"/>
    <w:rsid w:val="00BE1FA1"/>
    <w:rsid w:val="00BE302A"/>
    <w:rsid w:val="00BE31DA"/>
    <w:rsid w:val="00BE3418"/>
    <w:rsid w:val="00BE387E"/>
    <w:rsid w:val="00BE3DE9"/>
    <w:rsid w:val="00BE468A"/>
    <w:rsid w:val="00BE48DE"/>
    <w:rsid w:val="00BE4D5B"/>
    <w:rsid w:val="00BE53C7"/>
    <w:rsid w:val="00BE5412"/>
    <w:rsid w:val="00BE54C2"/>
    <w:rsid w:val="00BE55C4"/>
    <w:rsid w:val="00BE59C0"/>
    <w:rsid w:val="00BE604C"/>
    <w:rsid w:val="00BE6326"/>
    <w:rsid w:val="00BE7D8E"/>
    <w:rsid w:val="00BE7E9D"/>
    <w:rsid w:val="00BF0146"/>
    <w:rsid w:val="00BF0160"/>
    <w:rsid w:val="00BF02F4"/>
    <w:rsid w:val="00BF03CF"/>
    <w:rsid w:val="00BF05EA"/>
    <w:rsid w:val="00BF06E0"/>
    <w:rsid w:val="00BF16BB"/>
    <w:rsid w:val="00BF1DF4"/>
    <w:rsid w:val="00BF22BA"/>
    <w:rsid w:val="00BF28E4"/>
    <w:rsid w:val="00BF2D1A"/>
    <w:rsid w:val="00BF327A"/>
    <w:rsid w:val="00BF34AE"/>
    <w:rsid w:val="00BF3543"/>
    <w:rsid w:val="00BF3676"/>
    <w:rsid w:val="00BF3695"/>
    <w:rsid w:val="00BF3E9A"/>
    <w:rsid w:val="00BF4515"/>
    <w:rsid w:val="00BF5E81"/>
    <w:rsid w:val="00BF5F61"/>
    <w:rsid w:val="00BF6772"/>
    <w:rsid w:val="00BF6E18"/>
    <w:rsid w:val="00BF7816"/>
    <w:rsid w:val="00BF7BB6"/>
    <w:rsid w:val="00C00D9B"/>
    <w:rsid w:val="00C0116C"/>
    <w:rsid w:val="00C0167A"/>
    <w:rsid w:val="00C01F95"/>
    <w:rsid w:val="00C0239B"/>
    <w:rsid w:val="00C02760"/>
    <w:rsid w:val="00C027A9"/>
    <w:rsid w:val="00C0281D"/>
    <w:rsid w:val="00C02ED8"/>
    <w:rsid w:val="00C0302A"/>
    <w:rsid w:val="00C03530"/>
    <w:rsid w:val="00C03C40"/>
    <w:rsid w:val="00C040DC"/>
    <w:rsid w:val="00C045F1"/>
    <w:rsid w:val="00C048F6"/>
    <w:rsid w:val="00C04F53"/>
    <w:rsid w:val="00C05227"/>
    <w:rsid w:val="00C05904"/>
    <w:rsid w:val="00C05FD8"/>
    <w:rsid w:val="00C064D1"/>
    <w:rsid w:val="00C06527"/>
    <w:rsid w:val="00C06713"/>
    <w:rsid w:val="00C07252"/>
    <w:rsid w:val="00C07279"/>
    <w:rsid w:val="00C07310"/>
    <w:rsid w:val="00C07F2D"/>
    <w:rsid w:val="00C10396"/>
    <w:rsid w:val="00C10A4C"/>
    <w:rsid w:val="00C1129B"/>
    <w:rsid w:val="00C11B21"/>
    <w:rsid w:val="00C11FDF"/>
    <w:rsid w:val="00C1218D"/>
    <w:rsid w:val="00C124F6"/>
    <w:rsid w:val="00C12BC6"/>
    <w:rsid w:val="00C12CA3"/>
    <w:rsid w:val="00C1331B"/>
    <w:rsid w:val="00C135EC"/>
    <w:rsid w:val="00C136FC"/>
    <w:rsid w:val="00C1382B"/>
    <w:rsid w:val="00C1421C"/>
    <w:rsid w:val="00C1511E"/>
    <w:rsid w:val="00C15DAA"/>
    <w:rsid w:val="00C15FAA"/>
    <w:rsid w:val="00C16107"/>
    <w:rsid w:val="00C16237"/>
    <w:rsid w:val="00C16255"/>
    <w:rsid w:val="00C1665C"/>
    <w:rsid w:val="00C17FA4"/>
    <w:rsid w:val="00C201C6"/>
    <w:rsid w:val="00C202DC"/>
    <w:rsid w:val="00C20B1F"/>
    <w:rsid w:val="00C20FB7"/>
    <w:rsid w:val="00C21B61"/>
    <w:rsid w:val="00C21D32"/>
    <w:rsid w:val="00C21FDF"/>
    <w:rsid w:val="00C221CA"/>
    <w:rsid w:val="00C22372"/>
    <w:rsid w:val="00C2312C"/>
    <w:rsid w:val="00C235A7"/>
    <w:rsid w:val="00C237B7"/>
    <w:rsid w:val="00C237F4"/>
    <w:rsid w:val="00C243B0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95D"/>
    <w:rsid w:val="00C2754E"/>
    <w:rsid w:val="00C277B4"/>
    <w:rsid w:val="00C279F3"/>
    <w:rsid w:val="00C27A68"/>
    <w:rsid w:val="00C27D24"/>
    <w:rsid w:val="00C30315"/>
    <w:rsid w:val="00C306B8"/>
    <w:rsid w:val="00C306B9"/>
    <w:rsid w:val="00C313B9"/>
    <w:rsid w:val="00C31C27"/>
    <w:rsid w:val="00C31C5A"/>
    <w:rsid w:val="00C31CA8"/>
    <w:rsid w:val="00C3238E"/>
    <w:rsid w:val="00C328A8"/>
    <w:rsid w:val="00C33874"/>
    <w:rsid w:val="00C3392C"/>
    <w:rsid w:val="00C33F5F"/>
    <w:rsid w:val="00C34152"/>
    <w:rsid w:val="00C34281"/>
    <w:rsid w:val="00C355E8"/>
    <w:rsid w:val="00C3565B"/>
    <w:rsid w:val="00C359BA"/>
    <w:rsid w:val="00C36247"/>
    <w:rsid w:val="00C36379"/>
    <w:rsid w:val="00C36672"/>
    <w:rsid w:val="00C3678A"/>
    <w:rsid w:val="00C3691A"/>
    <w:rsid w:val="00C376B7"/>
    <w:rsid w:val="00C4012C"/>
    <w:rsid w:val="00C4032A"/>
    <w:rsid w:val="00C406F3"/>
    <w:rsid w:val="00C4087B"/>
    <w:rsid w:val="00C41046"/>
    <w:rsid w:val="00C4109E"/>
    <w:rsid w:val="00C411D8"/>
    <w:rsid w:val="00C41703"/>
    <w:rsid w:val="00C41B1C"/>
    <w:rsid w:val="00C41BD7"/>
    <w:rsid w:val="00C41E7D"/>
    <w:rsid w:val="00C420EE"/>
    <w:rsid w:val="00C43359"/>
    <w:rsid w:val="00C43490"/>
    <w:rsid w:val="00C43908"/>
    <w:rsid w:val="00C44209"/>
    <w:rsid w:val="00C45282"/>
    <w:rsid w:val="00C45927"/>
    <w:rsid w:val="00C4656C"/>
    <w:rsid w:val="00C46C04"/>
    <w:rsid w:val="00C46F3F"/>
    <w:rsid w:val="00C47081"/>
    <w:rsid w:val="00C50B12"/>
    <w:rsid w:val="00C513BE"/>
    <w:rsid w:val="00C5165D"/>
    <w:rsid w:val="00C51D1E"/>
    <w:rsid w:val="00C52101"/>
    <w:rsid w:val="00C529CA"/>
    <w:rsid w:val="00C52B7E"/>
    <w:rsid w:val="00C532CF"/>
    <w:rsid w:val="00C5438A"/>
    <w:rsid w:val="00C55551"/>
    <w:rsid w:val="00C555F1"/>
    <w:rsid w:val="00C5587F"/>
    <w:rsid w:val="00C55BA3"/>
    <w:rsid w:val="00C55CFC"/>
    <w:rsid w:val="00C57A4C"/>
    <w:rsid w:val="00C57B5B"/>
    <w:rsid w:val="00C57B99"/>
    <w:rsid w:val="00C57C69"/>
    <w:rsid w:val="00C605D0"/>
    <w:rsid w:val="00C607E2"/>
    <w:rsid w:val="00C60A68"/>
    <w:rsid w:val="00C60AC1"/>
    <w:rsid w:val="00C6126A"/>
    <w:rsid w:val="00C61363"/>
    <w:rsid w:val="00C61C52"/>
    <w:rsid w:val="00C6263A"/>
    <w:rsid w:val="00C62F4C"/>
    <w:rsid w:val="00C633D8"/>
    <w:rsid w:val="00C63411"/>
    <w:rsid w:val="00C63F10"/>
    <w:rsid w:val="00C643D1"/>
    <w:rsid w:val="00C65F6A"/>
    <w:rsid w:val="00C6644C"/>
    <w:rsid w:val="00C664BB"/>
    <w:rsid w:val="00C665CB"/>
    <w:rsid w:val="00C66D1B"/>
    <w:rsid w:val="00C66D89"/>
    <w:rsid w:val="00C67207"/>
    <w:rsid w:val="00C672EB"/>
    <w:rsid w:val="00C67585"/>
    <w:rsid w:val="00C70AF3"/>
    <w:rsid w:val="00C70D6F"/>
    <w:rsid w:val="00C70D92"/>
    <w:rsid w:val="00C70E00"/>
    <w:rsid w:val="00C71286"/>
    <w:rsid w:val="00C71564"/>
    <w:rsid w:val="00C71F19"/>
    <w:rsid w:val="00C7206F"/>
    <w:rsid w:val="00C72306"/>
    <w:rsid w:val="00C7250C"/>
    <w:rsid w:val="00C728BC"/>
    <w:rsid w:val="00C7293E"/>
    <w:rsid w:val="00C72D16"/>
    <w:rsid w:val="00C72F74"/>
    <w:rsid w:val="00C733E5"/>
    <w:rsid w:val="00C7363B"/>
    <w:rsid w:val="00C738D3"/>
    <w:rsid w:val="00C74395"/>
    <w:rsid w:val="00C74622"/>
    <w:rsid w:val="00C74ABA"/>
    <w:rsid w:val="00C74EB8"/>
    <w:rsid w:val="00C75A8E"/>
    <w:rsid w:val="00C75C3A"/>
    <w:rsid w:val="00C7707B"/>
    <w:rsid w:val="00C77195"/>
    <w:rsid w:val="00C805CF"/>
    <w:rsid w:val="00C80A16"/>
    <w:rsid w:val="00C81DEB"/>
    <w:rsid w:val="00C821AE"/>
    <w:rsid w:val="00C827C2"/>
    <w:rsid w:val="00C829E8"/>
    <w:rsid w:val="00C82E67"/>
    <w:rsid w:val="00C83365"/>
    <w:rsid w:val="00C83586"/>
    <w:rsid w:val="00C83B13"/>
    <w:rsid w:val="00C84156"/>
    <w:rsid w:val="00C847B3"/>
    <w:rsid w:val="00C84901"/>
    <w:rsid w:val="00C85536"/>
    <w:rsid w:val="00C86464"/>
    <w:rsid w:val="00C8664A"/>
    <w:rsid w:val="00C8703C"/>
    <w:rsid w:val="00C8722A"/>
    <w:rsid w:val="00C872C4"/>
    <w:rsid w:val="00C873A0"/>
    <w:rsid w:val="00C8740F"/>
    <w:rsid w:val="00C874D7"/>
    <w:rsid w:val="00C8772E"/>
    <w:rsid w:val="00C87CC7"/>
    <w:rsid w:val="00C900EC"/>
    <w:rsid w:val="00C90190"/>
    <w:rsid w:val="00C90488"/>
    <w:rsid w:val="00C906EB"/>
    <w:rsid w:val="00C90AA2"/>
    <w:rsid w:val="00C90B0A"/>
    <w:rsid w:val="00C90B35"/>
    <w:rsid w:val="00C90E87"/>
    <w:rsid w:val="00C9102E"/>
    <w:rsid w:val="00C9110F"/>
    <w:rsid w:val="00C91258"/>
    <w:rsid w:val="00C91AFE"/>
    <w:rsid w:val="00C91CB0"/>
    <w:rsid w:val="00C9230B"/>
    <w:rsid w:val="00C92532"/>
    <w:rsid w:val="00C92657"/>
    <w:rsid w:val="00C92AD6"/>
    <w:rsid w:val="00C9347E"/>
    <w:rsid w:val="00C9350C"/>
    <w:rsid w:val="00C93749"/>
    <w:rsid w:val="00C9404B"/>
    <w:rsid w:val="00C945AC"/>
    <w:rsid w:val="00C94FB3"/>
    <w:rsid w:val="00C95043"/>
    <w:rsid w:val="00C95D92"/>
    <w:rsid w:val="00C9645E"/>
    <w:rsid w:val="00C9660D"/>
    <w:rsid w:val="00C96D50"/>
    <w:rsid w:val="00C9766D"/>
    <w:rsid w:val="00CA0CC1"/>
    <w:rsid w:val="00CA15A9"/>
    <w:rsid w:val="00CA1CD4"/>
    <w:rsid w:val="00CA1EA0"/>
    <w:rsid w:val="00CA36E5"/>
    <w:rsid w:val="00CA3B0E"/>
    <w:rsid w:val="00CA4059"/>
    <w:rsid w:val="00CA4202"/>
    <w:rsid w:val="00CA491A"/>
    <w:rsid w:val="00CA4FEB"/>
    <w:rsid w:val="00CA59F8"/>
    <w:rsid w:val="00CA5E94"/>
    <w:rsid w:val="00CA6FF6"/>
    <w:rsid w:val="00CA7D35"/>
    <w:rsid w:val="00CA7E75"/>
    <w:rsid w:val="00CA7EBF"/>
    <w:rsid w:val="00CB0409"/>
    <w:rsid w:val="00CB08F7"/>
    <w:rsid w:val="00CB09AC"/>
    <w:rsid w:val="00CB0C26"/>
    <w:rsid w:val="00CB1800"/>
    <w:rsid w:val="00CB1858"/>
    <w:rsid w:val="00CB1D93"/>
    <w:rsid w:val="00CB1DA7"/>
    <w:rsid w:val="00CB2421"/>
    <w:rsid w:val="00CB2675"/>
    <w:rsid w:val="00CB2813"/>
    <w:rsid w:val="00CB2EF2"/>
    <w:rsid w:val="00CB364F"/>
    <w:rsid w:val="00CB4112"/>
    <w:rsid w:val="00CB4E8F"/>
    <w:rsid w:val="00CB5026"/>
    <w:rsid w:val="00CB5389"/>
    <w:rsid w:val="00CB53D5"/>
    <w:rsid w:val="00CB7322"/>
    <w:rsid w:val="00CB7B9F"/>
    <w:rsid w:val="00CB7BA3"/>
    <w:rsid w:val="00CC012E"/>
    <w:rsid w:val="00CC054E"/>
    <w:rsid w:val="00CC08E2"/>
    <w:rsid w:val="00CC0DC6"/>
    <w:rsid w:val="00CC15C5"/>
    <w:rsid w:val="00CC21D2"/>
    <w:rsid w:val="00CC2FDB"/>
    <w:rsid w:val="00CC347E"/>
    <w:rsid w:val="00CC39A1"/>
    <w:rsid w:val="00CC3B86"/>
    <w:rsid w:val="00CC3BA4"/>
    <w:rsid w:val="00CC4255"/>
    <w:rsid w:val="00CC4552"/>
    <w:rsid w:val="00CC4BA8"/>
    <w:rsid w:val="00CC5294"/>
    <w:rsid w:val="00CC5EE9"/>
    <w:rsid w:val="00CC619F"/>
    <w:rsid w:val="00CC6633"/>
    <w:rsid w:val="00CC67A5"/>
    <w:rsid w:val="00CD0148"/>
    <w:rsid w:val="00CD08EF"/>
    <w:rsid w:val="00CD1897"/>
    <w:rsid w:val="00CD1CB0"/>
    <w:rsid w:val="00CD1E3D"/>
    <w:rsid w:val="00CD1E44"/>
    <w:rsid w:val="00CD2334"/>
    <w:rsid w:val="00CD3079"/>
    <w:rsid w:val="00CD30F0"/>
    <w:rsid w:val="00CD391C"/>
    <w:rsid w:val="00CD3FEB"/>
    <w:rsid w:val="00CD4007"/>
    <w:rsid w:val="00CD414E"/>
    <w:rsid w:val="00CD4302"/>
    <w:rsid w:val="00CD46F9"/>
    <w:rsid w:val="00CD58E5"/>
    <w:rsid w:val="00CD5CD3"/>
    <w:rsid w:val="00CD5E92"/>
    <w:rsid w:val="00CD6D9C"/>
    <w:rsid w:val="00CD7297"/>
    <w:rsid w:val="00CD7DB4"/>
    <w:rsid w:val="00CD7E48"/>
    <w:rsid w:val="00CD7F18"/>
    <w:rsid w:val="00CE040E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D6C"/>
    <w:rsid w:val="00CE2D6D"/>
    <w:rsid w:val="00CE3A82"/>
    <w:rsid w:val="00CE3BFC"/>
    <w:rsid w:val="00CE3DBA"/>
    <w:rsid w:val="00CE47CF"/>
    <w:rsid w:val="00CE4880"/>
    <w:rsid w:val="00CE51B5"/>
    <w:rsid w:val="00CE56C1"/>
    <w:rsid w:val="00CE583D"/>
    <w:rsid w:val="00CE5F21"/>
    <w:rsid w:val="00CE65C7"/>
    <w:rsid w:val="00CE7070"/>
    <w:rsid w:val="00CE71A3"/>
    <w:rsid w:val="00CE7FB5"/>
    <w:rsid w:val="00CF006B"/>
    <w:rsid w:val="00CF186A"/>
    <w:rsid w:val="00CF1E85"/>
    <w:rsid w:val="00CF222C"/>
    <w:rsid w:val="00CF2687"/>
    <w:rsid w:val="00CF2DB5"/>
    <w:rsid w:val="00CF30D1"/>
    <w:rsid w:val="00CF31FA"/>
    <w:rsid w:val="00CF407B"/>
    <w:rsid w:val="00CF445D"/>
    <w:rsid w:val="00CF4A58"/>
    <w:rsid w:val="00CF52D2"/>
    <w:rsid w:val="00CF544D"/>
    <w:rsid w:val="00CF59EA"/>
    <w:rsid w:val="00CF60D2"/>
    <w:rsid w:val="00CF647B"/>
    <w:rsid w:val="00CF65E1"/>
    <w:rsid w:val="00CF6992"/>
    <w:rsid w:val="00CF6F85"/>
    <w:rsid w:val="00CF73DC"/>
    <w:rsid w:val="00CF7643"/>
    <w:rsid w:val="00CF7B04"/>
    <w:rsid w:val="00CF7C68"/>
    <w:rsid w:val="00D00302"/>
    <w:rsid w:val="00D00A4B"/>
    <w:rsid w:val="00D017A4"/>
    <w:rsid w:val="00D02010"/>
    <w:rsid w:val="00D0272B"/>
    <w:rsid w:val="00D0284E"/>
    <w:rsid w:val="00D0299F"/>
    <w:rsid w:val="00D02AF2"/>
    <w:rsid w:val="00D0394C"/>
    <w:rsid w:val="00D03F97"/>
    <w:rsid w:val="00D04004"/>
    <w:rsid w:val="00D04852"/>
    <w:rsid w:val="00D04AAC"/>
    <w:rsid w:val="00D04E69"/>
    <w:rsid w:val="00D052B6"/>
    <w:rsid w:val="00D05AFD"/>
    <w:rsid w:val="00D05DFE"/>
    <w:rsid w:val="00D05EA7"/>
    <w:rsid w:val="00D073BC"/>
    <w:rsid w:val="00D0774D"/>
    <w:rsid w:val="00D077BF"/>
    <w:rsid w:val="00D07F29"/>
    <w:rsid w:val="00D104E2"/>
    <w:rsid w:val="00D10F71"/>
    <w:rsid w:val="00D113B4"/>
    <w:rsid w:val="00D121AD"/>
    <w:rsid w:val="00D1333E"/>
    <w:rsid w:val="00D1340D"/>
    <w:rsid w:val="00D139CF"/>
    <w:rsid w:val="00D141A9"/>
    <w:rsid w:val="00D14789"/>
    <w:rsid w:val="00D14EFC"/>
    <w:rsid w:val="00D151D9"/>
    <w:rsid w:val="00D15215"/>
    <w:rsid w:val="00D15FAB"/>
    <w:rsid w:val="00D161D4"/>
    <w:rsid w:val="00D165FC"/>
    <w:rsid w:val="00D166A5"/>
    <w:rsid w:val="00D168AB"/>
    <w:rsid w:val="00D16A89"/>
    <w:rsid w:val="00D16BCA"/>
    <w:rsid w:val="00D16BDE"/>
    <w:rsid w:val="00D16BEB"/>
    <w:rsid w:val="00D16D36"/>
    <w:rsid w:val="00D17561"/>
    <w:rsid w:val="00D17893"/>
    <w:rsid w:val="00D17F4F"/>
    <w:rsid w:val="00D204DF"/>
    <w:rsid w:val="00D20A6E"/>
    <w:rsid w:val="00D20BD0"/>
    <w:rsid w:val="00D2106B"/>
    <w:rsid w:val="00D213E6"/>
    <w:rsid w:val="00D2163B"/>
    <w:rsid w:val="00D21F48"/>
    <w:rsid w:val="00D223D7"/>
    <w:rsid w:val="00D22D8F"/>
    <w:rsid w:val="00D22EC6"/>
    <w:rsid w:val="00D2322F"/>
    <w:rsid w:val="00D235DE"/>
    <w:rsid w:val="00D23757"/>
    <w:rsid w:val="00D23AB7"/>
    <w:rsid w:val="00D244D3"/>
    <w:rsid w:val="00D25BF7"/>
    <w:rsid w:val="00D25CA6"/>
    <w:rsid w:val="00D25EFF"/>
    <w:rsid w:val="00D264E4"/>
    <w:rsid w:val="00D26532"/>
    <w:rsid w:val="00D270BC"/>
    <w:rsid w:val="00D27616"/>
    <w:rsid w:val="00D2781E"/>
    <w:rsid w:val="00D306CC"/>
    <w:rsid w:val="00D308BA"/>
    <w:rsid w:val="00D30F94"/>
    <w:rsid w:val="00D31D18"/>
    <w:rsid w:val="00D31DF5"/>
    <w:rsid w:val="00D32CE8"/>
    <w:rsid w:val="00D339AA"/>
    <w:rsid w:val="00D33DD1"/>
    <w:rsid w:val="00D33F97"/>
    <w:rsid w:val="00D34D1B"/>
    <w:rsid w:val="00D35E8F"/>
    <w:rsid w:val="00D361B2"/>
    <w:rsid w:val="00D365B0"/>
    <w:rsid w:val="00D36B7E"/>
    <w:rsid w:val="00D36D09"/>
    <w:rsid w:val="00D37EA9"/>
    <w:rsid w:val="00D40255"/>
    <w:rsid w:val="00D406A3"/>
    <w:rsid w:val="00D408FE"/>
    <w:rsid w:val="00D40DE8"/>
    <w:rsid w:val="00D41484"/>
    <w:rsid w:val="00D41BA9"/>
    <w:rsid w:val="00D4245F"/>
    <w:rsid w:val="00D425B8"/>
    <w:rsid w:val="00D42941"/>
    <w:rsid w:val="00D43155"/>
    <w:rsid w:val="00D43967"/>
    <w:rsid w:val="00D43C82"/>
    <w:rsid w:val="00D44452"/>
    <w:rsid w:val="00D444A6"/>
    <w:rsid w:val="00D445C7"/>
    <w:rsid w:val="00D44A05"/>
    <w:rsid w:val="00D452E6"/>
    <w:rsid w:val="00D45712"/>
    <w:rsid w:val="00D46357"/>
    <w:rsid w:val="00D46705"/>
    <w:rsid w:val="00D46B57"/>
    <w:rsid w:val="00D46C28"/>
    <w:rsid w:val="00D4765E"/>
    <w:rsid w:val="00D47B53"/>
    <w:rsid w:val="00D51B6A"/>
    <w:rsid w:val="00D52A0B"/>
    <w:rsid w:val="00D53290"/>
    <w:rsid w:val="00D53779"/>
    <w:rsid w:val="00D539B4"/>
    <w:rsid w:val="00D53C97"/>
    <w:rsid w:val="00D54008"/>
    <w:rsid w:val="00D549BF"/>
    <w:rsid w:val="00D55156"/>
    <w:rsid w:val="00D555E6"/>
    <w:rsid w:val="00D5593A"/>
    <w:rsid w:val="00D55FB1"/>
    <w:rsid w:val="00D5656A"/>
    <w:rsid w:val="00D57020"/>
    <w:rsid w:val="00D57528"/>
    <w:rsid w:val="00D57F3B"/>
    <w:rsid w:val="00D602A8"/>
    <w:rsid w:val="00D60533"/>
    <w:rsid w:val="00D60826"/>
    <w:rsid w:val="00D60881"/>
    <w:rsid w:val="00D60D9E"/>
    <w:rsid w:val="00D60EBC"/>
    <w:rsid w:val="00D60EC6"/>
    <w:rsid w:val="00D60FC8"/>
    <w:rsid w:val="00D6199D"/>
    <w:rsid w:val="00D61D74"/>
    <w:rsid w:val="00D61E41"/>
    <w:rsid w:val="00D61F4D"/>
    <w:rsid w:val="00D6295A"/>
    <w:rsid w:val="00D6335A"/>
    <w:rsid w:val="00D6346A"/>
    <w:rsid w:val="00D63CF1"/>
    <w:rsid w:val="00D63DD1"/>
    <w:rsid w:val="00D644D1"/>
    <w:rsid w:val="00D65809"/>
    <w:rsid w:val="00D65E42"/>
    <w:rsid w:val="00D65F9A"/>
    <w:rsid w:val="00D666C8"/>
    <w:rsid w:val="00D670C2"/>
    <w:rsid w:val="00D6749A"/>
    <w:rsid w:val="00D6753D"/>
    <w:rsid w:val="00D6766D"/>
    <w:rsid w:val="00D704CB"/>
    <w:rsid w:val="00D706E1"/>
    <w:rsid w:val="00D70E3B"/>
    <w:rsid w:val="00D7115A"/>
    <w:rsid w:val="00D712E2"/>
    <w:rsid w:val="00D71536"/>
    <w:rsid w:val="00D72E7F"/>
    <w:rsid w:val="00D738E1"/>
    <w:rsid w:val="00D73E13"/>
    <w:rsid w:val="00D74063"/>
    <w:rsid w:val="00D74345"/>
    <w:rsid w:val="00D74F45"/>
    <w:rsid w:val="00D74F7A"/>
    <w:rsid w:val="00D75474"/>
    <w:rsid w:val="00D75D13"/>
    <w:rsid w:val="00D76A4E"/>
    <w:rsid w:val="00D7730C"/>
    <w:rsid w:val="00D7746E"/>
    <w:rsid w:val="00D775CA"/>
    <w:rsid w:val="00D777BC"/>
    <w:rsid w:val="00D809A3"/>
    <w:rsid w:val="00D80B67"/>
    <w:rsid w:val="00D80B92"/>
    <w:rsid w:val="00D80CDB"/>
    <w:rsid w:val="00D8113F"/>
    <w:rsid w:val="00D81298"/>
    <w:rsid w:val="00D818A2"/>
    <w:rsid w:val="00D819A4"/>
    <w:rsid w:val="00D81D55"/>
    <w:rsid w:val="00D82B09"/>
    <w:rsid w:val="00D82D03"/>
    <w:rsid w:val="00D83934"/>
    <w:rsid w:val="00D8395B"/>
    <w:rsid w:val="00D83CD4"/>
    <w:rsid w:val="00D840DF"/>
    <w:rsid w:val="00D844D3"/>
    <w:rsid w:val="00D84697"/>
    <w:rsid w:val="00D84C6B"/>
    <w:rsid w:val="00D859F7"/>
    <w:rsid w:val="00D86255"/>
    <w:rsid w:val="00D862E4"/>
    <w:rsid w:val="00D863D4"/>
    <w:rsid w:val="00D86AE4"/>
    <w:rsid w:val="00D86D98"/>
    <w:rsid w:val="00D87063"/>
    <w:rsid w:val="00D9063C"/>
    <w:rsid w:val="00D90F3D"/>
    <w:rsid w:val="00D91101"/>
    <w:rsid w:val="00D911FD"/>
    <w:rsid w:val="00D91416"/>
    <w:rsid w:val="00D92185"/>
    <w:rsid w:val="00D92752"/>
    <w:rsid w:val="00D92886"/>
    <w:rsid w:val="00D933ED"/>
    <w:rsid w:val="00D93CB9"/>
    <w:rsid w:val="00D95512"/>
    <w:rsid w:val="00D9551A"/>
    <w:rsid w:val="00D95520"/>
    <w:rsid w:val="00D95554"/>
    <w:rsid w:val="00D956D6"/>
    <w:rsid w:val="00D9639A"/>
    <w:rsid w:val="00D96933"/>
    <w:rsid w:val="00D97075"/>
    <w:rsid w:val="00D977A6"/>
    <w:rsid w:val="00D977D9"/>
    <w:rsid w:val="00D97A0C"/>
    <w:rsid w:val="00D97A3A"/>
    <w:rsid w:val="00DA005B"/>
    <w:rsid w:val="00DA0287"/>
    <w:rsid w:val="00DA050D"/>
    <w:rsid w:val="00DA0E45"/>
    <w:rsid w:val="00DA16C6"/>
    <w:rsid w:val="00DA1740"/>
    <w:rsid w:val="00DA1851"/>
    <w:rsid w:val="00DA1D4A"/>
    <w:rsid w:val="00DA2D39"/>
    <w:rsid w:val="00DA32D7"/>
    <w:rsid w:val="00DA344F"/>
    <w:rsid w:val="00DA3F73"/>
    <w:rsid w:val="00DA41D6"/>
    <w:rsid w:val="00DA4A68"/>
    <w:rsid w:val="00DA5054"/>
    <w:rsid w:val="00DA58E1"/>
    <w:rsid w:val="00DA7113"/>
    <w:rsid w:val="00DA7118"/>
    <w:rsid w:val="00DA7581"/>
    <w:rsid w:val="00DA76CF"/>
    <w:rsid w:val="00DA79D1"/>
    <w:rsid w:val="00DB0139"/>
    <w:rsid w:val="00DB0204"/>
    <w:rsid w:val="00DB0A4C"/>
    <w:rsid w:val="00DB2034"/>
    <w:rsid w:val="00DB3CD8"/>
    <w:rsid w:val="00DB44E2"/>
    <w:rsid w:val="00DB4993"/>
    <w:rsid w:val="00DB4D9D"/>
    <w:rsid w:val="00DB5032"/>
    <w:rsid w:val="00DB5137"/>
    <w:rsid w:val="00DB51B0"/>
    <w:rsid w:val="00DB5F5B"/>
    <w:rsid w:val="00DB649A"/>
    <w:rsid w:val="00DB6570"/>
    <w:rsid w:val="00DB75CD"/>
    <w:rsid w:val="00DB75E7"/>
    <w:rsid w:val="00DB7831"/>
    <w:rsid w:val="00DB7F4A"/>
    <w:rsid w:val="00DB7F97"/>
    <w:rsid w:val="00DC01B0"/>
    <w:rsid w:val="00DC0407"/>
    <w:rsid w:val="00DC078A"/>
    <w:rsid w:val="00DC0966"/>
    <w:rsid w:val="00DC0A8B"/>
    <w:rsid w:val="00DC0DD7"/>
    <w:rsid w:val="00DC1475"/>
    <w:rsid w:val="00DC1598"/>
    <w:rsid w:val="00DC15E9"/>
    <w:rsid w:val="00DC20F8"/>
    <w:rsid w:val="00DC21EF"/>
    <w:rsid w:val="00DC2B24"/>
    <w:rsid w:val="00DC307C"/>
    <w:rsid w:val="00DC3AEE"/>
    <w:rsid w:val="00DC4747"/>
    <w:rsid w:val="00DC4A4D"/>
    <w:rsid w:val="00DC4FB8"/>
    <w:rsid w:val="00DC54A8"/>
    <w:rsid w:val="00DC56E0"/>
    <w:rsid w:val="00DC58BD"/>
    <w:rsid w:val="00DC6245"/>
    <w:rsid w:val="00DC6308"/>
    <w:rsid w:val="00DC738F"/>
    <w:rsid w:val="00DC7512"/>
    <w:rsid w:val="00DC7D15"/>
    <w:rsid w:val="00DC7D79"/>
    <w:rsid w:val="00DC7E0C"/>
    <w:rsid w:val="00DD09B0"/>
    <w:rsid w:val="00DD0AF9"/>
    <w:rsid w:val="00DD0B32"/>
    <w:rsid w:val="00DD0B9A"/>
    <w:rsid w:val="00DD1BBA"/>
    <w:rsid w:val="00DD2994"/>
    <w:rsid w:val="00DD37BE"/>
    <w:rsid w:val="00DD3BFF"/>
    <w:rsid w:val="00DD3F95"/>
    <w:rsid w:val="00DD46E0"/>
    <w:rsid w:val="00DD52E8"/>
    <w:rsid w:val="00DD6899"/>
    <w:rsid w:val="00DD6961"/>
    <w:rsid w:val="00DD6BAB"/>
    <w:rsid w:val="00DD6CBB"/>
    <w:rsid w:val="00DD6DB4"/>
    <w:rsid w:val="00DD716E"/>
    <w:rsid w:val="00DD7A77"/>
    <w:rsid w:val="00DD7AE0"/>
    <w:rsid w:val="00DD7DF8"/>
    <w:rsid w:val="00DD7F95"/>
    <w:rsid w:val="00DE047F"/>
    <w:rsid w:val="00DE07D2"/>
    <w:rsid w:val="00DE0823"/>
    <w:rsid w:val="00DE089D"/>
    <w:rsid w:val="00DE0DAF"/>
    <w:rsid w:val="00DE22BE"/>
    <w:rsid w:val="00DE25AC"/>
    <w:rsid w:val="00DE315C"/>
    <w:rsid w:val="00DE332F"/>
    <w:rsid w:val="00DE3C67"/>
    <w:rsid w:val="00DE3CF6"/>
    <w:rsid w:val="00DE3D2E"/>
    <w:rsid w:val="00DE53C4"/>
    <w:rsid w:val="00DE55E6"/>
    <w:rsid w:val="00DE5AA6"/>
    <w:rsid w:val="00DE6466"/>
    <w:rsid w:val="00DE7170"/>
    <w:rsid w:val="00DE75C7"/>
    <w:rsid w:val="00DE76B4"/>
    <w:rsid w:val="00DF017C"/>
    <w:rsid w:val="00DF06BD"/>
    <w:rsid w:val="00DF06E8"/>
    <w:rsid w:val="00DF10D3"/>
    <w:rsid w:val="00DF133F"/>
    <w:rsid w:val="00DF2208"/>
    <w:rsid w:val="00DF2352"/>
    <w:rsid w:val="00DF24A1"/>
    <w:rsid w:val="00DF2602"/>
    <w:rsid w:val="00DF3C65"/>
    <w:rsid w:val="00DF44C8"/>
    <w:rsid w:val="00DF4672"/>
    <w:rsid w:val="00DF4BF5"/>
    <w:rsid w:val="00DF4E10"/>
    <w:rsid w:val="00DF56BE"/>
    <w:rsid w:val="00DF5D49"/>
    <w:rsid w:val="00DF63C1"/>
    <w:rsid w:val="00DF64E2"/>
    <w:rsid w:val="00DF68E3"/>
    <w:rsid w:val="00DF6B3E"/>
    <w:rsid w:val="00DF70E7"/>
    <w:rsid w:val="00DF7192"/>
    <w:rsid w:val="00DF71B7"/>
    <w:rsid w:val="00DF78B9"/>
    <w:rsid w:val="00DF7B03"/>
    <w:rsid w:val="00DF7CA7"/>
    <w:rsid w:val="00E00E7E"/>
    <w:rsid w:val="00E0154B"/>
    <w:rsid w:val="00E01737"/>
    <w:rsid w:val="00E01CAC"/>
    <w:rsid w:val="00E01DE7"/>
    <w:rsid w:val="00E0227D"/>
    <w:rsid w:val="00E027D0"/>
    <w:rsid w:val="00E02DB1"/>
    <w:rsid w:val="00E03F60"/>
    <w:rsid w:val="00E04055"/>
    <w:rsid w:val="00E05FBB"/>
    <w:rsid w:val="00E061CC"/>
    <w:rsid w:val="00E06252"/>
    <w:rsid w:val="00E0631F"/>
    <w:rsid w:val="00E06EC1"/>
    <w:rsid w:val="00E0798A"/>
    <w:rsid w:val="00E07ABD"/>
    <w:rsid w:val="00E07B1A"/>
    <w:rsid w:val="00E100C7"/>
    <w:rsid w:val="00E10273"/>
    <w:rsid w:val="00E10761"/>
    <w:rsid w:val="00E10A47"/>
    <w:rsid w:val="00E10F77"/>
    <w:rsid w:val="00E10F9C"/>
    <w:rsid w:val="00E10FCA"/>
    <w:rsid w:val="00E11AA1"/>
    <w:rsid w:val="00E12718"/>
    <w:rsid w:val="00E1304C"/>
    <w:rsid w:val="00E135A9"/>
    <w:rsid w:val="00E13656"/>
    <w:rsid w:val="00E13770"/>
    <w:rsid w:val="00E13AE0"/>
    <w:rsid w:val="00E142D0"/>
    <w:rsid w:val="00E147A7"/>
    <w:rsid w:val="00E15A8F"/>
    <w:rsid w:val="00E15D04"/>
    <w:rsid w:val="00E161CF"/>
    <w:rsid w:val="00E20427"/>
    <w:rsid w:val="00E213CC"/>
    <w:rsid w:val="00E216B1"/>
    <w:rsid w:val="00E21976"/>
    <w:rsid w:val="00E21AD5"/>
    <w:rsid w:val="00E2277D"/>
    <w:rsid w:val="00E239B8"/>
    <w:rsid w:val="00E23A01"/>
    <w:rsid w:val="00E244F8"/>
    <w:rsid w:val="00E24F9F"/>
    <w:rsid w:val="00E24FE3"/>
    <w:rsid w:val="00E250D3"/>
    <w:rsid w:val="00E25CF5"/>
    <w:rsid w:val="00E26861"/>
    <w:rsid w:val="00E26A8C"/>
    <w:rsid w:val="00E279D4"/>
    <w:rsid w:val="00E30204"/>
    <w:rsid w:val="00E307D9"/>
    <w:rsid w:val="00E31096"/>
    <w:rsid w:val="00E31515"/>
    <w:rsid w:val="00E31588"/>
    <w:rsid w:val="00E31C4D"/>
    <w:rsid w:val="00E320A5"/>
    <w:rsid w:val="00E32490"/>
    <w:rsid w:val="00E32FDE"/>
    <w:rsid w:val="00E33307"/>
    <w:rsid w:val="00E3419E"/>
    <w:rsid w:val="00E344CF"/>
    <w:rsid w:val="00E34A90"/>
    <w:rsid w:val="00E34F3C"/>
    <w:rsid w:val="00E34F51"/>
    <w:rsid w:val="00E35489"/>
    <w:rsid w:val="00E36C1B"/>
    <w:rsid w:val="00E36EA6"/>
    <w:rsid w:val="00E3767D"/>
    <w:rsid w:val="00E377AE"/>
    <w:rsid w:val="00E37A2E"/>
    <w:rsid w:val="00E40BE8"/>
    <w:rsid w:val="00E41EC0"/>
    <w:rsid w:val="00E42393"/>
    <w:rsid w:val="00E42E55"/>
    <w:rsid w:val="00E442BD"/>
    <w:rsid w:val="00E44A12"/>
    <w:rsid w:val="00E4517E"/>
    <w:rsid w:val="00E453BF"/>
    <w:rsid w:val="00E455B4"/>
    <w:rsid w:val="00E455F4"/>
    <w:rsid w:val="00E45B30"/>
    <w:rsid w:val="00E460FD"/>
    <w:rsid w:val="00E4647E"/>
    <w:rsid w:val="00E465B4"/>
    <w:rsid w:val="00E4742E"/>
    <w:rsid w:val="00E47BFC"/>
    <w:rsid w:val="00E47EDA"/>
    <w:rsid w:val="00E505D6"/>
    <w:rsid w:val="00E50E48"/>
    <w:rsid w:val="00E5157A"/>
    <w:rsid w:val="00E5226A"/>
    <w:rsid w:val="00E52E35"/>
    <w:rsid w:val="00E5304E"/>
    <w:rsid w:val="00E53261"/>
    <w:rsid w:val="00E535AB"/>
    <w:rsid w:val="00E54915"/>
    <w:rsid w:val="00E55675"/>
    <w:rsid w:val="00E558D7"/>
    <w:rsid w:val="00E55F2A"/>
    <w:rsid w:val="00E57227"/>
    <w:rsid w:val="00E576ED"/>
    <w:rsid w:val="00E6001C"/>
    <w:rsid w:val="00E600DA"/>
    <w:rsid w:val="00E60794"/>
    <w:rsid w:val="00E60A27"/>
    <w:rsid w:val="00E619E4"/>
    <w:rsid w:val="00E61ECD"/>
    <w:rsid w:val="00E62850"/>
    <w:rsid w:val="00E631B9"/>
    <w:rsid w:val="00E643E4"/>
    <w:rsid w:val="00E6476B"/>
    <w:rsid w:val="00E657CF"/>
    <w:rsid w:val="00E657E3"/>
    <w:rsid w:val="00E65FA2"/>
    <w:rsid w:val="00E6656B"/>
    <w:rsid w:val="00E66DE5"/>
    <w:rsid w:val="00E67595"/>
    <w:rsid w:val="00E677B9"/>
    <w:rsid w:val="00E6795E"/>
    <w:rsid w:val="00E67F1E"/>
    <w:rsid w:val="00E70408"/>
    <w:rsid w:val="00E717B7"/>
    <w:rsid w:val="00E717C4"/>
    <w:rsid w:val="00E71C67"/>
    <w:rsid w:val="00E726AA"/>
    <w:rsid w:val="00E73EFB"/>
    <w:rsid w:val="00E74F7E"/>
    <w:rsid w:val="00E75003"/>
    <w:rsid w:val="00E75AFD"/>
    <w:rsid w:val="00E75B58"/>
    <w:rsid w:val="00E75B76"/>
    <w:rsid w:val="00E75CAF"/>
    <w:rsid w:val="00E7612B"/>
    <w:rsid w:val="00E761AC"/>
    <w:rsid w:val="00E763D1"/>
    <w:rsid w:val="00E76EDB"/>
    <w:rsid w:val="00E7746E"/>
    <w:rsid w:val="00E77513"/>
    <w:rsid w:val="00E77F79"/>
    <w:rsid w:val="00E80043"/>
    <w:rsid w:val="00E8007B"/>
    <w:rsid w:val="00E80181"/>
    <w:rsid w:val="00E80BE3"/>
    <w:rsid w:val="00E80D58"/>
    <w:rsid w:val="00E81153"/>
    <w:rsid w:val="00E814D8"/>
    <w:rsid w:val="00E81CA3"/>
    <w:rsid w:val="00E81D8C"/>
    <w:rsid w:val="00E8212D"/>
    <w:rsid w:val="00E825A7"/>
    <w:rsid w:val="00E82B1A"/>
    <w:rsid w:val="00E8303E"/>
    <w:rsid w:val="00E833D5"/>
    <w:rsid w:val="00E83A1C"/>
    <w:rsid w:val="00E841BA"/>
    <w:rsid w:val="00E8444D"/>
    <w:rsid w:val="00E845B4"/>
    <w:rsid w:val="00E847D2"/>
    <w:rsid w:val="00E84A12"/>
    <w:rsid w:val="00E84C3D"/>
    <w:rsid w:val="00E854EF"/>
    <w:rsid w:val="00E8592C"/>
    <w:rsid w:val="00E85E08"/>
    <w:rsid w:val="00E87814"/>
    <w:rsid w:val="00E91BEB"/>
    <w:rsid w:val="00E92299"/>
    <w:rsid w:val="00E9339B"/>
    <w:rsid w:val="00E93560"/>
    <w:rsid w:val="00E93F04"/>
    <w:rsid w:val="00E96019"/>
    <w:rsid w:val="00E96860"/>
    <w:rsid w:val="00E96BD4"/>
    <w:rsid w:val="00E96D1A"/>
    <w:rsid w:val="00EA01AE"/>
    <w:rsid w:val="00EA0315"/>
    <w:rsid w:val="00EA03A9"/>
    <w:rsid w:val="00EA05CA"/>
    <w:rsid w:val="00EA0959"/>
    <w:rsid w:val="00EA0C8C"/>
    <w:rsid w:val="00EA1107"/>
    <w:rsid w:val="00EA13CA"/>
    <w:rsid w:val="00EA2008"/>
    <w:rsid w:val="00EA23B0"/>
    <w:rsid w:val="00EA29D1"/>
    <w:rsid w:val="00EA2C80"/>
    <w:rsid w:val="00EA30B3"/>
    <w:rsid w:val="00EA3126"/>
    <w:rsid w:val="00EA3169"/>
    <w:rsid w:val="00EA4B35"/>
    <w:rsid w:val="00EA617B"/>
    <w:rsid w:val="00EA63A2"/>
    <w:rsid w:val="00EA655D"/>
    <w:rsid w:val="00EA6B49"/>
    <w:rsid w:val="00EA6CBF"/>
    <w:rsid w:val="00EA7707"/>
    <w:rsid w:val="00EA79EA"/>
    <w:rsid w:val="00EA7B1B"/>
    <w:rsid w:val="00EA7EF5"/>
    <w:rsid w:val="00EB0381"/>
    <w:rsid w:val="00EB05CF"/>
    <w:rsid w:val="00EB0B44"/>
    <w:rsid w:val="00EB0EFD"/>
    <w:rsid w:val="00EB1023"/>
    <w:rsid w:val="00EB1086"/>
    <w:rsid w:val="00EB1A3A"/>
    <w:rsid w:val="00EB299A"/>
    <w:rsid w:val="00EB3563"/>
    <w:rsid w:val="00EB36B6"/>
    <w:rsid w:val="00EB3784"/>
    <w:rsid w:val="00EB3DBE"/>
    <w:rsid w:val="00EB42EF"/>
    <w:rsid w:val="00EB4965"/>
    <w:rsid w:val="00EB4BE8"/>
    <w:rsid w:val="00EB514F"/>
    <w:rsid w:val="00EB51E4"/>
    <w:rsid w:val="00EB5579"/>
    <w:rsid w:val="00EB57E5"/>
    <w:rsid w:val="00EB5B7D"/>
    <w:rsid w:val="00EB61B8"/>
    <w:rsid w:val="00EB635D"/>
    <w:rsid w:val="00EB6475"/>
    <w:rsid w:val="00EB66F3"/>
    <w:rsid w:val="00EB6A0A"/>
    <w:rsid w:val="00EB6A9E"/>
    <w:rsid w:val="00EB7507"/>
    <w:rsid w:val="00EB7A5E"/>
    <w:rsid w:val="00EC0396"/>
    <w:rsid w:val="00EC0BC8"/>
    <w:rsid w:val="00EC0D7C"/>
    <w:rsid w:val="00EC142D"/>
    <w:rsid w:val="00EC14C9"/>
    <w:rsid w:val="00EC18A9"/>
    <w:rsid w:val="00EC2286"/>
    <w:rsid w:val="00EC29E0"/>
    <w:rsid w:val="00EC2B11"/>
    <w:rsid w:val="00EC3461"/>
    <w:rsid w:val="00EC3565"/>
    <w:rsid w:val="00EC4FE2"/>
    <w:rsid w:val="00EC5699"/>
    <w:rsid w:val="00EC56C9"/>
    <w:rsid w:val="00EC5729"/>
    <w:rsid w:val="00EC57F4"/>
    <w:rsid w:val="00EC62EA"/>
    <w:rsid w:val="00EC643F"/>
    <w:rsid w:val="00EC662D"/>
    <w:rsid w:val="00EC68ED"/>
    <w:rsid w:val="00EC6923"/>
    <w:rsid w:val="00EC6BE3"/>
    <w:rsid w:val="00EC7010"/>
    <w:rsid w:val="00EC74B3"/>
    <w:rsid w:val="00EC77D1"/>
    <w:rsid w:val="00EC77EF"/>
    <w:rsid w:val="00ED02B9"/>
    <w:rsid w:val="00ED0304"/>
    <w:rsid w:val="00ED0912"/>
    <w:rsid w:val="00ED0B50"/>
    <w:rsid w:val="00ED0FB3"/>
    <w:rsid w:val="00ED19E9"/>
    <w:rsid w:val="00ED1E91"/>
    <w:rsid w:val="00ED34BE"/>
    <w:rsid w:val="00ED3975"/>
    <w:rsid w:val="00ED3CD3"/>
    <w:rsid w:val="00ED48D7"/>
    <w:rsid w:val="00ED4D6D"/>
    <w:rsid w:val="00ED4EE2"/>
    <w:rsid w:val="00ED516A"/>
    <w:rsid w:val="00ED53A2"/>
    <w:rsid w:val="00ED5677"/>
    <w:rsid w:val="00ED5E40"/>
    <w:rsid w:val="00ED6048"/>
    <w:rsid w:val="00ED6207"/>
    <w:rsid w:val="00ED67A6"/>
    <w:rsid w:val="00ED67BB"/>
    <w:rsid w:val="00ED6A03"/>
    <w:rsid w:val="00ED7009"/>
    <w:rsid w:val="00ED70FE"/>
    <w:rsid w:val="00ED719C"/>
    <w:rsid w:val="00ED7248"/>
    <w:rsid w:val="00ED7664"/>
    <w:rsid w:val="00ED76BD"/>
    <w:rsid w:val="00ED7A1E"/>
    <w:rsid w:val="00EE00D5"/>
    <w:rsid w:val="00EE0CD6"/>
    <w:rsid w:val="00EE12A7"/>
    <w:rsid w:val="00EE180F"/>
    <w:rsid w:val="00EE24E0"/>
    <w:rsid w:val="00EE2762"/>
    <w:rsid w:val="00EE304D"/>
    <w:rsid w:val="00EE4526"/>
    <w:rsid w:val="00EE4DE9"/>
    <w:rsid w:val="00EE57D4"/>
    <w:rsid w:val="00EE5B59"/>
    <w:rsid w:val="00EE67DE"/>
    <w:rsid w:val="00EE6BA7"/>
    <w:rsid w:val="00EE79B9"/>
    <w:rsid w:val="00EF002A"/>
    <w:rsid w:val="00EF04F4"/>
    <w:rsid w:val="00EF0801"/>
    <w:rsid w:val="00EF0DD4"/>
    <w:rsid w:val="00EF12D1"/>
    <w:rsid w:val="00EF132B"/>
    <w:rsid w:val="00EF2189"/>
    <w:rsid w:val="00EF21B5"/>
    <w:rsid w:val="00EF2C2E"/>
    <w:rsid w:val="00EF387B"/>
    <w:rsid w:val="00EF394B"/>
    <w:rsid w:val="00EF56F2"/>
    <w:rsid w:val="00EF5A4B"/>
    <w:rsid w:val="00EF5E5E"/>
    <w:rsid w:val="00EF7C74"/>
    <w:rsid w:val="00F00768"/>
    <w:rsid w:val="00F010C4"/>
    <w:rsid w:val="00F011F8"/>
    <w:rsid w:val="00F020C1"/>
    <w:rsid w:val="00F030C3"/>
    <w:rsid w:val="00F033EA"/>
    <w:rsid w:val="00F03530"/>
    <w:rsid w:val="00F037B0"/>
    <w:rsid w:val="00F03D08"/>
    <w:rsid w:val="00F04BF5"/>
    <w:rsid w:val="00F04C43"/>
    <w:rsid w:val="00F05300"/>
    <w:rsid w:val="00F05B9B"/>
    <w:rsid w:val="00F0620E"/>
    <w:rsid w:val="00F063B7"/>
    <w:rsid w:val="00F0674F"/>
    <w:rsid w:val="00F06CD3"/>
    <w:rsid w:val="00F0753E"/>
    <w:rsid w:val="00F07A43"/>
    <w:rsid w:val="00F07E64"/>
    <w:rsid w:val="00F10861"/>
    <w:rsid w:val="00F10A58"/>
    <w:rsid w:val="00F1172C"/>
    <w:rsid w:val="00F11EAC"/>
    <w:rsid w:val="00F127D6"/>
    <w:rsid w:val="00F12C90"/>
    <w:rsid w:val="00F12CD6"/>
    <w:rsid w:val="00F136A1"/>
    <w:rsid w:val="00F1377D"/>
    <w:rsid w:val="00F13845"/>
    <w:rsid w:val="00F138C9"/>
    <w:rsid w:val="00F14B95"/>
    <w:rsid w:val="00F162E9"/>
    <w:rsid w:val="00F163D1"/>
    <w:rsid w:val="00F16718"/>
    <w:rsid w:val="00F16DB5"/>
    <w:rsid w:val="00F17040"/>
    <w:rsid w:val="00F17A1B"/>
    <w:rsid w:val="00F17E3D"/>
    <w:rsid w:val="00F2050E"/>
    <w:rsid w:val="00F20DE9"/>
    <w:rsid w:val="00F21B11"/>
    <w:rsid w:val="00F22438"/>
    <w:rsid w:val="00F224A3"/>
    <w:rsid w:val="00F2293E"/>
    <w:rsid w:val="00F232BD"/>
    <w:rsid w:val="00F238C9"/>
    <w:rsid w:val="00F24E30"/>
    <w:rsid w:val="00F25AAF"/>
    <w:rsid w:val="00F25DB0"/>
    <w:rsid w:val="00F25E76"/>
    <w:rsid w:val="00F269F7"/>
    <w:rsid w:val="00F27D98"/>
    <w:rsid w:val="00F27DCC"/>
    <w:rsid w:val="00F302B2"/>
    <w:rsid w:val="00F310A9"/>
    <w:rsid w:val="00F31362"/>
    <w:rsid w:val="00F3180A"/>
    <w:rsid w:val="00F31A49"/>
    <w:rsid w:val="00F31C72"/>
    <w:rsid w:val="00F32E0B"/>
    <w:rsid w:val="00F332CC"/>
    <w:rsid w:val="00F33588"/>
    <w:rsid w:val="00F34336"/>
    <w:rsid w:val="00F34F69"/>
    <w:rsid w:val="00F358A4"/>
    <w:rsid w:val="00F35A98"/>
    <w:rsid w:val="00F35AD1"/>
    <w:rsid w:val="00F35CB7"/>
    <w:rsid w:val="00F35DBB"/>
    <w:rsid w:val="00F36DDB"/>
    <w:rsid w:val="00F376D0"/>
    <w:rsid w:val="00F377D0"/>
    <w:rsid w:val="00F37B2D"/>
    <w:rsid w:val="00F37C76"/>
    <w:rsid w:val="00F37D80"/>
    <w:rsid w:val="00F405C5"/>
    <w:rsid w:val="00F40924"/>
    <w:rsid w:val="00F40B0D"/>
    <w:rsid w:val="00F410A8"/>
    <w:rsid w:val="00F416E3"/>
    <w:rsid w:val="00F42025"/>
    <w:rsid w:val="00F421E9"/>
    <w:rsid w:val="00F423B0"/>
    <w:rsid w:val="00F42B04"/>
    <w:rsid w:val="00F42C0B"/>
    <w:rsid w:val="00F43066"/>
    <w:rsid w:val="00F4344C"/>
    <w:rsid w:val="00F43AE5"/>
    <w:rsid w:val="00F44183"/>
    <w:rsid w:val="00F449DF"/>
    <w:rsid w:val="00F44D15"/>
    <w:rsid w:val="00F45430"/>
    <w:rsid w:val="00F454A3"/>
    <w:rsid w:val="00F45E5A"/>
    <w:rsid w:val="00F45F5D"/>
    <w:rsid w:val="00F464D5"/>
    <w:rsid w:val="00F4675F"/>
    <w:rsid w:val="00F46D96"/>
    <w:rsid w:val="00F47501"/>
    <w:rsid w:val="00F47730"/>
    <w:rsid w:val="00F47DBF"/>
    <w:rsid w:val="00F505CE"/>
    <w:rsid w:val="00F516A7"/>
    <w:rsid w:val="00F51823"/>
    <w:rsid w:val="00F5225F"/>
    <w:rsid w:val="00F53459"/>
    <w:rsid w:val="00F534C1"/>
    <w:rsid w:val="00F544AD"/>
    <w:rsid w:val="00F54516"/>
    <w:rsid w:val="00F54A87"/>
    <w:rsid w:val="00F5533A"/>
    <w:rsid w:val="00F567DD"/>
    <w:rsid w:val="00F56D85"/>
    <w:rsid w:val="00F57CA4"/>
    <w:rsid w:val="00F60029"/>
    <w:rsid w:val="00F60590"/>
    <w:rsid w:val="00F6076E"/>
    <w:rsid w:val="00F60EB6"/>
    <w:rsid w:val="00F611C2"/>
    <w:rsid w:val="00F61A40"/>
    <w:rsid w:val="00F61B18"/>
    <w:rsid w:val="00F629EE"/>
    <w:rsid w:val="00F62D84"/>
    <w:rsid w:val="00F63942"/>
    <w:rsid w:val="00F64356"/>
    <w:rsid w:val="00F65367"/>
    <w:rsid w:val="00F6573D"/>
    <w:rsid w:val="00F66061"/>
    <w:rsid w:val="00F679E5"/>
    <w:rsid w:val="00F67A29"/>
    <w:rsid w:val="00F7006A"/>
    <w:rsid w:val="00F70BC0"/>
    <w:rsid w:val="00F70DCB"/>
    <w:rsid w:val="00F70DD9"/>
    <w:rsid w:val="00F71708"/>
    <w:rsid w:val="00F7294C"/>
    <w:rsid w:val="00F72F94"/>
    <w:rsid w:val="00F73605"/>
    <w:rsid w:val="00F73BBA"/>
    <w:rsid w:val="00F73F47"/>
    <w:rsid w:val="00F74958"/>
    <w:rsid w:val="00F74AEB"/>
    <w:rsid w:val="00F74B1B"/>
    <w:rsid w:val="00F74B76"/>
    <w:rsid w:val="00F74DD4"/>
    <w:rsid w:val="00F75087"/>
    <w:rsid w:val="00F75AAF"/>
    <w:rsid w:val="00F76000"/>
    <w:rsid w:val="00F76546"/>
    <w:rsid w:val="00F77F84"/>
    <w:rsid w:val="00F800AE"/>
    <w:rsid w:val="00F80828"/>
    <w:rsid w:val="00F80F0F"/>
    <w:rsid w:val="00F821E4"/>
    <w:rsid w:val="00F82A72"/>
    <w:rsid w:val="00F82C4D"/>
    <w:rsid w:val="00F83154"/>
    <w:rsid w:val="00F835C6"/>
    <w:rsid w:val="00F83918"/>
    <w:rsid w:val="00F839CB"/>
    <w:rsid w:val="00F84F80"/>
    <w:rsid w:val="00F8501B"/>
    <w:rsid w:val="00F853A5"/>
    <w:rsid w:val="00F85E5A"/>
    <w:rsid w:val="00F8663E"/>
    <w:rsid w:val="00F904AB"/>
    <w:rsid w:val="00F90F6E"/>
    <w:rsid w:val="00F9104D"/>
    <w:rsid w:val="00F91118"/>
    <w:rsid w:val="00F91200"/>
    <w:rsid w:val="00F915E1"/>
    <w:rsid w:val="00F9249E"/>
    <w:rsid w:val="00F92EA1"/>
    <w:rsid w:val="00F92F7F"/>
    <w:rsid w:val="00F932AD"/>
    <w:rsid w:val="00F937E8"/>
    <w:rsid w:val="00F93E36"/>
    <w:rsid w:val="00F942C2"/>
    <w:rsid w:val="00F9438C"/>
    <w:rsid w:val="00F94C12"/>
    <w:rsid w:val="00F95166"/>
    <w:rsid w:val="00F96432"/>
    <w:rsid w:val="00F96598"/>
    <w:rsid w:val="00F96636"/>
    <w:rsid w:val="00F9787D"/>
    <w:rsid w:val="00F97F70"/>
    <w:rsid w:val="00FA057C"/>
    <w:rsid w:val="00FA0765"/>
    <w:rsid w:val="00FA1276"/>
    <w:rsid w:val="00FA13D9"/>
    <w:rsid w:val="00FA14DB"/>
    <w:rsid w:val="00FA1E72"/>
    <w:rsid w:val="00FA1FFC"/>
    <w:rsid w:val="00FA2423"/>
    <w:rsid w:val="00FA2E89"/>
    <w:rsid w:val="00FA3065"/>
    <w:rsid w:val="00FA3104"/>
    <w:rsid w:val="00FA396F"/>
    <w:rsid w:val="00FA3B27"/>
    <w:rsid w:val="00FA421F"/>
    <w:rsid w:val="00FA493A"/>
    <w:rsid w:val="00FA4A30"/>
    <w:rsid w:val="00FA4AA7"/>
    <w:rsid w:val="00FA4F44"/>
    <w:rsid w:val="00FA515A"/>
    <w:rsid w:val="00FA5584"/>
    <w:rsid w:val="00FA5AD8"/>
    <w:rsid w:val="00FA5C79"/>
    <w:rsid w:val="00FA6839"/>
    <w:rsid w:val="00FA75E8"/>
    <w:rsid w:val="00FA775B"/>
    <w:rsid w:val="00FA7ACA"/>
    <w:rsid w:val="00FA7C2E"/>
    <w:rsid w:val="00FA7DC0"/>
    <w:rsid w:val="00FB0C55"/>
    <w:rsid w:val="00FB1F65"/>
    <w:rsid w:val="00FB2342"/>
    <w:rsid w:val="00FB3504"/>
    <w:rsid w:val="00FB3E19"/>
    <w:rsid w:val="00FB471D"/>
    <w:rsid w:val="00FB4DD1"/>
    <w:rsid w:val="00FB4E25"/>
    <w:rsid w:val="00FB5241"/>
    <w:rsid w:val="00FB5739"/>
    <w:rsid w:val="00FB5B23"/>
    <w:rsid w:val="00FB5FE1"/>
    <w:rsid w:val="00FB6C93"/>
    <w:rsid w:val="00FB744F"/>
    <w:rsid w:val="00FB75A8"/>
    <w:rsid w:val="00FB7E64"/>
    <w:rsid w:val="00FC04E4"/>
    <w:rsid w:val="00FC0790"/>
    <w:rsid w:val="00FC0E02"/>
    <w:rsid w:val="00FC0FAE"/>
    <w:rsid w:val="00FC1458"/>
    <w:rsid w:val="00FC1632"/>
    <w:rsid w:val="00FC2ABE"/>
    <w:rsid w:val="00FC2CD1"/>
    <w:rsid w:val="00FC3135"/>
    <w:rsid w:val="00FC3280"/>
    <w:rsid w:val="00FC34F8"/>
    <w:rsid w:val="00FC39FE"/>
    <w:rsid w:val="00FC4361"/>
    <w:rsid w:val="00FC5C69"/>
    <w:rsid w:val="00FC65E7"/>
    <w:rsid w:val="00FC66D5"/>
    <w:rsid w:val="00FC6D93"/>
    <w:rsid w:val="00FC709B"/>
    <w:rsid w:val="00FC716C"/>
    <w:rsid w:val="00FC71B0"/>
    <w:rsid w:val="00FC7440"/>
    <w:rsid w:val="00FC7781"/>
    <w:rsid w:val="00FC77AA"/>
    <w:rsid w:val="00FC7B16"/>
    <w:rsid w:val="00FC7D05"/>
    <w:rsid w:val="00FC7F2D"/>
    <w:rsid w:val="00FD0B72"/>
    <w:rsid w:val="00FD1A72"/>
    <w:rsid w:val="00FD1E1F"/>
    <w:rsid w:val="00FD2151"/>
    <w:rsid w:val="00FD2185"/>
    <w:rsid w:val="00FD2D10"/>
    <w:rsid w:val="00FD32D2"/>
    <w:rsid w:val="00FD394C"/>
    <w:rsid w:val="00FD4215"/>
    <w:rsid w:val="00FD4A77"/>
    <w:rsid w:val="00FD50FA"/>
    <w:rsid w:val="00FD5B39"/>
    <w:rsid w:val="00FD60F9"/>
    <w:rsid w:val="00FD706B"/>
    <w:rsid w:val="00FD7E5B"/>
    <w:rsid w:val="00FD7E98"/>
    <w:rsid w:val="00FD7F23"/>
    <w:rsid w:val="00FE034B"/>
    <w:rsid w:val="00FE0732"/>
    <w:rsid w:val="00FE0938"/>
    <w:rsid w:val="00FE0BB1"/>
    <w:rsid w:val="00FE0CAF"/>
    <w:rsid w:val="00FE114B"/>
    <w:rsid w:val="00FE128A"/>
    <w:rsid w:val="00FE16E6"/>
    <w:rsid w:val="00FE2309"/>
    <w:rsid w:val="00FE2C4E"/>
    <w:rsid w:val="00FE3C71"/>
    <w:rsid w:val="00FE505D"/>
    <w:rsid w:val="00FE58BD"/>
    <w:rsid w:val="00FE6CC6"/>
    <w:rsid w:val="00FE71EE"/>
    <w:rsid w:val="00FE7899"/>
    <w:rsid w:val="00FE7B80"/>
    <w:rsid w:val="00FF032E"/>
    <w:rsid w:val="00FF07F5"/>
    <w:rsid w:val="00FF1F43"/>
    <w:rsid w:val="00FF2E67"/>
    <w:rsid w:val="00FF368B"/>
    <w:rsid w:val="00FF392C"/>
    <w:rsid w:val="00FF3FED"/>
    <w:rsid w:val="00FF4067"/>
    <w:rsid w:val="00FF4D41"/>
    <w:rsid w:val="00FF597E"/>
    <w:rsid w:val="00FF5D10"/>
    <w:rsid w:val="00FF6166"/>
    <w:rsid w:val="00FF629C"/>
    <w:rsid w:val="00FF6B96"/>
    <w:rsid w:val="00FF6DBA"/>
    <w:rsid w:val="00FF6E62"/>
    <w:rsid w:val="00FF768A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69F75914-D174-4A4E-AC54-60946FF3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basedOn w:val="DefaultParagraphFont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Left:  0....,Bold,Thai Distributed Justification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E3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basedOn w:val="DefaultParagraphFont"/>
    <w:link w:val="AccPolicyalternative"/>
    <w:rsid w:val="007E38B3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995B36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162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162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162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6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6237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1F978-1634-40C2-BF1C-EF8F01D6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433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creator>AA</dc:creator>
  <cp:lastModifiedBy>Somjai, Nigonyanont</cp:lastModifiedBy>
  <cp:revision>3</cp:revision>
  <cp:lastPrinted>2017-11-13T10:15:00Z</cp:lastPrinted>
  <dcterms:created xsi:type="dcterms:W3CDTF">2017-11-14T08:39:00Z</dcterms:created>
  <dcterms:modified xsi:type="dcterms:W3CDTF">2017-11-14T08:40:00Z</dcterms:modified>
</cp:coreProperties>
</file>