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E123F" w:rsidRPr="0034399E" w:rsidRDefault="000E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:rsidR="004E44FE" w:rsidRPr="0034399E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AE0A36" w:rsidRPr="00837732" w:rsidTr="00381CA6">
        <w:trPr>
          <w:trHeight w:hRule="exact" w:val="346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3773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3773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E0A36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35"/>
        </w:trPr>
        <w:tc>
          <w:tcPr>
            <w:tcW w:w="1368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E0A36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E0A36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E0A36" w:rsidRPr="00837732" w:rsidRDefault="00AE0A36" w:rsidP="001F6D9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8377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</w:t>
            </w:r>
            <w:bookmarkStart w:id="0" w:name="_GoBack"/>
            <w:bookmarkEnd w:id="0"/>
            <w:r w:rsidRPr="008377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</w:t>
            </w:r>
          </w:p>
          <w:p w:rsidR="00AE0A36" w:rsidRPr="00837732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D7A1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D7A1E" w:rsidRPr="00837732" w:rsidRDefault="0016125C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D7A1E" w:rsidRPr="00837732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837732" w:rsidRDefault="00ED7A1E" w:rsidP="001F6D9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77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  <w:p w:rsidR="00ED7A1E" w:rsidRPr="00837732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D7A1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D7A1E" w:rsidRPr="00837732" w:rsidRDefault="0016125C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D7A1E" w:rsidRPr="00837732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837732" w:rsidRDefault="00ED7A1E" w:rsidP="00F70B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D073BC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D073BC" w:rsidRPr="00837732" w:rsidRDefault="0016125C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073BC" w:rsidRPr="00837732" w:rsidRDefault="00D073BC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073BC" w:rsidRPr="00837732" w:rsidRDefault="00D073BC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D7A1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D7A1E" w:rsidRPr="00837732" w:rsidRDefault="0016125C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D7A1E" w:rsidRPr="00837732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837732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0321BA"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ระยะยาว</w:t>
            </w:r>
            <w:r w:rsidRPr="008377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07279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C07279" w:rsidRPr="00D61D74" w:rsidRDefault="0016125C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C07279" w:rsidRPr="00D61D74" w:rsidRDefault="00C07279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07279" w:rsidRPr="00D61D74" w:rsidRDefault="00C07279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1D7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D7A1E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D7A1E" w:rsidRPr="00D61D74" w:rsidRDefault="0016125C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D7A1E" w:rsidRPr="00D61D74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D61D74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ED7A1E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D7A1E" w:rsidRPr="00D61D74" w:rsidRDefault="0010765C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D7A1E" w:rsidRPr="00D61D74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D61D74" w:rsidRDefault="0013215F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ED7A1E" w:rsidRPr="00D61D74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D7A1E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D7A1E" w:rsidRPr="00D61D74" w:rsidRDefault="00ED7A1E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30EA2"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ED7A1E" w:rsidRPr="00D61D74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D61D74" w:rsidRDefault="00C07279" w:rsidP="00A3220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1D7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C135E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="00ED7A1E"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93447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E8303E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D61D74" w:rsidRDefault="00E8303E" w:rsidP="00E8303E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61D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8303E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8303E" w:rsidRPr="00D61D74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D61D74" w:rsidRDefault="00E8303E" w:rsidP="00E8303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1D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8303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1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E8303E" w:rsidRPr="00D61D74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Default="00E8303E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1D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  <w:p w:rsidR="009B4902" w:rsidRPr="0005079C" w:rsidRDefault="009B4902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9B4902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9B4902" w:rsidRPr="00D61D74" w:rsidRDefault="009B4902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9B4902" w:rsidRPr="00D61D74" w:rsidRDefault="009B4902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:rsidR="009B4902" w:rsidRPr="00D61D74" w:rsidRDefault="009B4902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490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E8303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16125C" w:rsidRDefault="00E8303E" w:rsidP="00E8303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</w:p>
        </w:tc>
      </w:tr>
      <w:tr w:rsidR="00E8303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837732" w:rsidRDefault="00E8303E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8303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837732" w:rsidRDefault="00E8303E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8303E" w:rsidRPr="00837732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837732" w:rsidRDefault="00E8303E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8303E" w:rsidRPr="0034399E" w:rsidTr="00381C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368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8303E" w:rsidRPr="00837732" w:rsidRDefault="00E8303E" w:rsidP="00E830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8303E" w:rsidRPr="00837732" w:rsidRDefault="00E8303E" w:rsidP="00E8303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</w:tbl>
    <w:p w:rsidR="004E44FE" w:rsidRPr="0034399E" w:rsidRDefault="00C672EB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br w:type="page"/>
      </w:r>
      <w:r w:rsidR="004E44FE" w:rsidRPr="0034399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4E44FE" w:rsidP="00ED5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E0631F" w:rsidRPr="0034399E">
        <w:rPr>
          <w:rFonts w:asciiTheme="majorBidi" w:hAnsiTheme="majorBidi" w:cstheme="majorBidi"/>
          <w:sz w:val="30"/>
          <w:szCs w:val="30"/>
          <w:cs/>
        </w:rPr>
        <w:t>คณะ</w:t>
      </w:r>
      <w:r w:rsidR="00FC1632" w:rsidRPr="0034399E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FC1632" w:rsidRPr="00D61D7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86C94">
        <w:rPr>
          <w:rFonts w:asciiTheme="majorBidi" w:hAnsiTheme="majorBidi" w:cstheme="majorBidi"/>
          <w:sz w:val="30"/>
          <w:szCs w:val="30"/>
        </w:rPr>
        <w:t>10</w:t>
      </w:r>
      <w:r w:rsidR="00486C9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486C94">
        <w:rPr>
          <w:rFonts w:asciiTheme="majorBidi" w:hAnsiTheme="majorBidi" w:cstheme="majorBidi"/>
          <w:sz w:val="30"/>
          <w:szCs w:val="30"/>
        </w:rPr>
        <w:t>2560</w:t>
      </w: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4399E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34399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4399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A17582" w:rsidRPr="0034399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0502B" w:rsidRPr="0034399E">
        <w:rPr>
          <w:rFonts w:asciiTheme="majorBidi" w:hAnsiTheme="majorBidi" w:cstheme="majorBidi"/>
          <w:sz w:val="30"/>
          <w:szCs w:val="30"/>
          <w:cs/>
        </w:rPr>
        <w:t>บูติคนิวซิตี้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จำกัด (มหาชน)  </w:t>
      </w:r>
      <w:r w:rsidRPr="0034399E">
        <w:rPr>
          <w:rFonts w:asciiTheme="majorBidi" w:hAnsiTheme="majorBidi" w:cstheme="majorBidi"/>
          <w:sz w:val="30"/>
          <w:szCs w:val="30"/>
        </w:rPr>
        <w:t>“</w:t>
      </w:r>
      <w:r w:rsidRPr="0034399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4399E">
        <w:rPr>
          <w:rFonts w:asciiTheme="majorBidi" w:hAnsiTheme="majorBidi" w:cstheme="majorBidi"/>
          <w:sz w:val="30"/>
          <w:szCs w:val="30"/>
        </w:rPr>
        <w:t>”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99E">
        <w:rPr>
          <w:rFonts w:asciiTheme="majorBidi" w:hAnsiTheme="majorBidi" w:cstheme="majorBidi"/>
          <w:spacing w:val="-20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Pr="0034399E">
        <w:rPr>
          <w:rFonts w:asciiTheme="majorBidi" w:hAnsiTheme="majorBidi" w:cstheme="majorBidi"/>
          <w:sz w:val="30"/>
          <w:szCs w:val="30"/>
          <w:cs/>
        </w:rPr>
        <w:t>จดทะเบียนตั้งอยู่เลขที่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34399E">
        <w:rPr>
          <w:rFonts w:asciiTheme="majorBidi" w:hAnsiTheme="majorBidi" w:cstheme="majorBidi"/>
          <w:sz w:val="30"/>
          <w:szCs w:val="30"/>
        </w:rPr>
        <w:t>1112/53-75</w:t>
      </w:r>
      <w:r w:rsidR="00641ED7"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34399E">
        <w:rPr>
          <w:rFonts w:asciiTheme="majorBidi" w:hAnsiTheme="majorBidi" w:cstheme="majorBidi"/>
          <w:sz w:val="30"/>
          <w:szCs w:val="30"/>
          <w:cs/>
        </w:rPr>
        <w:t xml:space="preserve">ซอยสุขุมวิท </w:t>
      </w:r>
      <w:r w:rsidR="00B0502B" w:rsidRPr="0034399E">
        <w:rPr>
          <w:rFonts w:asciiTheme="majorBidi" w:hAnsiTheme="majorBidi" w:cstheme="majorBidi"/>
          <w:sz w:val="30"/>
          <w:szCs w:val="30"/>
        </w:rPr>
        <w:t>48 (</w:t>
      </w:r>
      <w:r w:rsidR="00B0502B" w:rsidRPr="0034399E">
        <w:rPr>
          <w:rFonts w:asciiTheme="majorBidi" w:hAnsiTheme="majorBidi" w:cstheme="majorBidi"/>
          <w:sz w:val="30"/>
          <w:szCs w:val="30"/>
          <w:cs/>
        </w:rPr>
        <w:t>ปิยะวัชร</w:t>
      </w:r>
      <w:r w:rsidR="00B0502B" w:rsidRPr="0034399E">
        <w:rPr>
          <w:rFonts w:asciiTheme="majorBidi" w:hAnsiTheme="majorBidi" w:cstheme="majorBidi"/>
          <w:sz w:val="30"/>
          <w:szCs w:val="30"/>
        </w:rPr>
        <w:t>)</w:t>
      </w:r>
      <w:r w:rsidR="00641ED7"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34399E">
        <w:rPr>
          <w:rFonts w:asciiTheme="majorBidi" w:hAnsiTheme="majorBidi" w:cstheme="majorBidi"/>
          <w:sz w:val="30"/>
          <w:szCs w:val="30"/>
          <w:cs/>
        </w:rPr>
        <w:t>ถนนสุขุมวิท</w:t>
      </w:r>
      <w:r w:rsidR="00641ED7"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B0502B" w:rsidRPr="0034399E">
        <w:rPr>
          <w:rFonts w:asciiTheme="majorBidi" w:hAnsiTheme="majorBidi" w:cstheme="majorBidi"/>
          <w:sz w:val="30"/>
          <w:szCs w:val="30"/>
          <w:cs/>
        </w:rPr>
        <w:t>แขวงพระโขนง เขตคลองเตย</w:t>
      </w:r>
      <w:r w:rsidR="00641ED7" w:rsidRPr="003439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กรุงเทพมหานคร ประเทศไทย</w:t>
      </w:r>
    </w:p>
    <w:p w:rsidR="00A17582" w:rsidRPr="0034399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A17582" w:rsidRPr="0034399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965CF9" w:rsidRPr="0034399E">
        <w:rPr>
          <w:rFonts w:asciiTheme="majorBidi" w:hAnsiTheme="majorBidi" w:cstheme="majorBidi"/>
          <w:sz w:val="30"/>
          <w:szCs w:val="30"/>
          <w:cs/>
        </w:rPr>
        <w:t>นกับตลาดหลักทรัพย์แห่งประเทศไทย</w:t>
      </w:r>
      <w:r w:rsidR="00D8113F" w:rsidRPr="0034399E">
        <w:rPr>
          <w:rFonts w:asciiTheme="majorBidi" w:hAnsiTheme="majorBidi" w:cstheme="majorBidi"/>
          <w:sz w:val="30"/>
          <w:szCs w:val="30"/>
          <w:cs/>
        </w:rPr>
        <w:t>เมื่อเดือนพฤศจิกายน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113F" w:rsidRPr="0034399E">
        <w:rPr>
          <w:rFonts w:asciiTheme="majorBidi" w:hAnsiTheme="majorBidi" w:cstheme="majorBidi"/>
          <w:sz w:val="30"/>
          <w:szCs w:val="30"/>
        </w:rPr>
        <w:t>2530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</w:p>
    <w:p w:rsidR="00A17582" w:rsidRPr="0034399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A17582" w:rsidRPr="0034399E" w:rsidRDefault="00A17582" w:rsidP="00A17582">
      <w:pPr>
        <w:pStyle w:val="block"/>
        <w:spacing w:after="0" w:line="240" w:lineRule="auto"/>
        <w:ind w:left="540" w:right="-29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4399E">
        <w:rPr>
          <w:rFonts w:asciiTheme="majorBidi" w:hAnsiTheme="majorBidi" w:cstheme="majorBidi"/>
          <w:sz w:val="30"/>
          <w:szCs w:val="30"/>
          <w:cs/>
          <w:lang w:val="en-US" w:bidi="th-TH"/>
        </w:rPr>
        <w:t>ผู้</w:t>
      </w:r>
      <w:r w:rsidR="00092A12" w:rsidRPr="0034399E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ถือหุ้นรายใหญ่ในระหว่างงวด</w:t>
      </w:r>
      <w:r w:rsidRPr="0034399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D00302" w:rsidRPr="0034399E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กลุ่ม</w:t>
      </w:r>
      <w:r w:rsidR="00D8113F" w:rsidRPr="0034399E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ปวโรฬารวิทยา</w:t>
      </w:r>
      <w:r w:rsidRPr="0034399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0302" w:rsidRPr="0034399E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</w:t>
      </w:r>
      <w:r w:rsidRPr="0034399E">
        <w:rPr>
          <w:rFonts w:asciiTheme="majorBidi" w:hAnsiTheme="majorBidi" w:cstheme="majorBidi"/>
          <w:sz w:val="30"/>
          <w:szCs w:val="30"/>
          <w:cs/>
          <w:lang w:val="en-US" w:bidi="th-TH"/>
        </w:rPr>
        <w:t>ถือหุ้น</w:t>
      </w:r>
      <w:r w:rsidR="00D00302" w:rsidRPr="007F7948">
        <w:rPr>
          <w:rFonts w:asciiTheme="majorBidi" w:hAnsiTheme="majorBidi" w:cstheme="majorBidi"/>
          <w:sz w:val="30"/>
          <w:szCs w:val="30"/>
          <w:cs/>
          <w:lang w:val="en-US" w:bidi="th-TH"/>
        </w:rPr>
        <w:t>รวม</w:t>
      </w:r>
      <w:r w:rsidR="00D00302" w:rsidRPr="00FE128A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</w:t>
      </w:r>
      <w:r w:rsidRPr="00FE128A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FE128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C04E4" w:rsidRPr="00BC70FE">
        <w:rPr>
          <w:rFonts w:asciiTheme="majorBidi" w:hAnsiTheme="majorBidi" w:cstheme="majorBidi"/>
          <w:sz w:val="30"/>
          <w:szCs w:val="30"/>
          <w:cs/>
          <w:lang w:bidi="th-TH"/>
        </w:rPr>
        <w:t>5</w:t>
      </w:r>
      <w:r w:rsidR="00FC04E4" w:rsidRPr="00BC70FE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:rsidR="00A17582" w:rsidRPr="0034399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4F2E71" w:rsidRPr="0034399E" w:rsidRDefault="00A17582" w:rsidP="00D0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D00302" w:rsidRPr="0034399E">
        <w:rPr>
          <w:rFonts w:asciiTheme="majorBidi" w:hAnsiTheme="majorBidi" w:cstheme="majorBidi"/>
          <w:spacing w:val="4"/>
          <w:sz w:val="30"/>
          <w:szCs w:val="30"/>
          <w:cs/>
        </w:rPr>
        <w:t>การซื้อมา</w:t>
      </w:r>
      <w:r w:rsidR="002120C0" w:rsidRPr="0034399E">
        <w:rPr>
          <w:rFonts w:asciiTheme="majorBidi" w:hAnsiTheme="majorBidi" w:cstheme="majorBidi"/>
          <w:spacing w:val="4"/>
          <w:sz w:val="30"/>
          <w:szCs w:val="30"/>
          <w:cs/>
        </w:rPr>
        <w:t>ขายไป</w:t>
      </w:r>
      <w:r w:rsidR="00D00302" w:rsidRPr="0034399E">
        <w:rPr>
          <w:rFonts w:asciiTheme="majorBidi" w:hAnsiTheme="majorBidi" w:cstheme="majorBidi"/>
          <w:spacing w:val="4"/>
          <w:sz w:val="30"/>
          <w:szCs w:val="30"/>
          <w:cs/>
        </w:rPr>
        <w:t>เสื้อผ้าสำเร็จรูป</w:t>
      </w:r>
      <w:r w:rsidR="00820F33" w:rsidRPr="0034399E">
        <w:rPr>
          <w:rFonts w:asciiTheme="majorBidi" w:hAnsiTheme="majorBidi" w:cstheme="majorBidi"/>
          <w:sz w:val="30"/>
          <w:szCs w:val="30"/>
        </w:rPr>
        <w:tab/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F2E71" w:rsidRPr="0034399E" w:rsidRDefault="004F2E71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p w:rsidR="004E44FE" w:rsidRPr="0034399E" w:rsidRDefault="004E44FE" w:rsidP="004E44FE">
      <w:pPr>
        <w:pStyle w:val="Heading8"/>
        <w:tabs>
          <w:tab w:val="left" w:pos="540"/>
        </w:tabs>
        <w:spacing w:line="240" w:lineRule="auto"/>
        <w:ind w:right="-25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4399E">
        <w:rPr>
          <w:rFonts w:asciiTheme="majorBidi" w:hAnsiTheme="majorBidi" w:cstheme="majorBidi"/>
          <w:sz w:val="30"/>
          <w:szCs w:val="30"/>
          <w:cs/>
          <w:lang w:val="th-TH"/>
        </w:rPr>
        <w:t>2</w:t>
      </w:r>
      <w:r w:rsidRPr="0034399E">
        <w:rPr>
          <w:rFonts w:asciiTheme="majorBidi" w:hAnsiTheme="majorBidi" w:cstheme="majorBidi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:rsidR="004E44FE" w:rsidRPr="002624F0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4E44FE" w:rsidP="00FB234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4E44FE" w:rsidRPr="002624F0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34399E">
        <w:rPr>
          <w:rFonts w:asciiTheme="majorBidi" w:hAnsiTheme="majorBidi" w:cstheme="majorBidi"/>
          <w:sz w:val="30"/>
          <w:szCs w:val="30"/>
        </w:rPr>
        <w:t xml:space="preserve">34 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="00CA6FF6">
        <w:rPr>
          <w:rFonts w:asciiTheme="majorBidi" w:hAnsiTheme="majorBidi" w:cstheme="majorBidi"/>
          <w:sz w:val="30"/>
          <w:szCs w:val="30"/>
        </w:rPr>
        <w:t>255</w:t>
      </w:r>
      <w:r w:rsidR="00237FE8">
        <w:rPr>
          <w:rFonts w:asciiTheme="majorBidi" w:hAnsiTheme="majorBidi" w:cstheme="majorBidi"/>
          <w:sz w:val="30"/>
          <w:szCs w:val="30"/>
        </w:rPr>
        <w:t>9</w:t>
      </w:r>
      <w:r w:rsidRPr="0034399E">
        <w:rPr>
          <w:rFonts w:asciiTheme="majorBidi" w:hAnsiTheme="majorBidi" w:cstheme="majorBidi"/>
          <w:sz w:val="30"/>
          <w:szCs w:val="30"/>
        </w:rPr>
        <w:t xml:space="preserve">) 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FC1632" w:rsidRPr="0034399E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151AAF">
        <w:rPr>
          <w:rFonts w:asciiTheme="majorBidi" w:hAnsiTheme="majorBidi" w:cstheme="majorBidi"/>
          <w:sz w:val="30"/>
          <w:szCs w:val="30"/>
        </w:rPr>
        <w:t xml:space="preserve">         </w:t>
      </w:r>
      <w:r w:rsidR="00237FE8" w:rsidRPr="00237FE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การรายงานทาง</w:t>
      </w:r>
      <w:r w:rsidRPr="0034399E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237F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237FE8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34399E">
        <w:rPr>
          <w:rFonts w:asciiTheme="majorBidi" w:hAnsiTheme="majorBidi" w:cstheme="majorBidi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</w:p>
    <w:p w:rsidR="004E44FE" w:rsidRPr="00237FE8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83A28">
        <w:rPr>
          <w:rFonts w:asciiTheme="majorBidi" w:hAnsiTheme="majorBidi" w:cstheme="majorBidi"/>
          <w:sz w:val="30"/>
          <w:szCs w:val="30"/>
        </w:rPr>
        <w:t>31</w:t>
      </w:r>
      <w:r w:rsidR="00383A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83A28">
        <w:rPr>
          <w:rFonts w:asciiTheme="majorBidi" w:hAnsiTheme="majorBidi" w:cstheme="majorBidi"/>
          <w:sz w:val="30"/>
          <w:szCs w:val="30"/>
        </w:rPr>
        <w:t>255</w:t>
      </w:r>
      <w:r w:rsidR="00C07279">
        <w:rPr>
          <w:rFonts w:asciiTheme="majorBidi" w:hAnsiTheme="majorBidi" w:cstheme="majorBidi"/>
          <w:sz w:val="30"/>
          <w:szCs w:val="30"/>
        </w:rPr>
        <w:t>9</w:t>
      </w:r>
      <w:r w:rsidRPr="0034399E">
        <w:rPr>
          <w:rFonts w:asciiTheme="majorBidi" w:hAnsiTheme="majorBidi" w:cstheme="majorBidi"/>
          <w:sz w:val="30"/>
          <w:szCs w:val="30"/>
        </w:rPr>
        <w:t xml:space="preserve">           </w:t>
      </w:r>
      <w:r w:rsidRPr="0034399E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</w:t>
      </w:r>
      <w:r w:rsidR="006338AC">
        <w:rPr>
          <w:rFonts w:asciiTheme="majorBidi" w:hAnsiTheme="majorBidi" w:cstheme="majorBidi"/>
          <w:sz w:val="30"/>
          <w:szCs w:val="30"/>
          <w:cs/>
        </w:rPr>
        <w:t xml:space="preserve">ับปีสิ้นสุดวันที่ </w:t>
      </w:r>
      <w:r w:rsidR="001E4194">
        <w:rPr>
          <w:rFonts w:asciiTheme="majorBidi" w:hAnsiTheme="majorBidi" w:cstheme="majorBidi"/>
          <w:sz w:val="30"/>
          <w:szCs w:val="30"/>
        </w:rPr>
        <w:t xml:space="preserve">31 </w:t>
      </w:r>
      <w:r w:rsidR="006338AC">
        <w:rPr>
          <w:rFonts w:asciiTheme="majorBidi" w:hAnsiTheme="majorBidi" w:cstheme="majorBidi"/>
          <w:sz w:val="30"/>
          <w:szCs w:val="30"/>
          <w:cs/>
        </w:rPr>
        <w:t>ธันวาคม 25</w:t>
      </w:r>
      <w:r w:rsidR="00910DC9">
        <w:rPr>
          <w:rFonts w:asciiTheme="majorBidi" w:hAnsiTheme="majorBidi" w:cstheme="majorBidi"/>
          <w:sz w:val="30"/>
          <w:szCs w:val="30"/>
        </w:rPr>
        <w:t>59</w:t>
      </w: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D00302" w:rsidRPr="0034399E" w:rsidRDefault="00D00302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:rsidR="00432234" w:rsidRPr="0034399E" w:rsidRDefault="00432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264461" w:rsidRPr="0034399E" w:rsidRDefault="00ED5E40" w:rsidP="00E25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2033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34399E">
        <w:rPr>
          <w:rFonts w:asciiTheme="majorBidi" w:hAnsiTheme="majorBidi" w:cstheme="majorBidi"/>
          <w:sz w:val="30"/>
          <w:szCs w:val="30"/>
          <w:cs/>
        </w:rPr>
        <w:t>ง</w:t>
      </w:r>
      <w:r w:rsidR="00383A28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="00383A28">
        <w:rPr>
          <w:rFonts w:asciiTheme="majorBidi" w:hAnsiTheme="majorBidi" w:cstheme="majorBidi"/>
          <w:sz w:val="30"/>
          <w:szCs w:val="30"/>
        </w:rPr>
        <w:t>31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83A28">
        <w:rPr>
          <w:rFonts w:asciiTheme="majorBidi" w:hAnsiTheme="majorBidi" w:cstheme="majorBidi"/>
          <w:sz w:val="30"/>
          <w:szCs w:val="30"/>
        </w:rPr>
        <w:t>255</w:t>
      </w:r>
      <w:r w:rsidR="00C07279">
        <w:rPr>
          <w:rFonts w:asciiTheme="majorBidi" w:hAnsiTheme="majorBidi" w:cstheme="majorBidi"/>
          <w:sz w:val="30"/>
          <w:szCs w:val="30"/>
        </w:rPr>
        <w:t>9</w:t>
      </w:r>
      <w:r w:rsidR="00AD0E37">
        <w:rPr>
          <w:rFonts w:asciiTheme="majorBidi" w:hAnsiTheme="majorBidi" w:cstheme="majorBidi"/>
          <w:sz w:val="30"/>
          <w:szCs w:val="30"/>
          <w:cs/>
        </w:rPr>
        <w:t xml:space="preserve"> เว้นแต่กรณีที่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34399E">
        <w:rPr>
          <w:rFonts w:asciiTheme="majorBidi" w:hAnsiTheme="majorBidi" w:cstheme="majorBidi"/>
          <w:sz w:val="30"/>
          <w:szCs w:val="30"/>
        </w:rPr>
        <w:t xml:space="preserve">1 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07279">
        <w:rPr>
          <w:rFonts w:asciiTheme="majorBidi" w:hAnsiTheme="majorBidi" w:cstheme="majorBidi"/>
          <w:sz w:val="30"/>
          <w:szCs w:val="30"/>
        </w:rPr>
        <w:t>2560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ทุกฉบับมาถือปฏิบัติ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  <w:r w:rsidRPr="0034399E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ED5E40" w:rsidRPr="0034399E" w:rsidRDefault="00ED5E40" w:rsidP="00E25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57660" w:rsidRPr="0034399E" w:rsidRDefault="005B3762" w:rsidP="00FB234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</w:t>
      </w:r>
      <w:r w:rsidR="00157660"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157660" w:rsidRPr="0034399E" w:rsidRDefault="00157660" w:rsidP="00157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157660" w:rsidP="001036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5B3762" w:rsidRPr="0034399E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</w:t>
      </w:r>
      <w:r w:rsidR="00BD01DF" w:rsidRPr="0034399E">
        <w:rPr>
          <w:rFonts w:asciiTheme="majorBidi" w:hAnsiTheme="majorBidi" w:cstheme="majorBidi"/>
          <w:sz w:val="30"/>
          <w:szCs w:val="30"/>
          <w:cs/>
        </w:rPr>
        <w:t>บาท ยกเว้นที่ระบุไว้เป็นอย่างอื่น</w:t>
      </w:r>
    </w:p>
    <w:p w:rsidR="004E44FE" w:rsidRPr="0034399E" w:rsidRDefault="004E44FE" w:rsidP="004E44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4E44FE" w:rsidRPr="0034399E" w:rsidRDefault="00157660" w:rsidP="004E44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4399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4E44FE"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4E44FE"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CA6FF6"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CA6F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="00CA6FF6" w:rsidRPr="003439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</w:t>
      </w:r>
    </w:p>
    <w:p w:rsidR="004E44FE" w:rsidRPr="0034399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:rsidR="008B42FE" w:rsidRPr="0034399E" w:rsidRDefault="004A7402" w:rsidP="008B4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8B42FE" w:rsidRPr="0034399E">
        <w:rPr>
          <w:rFonts w:asciiTheme="majorBidi" w:hAnsiTheme="majorBidi" w:cstheme="majorBidi"/>
          <w:sz w:val="30"/>
          <w:szCs w:val="30"/>
          <w:cs/>
        </w:rPr>
        <w:t xml:space="preserve">เป็นไปตามมาตรฐานการรายงานทางการเงิน ผู้บริหารต้องใช้วิจารณญาณ </w:t>
      </w:r>
      <w:r w:rsidR="00A66759" w:rsidRPr="0034399E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8B42FE" w:rsidRPr="0034399E">
        <w:rPr>
          <w:rFonts w:asciiTheme="majorBidi" w:hAnsiTheme="majorBidi" w:cstheme="majorBidi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8B42FE" w:rsidRPr="00237FE8" w:rsidRDefault="008B42FE" w:rsidP="008B4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50C7" w:rsidRDefault="008B42FE" w:rsidP="0023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</w:t>
      </w:r>
      <w:r w:rsidR="00A350C7">
        <w:rPr>
          <w:rFonts w:asciiTheme="majorBidi" w:hAnsiTheme="majorBidi" w:cstheme="majorBidi"/>
          <w:sz w:val="30"/>
          <w:szCs w:val="30"/>
          <w:cs/>
        </w:rPr>
        <w:t>ปฏิบัติตามนโยบายการบัญชีของ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4399E">
        <w:rPr>
          <w:rFonts w:asciiTheme="majorBidi" w:hAnsiTheme="majorBidi" w:cstheme="majorBidi"/>
          <w:sz w:val="30"/>
          <w:szCs w:val="30"/>
        </w:rPr>
        <w:t xml:space="preserve">31 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4399E">
        <w:rPr>
          <w:rFonts w:asciiTheme="majorBidi" w:hAnsiTheme="majorBidi" w:cstheme="majorBidi"/>
          <w:sz w:val="30"/>
          <w:szCs w:val="30"/>
        </w:rPr>
        <w:t>255</w:t>
      </w:r>
      <w:r w:rsidR="00C07279">
        <w:rPr>
          <w:rFonts w:asciiTheme="majorBidi" w:hAnsiTheme="majorBidi" w:cstheme="majorBidi"/>
          <w:sz w:val="30"/>
          <w:szCs w:val="30"/>
        </w:rPr>
        <w:t>9</w:t>
      </w:r>
    </w:p>
    <w:p w:rsidR="00A350C7" w:rsidRDefault="00A350C7" w:rsidP="008B4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50C7" w:rsidRPr="00A350C7" w:rsidRDefault="00A350C7" w:rsidP="00A3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350C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:rsidR="00A350C7" w:rsidRDefault="00A350C7" w:rsidP="00A3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:rsidR="00A350C7" w:rsidRPr="00A350C7" w:rsidRDefault="00A350C7" w:rsidP="00A3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50C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Pr="00A350C7">
        <w:rPr>
          <w:rFonts w:asciiTheme="majorBidi" w:hAnsiTheme="majorBidi" w:cstheme="majorBidi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350C7">
        <w:rPr>
          <w:rFonts w:asciiTheme="majorBidi" w:hAnsiTheme="majorBidi" w:cstheme="majorBidi"/>
          <w:sz w:val="30"/>
          <w:szCs w:val="30"/>
          <w:cs/>
        </w:rPr>
        <w:t>กรอบแนวคิดนี้รวม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A350C7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มีนัย</w:t>
      </w:r>
      <w:r w:rsidRPr="00A350C7">
        <w:rPr>
          <w:rFonts w:asciiTheme="majorBidi" w:hAnsiTheme="majorBidi" w:cstheme="majorBidi"/>
          <w:sz w:val="30"/>
          <w:szCs w:val="30"/>
          <w:cs/>
        </w:rPr>
        <w:t>สำคัญ รวมถึง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การวัด</w:t>
      </w:r>
      <w:r w:rsidRPr="00A350C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มูลค่ายุติธรรมระดับ </w:t>
      </w:r>
      <w:r w:rsidRPr="00A350C7">
        <w:rPr>
          <w:rFonts w:asciiTheme="majorBidi" w:hAnsiTheme="majorBidi" w:cstheme="majorBidi"/>
          <w:sz w:val="30"/>
          <w:szCs w:val="30"/>
        </w:rPr>
        <w:t xml:space="preserve">3 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A350C7" w:rsidRPr="00A350C7" w:rsidRDefault="00A350C7" w:rsidP="00A350C7">
      <w:pPr>
        <w:shd w:val="clear" w:color="auto" w:fill="FFFFFF"/>
        <w:ind w:left="1080"/>
        <w:jc w:val="both"/>
        <w:rPr>
          <w:rFonts w:ascii="Angsana New" w:hAnsi="Angsana New"/>
          <w:sz w:val="30"/>
          <w:szCs w:val="30"/>
          <w:highlight w:val="cyan"/>
        </w:rPr>
      </w:pPr>
    </w:p>
    <w:p w:rsidR="00A350C7" w:rsidRPr="00A350C7" w:rsidRDefault="00A350C7" w:rsidP="00A3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50C7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A350C7">
        <w:rPr>
          <w:rFonts w:asciiTheme="majorBidi" w:hAnsiTheme="majorBidi" w:cstheme="majorBidi"/>
          <w:sz w:val="30"/>
          <w:szCs w:val="30"/>
          <w:cs/>
        </w:rPr>
        <w:t>ทบทวนข้อมูลที่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ไม่สามารถ</w:t>
      </w:r>
      <w:r w:rsidRPr="00A350C7">
        <w:rPr>
          <w:rFonts w:asciiTheme="majorBidi" w:hAnsiTheme="majorBidi" w:cstheme="majorBidi"/>
          <w:sz w:val="30"/>
          <w:szCs w:val="30"/>
          <w:cs/>
        </w:rPr>
        <w:t>สังเกตได้ และปรับปรุงการวัดมูลค่าที่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มีนัย</w:t>
      </w:r>
      <w:r>
        <w:rPr>
          <w:rFonts w:asciiTheme="majorBidi" w:hAnsiTheme="majorBidi" w:cstheme="majorBidi"/>
          <w:sz w:val="30"/>
          <w:szCs w:val="30"/>
          <w:cs/>
        </w:rPr>
        <w:t>สำคัญ</w:t>
      </w:r>
      <w:r w:rsidR="00053818">
        <w:rPr>
          <w:rFonts w:asciiTheme="majorBidi" w:hAnsiTheme="majorBidi" w:cstheme="majorBidi"/>
          <w:sz w:val="30"/>
          <w:szCs w:val="30"/>
        </w:rPr>
        <w:t xml:space="preserve">      </w:t>
      </w:r>
      <w:r w:rsidR="0092033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  <w:r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หากมีการ</w:t>
      </w:r>
      <w:r w:rsidRPr="00A350C7">
        <w:rPr>
          <w:rFonts w:asciiTheme="majorBidi" w:hAnsiTheme="majorBidi" w:cstheme="majorBidi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A350C7">
        <w:rPr>
          <w:rFonts w:asciiTheme="majorBidi" w:hAnsiTheme="majorBidi" w:cstheme="majorBidi"/>
          <w:sz w:val="30"/>
          <w:szCs w:val="30"/>
        </w:rPr>
        <w:t xml:space="preserve"> </w:t>
      </w:r>
      <w:r w:rsidRPr="00A350C7">
        <w:rPr>
          <w:rFonts w:asciiTheme="majorBidi" w:hAnsiTheme="majorBidi" w:cstheme="majorBidi"/>
          <w:sz w:val="30"/>
          <w:szCs w:val="30"/>
          <w:cs/>
        </w:rPr>
        <w:t>กลุ่มผู้ประเมิน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A350C7">
        <w:rPr>
          <w:rFonts w:asciiTheme="majorBidi" w:hAnsiTheme="majorBidi" w:cstheme="majorBidi"/>
          <w:sz w:val="30"/>
          <w:szCs w:val="30"/>
          <w:cs/>
        </w:rPr>
        <w:t>ประเมินหลักฐานที่ได้มาจากบุคคลที่สาม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350C7">
        <w:rPr>
          <w:rFonts w:asciiTheme="majorBidi" w:hAnsiTheme="majorBidi" w:cstheme="majorBidi"/>
          <w:sz w:val="30"/>
          <w:szCs w:val="30"/>
          <w:cs/>
        </w:rPr>
        <w:t>สนับสนุนข้อสรุป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เกี่ยวกับ</w:t>
      </w:r>
      <w:r w:rsidRPr="00A350C7">
        <w:rPr>
          <w:rFonts w:asciiTheme="majorBidi" w:hAnsiTheme="majorBidi" w:cstheme="majorBidi"/>
          <w:sz w:val="30"/>
          <w:szCs w:val="30"/>
          <w:cs/>
        </w:rPr>
        <w:t>การวัดมูลค่ารวมถึง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การจัด</w:t>
      </w:r>
      <w:r w:rsidR="00237FE8">
        <w:rPr>
          <w:rFonts w:asciiTheme="majorBidi" w:hAnsiTheme="majorBidi" w:cstheme="majorBidi" w:hint="cs"/>
          <w:sz w:val="30"/>
          <w:szCs w:val="30"/>
          <w:cs/>
        </w:rPr>
        <w:t>ลำดับ</w:t>
      </w:r>
      <w:r w:rsidRPr="00A350C7">
        <w:rPr>
          <w:rFonts w:asciiTheme="majorBidi" w:hAnsiTheme="majorBidi" w:cstheme="majorBidi"/>
          <w:sz w:val="30"/>
          <w:szCs w:val="30"/>
          <w:cs/>
        </w:rPr>
        <w:t>ชั้น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350C7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ว่า</w:t>
      </w:r>
      <w:r w:rsidRPr="00A350C7">
        <w:rPr>
          <w:rFonts w:asciiTheme="majorBidi" w:hAnsiTheme="majorBidi" w:cstheme="majorBidi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อย่างเหมาะสม</w:t>
      </w:r>
    </w:p>
    <w:p w:rsidR="008D0154" w:rsidRDefault="008D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350C7" w:rsidRPr="00A350C7" w:rsidRDefault="00A350C7" w:rsidP="00A350C7">
      <w:pPr>
        <w:shd w:val="clear" w:color="auto" w:fill="FFFFFF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350C7">
        <w:rPr>
          <w:rFonts w:asciiTheme="majorBidi" w:hAnsiTheme="majorBidi" w:cstheme="majorBidi" w:hint="cs"/>
          <w:sz w:val="30"/>
          <w:szCs w:val="30"/>
          <w:cs/>
        </w:rPr>
        <w:lastRenderedPageBreak/>
        <w:t>ประเด็น</w:t>
      </w:r>
      <w:r w:rsidRPr="00A350C7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A350C7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A350C7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ต่อคณะกรรมการตรวจสอบของบริษัท</w:t>
      </w:r>
    </w:p>
    <w:p w:rsidR="00A350C7" w:rsidRPr="00920333" w:rsidRDefault="00A350C7" w:rsidP="00A350C7">
      <w:pPr>
        <w:shd w:val="clear" w:color="auto" w:fill="FFFFFF"/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A350C7" w:rsidRDefault="00A350C7" w:rsidP="00A350C7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350C7">
        <w:rPr>
          <w:rFonts w:asciiTheme="majorBidi" w:hAnsiTheme="majorBidi" w:cstheme="majorBidi" w:hint="cs"/>
          <w:sz w:val="30"/>
          <w:szCs w:val="30"/>
          <w:cs/>
        </w:rPr>
        <w:t>เมื่อวัดมูลค่ายุติธรรมของสินทรัพย์หรือหนี้สิน บ</w:t>
      </w:r>
      <w:r w:rsidRPr="00A350C7">
        <w:rPr>
          <w:rFonts w:ascii="Angsana New" w:hAnsi="Angsana New"/>
          <w:sz w:val="30"/>
          <w:szCs w:val="30"/>
          <w:cs/>
        </w:rPr>
        <w:t>ริษัทได้</w:t>
      </w:r>
      <w:r w:rsidRPr="00A350C7">
        <w:rPr>
          <w:rFonts w:asciiTheme="majorBidi" w:hAnsiTheme="majorBidi" w:cstheme="majorBidi"/>
          <w:sz w:val="30"/>
          <w:szCs w:val="30"/>
          <w:cs/>
        </w:rPr>
        <w:t>ใช้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A350C7">
        <w:rPr>
          <w:rFonts w:asciiTheme="majorBidi" w:hAnsiTheme="majorBidi" w:cstheme="majorBidi"/>
          <w:sz w:val="30"/>
          <w:szCs w:val="30"/>
        </w:rPr>
        <w:t xml:space="preserve"> </w:t>
      </w:r>
      <w:r w:rsidRPr="00A350C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ในแต่ละ</w:t>
      </w:r>
      <w:r w:rsidRPr="00A350C7">
        <w:rPr>
          <w:rFonts w:asciiTheme="majorBidi" w:hAnsiTheme="majorBidi"/>
          <w:sz w:val="30"/>
          <w:szCs w:val="30"/>
          <w:cs/>
        </w:rPr>
        <w:t>ลำดับชั้น</w:t>
      </w:r>
      <w:r w:rsidRPr="00A350C7">
        <w:rPr>
          <w:rFonts w:asciiTheme="majorBidi" w:hAnsiTheme="majorBidi" w:hint="cs"/>
          <w:sz w:val="30"/>
          <w:szCs w:val="30"/>
          <w:cs/>
        </w:rPr>
        <w:t>ของ</w:t>
      </w:r>
      <w:r w:rsidRPr="00A350C7">
        <w:rPr>
          <w:rFonts w:asciiTheme="majorBidi" w:hAnsi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A350C7">
        <w:rPr>
          <w:rFonts w:asciiTheme="majorBidi" w:hAnsiTheme="majorBidi"/>
          <w:sz w:val="30"/>
          <w:szCs w:val="30"/>
        </w:rPr>
        <w:t xml:space="preserve"> </w:t>
      </w:r>
      <w:r w:rsidRPr="00A350C7">
        <w:rPr>
          <w:rFonts w:asciiTheme="majorBidi" w:hAnsiTheme="majorBidi" w:hint="cs"/>
          <w:sz w:val="30"/>
          <w:szCs w:val="30"/>
          <w:cs/>
        </w:rPr>
        <w:t xml:space="preserve">ดังนี้ </w:t>
      </w:r>
    </w:p>
    <w:p w:rsidR="00D60FC8" w:rsidRPr="004B5A58" w:rsidRDefault="00D60FC8" w:rsidP="00A350C7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350C7" w:rsidRPr="00A350C7" w:rsidRDefault="00A350C7" w:rsidP="00FB23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350C7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A350C7">
        <w:rPr>
          <w:rFonts w:asciiTheme="majorBidi" w:hAnsiTheme="majorBidi" w:cstheme="majorBidi"/>
          <w:sz w:val="30"/>
          <w:szCs w:val="30"/>
        </w:rPr>
        <w:t xml:space="preserve">1 </w:t>
      </w:r>
      <w:r w:rsidRPr="00A350C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350C7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 xml:space="preserve">ราคาเสนอซื้อขาย </w:t>
      </w:r>
      <w:r w:rsidRPr="00A350C7">
        <w:rPr>
          <w:rFonts w:asciiTheme="majorBidi" w:hAnsiTheme="majorBidi" w:cstheme="majorBidi"/>
          <w:sz w:val="30"/>
          <w:szCs w:val="30"/>
          <w:lang w:val="en-GB"/>
        </w:rPr>
        <w:t>(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ไม่</w:t>
      </w:r>
      <w:r w:rsidRPr="00A350C7">
        <w:rPr>
          <w:rFonts w:asciiTheme="majorBidi" w:hAnsiTheme="majorBidi" w:hint="cs"/>
          <w:sz w:val="30"/>
          <w:szCs w:val="30"/>
          <w:cs/>
          <w:lang w:val="en-GB"/>
        </w:rPr>
        <w:t>ต้อง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ปรับปรุง</w:t>
      </w:r>
      <w:r w:rsidRPr="00A350C7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A350C7" w:rsidRPr="00A350C7" w:rsidRDefault="00A350C7" w:rsidP="00FB23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350C7">
        <w:rPr>
          <w:rFonts w:asciiTheme="majorBidi" w:hAnsiTheme="majorBidi" w:cstheme="majorBidi"/>
          <w:sz w:val="30"/>
          <w:szCs w:val="30"/>
          <w:cs/>
          <w:lang w:val="en-GB"/>
        </w:rPr>
        <w:t>ข้อมูลระดับ</w:t>
      </w:r>
      <w:r w:rsidRPr="00A350C7">
        <w:rPr>
          <w:rFonts w:asciiTheme="majorBidi" w:hAnsiTheme="majorBidi" w:cstheme="majorBidi"/>
          <w:sz w:val="30"/>
          <w:szCs w:val="30"/>
          <w:lang w:val="en-GB"/>
        </w:rPr>
        <w:t xml:space="preserve"> 2  </w:t>
      </w:r>
      <w:r w:rsidRPr="00A350C7">
        <w:rPr>
          <w:rFonts w:asciiTheme="majorBidi" w:hAnsiTheme="majorBidi" w:cstheme="majorBidi"/>
          <w:sz w:val="30"/>
          <w:szCs w:val="30"/>
          <w:cs/>
          <w:lang w:val="en-GB"/>
        </w:rPr>
        <w:t>เป็น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ข้อมูลอื่นที่สังเกตได้โดยตรง</w:t>
      </w:r>
      <w:r w:rsidRPr="00A350C7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A350C7">
        <w:rPr>
          <w:rFonts w:asciiTheme="majorBidi" w:hAnsiTheme="majorBidi"/>
          <w:sz w:val="30"/>
          <w:szCs w:val="30"/>
          <w:lang w:val="en-GB"/>
        </w:rPr>
        <w:t>(</w:t>
      </w:r>
      <w:r w:rsidRPr="00A350C7">
        <w:rPr>
          <w:rFonts w:asciiTheme="majorBidi" w:hAnsiTheme="majorBidi" w:hint="cs"/>
          <w:sz w:val="30"/>
          <w:szCs w:val="30"/>
          <w:cs/>
          <w:lang w:val="en-GB"/>
        </w:rPr>
        <w:t xml:space="preserve">เช่น ราคาขาย) 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หรือโดยอ้อม</w:t>
      </w:r>
      <w:r w:rsidRPr="00A350C7">
        <w:rPr>
          <w:rFonts w:asciiTheme="majorBidi" w:hAnsiTheme="majorBidi" w:hint="cs"/>
          <w:sz w:val="30"/>
          <w:szCs w:val="30"/>
          <w:cs/>
          <w:lang w:val="en-GB"/>
        </w:rPr>
        <w:t xml:space="preserve"> (เช่น ได้มาจากราคา) 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350C7">
        <w:rPr>
          <w:rFonts w:asciiTheme="majorBidi" w:hAnsiTheme="majorBidi" w:cstheme="majorBidi"/>
          <w:sz w:val="30"/>
          <w:szCs w:val="30"/>
          <w:lang w:val="en-GB"/>
        </w:rPr>
        <w:t>1</w:t>
      </w:r>
    </w:p>
    <w:p w:rsidR="00A350C7" w:rsidRPr="00A350C7" w:rsidRDefault="00A350C7" w:rsidP="00FB234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350C7">
        <w:rPr>
          <w:rFonts w:asciiTheme="majorBidi" w:hAnsiTheme="majorBidi" w:cstheme="majorBidi" w:hint="cs"/>
          <w:sz w:val="30"/>
          <w:szCs w:val="30"/>
          <w:cs/>
          <w:lang w:val="en-GB"/>
        </w:rPr>
        <w:t>ข้อมูล</w:t>
      </w:r>
      <w:r w:rsidRPr="00A350C7">
        <w:rPr>
          <w:rFonts w:asciiTheme="majorBidi" w:hAnsiTheme="majorBidi" w:cstheme="majorBidi"/>
          <w:sz w:val="30"/>
          <w:szCs w:val="30"/>
          <w:cs/>
          <w:lang w:val="en-GB"/>
        </w:rPr>
        <w:t>ระดับ</w:t>
      </w:r>
      <w:r w:rsidRPr="00A350C7">
        <w:rPr>
          <w:rFonts w:asciiTheme="majorBidi" w:hAnsiTheme="majorBidi" w:cstheme="majorBidi"/>
          <w:sz w:val="30"/>
          <w:szCs w:val="30"/>
          <w:lang w:val="en-GB"/>
        </w:rPr>
        <w:t xml:space="preserve"> 3  </w:t>
      </w:r>
      <w:r w:rsidRPr="00A350C7">
        <w:rPr>
          <w:rFonts w:asciiTheme="majorBidi" w:hAnsiTheme="majorBidi" w:cstheme="majorBidi" w:hint="cs"/>
          <w:sz w:val="30"/>
          <w:szCs w:val="30"/>
          <w:cs/>
          <w:lang w:val="en-GB"/>
        </w:rPr>
        <w:t>เป็น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A350C7">
        <w:rPr>
          <w:rFonts w:asciiTheme="majorBidi" w:hAnsiTheme="majorBidi" w:hint="cs"/>
          <w:sz w:val="30"/>
          <w:szCs w:val="30"/>
          <w:cs/>
          <w:lang w:val="en-GB"/>
        </w:rPr>
        <w:t>ไม่ได้มาจากข้อมูลที่สังเกตได้ (ข้อมูลที่ไม่สามารถ</w:t>
      </w:r>
      <w:r w:rsidRPr="00A350C7">
        <w:rPr>
          <w:rFonts w:asciiTheme="majorBidi" w:hAnsiTheme="majorBidi"/>
          <w:sz w:val="30"/>
          <w:szCs w:val="30"/>
          <w:cs/>
          <w:lang w:val="en-GB"/>
        </w:rPr>
        <w:t>สังเกตได้</w:t>
      </w:r>
      <w:r w:rsidRPr="00A350C7">
        <w:rPr>
          <w:rFonts w:asciiTheme="majorBidi" w:hAnsiTheme="majorBidi" w:hint="cs"/>
          <w:sz w:val="30"/>
          <w:szCs w:val="30"/>
          <w:cs/>
          <w:lang w:val="en-GB"/>
        </w:rPr>
        <w:t>)</w:t>
      </w:r>
    </w:p>
    <w:p w:rsidR="00A350C7" w:rsidRPr="00920333" w:rsidRDefault="00A350C7" w:rsidP="00A350C7">
      <w:pPr>
        <w:shd w:val="clear" w:color="auto" w:fill="FFFFFF"/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A350C7" w:rsidRPr="00A350C7" w:rsidRDefault="00A350C7" w:rsidP="00A350C7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50C7">
        <w:rPr>
          <w:rFonts w:asciiTheme="majorBidi" w:hAnsiTheme="majorBidi" w:cstheme="majorBidi"/>
          <w:sz w:val="30"/>
          <w:szCs w:val="30"/>
          <w:cs/>
        </w:rPr>
        <w:t>หา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A350C7">
        <w:rPr>
          <w:rFonts w:asciiTheme="majorBidi" w:hAnsiTheme="majorBidi" w:cstheme="majorBidi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ั้น</w:t>
      </w:r>
      <w:r w:rsidRPr="00A350C7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โดยรวม</w:t>
      </w:r>
      <w:r w:rsidRPr="00A350C7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A350C7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350C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ที่อยู่</w:t>
      </w:r>
      <w:r w:rsidRPr="00A350C7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350C7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350C7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ยุติธรรมโดยรวม</w:t>
      </w:r>
    </w:p>
    <w:p w:rsidR="00A350C7" w:rsidRPr="00920333" w:rsidRDefault="00A350C7" w:rsidP="00A350C7">
      <w:pPr>
        <w:shd w:val="clear" w:color="auto" w:fill="FFFFFF"/>
        <w:tabs>
          <w:tab w:val="clear" w:pos="454"/>
        </w:tabs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A350C7" w:rsidRPr="00A350C7" w:rsidRDefault="00A350C7" w:rsidP="00A350C7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50C7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350C7">
        <w:rPr>
          <w:rFonts w:asciiTheme="majorBidi" w:hAnsiTheme="majorBidi" w:cstheme="majorBidi"/>
          <w:sz w:val="30"/>
          <w:szCs w:val="30"/>
          <w:cs/>
        </w:rPr>
        <w:t>มูลค่ายุติธรรม ณ วันสิ้น</w:t>
      </w:r>
      <w:r w:rsidRPr="00A350C7">
        <w:rPr>
          <w:rFonts w:asciiTheme="majorBidi" w:hAnsiTheme="majorBidi" w:cstheme="majorBidi" w:hint="cs"/>
          <w:sz w:val="30"/>
          <w:szCs w:val="30"/>
          <w:cs/>
        </w:rPr>
        <w:t>รอบระยะเวลารายงาน</w:t>
      </w:r>
      <w:r w:rsidRPr="00A350C7">
        <w:rPr>
          <w:rFonts w:asciiTheme="majorBidi" w:hAnsiTheme="majorBidi" w:cstheme="majorBidi"/>
          <w:sz w:val="30"/>
          <w:szCs w:val="30"/>
          <w:cs/>
        </w:rPr>
        <w:t>ที่เกิดการโอนขึ้น</w:t>
      </w:r>
    </w:p>
    <w:p w:rsidR="008B42FE" w:rsidRDefault="008B42FE" w:rsidP="008B4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604B2" w:rsidRDefault="00B604B2" w:rsidP="00B604B2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04B2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</w:t>
      </w:r>
      <w:r w:rsidR="00910DC9">
        <w:rPr>
          <w:rFonts w:asciiTheme="majorBidi" w:hAnsiTheme="majorBidi" w:cstheme="majorBidi"/>
          <w:sz w:val="30"/>
          <w:szCs w:val="30"/>
          <w:cs/>
        </w:rPr>
        <w:t>ธรรม</w:t>
      </w:r>
      <w:r w:rsidRPr="00237FE8">
        <w:rPr>
          <w:rFonts w:asciiTheme="majorBidi" w:hAnsiTheme="majorBidi" w:cstheme="majorBidi"/>
          <w:sz w:val="30"/>
          <w:szCs w:val="30"/>
          <w:cs/>
        </w:rPr>
        <w:t>อยู่ในหมายเหตุข้</w:t>
      </w:r>
      <w:r w:rsidRPr="00063140">
        <w:rPr>
          <w:rFonts w:asciiTheme="majorBidi" w:hAnsiTheme="majorBidi" w:cstheme="majorBidi"/>
          <w:sz w:val="30"/>
          <w:szCs w:val="30"/>
          <w:cs/>
        </w:rPr>
        <w:t xml:space="preserve">อ </w:t>
      </w:r>
      <w:r w:rsidRPr="00063140">
        <w:rPr>
          <w:rFonts w:asciiTheme="majorBidi" w:hAnsiTheme="majorBidi" w:cstheme="majorBidi"/>
          <w:sz w:val="30"/>
          <w:szCs w:val="30"/>
        </w:rPr>
        <w:t>1</w:t>
      </w:r>
      <w:r w:rsidR="00063140" w:rsidRPr="00063140">
        <w:rPr>
          <w:rFonts w:asciiTheme="majorBidi" w:hAnsiTheme="majorBidi" w:cstheme="majorBidi"/>
          <w:sz w:val="30"/>
          <w:szCs w:val="30"/>
        </w:rPr>
        <w:t>2</w:t>
      </w:r>
      <w:r w:rsidRPr="00063140">
        <w:rPr>
          <w:rFonts w:asciiTheme="majorBidi" w:hAnsiTheme="majorBidi" w:cstheme="majorBidi"/>
          <w:sz w:val="30"/>
          <w:szCs w:val="30"/>
        </w:rPr>
        <w:t xml:space="preserve"> </w:t>
      </w:r>
      <w:r w:rsidRPr="00063140">
        <w:rPr>
          <w:rFonts w:asciiTheme="majorBidi" w:hAnsiTheme="majorBidi" w:cstheme="majorBidi"/>
          <w:sz w:val="30"/>
          <w:szCs w:val="30"/>
          <w:cs/>
        </w:rPr>
        <w:t>เครื่อ</w:t>
      </w:r>
      <w:r w:rsidRPr="00237FE8">
        <w:rPr>
          <w:rFonts w:asciiTheme="majorBidi" w:hAnsiTheme="majorBidi" w:cstheme="majorBidi"/>
          <w:sz w:val="30"/>
          <w:szCs w:val="30"/>
          <w:cs/>
        </w:rPr>
        <w:t>งมือทางการเงิน</w:t>
      </w:r>
    </w:p>
    <w:p w:rsidR="00B604B2" w:rsidRPr="00920333" w:rsidRDefault="00B604B2" w:rsidP="008B4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34399E" w:rsidRDefault="005C0158" w:rsidP="007E4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57660" w:rsidRPr="0034399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0076" w:rsidRPr="0034399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4E44FE" w:rsidRPr="00607FEB" w:rsidRDefault="004E44FE" w:rsidP="00E75B76">
      <w:pPr>
        <w:pStyle w:val="Heading8"/>
        <w:tabs>
          <w:tab w:val="left" w:pos="540"/>
        </w:tabs>
        <w:spacing w:line="240" w:lineRule="auto"/>
        <w:ind w:right="-25" w:firstLine="72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4E44FE" w:rsidRDefault="004E44FE" w:rsidP="004E44FE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4399E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</w:t>
      </w:r>
      <w:r w:rsidR="0010765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</w:t>
      </w:r>
      <w:r w:rsidR="0010765C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34399E">
        <w:rPr>
          <w:rFonts w:asciiTheme="majorBidi" w:hAnsiTheme="majorBidi" w:cstheme="majorBidi"/>
          <w:b/>
          <w:sz w:val="30"/>
          <w:szCs w:val="30"/>
          <w:cs/>
        </w:rPr>
        <w:t xml:space="preserve">ในการตัดสินใจทางการเงินและการบริหารหรือในทางกลับกัน </w:t>
      </w:r>
      <w:r w:rsidR="00DF4E10" w:rsidRPr="00DF4E10">
        <w:rPr>
          <w:rFonts w:asciiTheme="majorBidi" w:hAnsiTheme="majorBidi"/>
          <w:b/>
          <w:sz w:val="30"/>
          <w:szCs w:val="30"/>
          <w:cs/>
        </w:rPr>
        <w:t>หรือ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</w:t>
      </w:r>
      <w:r w:rsidR="00DF4E10">
        <w:rPr>
          <w:rFonts w:asciiTheme="majorBidi" w:hAnsiTheme="majorBidi"/>
          <w:b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b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10765C" w:rsidRPr="004E7195" w:rsidRDefault="0010765C" w:rsidP="004E44FE">
      <w:pPr>
        <w:ind w:left="540" w:right="-108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BB5414" w:rsidRDefault="00BB5414" w:rsidP="004E44F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b/>
          <w:cs/>
        </w:rPr>
        <w:sectPr w:rsidR="00BB5414" w:rsidSect="00AE0043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576" w:gutter="0"/>
          <w:pgNumType w:start="15"/>
          <w:cols w:space="720"/>
          <w:docGrid w:linePitch="245"/>
        </w:sectPr>
      </w:pPr>
    </w:p>
    <w:p w:rsidR="002637FC" w:rsidRPr="00733C06" w:rsidRDefault="002637FC" w:rsidP="004E44F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b/>
          <w:bCs/>
          <w:spacing w:val="-2"/>
          <w:cs/>
        </w:rPr>
      </w:pPr>
      <w:r w:rsidRPr="0034399E">
        <w:rPr>
          <w:rFonts w:asciiTheme="majorBidi" w:hAnsiTheme="majorBidi" w:cstheme="majorBidi"/>
          <w:b/>
          <w:cs/>
        </w:rPr>
        <w:lastRenderedPageBreak/>
        <w:t>ความสัมพันธ์ที่มีกับบริษัทร่วมได้เปิดเผยในหมายเหตุประกอบ</w:t>
      </w:r>
      <w:r w:rsidRPr="00C277B4">
        <w:rPr>
          <w:rFonts w:asciiTheme="majorBidi" w:hAnsiTheme="majorBidi" w:cstheme="majorBidi"/>
          <w:b/>
          <w:cs/>
        </w:rPr>
        <w:t xml:space="preserve">งบการเงินข้อ </w:t>
      </w:r>
      <w:r w:rsidR="00C277B4" w:rsidRPr="00C277B4">
        <w:rPr>
          <w:rFonts w:asciiTheme="majorBidi" w:hAnsiTheme="majorBidi" w:cstheme="majorBidi"/>
          <w:bCs/>
          <w:lang w:val="en-US"/>
        </w:rPr>
        <w:t>5</w:t>
      </w:r>
      <w:r w:rsidRPr="00C277B4">
        <w:rPr>
          <w:rFonts w:asciiTheme="majorBidi" w:hAnsiTheme="majorBidi" w:cstheme="majorBidi"/>
          <w:b/>
          <w:cs/>
        </w:rPr>
        <w:t xml:space="preserve"> สำหรับ</w:t>
      </w:r>
      <w:r w:rsidRPr="0034399E">
        <w:rPr>
          <w:rFonts w:asciiTheme="majorBidi" w:hAnsiTheme="majorBidi" w:cstheme="majorBidi"/>
          <w:b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34399E">
        <w:rPr>
          <w:rFonts w:asciiTheme="majorBidi" w:hAnsiTheme="majorBidi" w:cstheme="majorBidi"/>
          <w:i/>
          <w:iCs/>
          <w:color w:val="0000FF"/>
          <w:cs/>
        </w:rPr>
        <w:t xml:space="preserve"> </w:t>
      </w:r>
      <w:r w:rsidRPr="00733C06">
        <w:rPr>
          <w:rFonts w:asciiTheme="majorBidi" w:hAnsiTheme="majorBidi" w:cstheme="majorBidi"/>
          <w:b/>
          <w:spacing w:val="-2"/>
          <w:cs/>
        </w:rPr>
        <w:t>มีดังนี้</w:t>
      </w:r>
    </w:p>
    <w:p w:rsidR="00627281" w:rsidRPr="0034399E" w:rsidRDefault="00627281" w:rsidP="004E44F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theme="majorBidi"/>
          <w:b/>
          <w:cs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422"/>
        <w:gridCol w:w="4068"/>
      </w:tblGrid>
      <w:tr w:rsidR="00AD2024" w:rsidRPr="0034399E" w:rsidTr="00627281">
        <w:trPr>
          <w:trHeight w:val="20"/>
        </w:trPr>
        <w:tc>
          <w:tcPr>
            <w:tcW w:w="3888" w:type="dxa"/>
            <w:shd w:val="clear" w:color="auto" w:fill="auto"/>
          </w:tcPr>
          <w:p w:rsidR="00627281" w:rsidRDefault="00627281" w:rsidP="00D93CB9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D2024" w:rsidRPr="0034399E" w:rsidRDefault="00AD2024" w:rsidP="00D93CB9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  <w:shd w:val="clear" w:color="auto" w:fill="auto"/>
          </w:tcPr>
          <w:p w:rsidR="00AD2024" w:rsidRPr="0034399E" w:rsidRDefault="00AD2024" w:rsidP="0062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627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AD2024" w:rsidRPr="0034399E" w:rsidRDefault="00AD2024" w:rsidP="00D9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43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:rsidR="00627281" w:rsidRDefault="00627281" w:rsidP="00D93CB9">
            <w:pPr>
              <w:tabs>
                <w:tab w:val="clear" w:pos="227"/>
              </w:tabs>
              <w:spacing w:line="240" w:lineRule="auto"/>
              <w:ind w:left="252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AD2024" w:rsidRPr="0034399E" w:rsidRDefault="00AD2024" w:rsidP="00D93CB9">
            <w:pPr>
              <w:tabs>
                <w:tab w:val="clear" w:pos="227"/>
              </w:tabs>
              <w:spacing w:line="240" w:lineRule="auto"/>
              <w:ind w:left="252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2024" w:rsidRPr="0034399E" w:rsidTr="00627281">
        <w:trPr>
          <w:trHeight w:val="20"/>
        </w:trPr>
        <w:tc>
          <w:tcPr>
            <w:tcW w:w="3888" w:type="dxa"/>
            <w:shd w:val="clear" w:color="auto" w:fill="auto"/>
          </w:tcPr>
          <w:p w:rsidR="00AD2024" w:rsidRPr="0034399E" w:rsidRDefault="00950206" w:rsidP="00D93CB9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22" w:type="dxa"/>
            <w:shd w:val="clear" w:color="auto" w:fill="auto"/>
          </w:tcPr>
          <w:p w:rsidR="00AD2024" w:rsidRPr="0034399E" w:rsidRDefault="00950206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AD2024" w:rsidRPr="0034399E" w:rsidRDefault="00950206" w:rsidP="00627281">
            <w:pPr>
              <w:tabs>
                <w:tab w:val="clear" w:pos="227"/>
              </w:tabs>
              <w:spacing w:line="240" w:lineRule="auto"/>
              <w:ind w:left="162" w:right="-25" w:hanging="162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  <w:r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34399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9776D" w:rsidRPr="00733C06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  <w:lang w:val="th-TH"/>
              </w:rPr>
              <w:t>สั่งการและควบคุมกิจกรรมต่างๆ</w:t>
            </w:r>
            <w:r w:rsidRPr="00733C06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  <w:lang w:val="th-TH"/>
              </w:rPr>
              <w:t>ของกิจการ</w:t>
            </w:r>
            <w:r w:rsidR="0039776D" w:rsidRPr="00733C06"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  </w:t>
            </w:r>
            <w:r w:rsidR="0039776D" w:rsidRPr="00733C06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  <w:lang w:val="th-TH"/>
              </w:rPr>
              <w:t>ไม่ว่าทางตรงหรือทางอ้อม ทั้งนี</w:t>
            </w:r>
            <w:r w:rsidR="0039776D" w:rsidRPr="00733C06"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  <w:lang w:val="th-TH"/>
              </w:rPr>
              <w:t>้</w:t>
            </w:r>
            <w:r w:rsidRPr="00733C06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(ไม่ว่าจะทำหน้าที่ในระดับบริหารหรือไม่)</w:t>
            </w:r>
          </w:p>
        </w:tc>
      </w:tr>
      <w:tr w:rsidR="00AD2024" w:rsidRPr="0034399E" w:rsidTr="00627281">
        <w:trPr>
          <w:trHeight w:val="20"/>
        </w:trPr>
        <w:tc>
          <w:tcPr>
            <w:tcW w:w="3888" w:type="dxa"/>
            <w:shd w:val="clear" w:color="auto" w:fill="auto"/>
          </w:tcPr>
          <w:p w:rsidR="00AD2024" w:rsidRPr="0034399E" w:rsidRDefault="00030A5E" w:rsidP="00D93CB9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>นางศิรินา  ปวโรฬารวิทยา</w:t>
            </w:r>
          </w:p>
        </w:tc>
        <w:tc>
          <w:tcPr>
            <w:tcW w:w="1422" w:type="dxa"/>
            <w:shd w:val="clear" w:color="auto" w:fill="auto"/>
          </w:tcPr>
          <w:p w:rsidR="00AD2024" w:rsidRPr="0034399E" w:rsidRDefault="00AD2024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AD2024" w:rsidRPr="009642D4" w:rsidRDefault="003C6481" w:rsidP="003C6481">
            <w:pPr>
              <w:tabs>
                <w:tab w:val="clear" w:pos="227"/>
              </w:tabs>
              <w:spacing w:line="240" w:lineRule="auto"/>
              <w:ind w:left="144" w:right="-25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34399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และเป็นกรรมการของบริษัทที่</w:t>
            </w:r>
            <w:r>
              <w:rPr>
                <w:rFonts w:asciiTheme="majorBidi" w:hAnsiTheme="majorBidi" w:cstheme="majorBidi"/>
                <w:spacing w:val="-16"/>
                <w:sz w:val="30"/>
                <w:szCs w:val="30"/>
              </w:rPr>
              <w:t xml:space="preserve">                      </w:t>
            </w:r>
            <w:r w:rsidRPr="0034399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เกี่ยวข้องกัน</w:t>
            </w:r>
          </w:p>
        </w:tc>
      </w:tr>
      <w:tr w:rsidR="00AD2024" w:rsidRPr="0034399E" w:rsidTr="00627281">
        <w:trPr>
          <w:trHeight w:val="20"/>
        </w:trPr>
        <w:tc>
          <w:tcPr>
            <w:tcW w:w="3888" w:type="dxa"/>
            <w:shd w:val="clear" w:color="auto" w:fill="auto"/>
          </w:tcPr>
          <w:p w:rsidR="00AD2024" w:rsidRPr="0034399E" w:rsidRDefault="00030A5E" w:rsidP="00D93CB9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>นายปณิธาน  ปวโรฬารวิทยา</w:t>
            </w:r>
          </w:p>
        </w:tc>
        <w:tc>
          <w:tcPr>
            <w:tcW w:w="1422" w:type="dxa"/>
            <w:shd w:val="clear" w:color="auto" w:fill="auto"/>
          </w:tcPr>
          <w:p w:rsidR="00AD2024" w:rsidRPr="0034399E" w:rsidRDefault="00AD2024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AD2024" w:rsidRPr="0034399E" w:rsidRDefault="00AD2024" w:rsidP="0010765C">
            <w:pPr>
              <w:tabs>
                <w:tab w:val="clear" w:pos="227"/>
              </w:tabs>
              <w:spacing w:line="240" w:lineRule="auto"/>
              <w:ind w:left="162" w:right="-2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="00950206"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34399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</w:t>
            </w:r>
            <w:r w:rsidR="00950206" w:rsidRPr="0034399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เป็นกรรมการของบริษัท</w:t>
            </w:r>
          </w:p>
        </w:tc>
      </w:tr>
      <w:tr w:rsidR="00950206" w:rsidRPr="0034399E" w:rsidTr="00627281">
        <w:trPr>
          <w:trHeight w:val="20"/>
        </w:trPr>
        <w:tc>
          <w:tcPr>
            <w:tcW w:w="3888" w:type="dxa"/>
            <w:shd w:val="clear" w:color="auto" w:fill="auto"/>
          </w:tcPr>
          <w:p w:rsidR="00950206" w:rsidRPr="0034399E" w:rsidRDefault="00950206" w:rsidP="00D93CB9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นางประวรา  เอครพานิช</w:t>
            </w:r>
          </w:p>
        </w:tc>
        <w:tc>
          <w:tcPr>
            <w:tcW w:w="1422" w:type="dxa"/>
            <w:shd w:val="clear" w:color="auto" w:fill="auto"/>
          </w:tcPr>
          <w:p w:rsidR="00950206" w:rsidRPr="0034399E" w:rsidRDefault="00950206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950206" w:rsidRPr="0034399E" w:rsidRDefault="00950206" w:rsidP="000321BA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34399E">
              <w:rPr>
                <w:rFonts w:asciiTheme="majorBidi" w:hAnsiTheme="majorBidi" w:cstheme="majorBidi"/>
                <w:sz w:val="30"/>
                <w:szCs w:val="30"/>
                <w:cs/>
              </w:rPr>
              <w:t>รายใหญ่</w:t>
            </w:r>
            <w:r w:rsidRPr="0034399E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10765C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10765C" w:rsidRPr="0034399E" w:rsidRDefault="0010765C" w:rsidP="0010765C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นางสาวสุนีย์ ทิพย์อุดมลักษณ์</w:t>
            </w:r>
          </w:p>
        </w:tc>
        <w:tc>
          <w:tcPr>
            <w:tcW w:w="1422" w:type="dxa"/>
            <w:shd w:val="clear" w:color="auto" w:fill="auto"/>
          </w:tcPr>
          <w:p w:rsidR="0010765C" w:rsidRPr="0034399E" w:rsidRDefault="0010765C" w:rsidP="0010765C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:rsidR="0010765C" w:rsidRPr="0034399E" w:rsidRDefault="0010765C" w:rsidP="0010765C">
            <w:pPr>
              <w:spacing w:line="240" w:lineRule="auto"/>
              <w:ind w:left="162" w:right="-25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03F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เป็นกรรมการของบริษัท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ภูมิกาญจน์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วราธาน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ภูเพชร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โชคธานี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บ้านประจวบ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ศิริชัยเกียรติ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ศิราธาน จำกัด</w:t>
            </w: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บีทีเอฟเอ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34399E" w:rsidTr="00627281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:rsidR="002F7F6B" w:rsidRPr="00151AAF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51AA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สหพัฒนาอินเตอร์โฮลดิ้ง</w:t>
            </w:r>
            <w:r w:rsidRPr="00151AA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151AA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2F7F6B" w:rsidRPr="0034399E" w:rsidTr="00627281">
        <w:trPr>
          <w:trHeight w:val="317"/>
        </w:trPr>
        <w:tc>
          <w:tcPr>
            <w:tcW w:w="3888" w:type="dxa"/>
            <w:shd w:val="clear" w:color="auto" w:fill="auto"/>
            <w:vAlign w:val="bottom"/>
          </w:tcPr>
          <w:p w:rsidR="002F7F6B" w:rsidRPr="00577705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770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ไอซีซี</w:t>
            </w:r>
            <w:r w:rsidRPr="0057770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57770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อินเตอร์เนชั่นแนล จำกัด (มหาชน)</w:t>
            </w:r>
          </w:p>
        </w:tc>
        <w:tc>
          <w:tcPr>
            <w:tcW w:w="1422" w:type="dxa"/>
            <w:shd w:val="clear" w:color="auto" w:fill="auto"/>
          </w:tcPr>
          <w:p w:rsidR="002F7F6B" w:rsidRPr="00577705" w:rsidRDefault="002F7F6B" w:rsidP="00D93CB9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7770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577705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7770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2F7F6B" w:rsidRPr="0034399E" w:rsidTr="00627281">
        <w:trPr>
          <w:trHeight w:val="434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มูลนิธิศิรินาปวโรฬารวิทยา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2F7F6B" w:rsidRPr="0034399E" w:rsidTr="00627281">
        <w:trPr>
          <w:trHeight w:val="371"/>
        </w:trPr>
        <w:tc>
          <w:tcPr>
            <w:tcW w:w="3888" w:type="dxa"/>
            <w:shd w:val="clear" w:color="auto" w:fill="auto"/>
            <w:vAlign w:val="bottom"/>
          </w:tcPr>
          <w:p w:rsidR="002F7F6B" w:rsidRPr="0034399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สมาคมรักแม่</w:t>
            </w:r>
          </w:p>
        </w:tc>
        <w:tc>
          <w:tcPr>
            <w:tcW w:w="1422" w:type="dxa"/>
            <w:shd w:val="clear" w:color="auto" w:fill="auto"/>
          </w:tcPr>
          <w:p w:rsidR="002F7F6B" w:rsidRPr="0034399E" w:rsidRDefault="002F7F6B" w:rsidP="00D93CB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4399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  <w:vAlign w:val="bottom"/>
          </w:tcPr>
          <w:p w:rsidR="002F7F6B" w:rsidRPr="0034399E" w:rsidRDefault="002F7F6B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399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:rsidR="006337C0" w:rsidRDefault="006337C0" w:rsidP="004E44F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cs/>
        </w:rPr>
      </w:pPr>
    </w:p>
    <w:p w:rsidR="00F60EB6" w:rsidRDefault="00F60EB6" w:rsidP="004E44F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cs/>
        </w:rPr>
      </w:pPr>
    </w:p>
    <w:p w:rsidR="00F60EB6" w:rsidRDefault="00F60EB6" w:rsidP="004E44FE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cs/>
        </w:rPr>
      </w:pPr>
    </w:p>
    <w:p w:rsidR="00281E90" w:rsidRDefault="00281E90" w:rsidP="00281E90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p w:rsidR="0002297D" w:rsidRDefault="0002297D" w:rsidP="00281E90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="Angsana New"/>
          <w:cs/>
        </w:rPr>
      </w:pPr>
    </w:p>
    <w:p w:rsidR="004E44FE" w:rsidRDefault="004E44FE" w:rsidP="001740C9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cs/>
        </w:rPr>
      </w:pPr>
      <w:r w:rsidRPr="0034399E">
        <w:rPr>
          <w:rFonts w:asciiTheme="majorBidi" w:hAnsiTheme="majorBidi" w:cstheme="majorBidi"/>
          <w:cs/>
        </w:rPr>
        <w:lastRenderedPageBreak/>
        <w:t>นโยบายการกำหนดราคาสำหรับรายการ</w:t>
      </w:r>
      <w:r w:rsidR="002A1C0C">
        <w:rPr>
          <w:rFonts w:asciiTheme="majorBidi" w:hAnsiTheme="majorBidi" w:cstheme="majorBidi"/>
          <w:cs/>
        </w:rPr>
        <w:t>แต่ละประเภทอธิบายได้ดังต่อไปนี้</w:t>
      </w:r>
    </w:p>
    <w:p w:rsidR="001740C9" w:rsidRPr="004E7195" w:rsidRDefault="001740C9" w:rsidP="001740C9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sz w:val="20"/>
          <w:szCs w:val="20"/>
          <w:cs/>
        </w:rPr>
      </w:pPr>
    </w:p>
    <w:tbl>
      <w:tblPr>
        <w:tblW w:w="9443" w:type="dxa"/>
        <w:tblInd w:w="450" w:type="dxa"/>
        <w:tblLook w:val="01E0" w:firstRow="1" w:lastRow="1" w:firstColumn="1" w:lastColumn="1" w:noHBand="0" w:noVBand="0"/>
      </w:tblPr>
      <w:tblGrid>
        <w:gridCol w:w="3978"/>
        <w:gridCol w:w="270"/>
        <w:gridCol w:w="5195"/>
      </w:tblGrid>
      <w:tr w:rsidR="004E44FE" w:rsidRPr="00AB5B05" w:rsidTr="00B13D87">
        <w:tc>
          <w:tcPr>
            <w:tcW w:w="3978" w:type="dxa"/>
          </w:tcPr>
          <w:p w:rsidR="004E44FE" w:rsidRPr="00AB5B05" w:rsidRDefault="004E44F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:rsidR="004E44FE" w:rsidRPr="00AB5B05" w:rsidRDefault="004E44F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5" w:type="dxa"/>
          </w:tcPr>
          <w:p w:rsidR="004E44FE" w:rsidRPr="00AB5B05" w:rsidRDefault="004E44FE" w:rsidP="00BD01DF">
            <w:pPr>
              <w:pStyle w:val="a"/>
              <w:tabs>
                <w:tab w:val="clear" w:pos="1080"/>
              </w:tabs>
              <w:ind w:right="-2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B5B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5D3F61" w:rsidRPr="00AB5B05" w:rsidTr="00B13D87">
        <w:tc>
          <w:tcPr>
            <w:tcW w:w="3978" w:type="dxa"/>
          </w:tcPr>
          <w:p w:rsidR="005D3F61" w:rsidRPr="00AB5B05" w:rsidRDefault="005D3F61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 w:hint="cs"/>
                <w:cs/>
                <w:lang w:val="en-US"/>
              </w:rPr>
              <w:t>รายได้อื่น</w:t>
            </w:r>
          </w:p>
        </w:tc>
        <w:tc>
          <w:tcPr>
            <w:tcW w:w="270" w:type="dxa"/>
          </w:tcPr>
          <w:p w:rsidR="005D3F61" w:rsidRPr="00AB5B05" w:rsidRDefault="005D3F61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5" w:type="dxa"/>
          </w:tcPr>
          <w:p w:rsidR="005D3F61" w:rsidRPr="00AB5B05" w:rsidRDefault="005D3F61" w:rsidP="00872593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AB5B05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ต้นทุนบวกกำไรส่วนเพิ่ม</w:t>
            </w:r>
          </w:p>
        </w:tc>
      </w:tr>
      <w:tr w:rsidR="00B0312C" w:rsidRPr="00AB5B05" w:rsidTr="00B13D87">
        <w:tc>
          <w:tcPr>
            <w:tcW w:w="3978" w:type="dxa"/>
          </w:tcPr>
          <w:p w:rsidR="00B0312C" w:rsidRPr="00AB5B05" w:rsidRDefault="00B0312C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cs/>
                <w:lang w:val="en-US"/>
              </w:rPr>
              <w:t>ซื้อสินค้า</w:t>
            </w:r>
          </w:p>
        </w:tc>
        <w:tc>
          <w:tcPr>
            <w:tcW w:w="270" w:type="dxa"/>
          </w:tcPr>
          <w:p w:rsidR="00B0312C" w:rsidRPr="00AB5B05" w:rsidRDefault="00B0312C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5" w:type="dxa"/>
          </w:tcPr>
          <w:p w:rsidR="00B0312C" w:rsidRPr="00AB5B05" w:rsidRDefault="00B0312C" w:rsidP="00872593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spacing w:val="-8"/>
                <w:cs/>
                <w:lang w:val="en-US"/>
              </w:rPr>
              <w:t>ต้นทุนบวก</w:t>
            </w:r>
            <w:r w:rsidR="000321BA" w:rsidRPr="00AB5B05">
              <w:rPr>
                <w:rFonts w:asciiTheme="majorBidi" w:hAnsiTheme="majorBidi" w:cstheme="majorBidi"/>
                <w:spacing w:val="-8"/>
                <w:cs/>
                <w:lang w:val="en-US"/>
              </w:rPr>
              <w:t>กำไรส่วนเพิ่ม</w:t>
            </w:r>
          </w:p>
        </w:tc>
      </w:tr>
      <w:tr w:rsidR="004E44FE" w:rsidRPr="00AB5B05" w:rsidTr="00B13D87">
        <w:tc>
          <w:tcPr>
            <w:tcW w:w="3978" w:type="dxa"/>
          </w:tcPr>
          <w:p w:rsidR="004E44FE" w:rsidRPr="00AB5B05" w:rsidRDefault="004E44F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E44FE" w:rsidRPr="00AB5B05" w:rsidRDefault="004E44F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5" w:type="dxa"/>
          </w:tcPr>
          <w:p w:rsidR="004E44FE" w:rsidRPr="00AB5B05" w:rsidRDefault="004E44FE" w:rsidP="00146298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</w:t>
            </w:r>
            <w:r w:rsidR="00A55218" w:rsidRPr="00AB5B05">
              <w:rPr>
                <w:rFonts w:asciiTheme="majorBidi" w:hAnsiTheme="majorBidi" w:cstheme="majorBidi"/>
                <w:spacing w:val="8"/>
                <w:cs/>
                <w:lang w:val="en-US"/>
              </w:rPr>
              <w:t xml:space="preserve">เงินฝากประจำ </w:t>
            </w:r>
            <w:r w:rsidR="005D3F61" w:rsidRPr="00AB5B05">
              <w:rPr>
                <w:rFonts w:asciiTheme="majorBidi" w:hAnsiTheme="majorBidi" w:cstheme="majorBidi"/>
                <w:spacing w:val="8"/>
                <w:lang w:val="en-US"/>
              </w:rPr>
              <w:t>6</w:t>
            </w:r>
            <w:r w:rsidR="005D3F61" w:rsidRPr="00AB5B05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 xml:space="preserve"> </w:t>
            </w:r>
            <w:r w:rsidR="00A55218" w:rsidRPr="00AB5B05">
              <w:rPr>
                <w:rFonts w:asciiTheme="majorBidi" w:hAnsiTheme="majorBidi" w:cstheme="majorBidi"/>
                <w:spacing w:val="8"/>
                <w:cs/>
                <w:lang w:val="en-US"/>
              </w:rPr>
              <w:t>เดือน</w:t>
            </w:r>
            <w:r w:rsidR="00146298" w:rsidRPr="00AB5B05">
              <w:rPr>
                <w:rFonts w:asciiTheme="majorBidi" w:hAnsiTheme="majorBidi" w:cstheme="majorBidi"/>
                <w:cs/>
                <w:lang w:val="en-US"/>
              </w:rPr>
              <w:t xml:space="preserve">ของสถาบันการเงินภายในประเทศบางแห่งบวกส่วนต่างเพิ่มอีกร้อยละ </w:t>
            </w:r>
            <w:r w:rsidR="00146298" w:rsidRPr="00AB5B05">
              <w:rPr>
                <w:rFonts w:asciiTheme="majorBidi" w:hAnsiTheme="majorBidi" w:cstheme="majorBidi"/>
                <w:lang w:val="en-US"/>
              </w:rPr>
              <w:t>3</w:t>
            </w:r>
            <w:r w:rsidR="00146298" w:rsidRPr="00AB5B05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  <w:r w:rsidR="00146298" w:rsidRPr="00AB5B05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4E44FE" w:rsidRPr="00AB5B05" w:rsidTr="00B13D87">
        <w:tc>
          <w:tcPr>
            <w:tcW w:w="3978" w:type="dxa"/>
          </w:tcPr>
          <w:p w:rsidR="004E44FE" w:rsidRPr="00AB5B05" w:rsidRDefault="004E44F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4E44FE" w:rsidRPr="00AB5B05" w:rsidRDefault="004E44F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5" w:type="dxa"/>
          </w:tcPr>
          <w:p w:rsidR="004E44FE" w:rsidRPr="00AB5B05" w:rsidRDefault="004A7402" w:rsidP="00E10A47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cs/>
                <w:lang w:val="en-US"/>
              </w:rPr>
              <w:t>ตามหลักเกณฑ์</w:t>
            </w:r>
            <w:r w:rsidR="004E44FE" w:rsidRPr="00AB5B05">
              <w:rPr>
                <w:rFonts w:asciiTheme="majorBidi" w:hAnsiTheme="majorBidi" w:cstheme="majorBidi"/>
                <w:cs/>
                <w:lang w:val="en-US"/>
              </w:rPr>
              <w:t>ที่กำหนดโดยคณะกรรมการสรรหา</w:t>
            </w:r>
          </w:p>
        </w:tc>
      </w:tr>
      <w:tr w:rsidR="006337C0" w:rsidRPr="0034399E" w:rsidTr="00B13D87">
        <w:tc>
          <w:tcPr>
            <w:tcW w:w="3978" w:type="dxa"/>
          </w:tcPr>
          <w:p w:rsidR="006337C0" w:rsidRPr="00AB5B05" w:rsidRDefault="006337C0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:rsidR="006337C0" w:rsidRPr="00AB5B05" w:rsidRDefault="006337C0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5" w:type="dxa"/>
          </w:tcPr>
          <w:p w:rsidR="006337C0" w:rsidRPr="00AB5B05" w:rsidRDefault="006337C0" w:rsidP="00D670C2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B5B05">
              <w:rPr>
                <w:rFonts w:asciiTheme="majorBidi" w:hAnsiTheme="majorBidi" w:cstheme="majorBidi"/>
                <w:cs/>
                <w:lang w:val="en-US"/>
              </w:rPr>
              <w:t>ตามที่ตกลงร่วมกัน</w:t>
            </w:r>
          </w:p>
        </w:tc>
      </w:tr>
    </w:tbl>
    <w:p w:rsidR="00D151D9" w:rsidRPr="00D151D9" w:rsidRDefault="00D151D9" w:rsidP="00281E90">
      <w:pPr>
        <w:pStyle w:val="a"/>
        <w:tabs>
          <w:tab w:val="clear" w:pos="1080"/>
        </w:tabs>
        <w:ind w:left="540" w:right="-25"/>
        <w:jc w:val="thaiDistribute"/>
        <w:rPr>
          <w:rFonts w:asciiTheme="majorBidi" w:hAnsiTheme="majorBidi" w:cs="Angsana New"/>
          <w:cs/>
        </w:rPr>
      </w:pPr>
    </w:p>
    <w:p w:rsidR="00D151D9" w:rsidRPr="00D151D9" w:rsidRDefault="00D151D9" w:rsidP="00D15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151D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D151D9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D151D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151D9">
        <w:rPr>
          <w:rFonts w:ascii="Angsana New" w:hAnsi="Angsana New"/>
          <w:sz w:val="30"/>
          <w:szCs w:val="30"/>
        </w:rPr>
        <w:t xml:space="preserve">30 </w:t>
      </w:r>
      <w:r w:rsidRPr="00D151D9">
        <w:rPr>
          <w:rFonts w:ascii="Angsana New" w:hAnsi="Angsana New" w:hint="cs"/>
          <w:sz w:val="30"/>
          <w:szCs w:val="30"/>
          <w:cs/>
        </w:rPr>
        <w:t>กันยายน</w:t>
      </w:r>
      <w:r w:rsidRPr="00D151D9">
        <w:rPr>
          <w:rFonts w:ascii="Angsana New" w:hAnsi="Angsana New"/>
          <w:sz w:val="30"/>
          <w:szCs w:val="30"/>
          <w:cs/>
        </w:rPr>
        <w:t xml:space="preserve"> </w:t>
      </w:r>
      <w:r w:rsidRPr="00D151D9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D151D9">
        <w:rPr>
          <w:rFonts w:ascii="Angsana New" w:hAnsi="Angsana New"/>
          <w:sz w:val="30"/>
          <w:szCs w:val="30"/>
        </w:rPr>
        <w:t xml:space="preserve"> </w:t>
      </w:r>
      <w:r w:rsidRPr="00D151D9">
        <w:rPr>
          <w:rFonts w:ascii="Angsana New" w:hAnsi="Angsana New"/>
          <w:sz w:val="30"/>
          <w:szCs w:val="30"/>
          <w:cs/>
        </w:rPr>
        <w:t xml:space="preserve">และ </w:t>
      </w:r>
      <w:r w:rsidRPr="00D151D9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 w:hint="cs"/>
          <w:sz w:val="30"/>
          <w:szCs w:val="30"/>
          <w:cs/>
        </w:rPr>
        <w:t xml:space="preserve">9 </w:t>
      </w:r>
      <w:r w:rsidRPr="00D151D9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:rsidR="00D151D9" w:rsidRPr="00D151D9" w:rsidRDefault="00D151D9" w:rsidP="00D15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05"/>
        <w:gridCol w:w="1172"/>
        <w:gridCol w:w="295"/>
        <w:gridCol w:w="1145"/>
      </w:tblGrid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F93E36" w:rsidRPr="00D151D9" w:rsidRDefault="00F93E36" w:rsidP="00D151D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F93E36" w:rsidRPr="00D151D9" w:rsidRDefault="00F93E36" w:rsidP="00D151D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F93E36" w:rsidRPr="00D151D9" w:rsidRDefault="00F93E36" w:rsidP="00D151D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2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br w:type="page"/>
            </w:r>
            <w:r w:rsidRPr="00D151D9">
              <w:rPr>
                <w:rFonts w:ascii="Angsana New" w:hAnsi="Angsana New"/>
                <w:sz w:val="30"/>
                <w:szCs w:val="30"/>
              </w:rPr>
              <w:br w:type="page"/>
            </w: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15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D151D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Heading5"/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F93E36" w:rsidRPr="00D151D9" w:rsidRDefault="00F93E36" w:rsidP="00D151D9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B30106">
            <w:pPr>
              <w:pStyle w:val="Heading5"/>
              <w:spacing w:line="240" w:lineRule="auto"/>
              <w:ind w:left="400" w:right="-25" w:hanging="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F93E36" w:rsidRPr="00D151D9" w:rsidRDefault="00F93E36" w:rsidP="00D151D9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89,744</w:t>
            </w: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119,092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3,801</w:t>
            </w: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4,700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/>
                <w:cs/>
                <w:lang w:val="en-US"/>
              </w:rPr>
              <w:t>ค่าใช้จ่า</w:t>
            </w:r>
            <w:r w:rsidRPr="00D151D9">
              <w:rPr>
                <w:rFonts w:ascii="Angsana New" w:hAnsi="Angsana New" w:cs="Angsana New" w:hint="cs"/>
                <w:cs/>
                <w:lang w:val="en-US"/>
              </w:rPr>
              <w:t>ยในการบริหาร</w:t>
            </w:r>
          </w:p>
        </w:tc>
        <w:tc>
          <w:tcPr>
            <w:tcW w:w="1172" w:type="dxa"/>
          </w:tcPr>
          <w:p w:rsidR="00F93E36" w:rsidRPr="00D151D9" w:rsidRDefault="00F93E36" w:rsidP="00F9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2,043</w:t>
            </w: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1,427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ดอกเบี้ยจ่าย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right="-25" w:firstLine="310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151D9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72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95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2,022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151D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2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95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F93E36" w:rsidRPr="00D151D9" w:rsidTr="00FB6C93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95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2,120</w:t>
            </w:r>
          </w:p>
        </w:tc>
      </w:tr>
    </w:tbl>
    <w:p w:rsidR="00FB6C93" w:rsidRDefault="00FB6C93">
      <w:pPr>
        <w:rPr>
          <w:cs/>
        </w:rPr>
      </w:pPr>
    </w:p>
    <w:p w:rsidR="00FB6C93" w:rsidRDefault="00FB6C93">
      <w:r>
        <w:rPr>
          <w:cs/>
        </w:rPr>
        <w:br w:type="column"/>
      </w:r>
    </w:p>
    <w:tbl>
      <w:tblPr>
        <w:tblW w:w="955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05"/>
        <w:gridCol w:w="1208"/>
        <w:gridCol w:w="268"/>
        <w:gridCol w:w="1172"/>
      </w:tblGrid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F93E36" w:rsidRPr="00D151D9" w:rsidRDefault="00F93E36" w:rsidP="00D151D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F93E36" w:rsidRPr="00D151D9" w:rsidRDefault="00F93E36" w:rsidP="00F93E3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151D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FB6C93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F93E36" w:rsidRPr="00D151D9" w:rsidRDefault="00F93E36" w:rsidP="00D151D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E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6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br w:type="page"/>
            </w:r>
            <w:r w:rsidRPr="00D151D9">
              <w:rPr>
                <w:rFonts w:ascii="Angsana New" w:hAnsi="Angsana New"/>
                <w:sz w:val="30"/>
                <w:szCs w:val="30"/>
              </w:rPr>
              <w:br w:type="page"/>
            </w: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15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15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D151D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64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F93E36" w:rsidRPr="00D151D9" w:rsidRDefault="00F93E36" w:rsidP="00D151D9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08" w:type="dxa"/>
          </w:tcPr>
          <w:p w:rsidR="00F93E36" w:rsidRPr="00D151D9" w:rsidRDefault="00000B01" w:rsidP="00000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14,437</w:t>
            </w:r>
          </w:p>
        </w:tc>
      </w:tr>
      <w:tr w:rsidR="00F93E36" w:rsidRPr="00D151D9" w:rsidTr="0000112B">
        <w:trPr>
          <w:trHeight w:hRule="exact" w:val="362"/>
        </w:trPr>
        <w:tc>
          <w:tcPr>
            <w:tcW w:w="6905" w:type="dxa"/>
          </w:tcPr>
          <w:p w:rsidR="00F93E36" w:rsidRPr="00D151D9" w:rsidRDefault="00F93E36" w:rsidP="0064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12,936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256,786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316,831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7,013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8,575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/>
                <w:cs/>
                <w:lang w:val="en-US"/>
              </w:rPr>
              <w:t>ค่าใช้จ่า</w:t>
            </w:r>
            <w:r w:rsidRPr="00D151D9">
              <w:rPr>
                <w:rFonts w:ascii="Angsana New" w:hAnsi="Angsana New" w:cs="Angsana New" w:hint="cs"/>
                <w:cs/>
                <w:lang w:val="en-US"/>
              </w:rPr>
              <w:t>ยในการบริหาร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2,287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pStyle w:val="a"/>
              <w:tabs>
                <w:tab w:val="clear" w:pos="1080"/>
              </w:tabs>
              <w:ind w:left="425" w:right="-25" w:hanging="115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>ดอกเบี้ยจ่าย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2,102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383A28">
            <w:pPr>
              <w:pStyle w:val="a"/>
              <w:tabs>
                <w:tab w:val="clear" w:pos="1080"/>
              </w:tabs>
              <w:ind w:right="-25" w:firstLine="310"/>
              <w:rPr>
                <w:rFonts w:ascii="Angsana New" w:hAnsi="Angsana New" w:cs="Angsana New"/>
                <w:cs/>
                <w:lang w:val="en-US"/>
              </w:rPr>
            </w:pPr>
            <w:r w:rsidRPr="00D151D9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151D9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08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5,499</w:t>
            </w:r>
          </w:p>
        </w:tc>
        <w:tc>
          <w:tcPr>
            <w:tcW w:w="268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7,016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151D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08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68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F93E36" w:rsidRPr="00D151D9" w:rsidTr="00F93E36">
        <w:trPr>
          <w:trHeight w:hRule="exact" w:val="403"/>
        </w:trPr>
        <w:tc>
          <w:tcPr>
            <w:tcW w:w="6905" w:type="dxa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-25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 w:rsidRPr="00F93E36">
              <w:rPr>
                <w:rFonts w:ascii="Angsana New" w:hAnsi="Angsana New"/>
                <w:sz w:val="30"/>
                <w:szCs w:val="30"/>
              </w:rPr>
              <w:t>5,698</w:t>
            </w:r>
          </w:p>
        </w:tc>
        <w:tc>
          <w:tcPr>
            <w:tcW w:w="268" w:type="dxa"/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93E36" w:rsidRPr="00D151D9" w:rsidRDefault="00F93E3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7,382</w:t>
            </w:r>
          </w:p>
        </w:tc>
      </w:tr>
    </w:tbl>
    <w:p w:rsidR="00D151D9" w:rsidRPr="00D151D9" w:rsidRDefault="00D151D9" w:rsidP="00856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583EAB" w:rsidRPr="00D151D9" w:rsidRDefault="00583EAB" w:rsidP="007D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151D9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D151D9">
        <w:rPr>
          <w:rFonts w:asciiTheme="majorBidi" w:hAnsiTheme="majorBidi" w:cstheme="majorBidi"/>
          <w:sz w:val="30"/>
          <w:szCs w:val="30"/>
        </w:rPr>
        <w:t xml:space="preserve"> </w:t>
      </w:r>
      <w:r w:rsidR="00D151D9" w:rsidRPr="00D151D9">
        <w:rPr>
          <w:rFonts w:asciiTheme="majorBidi" w:hAnsiTheme="majorBidi" w:cstheme="majorBidi"/>
          <w:sz w:val="30"/>
          <w:szCs w:val="30"/>
        </w:rPr>
        <w:t>30</w:t>
      </w:r>
      <w:r w:rsidR="00D151D9" w:rsidRPr="00D151D9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082CC5" w:rsidRPr="00D151D9">
        <w:rPr>
          <w:rFonts w:asciiTheme="majorBidi" w:hAnsiTheme="majorBidi" w:cstheme="majorBidi"/>
          <w:sz w:val="30"/>
          <w:szCs w:val="30"/>
        </w:rPr>
        <w:t>25</w:t>
      </w:r>
      <w:r w:rsidR="0078617D" w:rsidRPr="00D151D9">
        <w:rPr>
          <w:rFonts w:asciiTheme="majorBidi" w:hAnsiTheme="majorBidi" w:cstheme="majorBidi"/>
          <w:sz w:val="30"/>
          <w:szCs w:val="30"/>
        </w:rPr>
        <w:t>60</w:t>
      </w:r>
      <w:r w:rsidRPr="00D151D9">
        <w:rPr>
          <w:rFonts w:asciiTheme="majorBidi" w:hAnsiTheme="majorBidi" w:cstheme="majorBidi"/>
          <w:sz w:val="30"/>
          <w:szCs w:val="30"/>
        </w:rPr>
        <w:t xml:space="preserve"> </w:t>
      </w:r>
      <w:r w:rsidRPr="00D151D9">
        <w:rPr>
          <w:rFonts w:asciiTheme="majorBidi" w:hAnsiTheme="majorBidi" w:cstheme="majorBidi"/>
          <w:sz w:val="30"/>
          <w:szCs w:val="30"/>
          <w:cs/>
        </w:rPr>
        <w:t>และ</w:t>
      </w:r>
      <w:r w:rsidRPr="00D151D9">
        <w:rPr>
          <w:rFonts w:asciiTheme="majorBidi" w:hAnsiTheme="majorBidi" w:cstheme="majorBidi"/>
          <w:sz w:val="30"/>
          <w:szCs w:val="30"/>
        </w:rPr>
        <w:t xml:space="preserve"> 31 </w:t>
      </w:r>
      <w:r w:rsidRPr="00D151D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82CC5" w:rsidRPr="00D151D9">
        <w:rPr>
          <w:rFonts w:asciiTheme="majorBidi" w:hAnsiTheme="majorBidi" w:cstheme="majorBidi"/>
          <w:sz w:val="30"/>
          <w:szCs w:val="30"/>
        </w:rPr>
        <w:t>255</w:t>
      </w:r>
      <w:r w:rsidR="0078617D" w:rsidRPr="00D151D9">
        <w:rPr>
          <w:rFonts w:asciiTheme="majorBidi" w:hAnsiTheme="majorBidi" w:cstheme="majorBidi"/>
          <w:sz w:val="30"/>
          <w:szCs w:val="30"/>
        </w:rPr>
        <w:t>9</w:t>
      </w:r>
      <w:r w:rsidRPr="00D151D9">
        <w:rPr>
          <w:rFonts w:asciiTheme="majorBidi" w:hAnsiTheme="majorBidi" w:cstheme="majorBidi"/>
          <w:sz w:val="30"/>
          <w:szCs w:val="30"/>
        </w:rPr>
        <w:t xml:space="preserve"> </w:t>
      </w:r>
      <w:r w:rsidRPr="00D151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E44FE" w:rsidRPr="00D151D9" w:rsidRDefault="004E44FE" w:rsidP="00D151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080"/>
      </w:tblGrid>
      <w:tr w:rsidR="00CF60D2" w:rsidRPr="00D151D9" w:rsidTr="00EA13CA">
        <w:tc>
          <w:tcPr>
            <w:tcW w:w="6570" w:type="dxa"/>
          </w:tcPr>
          <w:p w:rsidR="00CF60D2" w:rsidRPr="00D151D9" w:rsidRDefault="00CF60D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CF60D2" w:rsidRPr="00D151D9" w:rsidRDefault="00CF60D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60D2" w:rsidRPr="00D151D9" w:rsidTr="00EA13CA">
        <w:tc>
          <w:tcPr>
            <w:tcW w:w="6570" w:type="dxa"/>
          </w:tcPr>
          <w:p w:rsidR="00CF60D2" w:rsidRPr="00D151D9" w:rsidRDefault="00CF60D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F60D2" w:rsidRPr="00D151D9" w:rsidRDefault="00CF60D2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5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15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F60D2" w:rsidRPr="00D151D9" w:rsidTr="00EA13CA">
        <w:tc>
          <w:tcPr>
            <w:tcW w:w="6570" w:type="dxa"/>
          </w:tcPr>
          <w:p w:rsidR="00CF60D2" w:rsidRPr="00D151D9" w:rsidRDefault="00CF60D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F60D2" w:rsidRPr="00D151D9" w:rsidRDefault="00CF60D2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826" w:rsidRPr="00D151D9" w:rsidTr="00EA13CA">
        <w:tc>
          <w:tcPr>
            <w:tcW w:w="6570" w:type="dxa"/>
          </w:tcPr>
          <w:p w:rsidR="00920826" w:rsidRPr="00D151D9" w:rsidRDefault="0092082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0826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154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920826" w:rsidRPr="00D151D9" w:rsidRDefault="00920826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0826" w:rsidRPr="00D151D9" w:rsidRDefault="00920826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154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0826" w:rsidRPr="00D151D9" w:rsidTr="00EA13CA">
        <w:tc>
          <w:tcPr>
            <w:tcW w:w="6570" w:type="dxa"/>
          </w:tcPr>
          <w:p w:rsidR="00920826" w:rsidRPr="00D151D9" w:rsidRDefault="0092082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0826" w:rsidRPr="00D151D9" w:rsidRDefault="00050B71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C124F6" w:rsidRPr="00D151D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20826" w:rsidRPr="00D151D9" w:rsidRDefault="00920826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20826" w:rsidRPr="00D151D9" w:rsidRDefault="00050B71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="00C124F6" w:rsidRPr="00D151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A6FF6" w:rsidRPr="00D151D9" w:rsidTr="00EA13CA">
        <w:tc>
          <w:tcPr>
            <w:tcW w:w="6570" w:type="dxa"/>
          </w:tcPr>
          <w:p w:rsidR="00CA6FF6" w:rsidRPr="00D151D9" w:rsidRDefault="00CA6FF6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A6FF6" w:rsidRPr="00D151D9" w:rsidRDefault="00CA6FF6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7B5B" w:rsidRPr="00D151D9" w:rsidTr="00EA13CA">
        <w:tc>
          <w:tcPr>
            <w:tcW w:w="6570" w:type="dxa"/>
          </w:tcPr>
          <w:p w:rsidR="00C57B5B" w:rsidRPr="00D151D9" w:rsidRDefault="00C57B5B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57B5B" w:rsidRPr="00D151D9" w:rsidRDefault="00F93E36" w:rsidP="00F9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E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42,482</w:t>
            </w:r>
          </w:p>
        </w:tc>
        <w:tc>
          <w:tcPr>
            <w:tcW w:w="270" w:type="dxa"/>
          </w:tcPr>
          <w:p w:rsidR="00C57B5B" w:rsidRPr="00D151D9" w:rsidRDefault="00C57B5B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57B5B" w:rsidRPr="00D151D9" w:rsidRDefault="00DE55E6" w:rsidP="00F9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79,718</w:t>
            </w:r>
          </w:p>
        </w:tc>
      </w:tr>
    </w:tbl>
    <w:p w:rsidR="00D151D9" w:rsidRDefault="00D151D9" w:rsidP="00D151D9">
      <w:pPr>
        <w:spacing w:line="240" w:lineRule="auto"/>
        <w:rPr>
          <w:sz w:val="30"/>
          <w:szCs w:val="30"/>
        </w:rPr>
      </w:pPr>
    </w:p>
    <w:p w:rsidR="0000112B" w:rsidRDefault="0000112B" w:rsidP="00D151D9">
      <w:pPr>
        <w:spacing w:line="240" w:lineRule="auto"/>
        <w:rPr>
          <w:sz w:val="30"/>
          <w:szCs w:val="30"/>
        </w:rPr>
      </w:pPr>
    </w:p>
    <w:p w:rsidR="0000112B" w:rsidRPr="00D151D9" w:rsidRDefault="0000112B" w:rsidP="00D151D9">
      <w:pPr>
        <w:spacing w:line="240" w:lineRule="auto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080"/>
        <w:gridCol w:w="1170"/>
        <w:gridCol w:w="270"/>
        <w:gridCol w:w="1170"/>
      </w:tblGrid>
      <w:tr w:rsidR="00B13D87" w:rsidRPr="00D151D9" w:rsidTr="00D151D9">
        <w:tc>
          <w:tcPr>
            <w:tcW w:w="3960" w:type="dxa"/>
          </w:tcPr>
          <w:p w:rsidR="00B13D87" w:rsidRPr="00D151D9" w:rsidRDefault="00B13D87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984206" w:rsidRPr="00D151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จากบุคคลหรือกิจการ</w:t>
            </w:r>
          </w:p>
          <w:p w:rsidR="00B13D87" w:rsidRPr="00D151D9" w:rsidRDefault="00B13D87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B13D87" w:rsidRPr="00D151D9" w:rsidRDefault="00B13D87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B13D87" w:rsidRPr="00D151D9" w:rsidRDefault="00B13D87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5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B13D87" w:rsidRPr="00D151D9" w:rsidRDefault="00B13D87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D151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B13D87" w:rsidRPr="00D151D9" w:rsidTr="00D151D9">
        <w:tc>
          <w:tcPr>
            <w:tcW w:w="3960" w:type="dxa"/>
          </w:tcPr>
          <w:p w:rsidR="00B13D87" w:rsidRPr="00D151D9" w:rsidRDefault="00B13D87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13D87" w:rsidRPr="00D151D9" w:rsidRDefault="00B13D87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10" w:type="dxa"/>
            <w:gridSpan w:val="3"/>
          </w:tcPr>
          <w:p w:rsidR="00B13D87" w:rsidRPr="00D151D9" w:rsidRDefault="00B13D87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1D9" w:rsidRPr="00D151D9" w:rsidTr="00D151D9">
        <w:tc>
          <w:tcPr>
            <w:tcW w:w="396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154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154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8D015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51D9" w:rsidRPr="008D0154" w:rsidRDefault="008D0154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151D9" w:rsidRPr="008D015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51D9" w:rsidRPr="00D151D9" w:rsidTr="00D151D9">
        <w:tc>
          <w:tcPr>
            <w:tcW w:w="396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151D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15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8D015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151D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D151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151D9" w:rsidRPr="00D151D9" w:rsidTr="00D151D9">
        <w:tc>
          <w:tcPr>
            <w:tcW w:w="396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51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D151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51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51D9" w:rsidRPr="00D151D9" w:rsidTr="00D151D9">
        <w:tc>
          <w:tcPr>
            <w:tcW w:w="396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D151D9" w:rsidRPr="00D151D9" w:rsidRDefault="00F93E36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E36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151D9" w:rsidRPr="00D151D9" w:rsidRDefault="00D151D9" w:rsidP="00F9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</w:rPr>
              <w:t>4.80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51D9" w:rsidRPr="00D151D9" w:rsidRDefault="00F93E36" w:rsidP="00F9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E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85,541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151D9" w:rsidRPr="00D151D9" w:rsidRDefault="00D151D9" w:rsidP="00F93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b/>
                <w:bCs/>
                <w:sz w:val="30"/>
                <w:szCs w:val="30"/>
              </w:rPr>
              <w:t>46,500</w:t>
            </w:r>
          </w:p>
        </w:tc>
      </w:tr>
    </w:tbl>
    <w:p w:rsidR="00D25CA6" w:rsidRPr="00D151D9" w:rsidRDefault="00D25CA6" w:rsidP="00D15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151D9" w:rsidRPr="00D151D9" w:rsidRDefault="00D151D9" w:rsidP="000A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151D9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Pr="00D151D9">
        <w:rPr>
          <w:rFonts w:ascii="Angsana New" w:hAnsi="Angsana New" w:hint="cs"/>
          <w:sz w:val="30"/>
          <w:szCs w:val="30"/>
          <w:cs/>
        </w:rPr>
        <w:t>ระยะสั้น</w:t>
      </w:r>
      <w:r w:rsidRPr="00D151D9">
        <w:rPr>
          <w:rFonts w:ascii="Angsana New" w:hAnsi="Angsana New"/>
          <w:sz w:val="30"/>
          <w:szCs w:val="30"/>
          <w:cs/>
        </w:rPr>
        <w:t>จาก</w:t>
      </w:r>
      <w:r w:rsidR="00815F51">
        <w:rPr>
          <w:rFonts w:ascii="Angsana New" w:hAnsi="Angsana New" w:hint="cs"/>
          <w:sz w:val="30"/>
          <w:szCs w:val="30"/>
          <w:cs/>
        </w:rPr>
        <w:t>บุคค</w:t>
      </w:r>
      <w:r w:rsidR="00383A28">
        <w:rPr>
          <w:rFonts w:ascii="Angsana New" w:hAnsi="Angsana New" w:hint="cs"/>
          <w:sz w:val="30"/>
          <w:szCs w:val="30"/>
          <w:cs/>
        </w:rPr>
        <w:t>ลหรือ</w:t>
      </w:r>
      <w:r w:rsidRPr="00D151D9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Pr="00D151D9">
        <w:rPr>
          <w:rFonts w:ascii="Angsana New" w:hAnsi="Angsana New" w:hint="cs"/>
          <w:sz w:val="30"/>
          <w:szCs w:val="30"/>
          <w:cs/>
        </w:rPr>
        <w:t>เก้า</w:t>
      </w:r>
      <w:r w:rsidRPr="00D151D9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383A28">
        <w:rPr>
          <w:rFonts w:ascii="Angsana New" w:hAnsi="Angsana New"/>
          <w:sz w:val="30"/>
          <w:szCs w:val="30"/>
          <w:cs/>
        </w:rPr>
        <w:br/>
      </w:r>
      <w:r w:rsidR="008D0154">
        <w:rPr>
          <w:rFonts w:ascii="Angsana New" w:hAnsi="Angsana New"/>
          <w:sz w:val="30"/>
          <w:szCs w:val="30"/>
        </w:rPr>
        <w:t>30</w:t>
      </w:r>
      <w:r w:rsidRPr="00D151D9">
        <w:rPr>
          <w:rFonts w:ascii="Angsana New" w:hAnsi="Angsana New"/>
          <w:sz w:val="30"/>
          <w:szCs w:val="30"/>
          <w:cs/>
        </w:rPr>
        <w:t xml:space="preserve"> </w:t>
      </w:r>
      <w:r w:rsidRPr="00D151D9">
        <w:rPr>
          <w:rFonts w:ascii="Angsana New" w:hAnsi="Angsana New" w:hint="cs"/>
          <w:sz w:val="30"/>
          <w:szCs w:val="30"/>
          <w:cs/>
        </w:rPr>
        <w:t>กันยายน</w:t>
      </w:r>
      <w:r w:rsidRPr="00D151D9">
        <w:rPr>
          <w:rFonts w:ascii="Angsana New" w:hAnsi="Angsana New"/>
          <w:sz w:val="30"/>
          <w:szCs w:val="30"/>
          <w:cs/>
        </w:rPr>
        <w:t xml:space="preserve"> </w:t>
      </w:r>
      <w:r w:rsidRPr="00D151D9">
        <w:rPr>
          <w:rFonts w:ascii="Angsana New" w:hAnsi="Angsana New"/>
          <w:sz w:val="30"/>
          <w:szCs w:val="30"/>
        </w:rPr>
        <w:t>25</w:t>
      </w:r>
      <w:r w:rsidRPr="00D151D9">
        <w:rPr>
          <w:rFonts w:ascii="Angsana New" w:hAnsi="Angsana New" w:hint="cs"/>
          <w:sz w:val="30"/>
          <w:szCs w:val="30"/>
          <w:cs/>
        </w:rPr>
        <w:t>60</w:t>
      </w:r>
      <w:r w:rsidRPr="00D151D9">
        <w:rPr>
          <w:rFonts w:ascii="Angsana New" w:hAnsi="Angsana New"/>
          <w:sz w:val="30"/>
          <w:szCs w:val="30"/>
        </w:rPr>
        <w:t xml:space="preserve"> </w:t>
      </w:r>
      <w:r w:rsidRPr="00D151D9">
        <w:rPr>
          <w:rFonts w:ascii="Angsana New" w:hAnsi="Angsana New"/>
          <w:sz w:val="30"/>
          <w:szCs w:val="30"/>
          <w:cs/>
        </w:rPr>
        <w:t xml:space="preserve">และ </w:t>
      </w:r>
      <w:r w:rsidRPr="00D151D9">
        <w:rPr>
          <w:rFonts w:ascii="Angsana New" w:hAnsi="Angsana New"/>
          <w:sz w:val="30"/>
          <w:szCs w:val="30"/>
        </w:rPr>
        <w:t>255</w:t>
      </w:r>
      <w:r w:rsidRPr="00D151D9">
        <w:rPr>
          <w:rFonts w:ascii="Angsana New" w:hAnsi="Angsana New" w:hint="cs"/>
          <w:sz w:val="30"/>
          <w:szCs w:val="30"/>
          <w:cs/>
        </w:rPr>
        <w:t xml:space="preserve">9 </w:t>
      </w:r>
      <w:r w:rsidRPr="00D151D9">
        <w:rPr>
          <w:rFonts w:ascii="Angsana New" w:hAnsi="Angsana New"/>
          <w:sz w:val="30"/>
          <w:szCs w:val="30"/>
          <w:cs/>
        </w:rPr>
        <w:t>มีดังนี้</w:t>
      </w:r>
    </w:p>
    <w:p w:rsidR="00D151D9" w:rsidRPr="00D151D9" w:rsidRDefault="00D151D9" w:rsidP="00D151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237"/>
        <w:gridCol w:w="1350"/>
        <w:gridCol w:w="270"/>
        <w:gridCol w:w="1323"/>
      </w:tblGrid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dxa"/>
            <w:gridSpan w:val="3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dxa"/>
            <w:gridSpan w:val="3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151D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dxa"/>
            <w:gridSpan w:val="3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5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dxa"/>
            <w:gridSpan w:val="3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A28" w:rsidRPr="00D151D9" w:rsidTr="00524F40">
        <w:tc>
          <w:tcPr>
            <w:tcW w:w="6237" w:type="dxa"/>
          </w:tcPr>
          <w:p w:rsidR="00383A28" w:rsidRPr="00D151D9" w:rsidRDefault="00383A28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D151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จากบุคคลหรือกิจการ</w:t>
            </w:r>
          </w:p>
          <w:p w:rsidR="00383A28" w:rsidRPr="00D151D9" w:rsidRDefault="00383A28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51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383A28" w:rsidRPr="00D151D9" w:rsidRDefault="00383A28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83A28" w:rsidRPr="00D151D9" w:rsidRDefault="00383A28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383A28" w:rsidRPr="00D151D9" w:rsidRDefault="00383A28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383A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1D9" w:rsidRPr="00D151D9" w:rsidTr="00524F40"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50" w:type="dxa"/>
          </w:tcPr>
          <w:p w:rsidR="00D151D9" w:rsidRPr="00D151D9" w:rsidRDefault="000E4EB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46,500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151D9" w:rsidRPr="00D151D9" w:rsidRDefault="00D151D9" w:rsidP="00B3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73,100</w:t>
            </w:r>
          </w:p>
        </w:tc>
      </w:tr>
      <w:tr w:rsidR="00D151D9" w:rsidRPr="00D151D9" w:rsidTr="00524F40">
        <w:trPr>
          <w:trHeight w:val="236"/>
        </w:trPr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D151D9" w:rsidRPr="00D151D9" w:rsidRDefault="000E4EB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102,641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68,540</w:t>
            </w:r>
          </w:p>
        </w:tc>
      </w:tr>
      <w:tr w:rsidR="00D151D9" w:rsidRPr="00D151D9" w:rsidTr="00524F40">
        <w:trPr>
          <w:trHeight w:val="290"/>
        </w:trPr>
        <w:tc>
          <w:tcPr>
            <w:tcW w:w="6237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D151D9" w:rsidRPr="00D151D9" w:rsidRDefault="000E4EB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(63,600)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D151D9" w:rsidRPr="00D151D9" w:rsidRDefault="00D151D9" w:rsidP="0052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(94,740)</w:t>
            </w:r>
          </w:p>
        </w:tc>
      </w:tr>
      <w:tr w:rsidR="00D151D9" w:rsidRPr="00D151D9" w:rsidTr="00524F40">
        <w:trPr>
          <w:trHeight w:val="370"/>
        </w:trPr>
        <w:tc>
          <w:tcPr>
            <w:tcW w:w="6237" w:type="dxa"/>
          </w:tcPr>
          <w:p w:rsidR="00D151D9" w:rsidRPr="00D151D9" w:rsidRDefault="00D151D9" w:rsidP="008D015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151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D01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</w:t>
            </w:r>
            <w:r w:rsidRPr="00D151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1D9" w:rsidRPr="00D151D9" w:rsidRDefault="000E4EB2" w:rsidP="00622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4EB2">
              <w:rPr>
                <w:rFonts w:ascii="Angsana New" w:hAnsi="Angsana New"/>
                <w:b/>
                <w:bCs/>
                <w:sz w:val="30"/>
                <w:szCs w:val="30"/>
              </w:rPr>
              <w:t>85,541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D151D9" w:rsidRPr="00D151D9" w:rsidRDefault="00D151D9" w:rsidP="0052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b/>
                <w:bCs/>
                <w:sz w:val="30"/>
                <w:szCs w:val="30"/>
              </w:rPr>
              <w:t>46,900</w:t>
            </w:r>
          </w:p>
        </w:tc>
      </w:tr>
    </w:tbl>
    <w:p w:rsidR="00044114" w:rsidRDefault="00044114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6468DD" w:rsidRPr="00854C40" w:rsidRDefault="006468DD" w:rsidP="0081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9F22F3" w:rsidRPr="0034399E" w:rsidRDefault="004C406D" w:rsidP="003A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F22F3" w:rsidRPr="0034399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ลูกหนี้การค้า </w:t>
      </w:r>
    </w:p>
    <w:p w:rsidR="00C873A0" w:rsidRPr="00AA6AB9" w:rsidRDefault="00C873A0" w:rsidP="0063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990"/>
        <w:gridCol w:w="270"/>
        <w:gridCol w:w="1350"/>
        <w:gridCol w:w="270"/>
        <w:gridCol w:w="1332"/>
      </w:tblGrid>
      <w:tr w:rsidR="00813587" w:rsidRPr="005671EE" w:rsidTr="002500D1">
        <w:tc>
          <w:tcPr>
            <w:tcW w:w="4968" w:type="dxa"/>
          </w:tcPr>
          <w:p w:rsidR="00813587" w:rsidRPr="006116C6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3587" w:rsidRPr="006116C6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13587" w:rsidRPr="00DC7D15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13587" w:rsidRPr="005671EE" w:rsidTr="002500D1">
        <w:tc>
          <w:tcPr>
            <w:tcW w:w="4968" w:type="dxa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813587" w:rsidRPr="005671EE" w:rsidRDefault="00813587" w:rsidP="0081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1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567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813587" w:rsidRPr="005671EE" w:rsidTr="002500D1">
        <w:tc>
          <w:tcPr>
            <w:tcW w:w="4968" w:type="dxa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13587" w:rsidRPr="005671EE" w:rsidRDefault="00813587" w:rsidP="0081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813587" w:rsidRPr="005671EE" w:rsidRDefault="00813587" w:rsidP="0081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51D9" w:rsidRPr="005671EE" w:rsidTr="002500D1">
        <w:tc>
          <w:tcPr>
            <w:tcW w:w="4968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1D9" w:rsidRPr="00D151D9" w:rsidRDefault="00250078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151D9"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D151D9" w:rsidRPr="00D151D9" w:rsidRDefault="00250078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151D9"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51D9" w:rsidRPr="005671EE" w:rsidTr="002500D1">
        <w:tc>
          <w:tcPr>
            <w:tcW w:w="4968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D151D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D151D9" w:rsidRP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D151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151D9" w:rsidRPr="005671EE" w:rsidTr="002500D1">
        <w:tc>
          <w:tcPr>
            <w:tcW w:w="4968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1D9" w:rsidRPr="005671EE" w:rsidTr="002500D1">
        <w:tc>
          <w:tcPr>
            <w:tcW w:w="4968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5671EE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1D9" w:rsidRPr="005671EE" w:rsidRDefault="00230857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53,431</w:t>
            </w: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>56,659</w:t>
            </w:r>
          </w:p>
        </w:tc>
      </w:tr>
      <w:tr w:rsidR="00D151D9" w:rsidRPr="005671EE" w:rsidTr="002500D1">
        <w:tc>
          <w:tcPr>
            <w:tcW w:w="4968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151D9" w:rsidRPr="005671EE" w:rsidRDefault="000E4EB2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  <w:tr w:rsidR="00D151D9" w:rsidRPr="005671EE" w:rsidTr="002500D1">
        <w:tc>
          <w:tcPr>
            <w:tcW w:w="4968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151D9" w:rsidRPr="005671EE" w:rsidRDefault="00230857" w:rsidP="002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53,128</w:t>
            </w:r>
          </w:p>
        </w:tc>
        <w:tc>
          <w:tcPr>
            <w:tcW w:w="270" w:type="dxa"/>
          </w:tcPr>
          <w:p w:rsidR="00D151D9" w:rsidRPr="005671EE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D151D9" w:rsidRPr="005671EE" w:rsidRDefault="00D151D9" w:rsidP="00B3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="Angsana New" w:hAnsi="Angsana New"/>
                <w:b/>
                <w:bCs/>
                <w:sz w:val="30"/>
                <w:szCs w:val="30"/>
              </w:rPr>
              <w:t>56,356</w:t>
            </w:r>
          </w:p>
        </w:tc>
      </w:tr>
      <w:tr w:rsidR="00D151D9" w:rsidTr="00EA6B49">
        <w:tc>
          <w:tcPr>
            <w:tcW w:w="5958" w:type="dxa"/>
            <w:gridSpan w:val="2"/>
          </w:tcPr>
          <w:p w:rsidR="00D151D9" w:rsidRDefault="00D151D9" w:rsidP="00D151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1D9" w:rsidRPr="00642716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51D9" w:rsidRPr="00B4604F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151D9" w:rsidRDefault="00D151D9" w:rsidP="00D1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5F" w:rsidTr="00EA6B49">
        <w:tc>
          <w:tcPr>
            <w:tcW w:w="5958" w:type="dxa"/>
            <w:gridSpan w:val="2"/>
          </w:tcPr>
          <w:p w:rsidR="0013215F" w:rsidRDefault="0013215F" w:rsidP="0013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215F" w:rsidRPr="00642716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3215F" w:rsidRPr="00B4604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3215F" w:rsidRPr="005F544B" w:rsidTr="00EA6B49">
        <w:tc>
          <w:tcPr>
            <w:tcW w:w="5958" w:type="dxa"/>
            <w:gridSpan w:val="2"/>
          </w:tcPr>
          <w:p w:rsidR="0013215F" w:rsidRDefault="0013215F" w:rsidP="0013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215F" w:rsidRPr="00642716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13215F" w:rsidRPr="005F544B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F54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5F" w:rsidRPr="001371D6" w:rsidTr="00EA6B49">
        <w:tc>
          <w:tcPr>
            <w:tcW w:w="5958" w:type="dxa"/>
            <w:gridSpan w:val="2"/>
          </w:tcPr>
          <w:p w:rsidR="0013215F" w:rsidRPr="006116C6" w:rsidRDefault="0013215F" w:rsidP="0013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กลับรายการหนี้สูญและหนี้สงสัยจะสูญ </w:t>
            </w:r>
          </w:p>
        </w:tc>
        <w:tc>
          <w:tcPr>
            <w:tcW w:w="270" w:type="dxa"/>
          </w:tcPr>
          <w:p w:rsidR="0013215F" w:rsidRPr="00642716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215F" w:rsidRPr="00B4604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3215F" w:rsidRPr="001371D6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5F" w:rsidTr="00EA6B49">
        <w:tc>
          <w:tcPr>
            <w:tcW w:w="5958" w:type="dxa"/>
            <w:gridSpan w:val="2"/>
          </w:tcPr>
          <w:p w:rsidR="0013215F" w:rsidRPr="001371D6" w:rsidRDefault="0013215F" w:rsidP="0013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3215F" w:rsidRPr="00642716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215F" w:rsidRPr="00B4604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215F" w:rsidTr="00EA6B49">
        <w:tc>
          <w:tcPr>
            <w:tcW w:w="5958" w:type="dxa"/>
            <w:gridSpan w:val="2"/>
          </w:tcPr>
          <w:p w:rsidR="0013215F" w:rsidRPr="001371D6" w:rsidRDefault="0013215F" w:rsidP="0013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3215F" w:rsidRPr="00642716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215F" w:rsidRPr="00B4604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:rsidR="0013215F" w:rsidRDefault="0013215F" w:rsidP="0013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(1,935)</w:t>
            </w:r>
          </w:p>
        </w:tc>
      </w:tr>
    </w:tbl>
    <w:p w:rsidR="006222BF" w:rsidRPr="006331CE" w:rsidRDefault="006222BF" w:rsidP="006331CE">
      <w:pPr>
        <w:spacing w:line="0" w:lineRule="atLeast"/>
        <w:rPr>
          <w:rFonts w:asciiTheme="majorBidi" w:hAnsiTheme="majorBidi" w:cstheme="majorBidi"/>
          <w:sz w:val="8"/>
          <w:szCs w:val="8"/>
        </w:rPr>
      </w:pPr>
    </w:p>
    <w:p w:rsidR="00AA6AB9" w:rsidRDefault="00AA6AB9" w:rsidP="00B7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AA6AB9" w:rsidRDefault="00AA6AB9" w:rsidP="00B7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AA6AB9" w:rsidSect="00A809E8">
          <w:pgSz w:w="11909" w:h="16834" w:code="9"/>
          <w:pgMar w:top="691" w:right="1152" w:bottom="576" w:left="1152" w:header="720" w:footer="576" w:gutter="0"/>
          <w:pgNumType w:start="19"/>
          <w:cols w:space="720"/>
          <w:docGrid w:linePitch="245"/>
        </w:sectPr>
      </w:pPr>
    </w:p>
    <w:p w:rsidR="00AA6AB9" w:rsidRDefault="00AA6AB9" w:rsidP="00B7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AA6AB9" w:rsidSect="00AA6AB9">
          <w:type w:val="continuous"/>
          <w:pgSz w:w="11909" w:h="16834" w:code="9"/>
          <w:pgMar w:top="691" w:right="1152" w:bottom="576" w:left="1152" w:header="720" w:footer="576" w:gutter="0"/>
          <w:pgNumType w:start="19"/>
          <w:cols w:space="720"/>
          <w:docGrid w:linePitch="245"/>
        </w:sectPr>
      </w:pPr>
    </w:p>
    <w:p w:rsidR="001F3F37" w:rsidRDefault="001F3F37" w:rsidP="00B75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13587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6222BF" w:rsidRPr="00AA6AB9" w:rsidRDefault="006222BF" w:rsidP="006331CE">
      <w:pPr>
        <w:spacing w:line="140" w:lineRule="atLeast"/>
        <w:rPr>
          <w:rFonts w:asciiTheme="majorBidi" w:hAnsiTheme="majorBidi" w:cstheme="majorBidi"/>
          <w:sz w:val="30"/>
          <w:szCs w:val="30"/>
        </w:rPr>
      </w:pPr>
    </w:p>
    <w:p w:rsidR="001F3F37" w:rsidRPr="00A5099B" w:rsidRDefault="001F3F37" w:rsidP="00A5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25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990"/>
        <w:gridCol w:w="270"/>
        <w:gridCol w:w="1350"/>
        <w:gridCol w:w="270"/>
        <w:gridCol w:w="1332"/>
      </w:tblGrid>
      <w:tr w:rsidR="000D4BE0" w:rsidRPr="005671EE" w:rsidTr="00044114">
        <w:tc>
          <w:tcPr>
            <w:tcW w:w="4968" w:type="dxa"/>
          </w:tcPr>
          <w:p w:rsidR="000D4BE0" w:rsidRPr="006116C6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4BE0" w:rsidRPr="006116C6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D4BE0" w:rsidRPr="00DC7D15" w:rsidRDefault="000D4BE0" w:rsidP="000D4BE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0D4BE0" w:rsidRPr="005671EE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D4BE0" w:rsidRPr="005671EE" w:rsidTr="00044114">
        <w:tc>
          <w:tcPr>
            <w:tcW w:w="4968" w:type="dxa"/>
          </w:tcPr>
          <w:p w:rsidR="000D4BE0" w:rsidRPr="005671EE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4BE0" w:rsidRPr="005671EE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D4BE0" w:rsidRPr="005671EE" w:rsidRDefault="000D4BE0" w:rsidP="000D4BE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0D4BE0" w:rsidRPr="005671EE" w:rsidRDefault="000D4BE0" w:rsidP="000D4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1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567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D4BE0" w:rsidRPr="005671EE" w:rsidTr="00044114">
        <w:tc>
          <w:tcPr>
            <w:tcW w:w="4968" w:type="dxa"/>
          </w:tcPr>
          <w:p w:rsidR="000D4BE0" w:rsidRPr="005671EE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D4BE0" w:rsidRPr="005671EE" w:rsidRDefault="000D4BE0" w:rsidP="000D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D4BE0" w:rsidRPr="005671EE" w:rsidRDefault="000D4BE0" w:rsidP="000D4BE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0D4BE0" w:rsidRPr="005671EE" w:rsidRDefault="000D4BE0" w:rsidP="000D4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Pr="00D151D9" w:rsidRDefault="00250078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2614F"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D151D9" w:rsidRDefault="00250078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2614F"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5671E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Pr="005671EE" w:rsidRDefault="00230857" w:rsidP="0081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1311C">
              <w:rPr>
                <w:rFonts w:ascii="Angsana New" w:hAnsi="Angsana New"/>
                <w:sz w:val="30"/>
                <w:szCs w:val="30"/>
              </w:rPr>
              <w:t>8,544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30,857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383A28">
              <w:rPr>
                <w:rFonts w:ascii="Angsana New" w:hAnsi="Angsana New"/>
                <w:sz w:val="30"/>
                <w:szCs w:val="30"/>
              </w:rPr>
              <w:t>3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Pr="005671EE" w:rsidRDefault="002E4B80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16,104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5671EE" w:rsidRDefault="0012614F" w:rsidP="000E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 xml:space="preserve">   3 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671EE">
              <w:rPr>
                <w:rFonts w:ascii="Angsana New" w:hAnsi="Angsana New"/>
                <w:sz w:val="30"/>
                <w:szCs w:val="30"/>
              </w:rPr>
              <w:t>6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Pr="005671EE" w:rsidRDefault="002E4B80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3,003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383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="00383A2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383A28">
              <w:rPr>
                <w:rFonts w:ascii="Angsana New" w:hAnsi="Angsana New"/>
                <w:sz w:val="30"/>
                <w:szCs w:val="30"/>
              </w:rPr>
              <w:t>12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14F" w:rsidRPr="005671EE" w:rsidRDefault="000E4EB2" w:rsidP="002E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4,</w:t>
            </w:r>
            <w:r w:rsidR="002E4B80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12614F" w:rsidRPr="005671EE" w:rsidRDefault="0012614F" w:rsidP="00B3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2,389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383A28">
              <w:rPr>
                <w:rFonts w:ascii="Angsana New" w:hAnsi="Angsana New"/>
                <w:sz w:val="30"/>
                <w:szCs w:val="30"/>
              </w:rPr>
              <w:t>12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2614F" w:rsidRPr="005671EE" w:rsidRDefault="002E4B80" w:rsidP="000E4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12614F" w:rsidRPr="005671EE" w:rsidRDefault="0012614F" w:rsidP="00B3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2,823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2614F" w:rsidRPr="005671EE" w:rsidRDefault="00230857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53,431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12614F" w:rsidRPr="005671EE" w:rsidRDefault="0012614F" w:rsidP="0052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="Angsana New" w:hAnsi="Angsana New"/>
                <w:b/>
                <w:bCs/>
                <w:sz w:val="30"/>
                <w:szCs w:val="30"/>
              </w:rPr>
              <w:t>56,659</w:t>
            </w:r>
          </w:p>
        </w:tc>
      </w:tr>
      <w:tr w:rsidR="0012614F" w:rsidRPr="005671EE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71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671E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2614F" w:rsidRPr="005671EE" w:rsidRDefault="000E4EB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12614F" w:rsidRPr="005671EE" w:rsidRDefault="0012614F" w:rsidP="0052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5671EE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  <w:tr w:rsidR="0012614F" w:rsidRPr="006116C6" w:rsidTr="00044114">
        <w:tc>
          <w:tcPr>
            <w:tcW w:w="4968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71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2614F" w:rsidRPr="005671EE" w:rsidRDefault="00230857" w:rsidP="00B3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53,128</w:t>
            </w:r>
          </w:p>
        </w:tc>
        <w:tc>
          <w:tcPr>
            <w:tcW w:w="270" w:type="dxa"/>
          </w:tcPr>
          <w:p w:rsidR="0012614F" w:rsidRPr="005671EE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12614F" w:rsidRPr="000D4BE0" w:rsidRDefault="0012614F" w:rsidP="00B3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71EE">
              <w:rPr>
                <w:rFonts w:ascii="Angsana New" w:hAnsi="Angsana New"/>
                <w:b/>
                <w:bCs/>
                <w:sz w:val="30"/>
                <w:szCs w:val="30"/>
              </w:rPr>
              <w:t>56,356</w:t>
            </w:r>
          </w:p>
        </w:tc>
      </w:tr>
    </w:tbl>
    <w:p w:rsidR="008A6D12" w:rsidRPr="00AA6AB9" w:rsidRDefault="008A6D12" w:rsidP="002A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76" w:lineRule="auto"/>
        <w:ind w:left="540" w:right="-25" w:firstLine="90"/>
        <w:jc w:val="both"/>
        <w:rPr>
          <w:rFonts w:asciiTheme="majorBidi" w:hAnsiTheme="majorBidi" w:cstheme="majorBidi"/>
          <w:sz w:val="30"/>
          <w:szCs w:val="30"/>
        </w:rPr>
      </w:pPr>
    </w:p>
    <w:p w:rsidR="0015571A" w:rsidRPr="00AA6AB9" w:rsidRDefault="009F22F3" w:rsidP="00AA6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6C0C">
        <w:rPr>
          <w:rFonts w:asciiTheme="majorBidi" w:hAnsiTheme="majorBidi" w:cstheme="majorBidi"/>
          <w:sz w:val="30"/>
          <w:szCs w:val="30"/>
          <w:cs/>
        </w:rPr>
        <w:t>โดยปกติระยะเวล</w:t>
      </w:r>
      <w:r w:rsidR="00575845">
        <w:rPr>
          <w:rFonts w:asciiTheme="majorBidi" w:hAnsiTheme="majorBidi" w:cstheme="majorBidi"/>
          <w:sz w:val="30"/>
          <w:szCs w:val="30"/>
          <w:cs/>
        </w:rPr>
        <w:t>าการให้สินเชื่อแก่ลูกค้าของ</w:t>
      </w:r>
      <w:r w:rsidRPr="002A6C0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95C19" w:rsidRPr="002A6C0C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D34D1B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A6C0C">
        <w:rPr>
          <w:rFonts w:asciiTheme="majorBidi" w:hAnsiTheme="majorBidi" w:cstheme="majorBidi"/>
          <w:sz w:val="30"/>
          <w:szCs w:val="30"/>
          <w:cs/>
        </w:rPr>
        <w:t xml:space="preserve"> 30</w:t>
      </w:r>
      <w:r w:rsidR="007F2DA9">
        <w:rPr>
          <w:rFonts w:asciiTheme="majorBidi" w:hAnsiTheme="majorBidi" w:cstheme="majorBidi"/>
          <w:sz w:val="30"/>
          <w:szCs w:val="30"/>
        </w:rPr>
        <w:t xml:space="preserve"> </w:t>
      </w:r>
      <w:r w:rsidR="00D34D1B">
        <w:rPr>
          <w:rFonts w:asciiTheme="majorBidi" w:hAnsiTheme="majorBidi" w:cstheme="majorBidi" w:hint="cs"/>
          <w:sz w:val="30"/>
          <w:szCs w:val="30"/>
          <w:cs/>
        </w:rPr>
        <w:t xml:space="preserve">วัน </w:t>
      </w:r>
      <w:r w:rsidR="007F2DA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7F2DA9">
        <w:rPr>
          <w:rFonts w:asciiTheme="majorBidi" w:hAnsiTheme="majorBidi" w:cstheme="majorBidi"/>
          <w:sz w:val="30"/>
          <w:szCs w:val="30"/>
        </w:rPr>
        <w:t>60</w:t>
      </w:r>
      <w:r w:rsidRPr="002A6C0C">
        <w:rPr>
          <w:rFonts w:asciiTheme="majorBidi" w:hAnsiTheme="majorBidi" w:cstheme="majorBidi"/>
          <w:sz w:val="30"/>
          <w:szCs w:val="30"/>
        </w:rPr>
        <w:t xml:space="preserve"> </w:t>
      </w:r>
      <w:r w:rsidRPr="002A6C0C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6222BF" w:rsidRPr="00AA6AB9" w:rsidRDefault="006222BF" w:rsidP="002A6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E31588" w:rsidRDefault="00E31588" w:rsidP="003A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  <w:sectPr w:rsidR="00E31588" w:rsidSect="00AA6AB9">
          <w:pgSz w:w="11909" w:h="16834" w:code="9"/>
          <w:pgMar w:top="691" w:right="1152" w:bottom="576" w:left="1152" w:header="720" w:footer="576" w:gutter="0"/>
          <w:pgNumType w:start="24"/>
          <w:cols w:space="720"/>
          <w:docGrid w:linePitch="245"/>
        </w:sectPr>
      </w:pPr>
    </w:p>
    <w:p w:rsidR="00FC7781" w:rsidRDefault="00B75C9C" w:rsidP="003A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5554D5" w:rsidRPr="003439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FC7781" w:rsidRPr="0034399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:rsidR="00AA6AB9" w:rsidRPr="0034399E" w:rsidRDefault="00AA6AB9" w:rsidP="003A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260"/>
        <w:gridCol w:w="270"/>
        <w:gridCol w:w="1170"/>
        <w:gridCol w:w="270"/>
        <w:gridCol w:w="1170"/>
        <w:gridCol w:w="270"/>
        <w:gridCol w:w="1260"/>
      </w:tblGrid>
      <w:tr w:rsidR="0012614F" w:rsidRPr="006E411C" w:rsidTr="00112082">
        <w:tc>
          <w:tcPr>
            <w:tcW w:w="3402" w:type="dxa"/>
          </w:tcPr>
          <w:p w:rsidR="0012614F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2614F" w:rsidRPr="006E411C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12614F" w:rsidRPr="006E411C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6E411C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6E411C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614F" w:rsidRPr="006E411C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614F" w:rsidRPr="006E411C" w:rsidTr="00112082">
        <w:tc>
          <w:tcPr>
            <w:tcW w:w="3402" w:type="dxa"/>
          </w:tcPr>
          <w:p w:rsidR="0012614F" w:rsidRPr="006E411C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6E411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E411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0" w:type="dxa"/>
            <w:gridSpan w:val="3"/>
          </w:tcPr>
          <w:p w:rsidR="0012614F" w:rsidRPr="006E411C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12614F" w:rsidRPr="006E411C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2614F" w:rsidRPr="006E411C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14F" w:rsidRPr="006E411C" w:rsidTr="00112082">
        <w:tc>
          <w:tcPr>
            <w:tcW w:w="3402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411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30</w:t>
            </w:r>
            <w:r w:rsidRPr="006E411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6E411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</w:tr>
      <w:tr w:rsidR="0012614F" w:rsidRPr="006E411C" w:rsidTr="00112082">
        <w:trPr>
          <w:trHeight w:val="317"/>
        </w:trPr>
        <w:tc>
          <w:tcPr>
            <w:tcW w:w="3402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12614F" w:rsidRPr="006E411C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411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6E41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614F" w:rsidRPr="006E411C" w:rsidTr="00112082">
        <w:tc>
          <w:tcPr>
            <w:tcW w:w="3402" w:type="dxa"/>
          </w:tcPr>
          <w:p w:rsidR="0012614F" w:rsidRPr="006E411C" w:rsidRDefault="0012614F" w:rsidP="0012614F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E411C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6E411C">
              <w:rPr>
                <w:rFonts w:ascii="Angsana New" w:hAnsi="Angsana New" w:cs="Angsana New"/>
                <w:lang w:val="en-US"/>
              </w:rPr>
              <w:t>1</w:t>
            </w:r>
            <w:r w:rsidRPr="006E411C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:rsidR="0012614F" w:rsidRPr="006E411C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A36">
              <w:rPr>
                <w:rFonts w:ascii="Angsana New" w:hAnsi="Angsana New"/>
                <w:sz w:val="30"/>
                <w:szCs w:val="30"/>
              </w:rPr>
              <w:t>45,943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6E411C" w:rsidRDefault="0012614F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124,398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2614F" w:rsidRPr="00740895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161A36">
              <w:rPr>
                <w:rFonts w:ascii="Angsana New" w:hAnsi="Angsana New"/>
                <w:sz w:val="30"/>
                <w:szCs w:val="30"/>
              </w:rPr>
              <w:t>43,984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2614F" w:rsidRPr="00740895" w:rsidRDefault="0012614F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740895">
              <w:rPr>
                <w:rFonts w:ascii="Angsana New" w:hAnsi="Angsana New"/>
                <w:sz w:val="30"/>
                <w:szCs w:val="30"/>
              </w:rPr>
              <w:t>129,381</w:t>
            </w:r>
          </w:p>
        </w:tc>
      </w:tr>
      <w:tr w:rsidR="0012614F" w:rsidRPr="006E411C" w:rsidTr="00112082">
        <w:trPr>
          <w:trHeight w:val="353"/>
        </w:trPr>
        <w:tc>
          <w:tcPr>
            <w:tcW w:w="3402" w:type="dxa"/>
          </w:tcPr>
          <w:p w:rsidR="0012614F" w:rsidRPr="006E411C" w:rsidRDefault="00161A3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:rsidR="0012614F" w:rsidRPr="006E411C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A36">
              <w:rPr>
                <w:rFonts w:ascii="Angsana New" w:hAnsi="Angsana New"/>
                <w:sz w:val="30"/>
                <w:szCs w:val="30"/>
              </w:rPr>
              <w:t>(3,07</w:t>
            </w:r>
            <w:r w:rsidR="00616D12">
              <w:rPr>
                <w:rFonts w:ascii="Angsana New" w:hAnsi="Angsana New"/>
                <w:sz w:val="30"/>
                <w:szCs w:val="30"/>
              </w:rPr>
              <w:t>5</w:t>
            </w:r>
            <w:r w:rsidRPr="00161A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6E411C" w:rsidRDefault="00854C40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2614F" w:rsidRPr="006E411C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A36">
              <w:rPr>
                <w:rFonts w:ascii="Angsana New" w:hAnsi="Angsana New"/>
                <w:sz w:val="30"/>
                <w:szCs w:val="30"/>
              </w:rPr>
              <w:t>(2,933)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2614F" w:rsidRPr="006E411C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4F" w:rsidRPr="006E411C" w:rsidTr="00112082">
        <w:tc>
          <w:tcPr>
            <w:tcW w:w="3402" w:type="dxa"/>
          </w:tcPr>
          <w:p w:rsidR="0012614F" w:rsidRPr="006E411C" w:rsidRDefault="00230857" w:rsidP="0028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30857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จาก</w:t>
            </w:r>
          </w:p>
        </w:tc>
        <w:tc>
          <w:tcPr>
            <w:tcW w:w="1260" w:type="dxa"/>
            <w:shd w:val="clear" w:color="auto" w:fill="auto"/>
          </w:tcPr>
          <w:p w:rsidR="0012614F" w:rsidRPr="00ED0B50" w:rsidRDefault="0012614F" w:rsidP="00F3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4F" w:rsidRPr="006E411C" w:rsidTr="00112082">
        <w:tc>
          <w:tcPr>
            <w:tcW w:w="3402" w:type="dxa"/>
          </w:tcPr>
          <w:p w:rsidR="0012614F" w:rsidRPr="006E411C" w:rsidRDefault="0012614F" w:rsidP="00285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E41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85354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230857" w:rsidRPr="00230857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0" w:type="dxa"/>
            <w:shd w:val="clear" w:color="auto" w:fill="auto"/>
          </w:tcPr>
          <w:p w:rsidR="0012614F" w:rsidRPr="006E411C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A36">
              <w:rPr>
                <w:rFonts w:ascii="Angsana New" w:hAnsi="Angsana New"/>
                <w:sz w:val="30"/>
                <w:szCs w:val="30"/>
              </w:rPr>
              <w:t>16</w:t>
            </w:r>
            <w:r w:rsidR="00616D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614F" w:rsidRPr="006E411C" w:rsidRDefault="0012614F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(7,526)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2614F" w:rsidRPr="006E411C" w:rsidRDefault="00161A36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2614F" w:rsidRPr="006E411C" w:rsidRDefault="0012614F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14F" w:rsidRPr="006E411C" w:rsidTr="00112082">
        <w:tc>
          <w:tcPr>
            <w:tcW w:w="3402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1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E41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6E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614F" w:rsidRPr="006E411C" w:rsidRDefault="00C03530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353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43,034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2614F" w:rsidRPr="006E411C" w:rsidRDefault="0012614F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116,872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614F" w:rsidRPr="006E411C" w:rsidRDefault="000F7C02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41,051</w:t>
            </w:r>
          </w:p>
        </w:tc>
        <w:tc>
          <w:tcPr>
            <w:tcW w:w="270" w:type="dxa"/>
          </w:tcPr>
          <w:p w:rsidR="0012614F" w:rsidRPr="006E411C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614F" w:rsidRPr="006E411C" w:rsidRDefault="00112082" w:rsidP="0011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2614F">
              <w:rPr>
                <w:rFonts w:ascii="Angsana New" w:hAnsi="Angsana New"/>
                <w:b/>
                <w:bCs/>
                <w:sz w:val="30"/>
                <w:szCs w:val="30"/>
              </w:rPr>
              <w:t>129,381</w:t>
            </w:r>
          </w:p>
        </w:tc>
      </w:tr>
    </w:tbl>
    <w:p w:rsidR="00E31588" w:rsidRDefault="00E31588" w:rsidP="00C55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76" w:lineRule="auto"/>
        <w:ind w:left="630" w:right="-25"/>
        <w:jc w:val="both"/>
        <w:rPr>
          <w:rFonts w:asciiTheme="majorBidi" w:hAnsiTheme="majorBidi"/>
          <w:sz w:val="30"/>
          <w:szCs w:val="30"/>
        </w:rPr>
      </w:pPr>
    </w:p>
    <w:p w:rsidR="0016639F" w:rsidRDefault="00C03530" w:rsidP="00E4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76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E41EC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41EC0">
        <w:rPr>
          <w:rFonts w:ascii="Angsana New" w:hAnsi="Angsana New"/>
          <w:sz w:val="30"/>
          <w:szCs w:val="30"/>
        </w:rPr>
        <w:t xml:space="preserve">30 </w:t>
      </w:r>
      <w:r w:rsidRPr="00E41EC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41EC0">
        <w:rPr>
          <w:rFonts w:ascii="Angsana New" w:hAnsi="Angsana New"/>
          <w:sz w:val="30"/>
          <w:szCs w:val="30"/>
        </w:rPr>
        <w:t>2560</w:t>
      </w:r>
      <w:r w:rsidRPr="00E41EC0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E31588" w:rsidRPr="00E41EC0">
        <w:rPr>
          <w:rFonts w:ascii="Angsana New" w:hAnsi="Angsana New"/>
          <w:sz w:val="30"/>
          <w:szCs w:val="30"/>
          <w:cs/>
        </w:rPr>
        <w:t>จำหน่าย</w:t>
      </w:r>
      <w:r w:rsidRPr="00E41EC0">
        <w:rPr>
          <w:rFonts w:ascii="Angsana New" w:hAnsi="Angsana New"/>
          <w:sz w:val="30"/>
          <w:szCs w:val="30"/>
          <w:cs/>
        </w:rPr>
        <w:t>หุ้นใน</w:t>
      </w:r>
      <w:r w:rsidR="00965807" w:rsidRPr="00E41EC0">
        <w:rPr>
          <w:rFonts w:ascii="Angsana New" w:hAnsi="Angsana New"/>
          <w:sz w:val="30"/>
          <w:szCs w:val="30"/>
          <w:cs/>
        </w:rPr>
        <w:t>บริษัท โชคสามัคคี จำกัด</w:t>
      </w:r>
      <w:r w:rsidRPr="00E41EC0">
        <w:rPr>
          <w:rFonts w:ascii="Angsana New" w:hAnsi="Angsana New"/>
          <w:sz w:val="30"/>
          <w:szCs w:val="30"/>
          <w:cs/>
        </w:rPr>
        <w:t xml:space="preserve"> ซึ่งเป็นบริษัทร่วมของบริษัทให้แก่</w:t>
      </w:r>
      <w:r w:rsidR="00B560BE">
        <w:rPr>
          <w:rFonts w:ascii="Angsana New" w:hAnsi="Angsana New" w:hint="cs"/>
          <w:sz w:val="30"/>
          <w:szCs w:val="30"/>
          <w:cs/>
        </w:rPr>
        <w:t>บุคคล</w:t>
      </w:r>
      <w:r w:rsidR="00383A28">
        <w:rPr>
          <w:rFonts w:ascii="Angsana New" w:hAnsi="Angsana New" w:hint="cs"/>
          <w:sz w:val="30"/>
          <w:szCs w:val="30"/>
          <w:cs/>
        </w:rPr>
        <w:t>ภายนอก</w:t>
      </w:r>
      <w:r w:rsidR="00285354">
        <w:rPr>
          <w:rFonts w:ascii="Angsana New" w:hAnsi="Angsana New" w:hint="cs"/>
          <w:sz w:val="30"/>
          <w:szCs w:val="30"/>
          <w:cs/>
        </w:rPr>
        <w:t>ออกไป</w:t>
      </w:r>
      <w:r w:rsidRPr="00E41EC0">
        <w:rPr>
          <w:rFonts w:ascii="Angsana New" w:hAnsi="Angsana New"/>
          <w:sz w:val="30"/>
          <w:szCs w:val="30"/>
          <w:cs/>
        </w:rPr>
        <w:t>ร้อยละ</w:t>
      </w:r>
      <w:r w:rsidR="00E41EC0" w:rsidRPr="00E41EC0">
        <w:rPr>
          <w:rFonts w:ascii="Angsana New" w:hAnsi="Angsana New"/>
          <w:sz w:val="30"/>
          <w:szCs w:val="30"/>
          <w:cs/>
        </w:rPr>
        <w:t xml:space="preserve"> </w:t>
      </w:r>
      <w:r w:rsidR="00E41EC0">
        <w:rPr>
          <w:rFonts w:ascii="Angsana New" w:hAnsi="Angsana New" w:hint="cs"/>
          <w:sz w:val="30"/>
          <w:szCs w:val="30"/>
          <w:cs/>
        </w:rPr>
        <w:t>2.42</w:t>
      </w:r>
      <w:r w:rsidR="00E41EC0" w:rsidRPr="00E41EC0">
        <w:rPr>
          <w:rFonts w:ascii="Angsana New" w:hAnsi="Angsana New"/>
          <w:sz w:val="30"/>
          <w:szCs w:val="30"/>
          <w:cs/>
        </w:rPr>
        <w:t xml:space="preserve"> </w:t>
      </w:r>
      <w:r w:rsidR="00383A28">
        <w:rPr>
          <w:rFonts w:ascii="Angsana New" w:hAnsi="Angsana New" w:hint="cs"/>
          <w:sz w:val="30"/>
          <w:szCs w:val="30"/>
          <w:cs/>
        </w:rPr>
        <w:t>จากส่วนได้เสียทั้งหมดร้อยละ</w:t>
      </w:r>
      <w:r w:rsidR="00383A28">
        <w:rPr>
          <w:rFonts w:ascii="Angsana New" w:hAnsi="Angsana New"/>
          <w:sz w:val="30"/>
          <w:szCs w:val="30"/>
        </w:rPr>
        <w:t xml:space="preserve"> 36.21</w:t>
      </w:r>
      <w:r w:rsidR="0016639F">
        <w:rPr>
          <w:rFonts w:ascii="Angsana New" w:hAnsi="Angsana New"/>
          <w:sz w:val="30"/>
          <w:szCs w:val="30"/>
        </w:rPr>
        <w:t xml:space="preserve"> </w:t>
      </w:r>
      <w:r w:rsidR="0016639F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="00383A28">
        <w:rPr>
          <w:rFonts w:ascii="Angsana New" w:hAnsi="Angsana New"/>
          <w:sz w:val="30"/>
          <w:szCs w:val="30"/>
        </w:rPr>
        <w:t xml:space="preserve"> </w:t>
      </w:r>
      <w:r w:rsidR="00383A28">
        <w:rPr>
          <w:rFonts w:ascii="Angsana New" w:hAnsi="Angsana New" w:hint="cs"/>
          <w:sz w:val="30"/>
          <w:szCs w:val="30"/>
          <w:cs/>
        </w:rPr>
        <w:t xml:space="preserve">ซึ่งมีมูลค่าตามวิธีส่วนได้เสียจำนวน </w:t>
      </w:r>
      <w:r w:rsidR="0016639F">
        <w:rPr>
          <w:rFonts w:ascii="Angsana New" w:hAnsi="Angsana New"/>
          <w:sz w:val="30"/>
          <w:szCs w:val="30"/>
        </w:rPr>
        <w:t xml:space="preserve">3.1 </w:t>
      </w:r>
      <w:r w:rsidR="0016639F">
        <w:rPr>
          <w:rFonts w:ascii="Angsana New" w:hAnsi="Angsana New" w:hint="cs"/>
          <w:sz w:val="30"/>
          <w:szCs w:val="30"/>
          <w:cs/>
        </w:rPr>
        <w:t>ล้านบาทสำหรับงบการเงินที่แสด</w:t>
      </w:r>
      <w:r w:rsidR="00383A28">
        <w:rPr>
          <w:rFonts w:ascii="Angsana New" w:hAnsi="Angsana New" w:hint="cs"/>
          <w:sz w:val="30"/>
          <w:szCs w:val="30"/>
          <w:cs/>
        </w:rPr>
        <w:t>งเงินลงทุนตามวิธีส่วนได้เสีย และมีราคาทุน</w:t>
      </w:r>
      <w:r w:rsidR="0016639F">
        <w:rPr>
          <w:rFonts w:ascii="Angsana New" w:hAnsi="Angsana New" w:hint="cs"/>
          <w:sz w:val="30"/>
          <w:szCs w:val="30"/>
          <w:cs/>
        </w:rPr>
        <w:t xml:space="preserve"> </w:t>
      </w:r>
      <w:r w:rsidR="0016639F">
        <w:rPr>
          <w:rFonts w:ascii="Angsana New" w:hAnsi="Angsana New"/>
          <w:sz w:val="30"/>
          <w:szCs w:val="30"/>
        </w:rPr>
        <w:t xml:space="preserve">2.9 </w:t>
      </w:r>
      <w:r w:rsidR="0016639F">
        <w:rPr>
          <w:rFonts w:ascii="Angsana New" w:hAnsi="Angsana New" w:hint="cs"/>
          <w:sz w:val="30"/>
          <w:szCs w:val="30"/>
          <w:cs/>
        </w:rPr>
        <w:t>ล้</w:t>
      </w:r>
      <w:r w:rsidR="00383A28">
        <w:rPr>
          <w:rFonts w:ascii="Angsana New" w:hAnsi="Angsana New" w:hint="cs"/>
          <w:sz w:val="30"/>
          <w:szCs w:val="30"/>
          <w:cs/>
        </w:rPr>
        <w:t xml:space="preserve">านบาทสำหรับงบการเงินเฉพาะกิจการไปในราคา </w:t>
      </w:r>
      <w:r w:rsidR="00383A28">
        <w:rPr>
          <w:rFonts w:ascii="Angsana New" w:hAnsi="Angsana New"/>
          <w:sz w:val="30"/>
          <w:szCs w:val="30"/>
        </w:rPr>
        <w:t xml:space="preserve">7 </w:t>
      </w:r>
      <w:r w:rsidR="00383A28">
        <w:rPr>
          <w:rFonts w:ascii="Angsana New" w:hAnsi="Angsana New" w:hint="cs"/>
          <w:sz w:val="30"/>
          <w:szCs w:val="30"/>
          <w:cs/>
        </w:rPr>
        <w:t>ล้านบาท ซึ่ง</w:t>
      </w:r>
      <w:r w:rsidR="0016639F">
        <w:rPr>
          <w:rFonts w:ascii="Angsana New" w:hAnsi="Angsana New" w:hint="cs"/>
          <w:sz w:val="30"/>
          <w:szCs w:val="30"/>
          <w:cs/>
        </w:rPr>
        <w:t xml:space="preserve">บริษัทรับรู้กำไรจากการขายในรายได้อื่นจำนวน </w:t>
      </w:r>
      <w:r w:rsidR="0016639F">
        <w:rPr>
          <w:rFonts w:ascii="Angsana New" w:hAnsi="Angsana New"/>
          <w:sz w:val="30"/>
          <w:szCs w:val="30"/>
        </w:rPr>
        <w:t xml:space="preserve">3.9 </w:t>
      </w:r>
      <w:r w:rsidR="0016639F">
        <w:rPr>
          <w:rFonts w:ascii="Angsana New" w:hAnsi="Angsana New" w:hint="cs"/>
          <w:sz w:val="30"/>
          <w:szCs w:val="30"/>
          <w:cs/>
        </w:rPr>
        <w:t>ล้านบาท</w:t>
      </w:r>
      <w:r w:rsidR="00383A28">
        <w:rPr>
          <w:rFonts w:ascii="Angsana New" w:hAnsi="Angsana New" w:hint="cs"/>
          <w:sz w:val="30"/>
          <w:szCs w:val="30"/>
          <w:cs/>
        </w:rPr>
        <w:t xml:space="preserve"> </w:t>
      </w:r>
      <w:r w:rsidR="00DA05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DA050D">
        <w:rPr>
          <w:rFonts w:ascii="Angsana New" w:hAnsi="Angsana New"/>
          <w:sz w:val="30"/>
          <w:szCs w:val="30"/>
        </w:rPr>
        <w:t xml:space="preserve">4.1 </w:t>
      </w:r>
      <w:r w:rsidR="00DA050D">
        <w:rPr>
          <w:rFonts w:ascii="Angsana New" w:hAnsi="Angsana New" w:hint="cs"/>
          <w:sz w:val="30"/>
          <w:szCs w:val="30"/>
          <w:cs/>
        </w:rPr>
        <w:t>ล้านบาท</w:t>
      </w:r>
      <w:r w:rsidR="0016639F">
        <w:rPr>
          <w:rFonts w:ascii="Angsana New" w:hAnsi="Angsana New" w:hint="cs"/>
          <w:sz w:val="30"/>
          <w:szCs w:val="30"/>
          <w:cs/>
        </w:rPr>
        <w:t>ในงบกำไรขาดทุนเบ็ดเสร็จที่แสดงเงินลงทุนตามวิธีส่วนได้เสีย</w:t>
      </w:r>
      <w:r w:rsidR="00DA050D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383A28">
        <w:rPr>
          <w:rFonts w:ascii="Angsana New" w:hAnsi="Angsana New" w:hint="cs"/>
          <w:sz w:val="30"/>
          <w:szCs w:val="30"/>
          <w:cs/>
        </w:rPr>
        <w:t xml:space="preserve"> </w:t>
      </w:r>
      <w:r w:rsidR="0016639F">
        <w:rPr>
          <w:rFonts w:ascii="Angsana New" w:hAnsi="Angsana New" w:hint="cs"/>
          <w:sz w:val="30"/>
          <w:szCs w:val="30"/>
          <w:cs/>
        </w:rPr>
        <w:t>สำหรับงวด</w:t>
      </w:r>
      <w:r w:rsidR="00383A2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16639F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16639F">
        <w:rPr>
          <w:rFonts w:ascii="Angsana New" w:hAnsi="Angsana New"/>
          <w:sz w:val="30"/>
          <w:szCs w:val="30"/>
        </w:rPr>
        <w:t xml:space="preserve">30 </w:t>
      </w:r>
      <w:r w:rsidR="0016639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6639F">
        <w:rPr>
          <w:rFonts w:ascii="Angsana New" w:hAnsi="Angsana New"/>
          <w:sz w:val="30"/>
          <w:szCs w:val="30"/>
        </w:rPr>
        <w:t>2560</w:t>
      </w:r>
      <w:r w:rsidR="0016639F">
        <w:rPr>
          <w:rFonts w:ascii="Angsana New" w:hAnsi="Angsana New" w:hint="cs"/>
          <w:sz w:val="30"/>
          <w:szCs w:val="30"/>
          <w:cs/>
        </w:rPr>
        <w:t xml:space="preserve"> </w:t>
      </w:r>
      <w:r w:rsidR="00383A28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16639F" w:rsidRPr="00343B34">
        <w:rPr>
          <w:rFonts w:ascii="Angsana New" w:hAnsi="Angsana New"/>
          <w:sz w:val="30"/>
          <w:szCs w:val="30"/>
          <w:cs/>
        </w:rPr>
        <w:t xml:space="preserve">บริษัทบันทึกลูกหนี้จากการขายเงินลงทุนในบริษัทร่วมจำนวนเงิน </w:t>
      </w:r>
      <w:r w:rsidR="0016639F">
        <w:rPr>
          <w:rFonts w:ascii="Angsana New" w:hAnsi="Angsana New"/>
          <w:sz w:val="30"/>
          <w:szCs w:val="30"/>
        </w:rPr>
        <w:t>7</w:t>
      </w:r>
      <w:r w:rsidR="0016639F" w:rsidRPr="00343B34">
        <w:rPr>
          <w:rFonts w:ascii="Angsana New" w:hAnsi="Angsana New"/>
          <w:sz w:val="30"/>
          <w:szCs w:val="30"/>
          <w:cs/>
        </w:rPr>
        <w:t xml:space="preserve"> ล้านบาท</w:t>
      </w:r>
      <w:r w:rsidR="0016639F">
        <w:rPr>
          <w:rFonts w:ascii="Angsana New" w:hAnsi="Angsana New" w:hint="cs"/>
          <w:sz w:val="30"/>
          <w:szCs w:val="30"/>
          <w:cs/>
        </w:rPr>
        <w:t xml:space="preserve">ไว้ในบัญชี </w:t>
      </w:r>
      <w:r w:rsidR="0016639F">
        <w:rPr>
          <w:rFonts w:ascii="Angsana New" w:hAnsi="Angsana New"/>
          <w:sz w:val="30"/>
          <w:szCs w:val="30"/>
        </w:rPr>
        <w:t>“</w:t>
      </w:r>
      <w:r w:rsidR="0016639F">
        <w:rPr>
          <w:rFonts w:ascii="Angsana New" w:hAnsi="Angsana New" w:hint="cs"/>
          <w:sz w:val="30"/>
          <w:szCs w:val="30"/>
          <w:cs/>
        </w:rPr>
        <w:t>ลูกหนี้</w:t>
      </w:r>
      <w:r w:rsidR="00383A28">
        <w:rPr>
          <w:rFonts w:ascii="Angsana New" w:hAnsi="Angsana New" w:hint="cs"/>
          <w:sz w:val="30"/>
          <w:szCs w:val="30"/>
          <w:cs/>
        </w:rPr>
        <w:t>หมุนเวียน</w:t>
      </w:r>
      <w:r w:rsidR="0016639F">
        <w:rPr>
          <w:rFonts w:ascii="Angsana New" w:hAnsi="Angsana New" w:hint="cs"/>
          <w:sz w:val="30"/>
          <w:szCs w:val="30"/>
          <w:cs/>
        </w:rPr>
        <w:t>อื่น</w:t>
      </w:r>
      <w:r w:rsidR="0016639F">
        <w:rPr>
          <w:rFonts w:ascii="Angsana New" w:hAnsi="Angsana New"/>
          <w:sz w:val="30"/>
          <w:szCs w:val="30"/>
        </w:rPr>
        <w:t>”</w:t>
      </w:r>
      <w:r w:rsidR="0016639F" w:rsidRPr="00343B34">
        <w:rPr>
          <w:rFonts w:ascii="Angsana New" w:hAnsi="Angsana New"/>
          <w:sz w:val="30"/>
          <w:szCs w:val="30"/>
          <w:cs/>
        </w:rPr>
        <w:t xml:space="preserve"> ในงบแสดงฐานะการเงินที่แสดงเงินลงทุนตามวิธีส่วนได้เสียและงบการเงินเฉพาะกิจการ</w:t>
      </w:r>
      <w:r w:rsidR="0016639F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6639F">
        <w:rPr>
          <w:rFonts w:ascii="Angsana New" w:hAnsi="Angsana New"/>
          <w:sz w:val="30"/>
          <w:szCs w:val="30"/>
        </w:rPr>
        <w:t xml:space="preserve">30 </w:t>
      </w:r>
      <w:r w:rsidR="0016639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6639F">
        <w:rPr>
          <w:rFonts w:ascii="Angsana New" w:hAnsi="Angsana New"/>
          <w:sz w:val="30"/>
          <w:szCs w:val="30"/>
        </w:rPr>
        <w:t>2560</w:t>
      </w:r>
    </w:p>
    <w:p w:rsidR="00E31588" w:rsidRPr="00E31588" w:rsidRDefault="00E31588" w:rsidP="00E31588">
      <w:pPr>
        <w:rPr>
          <w:rFonts w:asciiTheme="majorBidi" w:hAnsiTheme="majorBidi" w:cstheme="majorBidi"/>
          <w:sz w:val="30"/>
          <w:szCs w:val="30"/>
        </w:rPr>
      </w:pPr>
    </w:p>
    <w:p w:rsidR="00E31588" w:rsidRPr="00E31588" w:rsidRDefault="00E31588" w:rsidP="00E31588">
      <w:pPr>
        <w:rPr>
          <w:rFonts w:asciiTheme="majorBidi" w:hAnsiTheme="majorBidi" w:cstheme="majorBidi"/>
          <w:sz w:val="30"/>
          <w:szCs w:val="30"/>
        </w:rPr>
      </w:pPr>
    </w:p>
    <w:p w:rsidR="00E31588" w:rsidRPr="00E31588" w:rsidRDefault="00E31588" w:rsidP="00E31588">
      <w:pPr>
        <w:rPr>
          <w:rFonts w:asciiTheme="majorBidi" w:hAnsiTheme="majorBidi" w:cstheme="majorBidi"/>
          <w:sz w:val="30"/>
          <w:szCs w:val="30"/>
        </w:rPr>
      </w:pPr>
    </w:p>
    <w:p w:rsidR="00E31588" w:rsidRDefault="00E31588" w:rsidP="00E31588">
      <w:pPr>
        <w:rPr>
          <w:rFonts w:asciiTheme="majorBidi" w:hAnsiTheme="majorBidi" w:cstheme="majorBidi"/>
          <w:sz w:val="30"/>
          <w:szCs w:val="30"/>
        </w:rPr>
      </w:pPr>
    </w:p>
    <w:p w:rsidR="00E31588" w:rsidRDefault="00E31588" w:rsidP="00E31588">
      <w:pPr>
        <w:rPr>
          <w:rFonts w:asciiTheme="majorBidi" w:hAnsiTheme="majorBidi" w:cstheme="majorBidi"/>
          <w:sz w:val="30"/>
          <w:szCs w:val="30"/>
        </w:rPr>
      </w:pPr>
    </w:p>
    <w:p w:rsidR="00AD2335" w:rsidRPr="00E31588" w:rsidRDefault="00E31588" w:rsidP="00E31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Theme="majorBidi" w:hAnsiTheme="majorBidi" w:cstheme="majorBidi"/>
          <w:sz w:val="30"/>
          <w:szCs w:val="30"/>
        </w:rPr>
        <w:sectPr w:rsidR="00AD2335" w:rsidRPr="00E31588" w:rsidSect="00E31588">
          <w:pgSz w:w="11909" w:h="16834" w:code="9"/>
          <w:pgMar w:top="691" w:right="1152" w:bottom="576" w:left="1152" w:header="720" w:footer="576" w:gutter="0"/>
          <w:pgNumType w:start="25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</w:rPr>
        <w:tab/>
      </w:r>
    </w:p>
    <w:p w:rsidR="00CA6FF6" w:rsidRPr="0012614F" w:rsidRDefault="00CA6FF6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29"/>
        <w:rPr>
          <w:rFonts w:ascii="Angsana New" w:hAnsi="Angsana New"/>
          <w:sz w:val="30"/>
          <w:szCs w:val="30"/>
        </w:rPr>
      </w:pPr>
      <w:r w:rsidRPr="0012614F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="00250078">
        <w:rPr>
          <w:rFonts w:ascii="Angsana New" w:hAnsi="Angsana New"/>
          <w:sz w:val="30"/>
          <w:szCs w:val="30"/>
        </w:rPr>
        <w:t>30</w:t>
      </w:r>
      <w:r w:rsidR="0012614F" w:rsidRPr="0012614F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E1E59" w:rsidRPr="0012614F">
        <w:rPr>
          <w:rFonts w:ascii="Angsana New" w:hAnsi="Angsana New" w:hint="cs"/>
          <w:sz w:val="30"/>
          <w:szCs w:val="30"/>
          <w:cs/>
        </w:rPr>
        <w:t>25</w:t>
      </w:r>
      <w:r w:rsidR="00E455F4" w:rsidRPr="0012614F">
        <w:rPr>
          <w:rFonts w:ascii="Angsana New" w:hAnsi="Angsana New"/>
          <w:sz w:val="30"/>
          <w:szCs w:val="30"/>
        </w:rPr>
        <w:t>60</w:t>
      </w:r>
      <w:r w:rsidRPr="0012614F">
        <w:rPr>
          <w:rFonts w:ascii="Angsana New" w:hAnsi="Angsana New" w:hint="cs"/>
          <w:sz w:val="30"/>
          <w:szCs w:val="30"/>
          <w:cs/>
        </w:rPr>
        <w:t xml:space="preserve">  และ </w:t>
      </w:r>
      <w:r w:rsidR="00250078">
        <w:rPr>
          <w:rFonts w:ascii="Angsana New" w:hAnsi="Angsana New"/>
          <w:sz w:val="30"/>
          <w:szCs w:val="30"/>
        </w:rPr>
        <w:t>31</w:t>
      </w:r>
      <w:r w:rsidRPr="0012614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455F4" w:rsidRPr="0012614F">
        <w:rPr>
          <w:rFonts w:asciiTheme="majorBidi" w:hAnsiTheme="majorBidi" w:cstheme="majorBidi"/>
          <w:sz w:val="30"/>
          <w:szCs w:val="30"/>
          <w:cs/>
        </w:rPr>
        <w:t>25</w:t>
      </w:r>
      <w:r w:rsidR="00E455F4" w:rsidRPr="0012614F">
        <w:rPr>
          <w:rFonts w:asciiTheme="majorBidi" w:hAnsiTheme="majorBidi" w:cstheme="majorBidi"/>
          <w:sz w:val="30"/>
          <w:szCs w:val="30"/>
        </w:rPr>
        <w:t>59</w:t>
      </w:r>
      <w:r w:rsidRPr="001261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2614F">
        <w:rPr>
          <w:rFonts w:ascii="Angsana New" w:hAnsi="Angsana New"/>
          <w:sz w:val="30"/>
          <w:szCs w:val="30"/>
          <w:cs/>
        </w:rPr>
        <w:t>มีดังนี้</w:t>
      </w:r>
    </w:p>
    <w:p w:rsidR="00E10273" w:rsidRPr="0013215F" w:rsidRDefault="00E10273" w:rsidP="003633E6">
      <w:pPr>
        <w:spacing w:line="320" w:lineRule="exact"/>
        <w:rPr>
          <w:rFonts w:ascii="Angsana New" w:hAnsi="Angsana New"/>
          <w:sz w:val="30"/>
          <w:szCs w:val="30"/>
        </w:rPr>
      </w:pPr>
    </w:p>
    <w:tbl>
      <w:tblPr>
        <w:tblW w:w="152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AE1E59" w:rsidRPr="00A128E9" w:rsidTr="00C55BA3">
        <w:trPr>
          <w:trHeight w:val="82"/>
        </w:trPr>
        <w:tc>
          <w:tcPr>
            <w:tcW w:w="2160" w:type="dxa"/>
          </w:tcPr>
          <w:p w:rsidR="00AE1E59" w:rsidRPr="00EF62B2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AE1E59" w:rsidRPr="00EF62B2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70" w:type="dxa"/>
            <w:gridSpan w:val="20"/>
          </w:tcPr>
          <w:p w:rsidR="00AE1E59" w:rsidRPr="00A128E9" w:rsidRDefault="00AE1E59" w:rsidP="00AE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128E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E1E59" w:rsidRPr="00A128E9" w:rsidTr="00C55BA3">
        <w:trPr>
          <w:trHeight w:val="360"/>
        </w:trPr>
        <w:tc>
          <w:tcPr>
            <w:tcW w:w="2160" w:type="dxa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2"/>
          </w:tcPr>
          <w:p w:rsidR="00AE1E59" w:rsidRPr="00A128E9" w:rsidRDefault="00AE1E59" w:rsidP="00D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มูลค่าตามวิธี</w:t>
            </w:r>
            <w:r w:rsidRPr="00A128E9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  <w:shd w:val="clear" w:color="auto" w:fill="auto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  <w:cs/>
              </w:rPr>
              <w:t xml:space="preserve">ส่วนได้เสีย </w:t>
            </w:r>
            <w:r w:rsidRPr="00A128E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A128E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12614F" w:rsidRPr="00A128E9" w:rsidTr="00C55BA3">
        <w:trPr>
          <w:trHeight w:val="82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12614F" w:rsidRPr="00A128E9" w:rsidTr="00C55BA3">
        <w:trPr>
          <w:trHeight w:val="82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</w:tc>
      </w:tr>
      <w:tr w:rsidR="0012614F" w:rsidRPr="00A128E9" w:rsidTr="00C55BA3">
        <w:trPr>
          <w:trHeight w:val="82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128E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60" w:type="dxa"/>
            <w:gridSpan w:val="18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128E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2614F" w:rsidRPr="004142DB" w:rsidTr="00CA59F8">
        <w:trPr>
          <w:trHeight w:val="82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128E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614F" w:rsidRPr="004142DB" w:rsidTr="00CA59F8">
        <w:trPr>
          <w:trHeight w:val="82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900" w:type="dxa"/>
            <w:shd w:val="clear" w:color="auto" w:fill="auto"/>
          </w:tcPr>
          <w:p w:rsidR="0012614F" w:rsidRPr="00A128E9" w:rsidRDefault="00D41BA9" w:rsidP="009C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 w:rsidRPr="00D41BA9">
              <w:rPr>
                <w:rFonts w:ascii="Angsana New" w:hAnsi="Angsana New"/>
                <w:sz w:val="24"/>
                <w:szCs w:val="24"/>
                <w:cs/>
              </w:rPr>
              <w:t>33.79</w:t>
            </w:r>
          </w:p>
        </w:tc>
        <w:tc>
          <w:tcPr>
            <w:tcW w:w="81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>36.21</w:t>
            </w:r>
          </w:p>
        </w:tc>
        <w:tc>
          <w:tcPr>
            <w:tcW w:w="810" w:type="dxa"/>
            <w:shd w:val="clear" w:color="auto" w:fill="auto"/>
          </w:tcPr>
          <w:p w:rsidR="0012614F" w:rsidRPr="00A128E9" w:rsidRDefault="00D41BA9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BA9">
              <w:rPr>
                <w:rFonts w:ascii="Angsana New" w:hAnsi="Angsana New"/>
                <w:sz w:val="24"/>
                <w:szCs w:val="24"/>
                <w:cs/>
              </w:rPr>
              <w:t>116</w:t>
            </w:r>
            <w:r w:rsidRPr="00D41BA9">
              <w:rPr>
                <w:rFonts w:ascii="Angsana New" w:hAnsi="Angsana New"/>
                <w:sz w:val="24"/>
                <w:szCs w:val="24"/>
              </w:rPr>
              <w:t>,</w:t>
            </w:r>
            <w:r w:rsidRPr="00D41BA9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D41BA9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1B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</w:t>
            </w:r>
            <w:r w:rsidRPr="00D41BA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41B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051</w:t>
            </w:r>
          </w:p>
        </w:tc>
        <w:tc>
          <w:tcPr>
            <w:tcW w:w="270" w:type="dxa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02A0">
              <w:rPr>
                <w:rFonts w:ascii="Angsana New" w:hAnsi="Angsana New"/>
                <w:b/>
                <w:bCs/>
                <w:sz w:val="24"/>
                <w:szCs w:val="24"/>
              </w:rPr>
              <w:t>43,984</w:t>
            </w:r>
          </w:p>
        </w:tc>
        <w:tc>
          <w:tcPr>
            <w:tcW w:w="270" w:type="dxa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D41BA9" w:rsidP="00D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1B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43</w:t>
            </w:r>
            <w:r w:rsidRPr="00D41BA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41B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034</w:t>
            </w:r>
          </w:p>
        </w:tc>
        <w:tc>
          <w:tcPr>
            <w:tcW w:w="270" w:type="dxa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12614F" w:rsidP="00D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02A0">
              <w:rPr>
                <w:rFonts w:ascii="Angsana New" w:hAnsi="Angsana New"/>
                <w:b/>
                <w:bCs/>
                <w:sz w:val="24"/>
                <w:szCs w:val="24"/>
              </w:rPr>
              <w:t>45,943</w:t>
            </w:r>
          </w:p>
        </w:tc>
        <w:tc>
          <w:tcPr>
            <w:tcW w:w="270" w:type="dxa"/>
            <w:shd w:val="clear" w:color="auto" w:fill="auto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D41BA9" w:rsidP="00D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20" w:lineRule="exact"/>
              <w:ind w:left="-85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12614F" w:rsidRPr="001C02A0" w:rsidRDefault="0012614F" w:rsidP="00D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02A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D41BA9" w:rsidP="00D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1BA9">
              <w:rPr>
                <w:rFonts w:ascii="Angsana New" w:hAnsi="Angsana New"/>
                <w:b/>
                <w:bCs/>
                <w:sz w:val="24"/>
                <w:szCs w:val="24"/>
              </w:rPr>
              <w:t>43,034</w:t>
            </w:r>
          </w:p>
        </w:tc>
        <w:tc>
          <w:tcPr>
            <w:tcW w:w="270" w:type="dxa"/>
            <w:shd w:val="clear" w:color="auto" w:fill="auto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12614F" w:rsidRPr="001C02A0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85"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02A0">
              <w:rPr>
                <w:rFonts w:ascii="Angsana New" w:hAnsi="Angsana New"/>
                <w:b/>
                <w:bCs/>
                <w:sz w:val="24"/>
                <w:szCs w:val="24"/>
              </w:rPr>
              <w:t>45,943</w:t>
            </w:r>
          </w:p>
        </w:tc>
      </w:tr>
    </w:tbl>
    <w:p w:rsidR="00D70E3B" w:rsidRPr="003D44E6" w:rsidRDefault="00D70E3B" w:rsidP="003633E6">
      <w:pPr>
        <w:spacing w:line="32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143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90"/>
        <w:gridCol w:w="900"/>
        <w:gridCol w:w="90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</w:tblGrid>
      <w:tr w:rsidR="00AE1E59" w:rsidRPr="00A128E9" w:rsidTr="009C61AE">
        <w:trPr>
          <w:trHeight w:val="204"/>
          <w:tblHeader/>
        </w:trPr>
        <w:tc>
          <w:tcPr>
            <w:tcW w:w="2160" w:type="dxa"/>
          </w:tcPr>
          <w:p w:rsidR="00AE1E59" w:rsidRPr="00EF62B2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AE1E59" w:rsidRPr="00EF62B2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0" w:type="dxa"/>
            <w:gridSpan w:val="16"/>
          </w:tcPr>
          <w:p w:rsidR="00AE1E59" w:rsidRPr="00A128E9" w:rsidRDefault="00AE1E59" w:rsidP="00D25EFF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128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E1E59" w:rsidRPr="00A128E9" w:rsidTr="009C61AE">
        <w:trPr>
          <w:trHeight w:val="303"/>
          <w:tblHeader/>
        </w:trPr>
        <w:tc>
          <w:tcPr>
            <w:tcW w:w="2160" w:type="dxa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</w:tcPr>
          <w:p w:rsidR="00AE1E59" w:rsidRPr="00A128E9" w:rsidRDefault="00AE1E59" w:rsidP="00DA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28E9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2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E1E59" w:rsidRPr="00A128E9" w:rsidRDefault="00AE1E59" w:rsidP="00D2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E1E59" w:rsidRPr="00A128E9" w:rsidRDefault="00AE1E59" w:rsidP="00D25EFF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A128E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614F" w:rsidRPr="00A128E9" w:rsidTr="009C61AE">
        <w:trPr>
          <w:trHeight w:val="303"/>
          <w:tblHeader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90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99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28E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128E9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12614F" w:rsidRPr="00A128E9" w:rsidTr="009C61AE">
        <w:trPr>
          <w:trHeight w:val="303"/>
          <w:tblHeader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900" w:type="dxa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2559</w:t>
            </w:r>
          </w:p>
        </w:tc>
        <w:tc>
          <w:tcPr>
            <w:tcW w:w="900" w:type="dxa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990" w:type="dxa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2614F" w:rsidRPr="00A128E9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2559</w:t>
            </w:r>
          </w:p>
        </w:tc>
      </w:tr>
      <w:tr w:rsidR="0012614F" w:rsidRPr="00A128E9" w:rsidTr="009C61AE">
        <w:trPr>
          <w:trHeight w:val="303"/>
          <w:tblHeader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0" w:type="dxa"/>
            <w:gridSpan w:val="14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2614F" w:rsidRPr="00A128E9" w:rsidTr="009C61AE">
        <w:trPr>
          <w:trHeight w:val="303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28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614F" w:rsidRPr="00D16B08" w:rsidTr="009C61AE">
        <w:trPr>
          <w:trHeight w:val="303"/>
        </w:trPr>
        <w:tc>
          <w:tcPr>
            <w:tcW w:w="216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8E9">
              <w:rPr>
                <w:rFonts w:asciiTheme="majorBidi" w:hAnsiTheme="majorBidi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108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990" w:type="dxa"/>
            <w:shd w:val="clear" w:color="auto" w:fill="auto"/>
          </w:tcPr>
          <w:p w:rsidR="0012614F" w:rsidRPr="00A128E9" w:rsidRDefault="009C61AE" w:rsidP="009C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38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C61AE">
              <w:rPr>
                <w:rFonts w:asciiTheme="majorBidi" w:hAnsiTheme="majorBidi" w:cstheme="majorBidi"/>
                <w:sz w:val="24"/>
                <w:szCs w:val="24"/>
              </w:rPr>
              <w:t>33.79</w:t>
            </w:r>
          </w:p>
        </w:tc>
        <w:tc>
          <w:tcPr>
            <w:tcW w:w="900" w:type="dxa"/>
            <w:shd w:val="clear" w:color="auto" w:fill="auto"/>
          </w:tcPr>
          <w:p w:rsidR="0012614F" w:rsidRPr="00A128E9" w:rsidRDefault="0012614F" w:rsidP="009C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</w:rPr>
              <w:t>36.21</w:t>
            </w:r>
          </w:p>
        </w:tc>
        <w:tc>
          <w:tcPr>
            <w:tcW w:w="900" w:type="dxa"/>
          </w:tcPr>
          <w:p w:rsidR="0012614F" w:rsidRPr="00A128E9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61AE">
              <w:rPr>
                <w:rFonts w:asciiTheme="majorBidi" w:hAnsiTheme="majorBidi" w:cstheme="majorBidi"/>
                <w:sz w:val="24"/>
                <w:szCs w:val="24"/>
              </w:rPr>
              <w:t>116,000</w:t>
            </w:r>
          </w:p>
        </w:tc>
        <w:tc>
          <w:tcPr>
            <w:tcW w:w="99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2614F" w:rsidRPr="00A128E9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41,051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43,984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12614F" w:rsidRPr="00A128E9" w:rsidRDefault="009C61AE" w:rsidP="009C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99"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12614F" w:rsidRPr="00A128E9" w:rsidRDefault="0012614F" w:rsidP="009C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320" w:lineRule="exact"/>
              <w:ind w:left="-99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2614F" w:rsidRPr="00A128E9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61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41,051</w:t>
            </w:r>
          </w:p>
        </w:tc>
        <w:tc>
          <w:tcPr>
            <w:tcW w:w="270" w:type="dxa"/>
            <w:shd w:val="clear" w:color="auto" w:fill="auto"/>
          </w:tcPr>
          <w:p w:rsidR="0012614F" w:rsidRPr="00A128E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2614F" w:rsidRPr="00664339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28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43,984</w:t>
            </w:r>
          </w:p>
        </w:tc>
      </w:tr>
    </w:tbl>
    <w:p w:rsidR="00D70E3B" w:rsidRPr="00A478DE" w:rsidRDefault="00D70E3B" w:rsidP="0036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25"/>
        <w:rPr>
          <w:rFonts w:ascii="Angsana New" w:hAnsi="Angsana New"/>
          <w:sz w:val="30"/>
          <w:szCs w:val="30"/>
        </w:rPr>
      </w:pPr>
    </w:p>
    <w:p w:rsidR="00624736" w:rsidRPr="0034399E" w:rsidRDefault="00D70E3B" w:rsidP="00790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288"/>
        <w:rPr>
          <w:rFonts w:asciiTheme="majorBidi" w:hAnsiTheme="majorBidi" w:cstheme="majorBidi"/>
          <w:sz w:val="30"/>
          <w:szCs w:val="30"/>
          <w:cs/>
        </w:rPr>
        <w:sectPr w:rsidR="00624736" w:rsidRPr="0034399E" w:rsidSect="00CA59F8">
          <w:footerReference w:type="default" r:id="rId10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  <w:r>
        <w:rPr>
          <w:rFonts w:ascii="Angsana New" w:hAnsi="Angsana New" w:hint="cs"/>
          <w:sz w:val="30"/>
          <w:szCs w:val="30"/>
          <w:cs/>
        </w:rPr>
        <w:t>บ</w:t>
      </w:r>
      <w:r w:rsidRPr="00F87821">
        <w:rPr>
          <w:rFonts w:ascii="Angsana New" w:hAnsi="Angsana New" w:hint="cs"/>
          <w:sz w:val="30"/>
          <w:szCs w:val="30"/>
          <w:cs/>
        </w:rPr>
        <w:t>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F87821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 w:rsidR="00790DB8">
        <w:rPr>
          <w:rFonts w:ascii="Angsana New" w:hAnsi="Angsana New" w:hint="cs"/>
          <w:sz w:val="30"/>
          <w:szCs w:val="30"/>
          <w:cs/>
        </w:rPr>
        <w:t>และไม่ได้</w:t>
      </w:r>
      <w:r w:rsidR="00624736">
        <w:rPr>
          <w:rFonts w:asciiTheme="majorBidi" w:hAnsiTheme="majorBidi" w:cstheme="majorBidi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4E44FE" w:rsidRPr="0034399E" w:rsidRDefault="00B75C9C" w:rsidP="00FC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4E44FE" w:rsidRPr="003439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4E44FE" w:rsidRPr="0034399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8F301E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ระยะยาว</w:t>
      </w:r>
      <w:r w:rsidR="004E44FE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:rsidR="004E44F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52"/>
        <w:gridCol w:w="270"/>
        <w:gridCol w:w="1080"/>
        <w:gridCol w:w="270"/>
        <w:gridCol w:w="1134"/>
      </w:tblGrid>
      <w:tr w:rsidR="0012614F" w:rsidRPr="006116C6" w:rsidTr="00CB2EF2">
        <w:tc>
          <w:tcPr>
            <w:tcW w:w="3870" w:type="dxa"/>
          </w:tcPr>
          <w:p w:rsidR="0012614F" w:rsidRDefault="0012614F" w:rsidP="00EB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12614F" w:rsidRPr="006E411C" w:rsidRDefault="0012614F" w:rsidP="00EB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12614F" w:rsidRPr="006116C6" w:rsidRDefault="0012614F" w:rsidP="00EB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614F" w:rsidRPr="006116C6" w:rsidRDefault="0012614F" w:rsidP="00EB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614F" w:rsidRPr="006116C6" w:rsidRDefault="0012614F" w:rsidP="00EB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2614F" w:rsidRPr="006116C6" w:rsidRDefault="0012614F" w:rsidP="00EB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614F" w:rsidRPr="006116C6" w:rsidTr="00CB2EF2">
        <w:tc>
          <w:tcPr>
            <w:tcW w:w="3870" w:type="dxa"/>
          </w:tcPr>
          <w:p w:rsidR="0012614F" w:rsidRPr="006116C6" w:rsidRDefault="0012614F" w:rsidP="00EB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12614F" w:rsidRPr="006E411C" w:rsidRDefault="0012614F" w:rsidP="00EB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1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12614F" w:rsidRPr="000727EB" w:rsidRDefault="0012614F" w:rsidP="00EB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:rsidR="0012614F" w:rsidRPr="000727EB" w:rsidRDefault="0012614F" w:rsidP="00EB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14F" w:rsidRPr="006116C6" w:rsidTr="00CB2EF2">
        <w:tc>
          <w:tcPr>
            <w:tcW w:w="3870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2614F" w:rsidRPr="00D151D9" w:rsidRDefault="00250078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2614F"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12614F" w:rsidRPr="00D151D9" w:rsidRDefault="00250078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2614F"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12614F" w:rsidRPr="00DC7D15" w:rsidRDefault="0012614F" w:rsidP="0012614F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614F" w:rsidRPr="00D151D9" w:rsidRDefault="00250078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2614F" w:rsidRPr="00D151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12614F" w:rsidRPr="00D151D9" w:rsidRDefault="00250078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2614F" w:rsidRPr="00D151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614F" w:rsidRPr="006116C6" w:rsidTr="00CB2EF2">
        <w:tc>
          <w:tcPr>
            <w:tcW w:w="3870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12614F" w:rsidRPr="00DC7D15" w:rsidRDefault="0012614F" w:rsidP="0012614F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614F" w:rsidRPr="00D151D9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12614F" w:rsidRPr="00D151D9" w:rsidRDefault="00CB2EF2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2559</w:t>
            </w:r>
          </w:p>
        </w:tc>
      </w:tr>
      <w:tr w:rsidR="0012614F" w:rsidRPr="006116C6" w:rsidTr="00CB2EF2">
        <w:trPr>
          <w:trHeight w:val="317"/>
        </w:trPr>
        <w:tc>
          <w:tcPr>
            <w:tcW w:w="3870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6" w:type="dxa"/>
            <w:gridSpan w:val="7"/>
          </w:tcPr>
          <w:p w:rsidR="0012614F" w:rsidRPr="006116C6" w:rsidRDefault="0012614F" w:rsidP="00126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6C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6116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614F" w:rsidRPr="006116C6" w:rsidTr="00CB2EF2">
        <w:tc>
          <w:tcPr>
            <w:tcW w:w="3870" w:type="dxa"/>
          </w:tcPr>
          <w:p w:rsidR="0012614F" w:rsidRPr="00EC0E45" w:rsidRDefault="0012614F" w:rsidP="0012614F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E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:rsidR="0012614F" w:rsidRPr="00C61683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C61683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2614F" w:rsidRPr="00C61683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4F" w:rsidRPr="00153548" w:rsidTr="00CB2EF2">
        <w:tc>
          <w:tcPr>
            <w:tcW w:w="3870" w:type="dxa"/>
          </w:tcPr>
          <w:p w:rsidR="0012614F" w:rsidRPr="00EC0E45" w:rsidRDefault="0012614F" w:rsidP="0012614F">
            <w:pPr>
              <w:tabs>
                <w:tab w:val="clear" w:pos="2807"/>
                <w:tab w:val="left" w:pos="27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0E4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1AE">
              <w:rPr>
                <w:rFonts w:ascii="Angsana New" w:hAnsi="Angsana New"/>
                <w:color w:val="000000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3548">
              <w:rPr>
                <w:rFonts w:ascii="Angsana New" w:hAnsi="Angsana New"/>
                <w:color w:val="000000"/>
                <w:sz w:val="30"/>
                <w:szCs w:val="30"/>
              </w:rPr>
              <w:t>2,257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1AE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3548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12614F" w:rsidRPr="00153548" w:rsidTr="00CB2EF2">
        <w:tc>
          <w:tcPr>
            <w:tcW w:w="3870" w:type="dxa"/>
          </w:tcPr>
          <w:p w:rsidR="0012614F" w:rsidRPr="00EC0E45" w:rsidRDefault="0012614F" w:rsidP="0012614F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4F" w:rsidRPr="00153548" w:rsidTr="00CB2EF2">
        <w:tc>
          <w:tcPr>
            <w:tcW w:w="3870" w:type="dxa"/>
          </w:tcPr>
          <w:p w:rsidR="0012614F" w:rsidRDefault="0012614F" w:rsidP="0012614F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C0E45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12614F" w:rsidRPr="00EC0E45" w:rsidRDefault="0012614F" w:rsidP="0012614F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ความต้องการ</w:t>
            </w:r>
            <w:r w:rsidRPr="00EC0E45">
              <w:rPr>
                <w:rFonts w:ascii="Angsana New" w:hAnsi="Angsana New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70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14F" w:rsidRPr="00153548" w:rsidTr="00CB2EF2">
        <w:tc>
          <w:tcPr>
            <w:tcW w:w="3870" w:type="dxa"/>
          </w:tcPr>
          <w:p w:rsidR="0012614F" w:rsidRPr="0016196B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6196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6196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12614F" w:rsidRPr="00153548" w:rsidRDefault="00F020C1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3548">
              <w:rPr>
                <w:rFonts w:ascii="Angsana New" w:hAnsi="Angsana New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3548">
              <w:rPr>
                <w:rFonts w:ascii="Angsana New" w:hAnsi="Angsana New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1AE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3548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</w:tr>
      <w:tr w:rsidR="0012614F" w:rsidRPr="00153548" w:rsidTr="00CB2EF2">
        <w:tc>
          <w:tcPr>
            <w:tcW w:w="3870" w:type="dxa"/>
          </w:tcPr>
          <w:p w:rsidR="0012614F" w:rsidRPr="0016196B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กิจการอื่นๆ</w:t>
            </w:r>
          </w:p>
        </w:tc>
        <w:tc>
          <w:tcPr>
            <w:tcW w:w="1170" w:type="dxa"/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61AE">
              <w:rPr>
                <w:rFonts w:ascii="Angsana New" w:hAnsi="Angsana New"/>
                <w:color w:val="000000"/>
                <w:sz w:val="30"/>
                <w:szCs w:val="30"/>
              </w:rPr>
              <w:t>5,325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3548">
              <w:rPr>
                <w:rFonts w:ascii="Angsana New" w:hAnsi="Angsana New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1AE">
              <w:rPr>
                <w:rFonts w:ascii="Angsana New" w:hAnsi="Angsana New"/>
                <w:sz w:val="30"/>
                <w:szCs w:val="30"/>
              </w:rPr>
              <w:t>5,325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3548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</w:tr>
      <w:tr w:rsidR="0012614F" w:rsidRPr="00153548" w:rsidTr="00CB2EF2">
        <w:tc>
          <w:tcPr>
            <w:tcW w:w="3870" w:type="dxa"/>
          </w:tcPr>
          <w:p w:rsidR="0012614F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14F" w:rsidRPr="00153548" w:rsidRDefault="00F020C1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52,536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3548">
              <w:rPr>
                <w:rFonts w:ascii="Angsana New" w:hAnsi="Angsana New"/>
                <w:color w:val="000000"/>
                <w:sz w:val="30"/>
                <w:szCs w:val="30"/>
              </w:rPr>
              <w:t>52,550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1AE">
              <w:rPr>
                <w:rFonts w:ascii="Angsana New" w:hAnsi="Angsana New"/>
                <w:sz w:val="30"/>
                <w:szCs w:val="30"/>
              </w:rPr>
              <w:t>55,611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3548">
              <w:rPr>
                <w:rFonts w:ascii="Angsana New" w:hAnsi="Angsana New"/>
                <w:sz w:val="30"/>
                <w:szCs w:val="30"/>
              </w:rPr>
              <w:t>55,625</w:t>
            </w:r>
          </w:p>
        </w:tc>
      </w:tr>
      <w:tr w:rsidR="0012614F" w:rsidRPr="00153548" w:rsidTr="00CB2EF2">
        <w:tc>
          <w:tcPr>
            <w:tcW w:w="3870" w:type="dxa"/>
          </w:tcPr>
          <w:p w:rsidR="0012614F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614F" w:rsidRPr="00153548" w:rsidTr="00CB2EF2">
        <w:tc>
          <w:tcPr>
            <w:tcW w:w="3870" w:type="dxa"/>
          </w:tcPr>
          <w:p w:rsidR="0012614F" w:rsidRPr="006116C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2614F" w:rsidRPr="00153548" w:rsidRDefault="00F020C1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54,427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354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54,807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2614F" w:rsidRPr="00153548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1AE">
              <w:rPr>
                <w:rFonts w:ascii="Angsana New" w:hAnsi="Angsana New"/>
                <w:b/>
                <w:bCs/>
                <w:sz w:val="30"/>
                <w:szCs w:val="30"/>
              </w:rPr>
              <w:t>57,50</w:t>
            </w:r>
            <w:r w:rsidR="00616D1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2614F" w:rsidRPr="00153548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3548">
              <w:rPr>
                <w:rFonts w:ascii="Angsana New" w:hAnsi="Angsana New"/>
                <w:b/>
                <w:bCs/>
                <w:sz w:val="30"/>
                <w:szCs w:val="30"/>
              </w:rPr>
              <w:t>57,882</w:t>
            </w:r>
          </w:p>
        </w:tc>
      </w:tr>
    </w:tbl>
    <w:p w:rsidR="00853E41" w:rsidRDefault="00853E41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Theme="majorBidi" w:hAnsiTheme="majorBidi" w:cstheme="majorBidi"/>
          <w:spacing w:val="-4"/>
          <w:sz w:val="30"/>
          <w:szCs w:val="30"/>
        </w:rPr>
      </w:pPr>
    </w:p>
    <w:p w:rsidR="0012614F" w:rsidRPr="004A30E8" w:rsidRDefault="0012614F" w:rsidP="0012614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E6E6E6"/>
          <w:cs/>
        </w:rPr>
      </w:pP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รายการเคลื่อนไหวในระหว่าง</w:t>
      </w:r>
      <w:r>
        <w:rPr>
          <w:rFonts w:ascii="Angsana New" w:hAnsi="Angsana New" w:hint="cs"/>
          <w:spacing w:val="-4"/>
          <w:sz w:val="30"/>
          <w:szCs w:val="30"/>
          <w:shd w:val="clear" w:color="auto" w:fill="FFFFFF"/>
          <w:cs/>
        </w:rPr>
        <w:t>งวดเก้าเดือน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สิ้นสุดวันที่ 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</w:rPr>
        <w:t>3</w:t>
      </w:r>
      <w:r>
        <w:rPr>
          <w:rFonts w:ascii="Angsana New" w:hAnsi="Angsana New"/>
          <w:spacing w:val="-4"/>
          <w:sz w:val="30"/>
          <w:szCs w:val="30"/>
          <w:shd w:val="clear" w:color="auto" w:fill="FFFFFF"/>
        </w:rPr>
        <w:t>0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shd w:val="clear" w:color="auto" w:fill="FFFFFF"/>
          <w:cs/>
        </w:rPr>
        <w:t>กันยายน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 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</w:rPr>
        <w:t>25</w:t>
      </w:r>
      <w:r>
        <w:rPr>
          <w:rFonts w:ascii="Angsana New" w:hAnsi="Angsana New" w:hint="cs"/>
          <w:spacing w:val="-4"/>
          <w:sz w:val="30"/>
          <w:szCs w:val="30"/>
          <w:shd w:val="clear" w:color="auto" w:fill="FFFFFF"/>
          <w:cs/>
        </w:rPr>
        <w:t xml:space="preserve">60 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</w:rPr>
        <w:t xml:space="preserve"> 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และ 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</w:rPr>
        <w:t>25</w:t>
      </w:r>
      <w:r>
        <w:rPr>
          <w:rFonts w:ascii="Angsana New" w:hAnsi="Angsana New" w:hint="cs"/>
          <w:spacing w:val="-4"/>
          <w:sz w:val="30"/>
          <w:szCs w:val="30"/>
          <w:shd w:val="clear" w:color="auto" w:fill="FFFFFF"/>
          <w:cs/>
        </w:rPr>
        <w:t xml:space="preserve">59 </w:t>
      </w:r>
      <w:r w:rsidRPr="00B814B0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ของตราสารทุนที่อยู่ในความต้องการของตลาด</w:t>
      </w:r>
      <w:r w:rsidRPr="004A30E8">
        <w:rPr>
          <w:rFonts w:ascii="Angsana New" w:hAnsi="Angsana New"/>
          <w:sz w:val="30"/>
          <w:szCs w:val="30"/>
          <w:shd w:val="clear" w:color="auto" w:fill="FFFFFF"/>
          <w:cs/>
        </w:rPr>
        <w:t>มีดังนี้</w:t>
      </w:r>
    </w:p>
    <w:p w:rsidR="0012614F" w:rsidRPr="002F5B7B" w:rsidRDefault="0012614F" w:rsidP="0012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230"/>
        <w:gridCol w:w="1206"/>
        <w:gridCol w:w="1314"/>
        <w:gridCol w:w="1080"/>
        <w:gridCol w:w="270"/>
        <w:gridCol w:w="1080"/>
      </w:tblGrid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641D78" w:rsidRDefault="0012614F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shd w:val="clear" w:color="auto" w:fill="FFFFFF"/>
          </w:tcPr>
          <w:p w:rsidR="0012614F" w:rsidRPr="00641D78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641D78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:rsidR="0012614F" w:rsidRPr="00AB722F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641D78" w:rsidRDefault="0012614F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shd w:val="clear" w:color="auto" w:fill="FFFFFF"/>
          </w:tcPr>
          <w:p w:rsidR="0012614F" w:rsidRPr="00641D78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641D78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:rsidR="0012614F" w:rsidRPr="00AB722F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AB722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641D78" w:rsidRDefault="0012614F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shd w:val="clear" w:color="auto" w:fill="FFFFFF"/>
          </w:tcPr>
          <w:p w:rsidR="0012614F" w:rsidRPr="00641D78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641D78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:rsidR="0012614F" w:rsidRPr="00AB722F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AA16FB" w:rsidRDefault="0012614F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:rsidR="0012614F" w:rsidRPr="00AA16FB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AA16FB" w:rsidRDefault="0012614F" w:rsidP="00C04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AA16FB" w:rsidRDefault="00CB2EF2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12614F" w:rsidRPr="00AA16FB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AA16FB" w:rsidRDefault="00CB2EF2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641D78" w:rsidRDefault="0012614F" w:rsidP="00CB2EF2">
            <w:pPr>
              <w:ind w:left="-18" w:right="-2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6" w:type="dxa"/>
            <w:shd w:val="clear" w:color="auto" w:fill="FFFFFF"/>
          </w:tcPr>
          <w:p w:rsidR="0012614F" w:rsidRPr="00641D78" w:rsidRDefault="0012614F" w:rsidP="00C04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641D78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12614F" w:rsidRPr="00AA16FB" w:rsidRDefault="0012614F" w:rsidP="00C040DC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A16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2614F" w:rsidRPr="00927D81" w:rsidTr="001B6005">
        <w:tc>
          <w:tcPr>
            <w:tcW w:w="4230" w:type="dxa"/>
            <w:shd w:val="clear" w:color="auto" w:fill="FFFFFF"/>
          </w:tcPr>
          <w:p w:rsidR="0012614F" w:rsidRPr="00927D81" w:rsidRDefault="0012614F" w:rsidP="00CB2EF2">
            <w:pPr>
              <w:ind w:left="-18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7D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06" w:type="dxa"/>
            <w:shd w:val="clear" w:color="auto" w:fill="FFFFFF"/>
          </w:tcPr>
          <w:p w:rsidR="0012614F" w:rsidRPr="00927D81" w:rsidRDefault="0012614F" w:rsidP="00C04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927D81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927D81" w:rsidRDefault="0012614F" w:rsidP="00C04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12614F" w:rsidRPr="00927D81" w:rsidRDefault="0012614F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927D81" w:rsidRDefault="0012614F" w:rsidP="00C040D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C84E96" w:rsidRDefault="0012614F" w:rsidP="00CB2EF2">
            <w:pPr>
              <w:ind w:left="-1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84E9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84E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84E9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C84E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06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C84E96" w:rsidRDefault="009C61AE" w:rsidP="009E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1AE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  <w:tc>
          <w:tcPr>
            <w:tcW w:w="270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C84E96" w:rsidRDefault="0012614F" w:rsidP="001B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</w:tr>
      <w:tr w:rsidR="0012614F" w:rsidRPr="00641D78" w:rsidTr="001B6005">
        <w:tc>
          <w:tcPr>
            <w:tcW w:w="4230" w:type="dxa"/>
            <w:shd w:val="clear" w:color="auto" w:fill="FFFFFF"/>
          </w:tcPr>
          <w:p w:rsidR="0012614F" w:rsidRPr="00C84E96" w:rsidRDefault="0012614F" w:rsidP="00B35A86">
            <w:pPr>
              <w:ind w:left="-1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84E9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</w:t>
            </w:r>
            <w:r w:rsidR="00B35A86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206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5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C84E96" w:rsidRDefault="009C61AE" w:rsidP="001B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C61AE">
              <w:rPr>
                <w:rFonts w:ascii="Angsana New" w:hAnsi="Angsana New"/>
                <w:sz w:val="30"/>
                <w:szCs w:val="30"/>
              </w:rPr>
              <w:t>(366)</w:t>
            </w:r>
          </w:p>
        </w:tc>
        <w:tc>
          <w:tcPr>
            <w:tcW w:w="270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:rsidR="0012614F" w:rsidRPr="00C84E96" w:rsidRDefault="0012614F" w:rsidP="001B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(475)</w:t>
            </w:r>
          </w:p>
        </w:tc>
      </w:tr>
      <w:tr w:rsidR="0012614F" w:rsidRPr="00C872C4" w:rsidTr="001B6005">
        <w:tc>
          <w:tcPr>
            <w:tcW w:w="4230" w:type="dxa"/>
            <w:shd w:val="clear" w:color="auto" w:fill="FFFFFF"/>
          </w:tcPr>
          <w:p w:rsidR="0012614F" w:rsidRPr="00C84E96" w:rsidRDefault="0012614F" w:rsidP="00CB2EF2">
            <w:pPr>
              <w:ind w:left="-18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4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4E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84E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06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3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2614F" w:rsidRPr="00C84E96" w:rsidRDefault="009C61AE" w:rsidP="001B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1AE">
              <w:rPr>
                <w:rFonts w:ascii="Angsana New" w:hAnsi="Angsana New"/>
                <w:b/>
                <w:bCs/>
                <w:sz w:val="30"/>
                <w:szCs w:val="30"/>
              </w:rPr>
              <w:t>1,891</w:t>
            </w:r>
          </w:p>
        </w:tc>
        <w:tc>
          <w:tcPr>
            <w:tcW w:w="270" w:type="dxa"/>
            <w:shd w:val="clear" w:color="auto" w:fill="FFFFFF"/>
          </w:tcPr>
          <w:p w:rsidR="0012614F" w:rsidRPr="00C84E96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12614F" w:rsidRPr="00C84E96" w:rsidRDefault="0012614F" w:rsidP="001B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2,316</w:t>
            </w:r>
          </w:p>
        </w:tc>
      </w:tr>
    </w:tbl>
    <w:p w:rsidR="0012614F" w:rsidRDefault="0012614F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Theme="majorBidi" w:hAnsiTheme="majorBidi" w:cstheme="majorBidi"/>
          <w:spacing w:val="-4"/>
          <w:sz w:val="30"/>
          <w:szCs w:val="30"/>
        </w:rPr>
      </w:pPr>
    </w:p>
    <w:p w:rsidR="00853E41" w:rsidRPr="0034399E" w:rsidRDefault="00853E41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Theme="majorBidi" w:hAnsiTheme="majorBidi" w:cstheme="majorBidi"/>
          <w:spacing w:val="-4"/>
          <w:sz w:val="30"/>
          <w:szCs w:val="30"/>
          <w:cs/>
        </w:rPr>
        <w:sectPr w:rsidR="00853E41" w:rsidRPr="0034399E" w:rsidSect="00CA59F8">
          <w:footerReference w:type="default" r:id="rId11"/>
          <w:type w:val="nextColumn"/>
          <w:pgSz w:w="11909" w:h="16834" w:code="9"/>
          <w:pgMar w:top="691" w:right="1152" w:bottom="576" w:left="1152" w:header="720" w:footer="576" w:gutter="0"/>
          <w:cols w:space="720"/>
          <w:docGrid w:linePitch="245"/>
        </w:sectPr>
      </w:pPr>
    </w:p>
    <w:p w:rsidR="00A80991" w:rsidRPr="0034399E" w:rsidRDefault="00D04852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4399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ตราสารทุนอื่นที่ไม่อยู่ในความต้องการของตลาดซึ่งบันทึกตามวิธีราคาทุน</w:t>
      </w:r>
      <w:r w:rsidRPr="0034399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ณ</w:t>
      </w:r>
      <w:r w:rsidRPr="0034399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4399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9716A9">
        <w:rPr>
          <w:rFonts w:asciiTheme="majorBidi" w:hAnsiTheme="majorBidi" w:cstheme="majorBidi"/>
          <w:sz w:val="30"/>
          <w:szCs w:val="30"/>
        </w:rPr>
        <w:t xml:space="preserve">30 </w:t>
      </w:r>
      <w:r w:rsidR="0012614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664339">
        <w:rPr>
          <w:rFonts w:asciiTheme="majorBidi" w:hAnsiTheme="majorBidi" w:cstheme="majorBidi"/>
          <w:sz w:val="30"/>
          <w:szCs w:val="30"/>
          <w:cs/>
        </w:rPr>
        <w:t>25</w:t>
      </w:r>
      <w:r w:rsidR="00664339">
        <w:rPr>
          <w:rFonts w:asciiTheme="majorBidi" w:hAnsiTheme="majorBidi" w:cstheme="majorBidi"/>
          <w:sz w:val="30"/>
          <w:szCs w:val="30"/>
        </w:rPr>
        <w:t>60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และ</w:t>
      </w:r>
      <w:r w:rsidRPr="0034399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rtl/>
          <w:cs/>
        </w:rPr>
        <w:t>31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E1899" w:rsidRPr="0034399E">
        <w:rPr>
          <w:rFonts w:asciiTheme="majorBidi" w:hAnsiTheme="majorBidi" w:cstheme="majorBidi"/>
          <w:sz w:val="30"/>
          <w:szCs w:val="30"/>
        </w:rPr>
        <w:t>255</w:t>
      </w:r>
      <w:r w:rsidR="00664339">
        <w:rPr>
          <w:rFonts w:asciiTheme="majorBidi" w:hAnsiTheme="majorBidi" w:cstheme="majorBidi"/>
          <w:sz w:val="30"/>
          <w:szCs w:val="30"/>
        </w:rPr>
        <w:t>9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856D32">
        <w:rPr>
          <w:rFonts w:asciiTheme="majorBidi" w:hAnsiTheme="majorBidi" w:cstheme="majorBidi" w:hint="cs"/>
          <w:sz w:val="30"/>
          <w:szCs w:val="30"/>
          <w:cs/>
        </w:rPr>
        <w:t>และเงินปันผล</w:t>
      </w:r>
      <w:r w:rsidR="003405D4">
        <w:rPr>
          <w:rFonts w:asciiTheme="majorBidi" w:hAnsiTheme="majorBidi" w:cstheme="majorBidi" w:hint="cs"/>
          <w:sz w:val="30"/>
          <w:szCs w:val="30"/>
          <w:cs/>
        </w:rPr>
        <w:t>รับจากเงินลงทุน</w:t>
      </w:r>
      <w:r w:rsidR="0012614F">
        <w:rPr>
          <w:rFonts w:asciiTheme="majorBidi" w:hAnsiTheme="majorBidi" w:cstheme="majorBidi" w:hint="cs"/>
          <w:sz w:val="30"/>
          <w:szCs w:val="30"/>
          <w:cs/>
        </w:rPr>
        <w:t>สำหรับแต่ละงวดเก้า</w:t>
      </w:r>
      <w:r w:rsidR="00856D3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3405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614F">
        <w:rPr>
          <w:rFonts w:asciiTheme="majorBidi" w:hAnsiTheme="majorBidi" w:cstheme="majorBidi"/>
          <w:sz w:val="30"/>
          <w:szCs w:val="30"/>
        </w:rPr>
        <w:t>30</w:t>
      </w:r>
      <w:r w:rsidR="0012614F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856D32">
        <w:rPr>
          <w:rFonts w:asciiTheme="majorBidi" w:hAnsiTheme="majorBidi" w:cstheme="majorBidi"/>
          <w:sz w:val="30"/>
          <w:szCs w:val="30"/>
        </w:rPr>
        <w:t xml:space="preserve">2560 </w:t>
      </w:r>
      <w:r w:rsidR="00856D3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56D32">
        <w:rPr>
          <w:rFonts w:asciiTheme="majorBidi" w:hAnsiTheme="majorBidi" w:cstheme="majorBidi"/>
          <w:sz w:val="30"/>
          <w:szCs w:val="30"/>
        </w:rPr>
        <w:t xml:space="preserve">2559 </w:t>
      </w:r>
      <w:r w:rsidRPr="0034399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2A7A36" w:rsidRPr="0013215F" w:rsidRDefault="002A7A36">
      <w:pPr>
        <w:rPr>
          <w:sz w:val="30"/>
          <w:szCs w:val="30"/>
        </w:rPr>
      </w:pPr>
    </w:p>
    <w:tbl>
      <w:tblPr>
        <w:tblW w:w="150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810"/>
      </w:tblGrid>
      <w:tr w:rsidR="00E05FBB" w:rsidRPr="00B11AB4" w:rsidTr="00CB2EF2">
        <w:tc>
          <w:tcPr>
            <w:tcW w:w="1890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3" w:type="dxa"/>
            <w:gridSpan w:val="22"/>
            <w:vAlign w:val="bottom"/>
          </w:tcPr>
          <w:p w:rsidR="00E05FBB" w:rsidRPr="00DA0287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028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05FBB" w:rsidRPr="00B11AB4" w:rsidTr="00CB2EF2">
        <w:tc>
          <w:tcPr>
            <w:tcW w:w="1890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E05FBB" w:rsidRPr="00B11AB4" w:rsidRDefault="00E05FBB" w:rsidP="0034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E05FBB" w:rsidRPr="00B11AB4" w:rsidTr="00CB2EF2">
        <w:tc>
          <w:tcPr>
            <w:tcW w:w="1890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36" w:type="dxa"/>
          </w:tcPr>
          <w:p w:rsidR="00E05FBB" w:rsidRPr="00B11AB4" w:rsidRDefault="00E05FBB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E05FBB" w:rsidRPr="00B11AB4" w:rsidRDefault="003405D4" w:rsidP="00635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12614F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E05FBB" w:rsidRPr="00B11AB4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2614F" w:rsidRPr="00B11AB4" w:rsidRDefault="00CB2EF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7" w:type="dxa"/>
            <w:gridSpan w:val="19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 ปณิวรา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12614F" w:rsidRPr="00B11AB4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9C61AE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9C61AE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9C61AE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9C61AE" w:rsidRPr="00B11AB4" w:rsidRDefault="009C61AE" w:rsidP="009C6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9C61AE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9C61AE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55846" w:rsidRPr="00B11AB4" w:rsidRDefault="00455846" w:rsidP="0045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72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จาโนเม่ </w:t>
            </w:r>
            <w:r w:rsidRPr="00B11AB4">
              <w:rPr>
                <w:rFonts w:ascii="Angsana New" w:hAnsi="Angsana New"/>
                <w:sz w:val="22"/>
                <w:szCs w:val="22"/>
              </w:rPr>
              <w:t>(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อิเล็คทรอนิกส์ จำกัด       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ไฟฟ้าและอิเล็คทรอนิกส์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 บุนกะ แฟชั่น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53,170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53,170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14F" w:rsidRPr="00B11AB4" w:rsidRDefault="00DD0B32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52,536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52,550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859</w:t>
            </w:r>
          </w:p>
        </w:tc>
      </w:tr>
    </w:tbl>
    <w:p w:rsidR="00CB2EF2" w:rsidRDefault="00CB2EF2">
      <w:r>
        <w:br w:type="page"/>
      </w:r>
    </w:p>
    <w:tbl>
      <w:tblPr>
        <w:tblW w:w="150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810"/>
      </w:tblGrid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3" w:type="dxa"/>
            <w:gridSpan w:val="22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455846">
              <w:rPr>
                <w:rFonts w:ascii="Angsana New" w:hAnsi="Angsana New" w:hint="cs"/>
                <w:sz w:val="22"/>
                <w:szCs w:val="22"/>
                <w:cs/>
              </w:rPr>
              <w:t>เก้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55846" w:rsidRPr="00455846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455846" w:rsidRPr="00455846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2614F" w:rsidRPr="00B11AB4" w:rsidTr="00CB2EF2">
        <w:tc>
          <w:tcPr>
            <w:tcW w:w="189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7" w:type="dxa"/>
            <w:gridSpan w:val="19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 ปณิวรา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18.66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455846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284</w:t>
            </w:r>
            <w:r w:rsidRPr="00455846">
              <w:rPr>
                <w:rFonts w:ascii="Angsana New" w:hAnsi="Angsana New"/>
                <w:sz w:val="22"/>
                <w:szCs w:val="22"/>
              </w:rPr>
              <w:t>,</w:t>
            </w:r>
            <w:r w:rsidRPr="00455846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831104">
              <w:rPr>
                <w:rFonts w:ascii="Angsana New" w:hAnsi="Angsana New"/>
                <w:sz w:val="22"/>
                <w:szCs w:val="22"/>
              </w:rPr>
              <w:t>,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286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83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72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จาโนเม่ </w:t>
            </w:r>
            <w:r w:rsidRPr="00B11AB4">
              <w:rPr>
                <w:rFonts w:ascii="Angsana New" w:hAnsi="Angsana New"/>
                <w:sz w:val="22"/>
                <w:szCs w:val="22"/>
              </w:rPr>
              <w:t>(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อิเล็คทรอนิกส์ จำกัด       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ไฟฟ้าและอิเล็คทรอนิกส์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 บุนกะ แฟชั่น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831104" w:rsidP="00831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614F" w:rsidRPr="00B11AB4" w:rsidTr="00CB2EF2">
        <w:tc>
          <w:tcPr>
            <w:tcW w:w="189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614F" w:rsidRPr="00635D84" w:rsidTr="00CB2EF2">
        <w:tc>
          <w:tcPr>
            <w:tcW w:w="1890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56,245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56,245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55,611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5,625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831104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</w:p>
        </w:tc>
        <w:tc>
          <w:tcPr>
            <w:tcW w:w="236" w:type="dxa"/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614F" w:rsidRPr="00B11AB4" w:rsidRDefault="0012614F" w:rsidP="00126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859</w:t>
            </w:r>
          </w:p>
        </w:tc>
      </w:tr>
    </w:tbl>
    <w:p w:rsidR="00853E41" w:rsidRPr="0034399E" w:rsidRDefault="00853E41">
      <w:pPr>
        <w:rPr>
          <w:rFonts w:asciiTheme="majorBidi" w:hAnsiTheme="majorBidi" w:cstheme="majorBidi"/>
        </w:rPr>
      </w:pPr>
    </w:p>
    <w:p w:rsidR="00926525" w:rsidRPr="0034399E" w:rsidRDefault="00926525">
      <w:pPr>
        <w:rPr>
          <w:rFonts w:asciiTheme="majorBidi" w:hAnsiTheme="majorBidi" w:cstheme="majorBidi"/>
        </w:rPr>
      </w:pPr>
    </w:p>
    <w:p w:rsidR="002A63FF" w:rsidRPr="0034399E" w:rsidRDefault="002A63FF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Theme="majorBidi" w:hAnsiTheme="majorBidi" w:cstheme="majorBidi"/>
          <w:spacing w:val="-4"/>
          <w:sz w:val="28"/>
          <w:szCs w:val="28"/>
        </w:rPr>
        <w:sectPr w:rsidR="002A63FF" w:rsidRPr="0034399E" w:rsidSect="00CA59F8">
          <w:footerReference w:type="default" r:id="rId12"/>
          <w:type w:val="nextColumn"/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:rsidR="00B75C9C" w:rsidRPr="00CB2EF2" w:rsidRDefault="00B75C9C" w:rsidP="003A5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Pr="00CB2EF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B2EF2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B75C9C" w:rsidRPr="00CB2EF2" w:rsidRDefault="00B75C9C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0F021A" w:rsidRPr="00CB2EF2" w:rsidRDefault="000F021A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2EF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12614F" w:rsidRPr="00CB2EF2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12614F" w:rsidRPr="00CB2EF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76454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CB2EF2">
        <w:rPr>
          <w:rFonts w:asciiTheme="majorBidi" w:hAnsiTheme="majorBidi" w:cstheme="majorBidi"/>
          <w:spacing w:val="-6"/>
          <w:sz w:val="30"/>
          <w:szCs w:val="30"/>
        </w:rPr>
        <w:t xml:space="preserve">560 </w:t>
      </w:r>
      <w:r w:rsidRPr="00CB2EF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เงินกู้ยืมจากสถาบันทางการเงินมีอัตราดอกเบี้ยระหว่างร้อยละ </w:t>
      </w:r>
      <w:r w:rsidR="00576454">
        <w:rPr>
          <w:rFonts w:asciiTheme="majorBidi" w:hAnsiTheme="majorBidi" w:cstheme="majorBidi"/>
          <w:spacing w:val="-6"/>
          <w:sz w:val="30"/>
          <w:szCs w:val="30"/>
        </w:rPr>
        <w:t>3.50</w:t>
      </w:r>
      <w:r w:rsidRPr="00CB2EF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ถึงร้อยละ</w:t>
      </w:r>
      <w:r w:rsidRPr="00CB2EF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76454">
        <w:rPr>
          <w:rFonts w:asciiTheme="majorBidi" w:hAnsiTheme="majorBidi" w:cstheme="majorBidi"/>
          <w:spacing w:val="-6"/>
          <w:sz w:val="30"/>
          <w:szCs w:val="30"/>
        </w:rPr>
        <w:t>5.50</w:t>
      </w:r>
      <w:r w:rsidRPr="00CB2EF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B2EF2">
        <w:rPr>
          <w:rFonts w:asciiTheme="majorBidi" w:hAnsiTheme="majorBidi" w:cstheme="majorBidi"/>
          <w:spacing w:val="-6"/>
          <w:sz w:val="30"/>
          <w:szCs w:val="30"/>
          <w:cs/>
        </w:rPr>
        <w:t>ต่อปี</w:t>
      </w:r>
      <w:r w:rsidRPr="00CB2EF2">
        <w:rPr>
          <w:rFonts w:asciiTheme="majorBidi" w:hAnsiTheme="majorBidi" w:cstheme="majorBidi"/>
          <w:sz w:val="30"/>
          <w:szCs w:val="30"/>
        </w:rPr>
        <w:t xml:space="preserve">     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>2559: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ระหว่างร้อยละ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 3.50 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>ต่อปี ถึงร้อยละ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 5.50 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0F021A" w:rsidRPr="00CB2EF2" w:rsidRDefault="000F021A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0F021A" w:rsidRPr="00CB2EF2" w:rsidRDefault="000F021A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B2E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2614F" w:rsidRPr="00CB2EF2">
        <w:rPr>
          <w:rFonts w:asciiTheme="majorBidi" w:hAnsiTheme="majorBidi" w:cstheme="majorBidi"/>
          <w:sz w:val="30"/>
          <w:szCs w:val="30"/>
        </w:rPr>
        <w:t>30</w:t>
      </w:r>
      <w:r w:rsidR="0012614F" w:rsidRPr="00CB2EF2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CB2EF2">
        <w:rPr>
          <w:rFonts w:asciiTheme="majorBidi" w:hAnsiTheme="majorBidi" w:cstheme="majorBidi"/>
          <w:sz w:val="30"/>
          <w:szCs w:val="30"/>
        </w:rPr>
        <w:t xml:space="preserve">2560 </w:t>
      </w:r>
      <w:r w:rsidRPr="00CB2EF2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156729" w:rsidRPr="00CB2EF2">
        <w:rPr>
          <w:rFonts w:asciiTheme="majorBidi" w:hAnsiTheme="majorBidi" w:cstheme="majorBidi"/>
          <w:sz w:val="30"/>
          <w:szCs w:val="30"/>
          <w:cs/>
        </w:rPr>
        <w:t>ระยะสั้นจากบุคคลหรือ</w:t>
      </w:r>
      <w:r w:rsidRPr="00CB2EF2">
        <w:rPr>
          <w:rFonts w:asciiTheme="majorBidi" w:hAnsiTheme="majorBidi" w:cstheme="majorBidi"/>
          <w:sz w:val="30"/>
          <w:szCs w:val="30"/>
          <w:cs/>
        </w:rPr>
        <w:t>ก</w:t>
      </w:r>
      <w:r w:rsidR="00576454">
        <w:rPr>
          <w:rFonts w:asciiTheme="majorBidi" w:hAnsiTheme="majorBidi" w:cstheme="majorBidi"/>
          <w:sz w:val="30"/>
          <w:szCs w:val="30"/>
          <w:cs/>
        </w:rPr>
        <w:t>ิจการอื่นๆมีอัตราดอกเบี้ยร้อยละ</w:t>
      </w:r>
      <w:r w:rsidR="00576454">
        <w:rPr>
          <w:rFonts w:asciiTheme="majorBidi" w:hAnsiTheme="majorBidi" w:cstheme="majorBidi"/>
          <w:sz w:val="30"/>
          <w:szCs w:val="30"/>
        </w:rPr>
        <w:t xml:space="preserve"> 4.80</w:t>
      </w:r>
      <w:r w:rsidRPr="00CB2EF2">
        <w:rPr>
          <w:rFonts w:asciiTheme="majorBidi" w:hAnsiTheme="majorBidi" w:cstheme="majorBidi"/>
          <w:sz w:val="30"/>
          <w:szCs w:val="30"/>
        </w:rPr>
        <w:t xml:space="preserve"> </w:t>
      </w:r>
      <w:r w:rsidRPr="00CB2EF2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2559: 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4.80 </w:t>
      </w:r>
      <w:r w:rsidRPr="00CB2EF2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CB2EF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0F021A" w:rsidRPr="00CB2EF2" w:rsidRDefault="000F021A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0F021A" w:rsidRPr="00CB2EF2" w:rsidRDefault="00CF006B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2EF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16A9" w:rsidRPr="00CB2EF2">
        <w:rPr>
          <w:rFonts w:asciiTheme="majorBidi" w:hAnsiTheme="majorBidi" w:cstheme="majorBidi"/>
          <w:sz w:val="30"/>
          <w:szCs w:val="30"/>
        </w:rPr>
        <w:t xml:space="preserve">30 </w:t>
      </w:r>
      <w:r w:rsidR="0012614F" w:rsidRPr="00CB2EF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0F021A" w:rsidRPr="00CB2EF2">
        <w:rPr>
          <w:rFonts w:asciiTheme="majorBidi" w:hAnsiTheme="majorBidi" w:cstheme="majorBidi"/>
          <w:sz w:val="30"/>
          <w:szCs w:val="30"/>
        </w:rPr>
        <w:t>2560 </w:t>
      </w:r>
      <w:r w:rsidR="000F021A" w:rsidRPr="00CB2EF2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0F021A" w:rsidRPr="00CB2EF2">
        <w:rPr>
          <w:rFonts w:asciiTheme="majorBidi" w:hAnsiTheme="majorBidi" w:cstheme="majorBidi"/>
          <w:sz w:val="30"/>
          <w:szCs w:val="30"/>
        </w:rPr>
        <w:t xml:space="preserve"> </w:t>
      </w:r>
      <w:r w:rsidR="00576454">
        <w:rPr>
          <w:rFonts w:asciiTheme="majorBidi" w:hAnsiTheme="majorBidi" w:cstheme="majorBidi"/>
          <w:sz w:val="30"/>
          <w:szCs w:val="30"/>
        </w:rPr>
        <w:t>80.</w:t>
      </w:r>
      <w:r w:rsidR="00670E94">
        <w:rPr>
          <w:rFonts w:asciiTheme="majorBidi" w:hAnsiTheme="majorBidi" w:cstheme="majorBidi"/>
          <w:sz w:val="30"/>
          <w:szCs w:val="30"/>
        </w:rPr>
        <w:t>1</w:t>
      </w:r>
      <w:r w:rsidR="000F021A" w:rsidRPr="00CB2EF2">
        <w:rPr>
          <w:rFonts w:asciiTheme="majorBidi" w:hAnsiTheme="majorBidi" w:cstheme="majorBidi"/>
          <w:sz w:val="30"/>
          <w:szCs w:val="30"/>
        </w:rPr>
        <w:t xml:space="preserve"> </w:t>
      </w:r>
      <w:r w:rsidR="000F021A" w:rsidRPr="00CB2EF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F021A" w:rsidRPr="00CB2EF2">
        <w:rPr>
          <w:rFonts w:asciiTheme="majorBidi" w:hAnsiTheme="majorBidi" w:cstheme="majorBidi"/>
          <w:sz w:val="30"/>
          <w:szCs w:val="30"/>
        </w:rPr>
        <w:t xml:space="preserve"> </w:t>
      </w:r>
      <w:r w:rsidR="000F021A"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F021A" w:rsidRPr="00CB2EF2">
        <w:rPr>
          <w:rFonts w:asciiTheme="majorBidi" w:hAnsiTheme="majorBidi" w:cstheme="majorBidi"/>
          <w:i/>
          <w:iCs/>
          <w:sz w:val="30"/>
          <w:szCs w:val="30"/>
          <w:cs/>
        </w:rPr>
        <w:t>ธันวาคม 255</w:t>
      </w:r>
      <w:r w:rsidR="000F021A" w:rsidRPr="00CB2EF2">
        <w:rPr>
          <w:rFonts w:asciiTheme="majorBidi" w:hAnsiTheme="majorBidi" w:cstheme="majorBidi"/>
          <w:i/>
          <w:iCs/>
          <w:sz w:val="30"/>
          <w:szCs w:val="30"/>
        </w:rPr>
        <w:t xml:space="preserve">9: 87.2 </w:t>
      </w:r>
      <w:r w:rsidR="000F021A" w:rsidRPr="00CB2E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F021A" w:rsidRPr="00CB2EF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B75C9C" w:rsidRPr="00CB2EF2" w:rsidRDefault="00B75C9C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4E44FE" w:rsidRPr="00CB2EF2" w:rsidRDefault="00875025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B2EF2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4E44FE" w:rsidRPr="00CB2EF2">
        <w:rPr>
          <w:rFonts w:asciiTheme="majorBidi" w:hAnsiTheme="majorBidi" w:cstheme="majorBidi"/>
          <w:b/>
          <w:bCs/>
          <w:sz w:val="30"/>
          <w:szCs w:val="30"/>
        </w:rPr>
        <w:tab/>
      </w:r>
      <w:r w:rsidR="004E44FE" w:rsidRPr="00CB2EF2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p w:rsidR="00586CD2" w:rsidRPr="00CB2EF2" w:rsidRDefault="00586CD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990"/>
        <w:gridCol w:w="1242"/>
        <w:gridCol w:w="270"/>
        <w:gridCol w:w="1251"/>
      </w:tblGrid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E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CB2EF2" w:rsidRPr="00CB2EF2" w:rsidRDefault="00CB2EF2" w:rsidP="005B4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CB2E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CB2EF2" w:rsidRPr="00CB2EF2" w:rsidRDefault="00CB2EF2" w:rsidP="005B46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E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2EF2" w:rsidRPr="00CB2EF2" w:rsidRDefault="00CB2EF2" w:rsidP="0058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:rsidR="00CB2EF2" w:rsidRPr="00CB2EF2" w:rsidRDefault="00250078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CB2EF2" w:rsidRPr="00CB2E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CB2EF2" w:rsidRPr="00CB2EF2" w:rsidRDefault="00CB2EF2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CB2EF2" w:rsidRPr="00CB2EF2" w:rsidRDefault="00CB2EF2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B2E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2EF2" w:rsidRPr="00CB2EF2" w:rsidRDefault="00CB2EF2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</w:tcPr>
          <w:p w:rsidR="00CB2EF2" w:rsidRPr="00CB2EF2" w:rsidRDefault="00CB2EF2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CB2EF2" w:rsidRPr="00CB2EF2" w:rsidRDefault="00CB2EF2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CB2EF2" w:rsidRPr="00CB2EF2" w:rsidRDefault="00CB2EF2" w:rsidP="00F44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CB2EF2" w:rsidRPr="00CB2EF2" w:rsidRDefault="00CB2EF2" w:rsidP="0058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CB2EF2" w:rsidRPr="00CB2EF2" w:rsidRDefault="00CB2EF2" w:rsidP="0058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</w:tcPr>
          <w:p w:rsidR="00CB2EF2" w:rsidRPr="00CB2EF2" w:rsidRDefault="00576454" w:rsidP="004143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6454">
              <w:rPr>
                <w:rFonts w:asciiTheme="majorBidi" w:hAnsiTheme="majorBidi" w:cstheme="majorBidi"/>
                <w:sz w:val="30"/>
                <w:szCs w:val="30"/>
              </w:rPr>
              <w:t>42,482</w:t>
            </w:r>
          </w:p>
        </w:tc>
        <w:tc>
          <w:tcPr>
            <w:tcW w:w="27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</w:tcPr>
          <w:p w:rsidR="00CB2EF2" w:rsidRPr="00CB2EF2" w:rsidRDefault="00CB2EF2" w:rsidP="005B46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79,718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CB2EF2" w:rsidRPr="00CB2EF2" w:rsidRDefault="00576454" w:rsidP="00913A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6454">
              <w:rPr>
                <w:rFonts w:asciiTheme="majorBidi" w:hAnsiTheme="majorBidi" w:cstheme="majorBidi"/>
                <w:sz w:val="30"/>
                <w:szCs w:val="30"/>
              </w:rPr>
              <w:t>3,610</w:t>
            </w:r>
          </w:p>
        </w:tc>
        <w:tc>
          <w:tcPr>
            <w:tcW w:w="27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CB2EF2" w:rsidRPr="00CB2EF2" w:rsidRDefault="00CB2EF2" w:rsidP="005B46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2E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1,398</w:t>
            </w:r>
          </w:p>
        </w:tc>
      </w:tr>
      <w:tr w:rsidR="00CB2EF2" w:rsidRPr="00CB2EF2" w:rsidTr="00CB2EF2">
        <w:tc>
          <w:tcPr>
            <w:tcW w:w="5418" w:type="dxa"/>
          </w:tcPr>
          <w:p w:rsidR="00CB2EF2" w:rsidRPr="00CB2EF2" w:rsidRDefault="00CB2EF2" w:rsidP="00CB2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E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2EF2" w:rsidRPr="00CB2EF2" w:rsidRDefault="00576454" w:rsidP="005551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4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46,092</w:t>
            </w:r>
          </w:p>
        </w:tc>
        <w:tc>
          <w:tcPr>
            <w:tcW w:w="270" w:type="dxa"/>
          </w:tcPr>
          <w:p w:rsidR="00CB2EF2" w:rsidRPr="00CB2EF2" w:rsidRDefault="00CB2EF2" w:rsidP="005B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CB2EF2" w:rsidRPr="00CB2EF2" w:rsidRDefault="00CB2EF2" w:rsidP="005B46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2EF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81,116</w:t>
            </w:r>
          </w:p>
        </w:tc>
      </w:tr>
    </w:tbl>
    <w:p w:rsidR="00E93F04" w:rsidRDefault="00E93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586CD2" w:rsidRDefault="0058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586CD2" w:rsidRDefault="0058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586CD2" w:rsidRDefault="0058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586CD2" w:rsidRDefault="0058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586CD2" w:rsidRPr="0034399E" w:rsidRDefault="0058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586CD2" w:rsidRPr="0034399E" w:rsidSect="00CA59F8"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E93F04" w:rsidRPr="00E10F9C" w:rsidRDefault="00875025" w:rsidP="00E93F04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4399E">
        <w:rPr>
          <w:rFonts w:asciiTheme="majorBidi" w:hAnsiTheme="majorBidi" w:cstheme="majorBidi"/>
          <w:b/>
          <w:bCs/>
          <w:lang w:val="en-US"/>
        </w:rPr>
        <w:lastRenderedPageBreak/>
        <w:t>9</w:t>
      </w:r>
      <w:r w:rsidR="00E93F04" w:rsidRPr="0034399E">
        <w:rPr>
          <w:rFonts w:asciiTheme="majorBidi" w:hAnsiTheme="majorBidi" w:cstheme="majorBidi"/>
          <w:b/>
          <w:bCs/>
          <w:lang w:val="en-US"/>
        </w:rPr>
        <w:tab/>
      </w:r>
      <w:r w:rsidR="0013215F">
        <w:rPr>
          <w:rFonts w:asciiTheme="majorBidi" w:hAnsiTheme="majorBidi" w:cstheme="majorBidi" w:hint="cs"/>
          <w:b/>
          <w:bCs/>
          <w:cs/>
          <w:lang w:val="en-US"/>
        </w:rPr>
        <w:t>ส่วน</w:t>
      </w:r>
      <w:r w:rsidR="00E41EC0">
        <w:rPr>
          <w:rFonts w:asciiTheme="majorBidi" w:hAnsiTheme="majorBidi" w:cstheme="majorBidi" w:hint="cs"/>
          <w:b/>
          <w:bCs/>
          <w:cs/>
          <w:lang w:val="en-US"/>
        </w:rPr>
        <w:t>งาน</w:t>
      </w:r>
      <w:r w:rsidR="0013215F">
        <w:rPr>
          <w:rFonts w:asciiTheme="majorBidi" w:hAnsiTheme="majorBidi" w:cstheme="majorBidi" w:hint="cs"/>
          <w:b/>
          <w:bCs/>
          <w:cs/>
          <w:lang w:val="en-US"/>
        </w:rPr>
        <w:t>ดำเนินงาน</w:t>
      </w:r>
    </w:p>
    <w:p w:rsidR="00E93F04" w:rsidRPr="007054F1" w:rsidRDefault="00E93F04" w:rsidP="007054F1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:rsidR="00E93F04" w:rsidRPr="00565527" w:rsidRDefault="00026D38" w:rsidP="00875025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cs/>
          <w:lang w:val="en-US"/>
        </w:rPr>
        <w:t>ข้อมูลเกี่ยวกับ</w:t>
      </w:r>
      <w:r w:rsidR="00E93F04" w:rsidRPr="00565527">
        <w:rPr>
          <w:rFonts w:asciiTheme="majorBidi" w:hAnsiTheme="majorBidi" w:cstheme="majorBidi"/>
          <w:b/>
          <w:bCs/>
          <w:cs/>
          <w:lang w:val="en-US"/>
        </w:rPr>
        <w:t>ส่วนงานที่รายงาน</w:t>
      </w:r>
    </w:p>
    <w:p w:rsidR="00565527" w:rsidRPr="007054F1" w:rsidRDefault="00565527" w:rsidP="00875025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:rsidR="00565527" w:rsidRDefault="00565527" w:rsidP="00875025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565527">
        <w:rPr>
          <w:rFonts w:asciiTheme="majorBidi" w:hAnsiTheme="majorBidi" w:cstheme="majorBidi" w:hint="cs"/>
          <w:b/>
          <w:bCs/>
          <w:i/>
          <w:iCs/>
          <w:cs/>
          <w:lang w:val="en-US"/>
        </w:rPr>
        <w:t>ส่วนงานธุรกิจ</w:t>
      </w:r>
    </w:p>
    <w:p w:rsidR="00A93FD0" w:rsidRPr="007054F1" w:rsidRDefault="00A93FD0" w:rsidP="00875025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:rsidR="00A93FD0" w:rsidRDefault="00A93FD0" w:rsidP="00CB2EF2">
      <w:pPr>
        <w:pStyle w:val="a"/>
        <w:tabs>
          <w:tab w:val="clear" w:pos="1080"/>
          <w:tab w:val="left" w:pos="540"/>
        </w:tabs>
        <w:ind w:left="547" w:right="-202"/>
        <w:jc w:val="thaiDistribute"/>
        <w:rPr>
          <w:rFonts w:asciiTheme="majorBidi" w:hAnsiTheme="majorBidi" w:cs="Angsana New"/>
          <w:lang w:val="en-US"/>
        </w:rPr>
      </w:pPr>
      <w:r w:rsidRPr="00565527">
        <w:rPr>
          <w:rFonts w:asciiTheme="majorBidi" w:hAnsiTheme="majorBidi" w:cstheme="majorBidi" w:hint="cs"/>
          <w:cs/>
          <w:lang w:val="en-US"/>
        </w:rPr>
        <w:t>บริษัทดำเนินกิจการในส่วนงานธุรกิจหลักคือ การซื้อมาขายไปเสื้อผ้าสำเร็จรูป โดยฝ่ายบริหารพิจารณาว่าบริษัทมีข้อมูลทางการเงินเกี่ยวกับการดำเนินงานของบริษัทจำแนกตาม</w:t>
      </w:r>
      <w:r w:rsidR="00E41EC0">
        <w:rPr>
          <w:rFonts w:asciiTheme="majorBidi" w:hAnsiTheme="majorBidi" w:cstheme="majorBidi" w:hint="cs"/>
          <w:cs/>
          <w:lang w:val="en-US"/>
        </w:rPr>
        <w:t xml:space="preserve"> </w:t>
      </w:r>
      <w:r w:rsidRPr="00565527">
        <w:rPr>
          <w:rFonts w:asciiTheme="majorBidi" w:hAnsiTheme="majorBidi" w:cstheme="majorBidi" w:hint="cs"/>
          <w:cs/>
          <w:lang w:val="en-US"/>
        </w:rPr>
        <w:t>ส่วนงานธุรกิจสำหรับ</w:t>
      </w:r>
      <w:r w:rsidR="0012614F">
        <w:rPr>
          <w:rFonts w:asciiTheme="majorBidi" w:hAnsiTheme="majorBidi" w:cs="Angsana New"/>
          <w:cs/>
          <w:lang w:val="en-US"/>
        </w:rPr>
        <w:t>งวดสามเดือนและเก้า</w:t>
      </w:r>
      <w:r w:rsidR="00FB3504" w:rsidRPr="00FB3504">
        <w:rPr>
          <w:rFonts w:asciiTheme="majorBidi" w:hAnsiTheme="majorBidi" w:cs="Angsana New"/>
          <w:cs/>
          <w:lang w:val="en-US"/>
        </w:rPr>
        <w:t>เด</w:t>
      </w:r>
      <w:r w:rsidR="0012614F">
        <w:rPr>
          <w:rFonts w:asciiTheme="majorBidi" w:hAnsiTheme="majorBidi" w:cs="Angsana New"/>
          <w:cs/>
          <w:lang w:val="en-US"/>
        </w:rPr>
        <w:t xml:space="preserve">ือนสิ้นสุดวันที่ 30 กันยายน </w:t>
      </w:r>
      <w:r w:rsidR="00913A8C">
        <w:rPr>
          <w:rFonts w:asciiTheme="majorBidi" w:hAnsiTheme="majorBidi" w:cs="Angsana New"/>
          <w:cs/>
          <w:lang w:val="en-US"/>
        </w:rPr>
        <w:t>25</w:t>
      </w:r>
      <w:r w:rsidR="00913A8C">
        <w:rPr>
          <w:rFonts w:asciiTheme="majorBidi" w:hAnsiTheme="majorBidi" w:cs="Angsana New"/>
          <w:lang w:val="en-US"/>
        </w:rPr>
        <w:t>60</w:t>
      </w:r>
      <w:r w:rsidR="00FB3504" w:rsidRPr="00FB3504">
        <w:rPr>
          <w:rFonts w:asciiTheme="majorBidi" w:hAnsiTheme="majorBidi" w:cs="Angsana New"/>
          <w:cs/>
          <w:lang w:val="en-US"/>
        </w:rPr>
        <w:t xml:space="preserve"> และ </w:t>
      </w:r>
      <w:r w:rsidR="00250078">
        <w:rPr>
          <w:rFonts w:asciiTheme="majorBidi" w:hAnsiTheme="majorBidi" w:cs="Angsana New"/>
          <w:lang w:val="en-US"/>
        </w:rPr>
        <w:t>255</w:t>
      </w:r>
      <w:r w:rsidR="00913A8C">
        <w:rPr>
          <w:rFonts w:asciiTheme="majorBidi" w:hAnsiTheme="majorBidi" w:cs="Angsana New"/>
          <w:lang w:val="en-US"/>
        </w:rPr>
        <w:t>9</w:t>
      </w:r>
      <w:r w:rsidR="00FB3504" w:rsidRPr="00FB3504">
        <w:rPr>
          <w:rFonts w:asciiTheme="majorBidi" w:hAnsiTheme="majorBidi" w:cs="Angsana New"/>
          <w:cs/>
          <w:lang w:val="en-US"/>
        </w:rPr>
        <w:t xml:space="preserve"> ดังนี้</w:t>
      </w:r>
    </w:p>
    <w:p w:rsidR="00CB2EF2" w:rsidRPr="00CB2EF2" w:rsidRDefault="00CB2EF2" w:rsidP="00A93FD0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="Angsana New"/>
          <w:sz w:val="16"/>
          <w:szCs w:val="16"/>
          <w:lang w:val="en-US"/>
        </w:rPr>
      </w:pPr>
    </w:p>
    <w:tbl>
      <w:tblPr>
        <w:tblW w:w="144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602"/>
        <w:gridCol w:w="208"/>
        <w:gridCol w:w="64"/>
        <w:gridCol w:w="116"/>
        <w:gridCol w:w="516"/>
        <w:gridCol w:w="294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60532E" w:rsidRPr="007E3CB4" w:rsidTr="00423514">
        <w:trPr>
          <w:cantSplit/>
          <w:trHeight w:val="200"/>
          <w:tblHeader/>
        </w:trPr>
        <w:tc>
          <w:tcPr>
            <w:tcW w:w="4770" w:type="dxa"/>
          </w:tcPr>
          <w:p w:rsidR="0060532E" w:rsidRPr="0060532E" w:rsidRDefault="0060532E" w:rsidP="0060532E">
            <w:pPr>
              <w:shd w:val="clear" w:color="auto" w:fill="FFFFFF"/>
              <w:spacing w:line="260" w:lineRule="exact"/>
              <w:ind w:right="-7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30" w:type="dxa"/>
            <w:gridSpan w:val="22"/>
          </w:tcPr>
          <w:p w:rsidR="0060532E" w:rsidRPr="007E3CB4" w:rsidRDefault="0060532E" w:rsidP="007E3CB4">
            <w:pPr>
              <w:pStyle w:val="acctmergecolhdg"/>
              <w:shd w:val="clear" w:color="auto" w:fill="FFFFFF"/>
              <w:spacing w:line="260" w:lineRule="exact"/>
              <w:rPr>
                <w:rFonts w:ascii="Angsana New" w:hAnsi="Angsana New" w:cs="Angsana New"/>
                <w:bCs/>
                <w:szCs w:val="22"/>
                <w:rtl/>
                <w:cs/>
                <w:lang w:val="en-US"/>
              </w:rPr>
            </w:pPr>
            <w:r w:rsidRPr="007E3CB4">
              <w:rPr>
                <w:rFonts w:ascii="Angsana New" w:hAnsi="Angsana New" w:cs="Angsana New" w:hint="cs"/>
                <w:bCs/>
                <w:sz w:val="24"/>
                <w:szCs w:val="24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646BC6" w:rsidRPr="000C4284" w:rsidTr="00423514">
        <w:trPr>
          <w:cantSplit/>
          <w:trHeight w:val="659"/>
          <w:tblHeader/>
        </w:trPr>
        <w:tc>
          <w:tcPr>
            <w:tcW w:w="4770" w:type="dxa"/>
          </w:tcPr>
          <w:p w:rsidR="00646BC6" w:rsidRPr="0012614F" w:rsidRDefault="00646BC6" w:rsidP="00CB2EF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6"/>
          </w:tcPr>
          <w:p w:rsidR="00646BC6" w:rsidRPr="0012614F" w:rsidRDefault="00646BC6" w:rsidP="00CB2EF2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เครื่องแต่งกายสุภาพสตรี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mergecolhdg"/>
              <w:shd w:val="clear" w:color="auto" w:fill="FFFFFF"/>
              <w:spacing w:line="26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46BC6" w:rsidRPr="0012614F" w:rsidRDefault="00646BC6" w:rsidP="00CB2EF2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mergecolhdg"/>
              <w:shd w:val="clear" w:color="auto" w:fill="FFFFFF"/>
              <w:spacing w:line="26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646BC6" w:rsidRPr="0012614F" w:rsidRDefault="00646BC6" w:rsidP="00CB2EF2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เครื่องประดับ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mergecolhdg"/>
              <w:shd w:val="clear" w:color="auto" w:fill="FFFFFF"/>
              <w:spacing w:line="26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46BC6" w:rsidRPr="0012614F" w:rsidRDefault="00646BC6" w:rsidP="00CB2EF2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เครื่องแบบยูนิฟอร์ม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mergecolhdg"/>
              <w:shd w:val="clear" w:color="auto" w:fill="FFFFFF"/>
              <w:spacing w:line="26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46BC6" w:rsidRPr="0012614F" w:rsidRDefault="00646BC6" w:rsidP="00CB2EF2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670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</w:tr>
      <w:tr w:rsidR="00646BC6" w:rsidRPr="000C4284" w:rsidTr="00423514">
        <w:trPr>
          <w:cantSplit/>
          <w:tblHeader/>
        </w:trPr>
        <w:tc>
          <w:tcPr>
            <w:tcW w:w="4770" w:type="dxa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126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  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646BC6" w:rsidRPr="000C4284" w:rsidTr="00423514">
        <w:trPr>
          <w:cantSplit/>
          <w:tblHeader/>
        </w:trPr>
        <w:tc>
          <w:tcPr>
            <w:tcW w:w="4770" w:type="dxa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126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  </w:t>
            </w:r>
            <w:r w:rsidRPr="00126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Pr="00126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255</w:t>
            </w: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</w:t>
            </w:r>
          </w:p>
        </w:tc>
      </w:tr>
      <w:tr w:rsidR="00646BC6" w:rsidRPr="000C4284" w:rsidTr="00423514">
        <w:trPr>
          <w:cantSplit/>
          <w:trHeight w:val="299"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0" w:type="dxa"/>
            <w:gridSpan w:val="22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46BC6" w:rsidRPr="000C4284" w:rsidTr="00423514">
        <w:trPr>
          <w:cantSplit/>
          <w:trHeight w:val="299"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165,20</w:t>
            </w:r>
            <w:r w:rsidR="00FA396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169,094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4,762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5,461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3,272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42351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4,843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3D404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14,13</w:t>
            </w:r>
            <w:r w:rsidR="003D404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28,219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187,3</w:t>
            </w:r>
            <w:r w:rsidR="003D404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207,617</w:t>
            </w:r>
          </w:p>
        </w:tc>
      </w:tr>
      <w:tr w:rsidR="00646BC6" w:rsidRPr="000C4284" w:rsidTr="00423514">
        <w:trPr>
          <w:cantSplit/>
          <w:trHeight w:val="299"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165,20</w:t>
            </w:r>
            <w:r w:rsidR="00FA396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169,094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4,762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5,461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3,272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4235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4,843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8225B5" w:rsidP="003D404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14,13</w:t>
            </w:r>
            <w:r w:rsidR="003D404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28,219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3D4048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187,370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207,617</w:t>
            </w:r>
          </w:p>
        </w:tc>
      </w:tr>
      <w:tr w:rsidR="00646BC6" w:rsidRPr="000C4284" w:rsidTr="00423514">
        <w:trPr>
          <w:cantSplit/>
          <w:trHeight w:val="173"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กำไรตามส่วนงานก่อนภาษี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70,54</w:t>
            </w:r>
            <w:r w:rsidR="007966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89,723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1,384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1,817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8225B5" w:rsidP="008225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79668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646BC6" w:rsidP="0042351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1,334</w:t>
            </w: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8225B5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4,378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8,883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5D2D88" w:rsidP="00AE266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  <w:r w:rsidR="00AE266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,220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101,757</w:t>
            </w:r>
          </w:p>
        </w:tc>
      </w:tr>
      <w:tr w:rsidR="00646BC6" w:rsidRPr="000C4284" w:rsidTr="00423514">
        <w:trPr>
          <w:cantSplit/>
          <w:trHeight w:val="243"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</w:tr>
      <w:tr w:rsidR="00646BC6" w:rsidRPr="000C4284" w:rsidTr="00423514">
        <w:trPr>
          <w:cantSplit/>
        </w:trPr>
        <w:tc>
          <w:tcPr>
            <w:tcW w:w="5580" w:type="dxa"/>
            <w:gridSpan w:val="3"/>
          </w:tcPr>
          <w:p w:rsidR="00646BC6" w:rsidRPr="0012614F" w:rsidRDefault="00646BC6" w:rsidP="00B8752B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6BC6" w:rsidRPr="000C4284" w:rsidTr="00423514">
        <w:trPr>
          <w:cantSplit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12,579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9,425</w:t>
            </w:r>
          </w:p>
        </w:tc>
      </w:tr>
      <w:tr w:rsidR="00646BC6" w:rsidRPr="000C4284" w:rsidTr="00423514">
        <w:trPr>
          <w:cantSplit/>
        </w:trPr>
        <w:tc>
          <w:tcPr>
            <w:tcW w:w="4770" w:type="dxa"/>
          </w:tcPr>
          <w:p w:rsidR="00646BC6" w:rsidRPr="0012614F" w:rsidRDefault="00BB5414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(77,366)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(90,857)</w:t>
            </w:r>
          </w:p>
        </w:tc>
      </w:tr>
      <w:tr w:rsidR="00646BC6" w:rsidRPr="000C4284" w:rsidTr="00423514">
        <w:trPr>
          <w:cantSplit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(14,032)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(15,342)</w:t>
            </w:r>
          </w:p>
        </w:tc>
      </w:tr>
      <w:tr w:rsidR="00646BC6" w:rsidRPr="000C4284" w:rsidTr="00423514">
        <w:trPr>
          <w:cantSplit/>
        </w:trPr>
        <w:tc>
          <w:tcPr>
            <w:tcW w:w="4770" w:type="dxa"/>
          </w:tcPr>
          <w:p w:rsidR="00646BC6" w:rsidRPr="0012614F" w:rsidRDefault="00646BC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(2,462)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(2,565)</w:t>
            </w:r>
          </w:p>
        </w:tc>
      </w:tr>
      <w:tr w:rsidR="00646BC6" w:rsidRPr="000C4284" w:rsidTr="00423514">
        <w:trPr>
          <w:cantSplit/>
        </w:trPr>
        <w:tc>
          <w:tcPr>
            <w:tcW w:w="7560" w:type="dxa"/>
            <w:gridSpan w:val="9"/>
          </w:tcPr>
          <w:p w:rsidR="00646BC6" w:rsidRPr="0079668F" w:rsidRDefault="00646BC6" w:rsidP="00123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 w:rsidRPr="0079668F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  <w:r w:rsidR="00123E82" w:rsidRPr="0079668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123E82" w:rsidRPr="0079668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9668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123E82" w:rsidRPr="0079668F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123E82" w:rsidRPr="0079668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จากเงินลงทุน</w:t>
            </w:r>
            <w:r w:rsidRPr="0079668F">
              <w:rPr>
                <w:rFonts w:asciiTheme="majorBidi" w:hAnsiTheme="majorBidi" w:cstheme="majorBidi"/>
                <w:sz w:val="24"/>
                <w:szCs w:val="24"/>
                <w:cs/>
              </w:rPr>
              <w:t>ใน</w:t>
            </w:r>
            <w:r w:rsidR="00123E82" w:rsidRPr="0079668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9668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79668F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  <w:vAlign w:val="bottom"/>
          </w:tcPr>
          <w:p w:rsidR="00646BC6" w:rsidRPr="0079668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(1,783)</w:t>
            </w:r>
          </w:p>
        </w:tc>
      </w:tr>
      <w:tr w:rsidR="00646BC6" w:rsidRPr="000C4284" w:rsidTr="00423514">
        <w:trPr>
          <w:cantSplit/>
        </w:trPr>
        <w:tc>
          <w:tcPr>
            <w:tcW w:w="4770" w:type="dxa"/>
          </w:tcPr>
          <w:p w:rsidR="00646BC6" w:rsidRPr="0079668F" w:rsidRDefault="00D555E6" w:rsidP="00B875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 w:rsidRPr="0079668F">
              <w:rPr>
                <w:rFonts w:ascii="Angsana New" w:hAnsi="Angsana New" w:hint="cs"/>
                <w:sz w:val="24"/>
                <w:szCs w:val="24"/>
                <w:cs/>
              </w:rPr>
              <w:t xml:space="preserve">รายได้ </w:t>
            </w:r>
            <w:r w:rsidRPr="0079668F">
              <w:rPr>
                <w:rFonts w:ascii="Angsana New" w:hAnsi="Angsana New"/>
                <w:sz w:val="24"/>
                <w:szCs w:val="24"/>
              </w:rPr>
              <w:t>(</w:t>
            </w:r>
            <w:r w:rsidRPr="0079668F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79668F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7966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602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1,021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(1,585)</w:t>
            </w:r>
          </w:p>
        </w:tc>
      </w:tr>
      <w:tr w:rsidR="00646BC6" w:rsidRPr="0034399E" w:rsidTr="00423514">
        <w:trPr>
          <w:cantSplit/>
        </w:trPr>
        <w:tc>
          <w:tcPr>
            <w:tcW w:w="4770" w:type="dxa"/>
          </w:tcPr>
          <w:p w:rsidR="00646BC6" w:rsidRPr="0079668F" w:rsidRDefault="00BB5414" w:rsidP="00E41E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72" w:right="-72" w:firstLine="1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D555E6" w:rsidRPr="0079668F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602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79668F" w:rsidP="0079668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(2,985)</w:t>
            </w:r>
          </w:p>
        </w:tc>
        <w:tc>
          <w:tcPr>
            <w:tcW w:w="180" w:type="dxa"/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12614F" w:rsidRDefault="00646BC6" w:rsidP="00CB2EF2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2614F">
              <w:rPr>
                <w:rFonts w:asciiTheme="majorBidi" w:hAnsiTheme="majorBidi" w:cstheme="majorBidi"/>
                <w:sz w:val="24"/>
                <w:szCs w:val="24"/>
              </w:rPr>
              <w:t>(950)</w:t>
            </w:r>
          </w:p>
        </w:tc>
      </w:tr>
    </w:tbl>
    <w:tbl>
      <w:tblPr>
        <w:tblpPr w:leftFromText="180" w:rightFromText="180" w:vertAnchor="text" w:horzAnchor="margin" w:tblpX="169" w:tblpY="60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599"/>
        <w:gridCol w:w="211"/>
        <w:gridCol w:w="64"/>
        <w:gridCol w:w="116"/>
        <w:gridCol w:w="810"/>
        <w:gridCol w:w="180"/>
        <w:gridCol w:w="810"/>
        <w:gridCol w:w="182"/>
        <w:gridCol w:w="808"/>
        <w:gridCol w:w="182"/>
        <w:gridCol w:w="718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60532E" w:rsidRPr="00F62623" w:rsidTr="00302E8F">
        <w:trPr>
          <w:cantSplit/>
          <w:tblHeader/>
        </w:trPr>
        <w:tc>
          <w:tcPr>
            <w:tcW w:w="4950" w:type="dxa"/>
          </w:tcPr>
          <w:p w:rsidR="0060532E" w:rsidRPr="007E3CB4" w:rsidRDefault="0060532E" w:rsidP="00C040DC">
            <w:pPr>
              <w:shd w:val="clear" w:color="auto" w:fill="FFFFFF"/>
              <w:spacing w:line="260" w:lineRule="exac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0" w:type="dxa"/>
            <w:gridSpan w:val="21"/>
          </w:tcPr>
          <w:p w:rsidR="0060532E" w:rsidRPr="007E3CB4" w:rsidRDefault="0060532E" w:rsidP="00C040DC">
            <w:pPr>
              <w:pStyle w:val="acctmergecolhdg"/>
              <w:shd w:val="clear" w:color="auto" w:fill="FFFFFF"/>
              <w:spacing w:line="260" w:lineRule="exact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7E3CB4"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75F5C" w:rsidRPr="00F62623" w:rsidTr="00302E8F">
        <w:trPr>
          <w:cantSplit/>
          <w:tblHeader/>
        </w:trPr>
        <w:tc>
          <w:tcPr>
            <w:tcW w:w="4950" w:type="dxa"/>
          </w:tcPr>
          <w:p w:rsidR="00646BC6" w:rsidRPr="007E3CB4" w:rsidRDefault="00646BC6" w:rsidP="00C040DC">
            <w:pPr>
              <w:shd w:val="clear" w:color="auto" w:fill="FFFFFF"/>
              <w:spacing w:line="260" w:lineRule="exac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5"/>
          </w:tcPr>
          <w:p w:rsidR="00646BC6" w:rsidRPr="007E3CB4" w:rsidRDefault="00646BC6" w:rsidP="00646BC6">
            <w:pPr>
              <w:pStyle w:val="BodyTextIndent"/>
              <w:tabs>
                <w:tab w:val="clear" w:pos="6549"/>
                <w:tab w:val="left" w:pos="426"/>
                <w:tab w:val="left" w:pos="1542"/>
              </w:tabs>
              <w:ind w:left="-93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เครื่องแต่งกายสุภาพสตรี</w:t>
            </w:r>
          </w:p>
        </w:tc>
        <w:tc>
          <w:tcPr>
            <w:tcW w:w="180" w:type="dxa"/>
          </w:tcPr>
          <w:p w:rsidR="00646BC6" w:rsidRPr="007E3CB4" w:rsidRDefault="00646BC6" w:rsidP="00C040DC">
            <w:pPr>
              <w:pStyle w:val="acctmergecolhdg"/>
              <w:shd w:val="clear" w:color="auto" w:fill="FFFFFF"/>
              <w:spacing w:line="260" w:lineRule="exac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:rsidR="00646BC6" w:rsidRPr="007E3CB4" w:rsidRDefault="00646BC6" w:rsidP="00C040DC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เครื่องแต่งกายสุภาพบุรุษ</w:t>
            </w:r>
          </w:p>
        </w:tc>
        <w:tc>
          <w:tcPr>
            <w:tcW w:w="182" w:type="dxa"/>
          </w:tcPr>
          <w:p w:rsidR="00646BC6" w:rsidRPr="007E3CB4" w:rsidRDefault="00646BC6" w:rsidP="00C040DC">
            <w:pPr>
              <w:pStyle w:val="acctmergecolhdg"/>
              <w:shd w:val="clear" w:color="auto" w:fill="FFFFFF"/>
              <w:spacing w:line="260" w:lineRule="exac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8" w:type="dxa"/>
            <w:gridSpan w:val="3"/>
          </w:tcPr>
          <w:p w:rsidR="00646BC6" w:rsidRPr="007E3CB4" w:rsidRDefault="00646BC6" w:rsidP="00C040DC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เครื่องประดับ</w:t>
            </w:r>
          </w:p>
        </w:tc>
        <w:tc>
          <w:tcPr>
            <w:tcW w:w="180" w:type="dxa"/>
          </w:tcPr>
          <w:p w:rsidR="00646BC6" w:rsidRPr="007E3CB4" w:rsidRDefault="00646BC6" w:rsidP="00C040DC">
            <w:pPr>
              <w:pStyle w:val="acctmergecolhdg"/>
              <w:shd w:val="clear" w:color="auto" w:fill="FFFFFF"/>
              <w:spacing w:line="260" w:lineRule="exac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:rsidR="00646BC6" w:rsidRPr="007E3CB4" w:rsidRDefault="00646BC6" w:rsidP="00C040DC">
            <w:pPr>
              <w:pStyle w:val="BodyTextIndent"/>
              <w:tabs>
                <w:tab w:val="left" w:pos="426"/>
              </w:tabs>
              <w:ind w:left="-93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เครื่องแบบยูนิฟอร์ม</w:t>
            </w:r>
          </w:p>
        </w:tc>
        <w:tc>
          <w:tcPr>
            <w:tcW w:w="180" w:type="dxa"/>
          </w:tcPr>
          <w:p w:rsidR="00646BC6" w:rsidRPr="007E3CB4" w:rsidRDefault="00646BC6" w:rsidP="00C040DC">
            <w:pPr>
              <w:pStyle w:val="acctmergecolhdg"/>
              <w:shd w:val="clear" w:color="auto" w:fill="FFFFFF"/>
              <w:tabs>
                <w:tab w:val="left" w:pos="426"/>
              </w:tabs>
              <w:spacing w:line="260" w:lineRule="exact"/>
              <w:ind w:left="-93" w:right="-8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:rsidR="00646BC6" w:rsidRPr="007E3CB4" w:rsidRDefault="00646BC6" w:rsidP="00C040DC">
            <w:pPr>
              <w:pStyle w:val="acctmergecolhdg"/>
              <w:shd w:val="clear" w:color="auto" w:fill="FFFFFF"/>
              <w:spacing w:line="260" w:lineRule="exac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E3CB4"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  <w:t>รวมส่วนงานที่รายงาน</w:t>
            </w:r>
          </w:p>
        </w:tc>
      </w:tr>
      <w:tr w:rsidR="00175F5C" w:rsidRPr="00791641" w:rsidTr="00302E8F">
        <w:trPr>
          <w:cantSplit/>
          <w:tblHeader/>
        </w:trPr>
        <w:tc>
          <w:tcPr>
            <w:tcW w:w="4950" w:type="dxa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60" w:lineRule="exact"/>
              <w:ind w:right="-79" w:firstLine="28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7E3CB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Pr="007E3CB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เก้า</w:t>
            </w:r>
            <w:r w:rsidRPr="007E3CB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เดือนสิ้นสุดวันท</w:t>
            </w:r>
            <w:r w:rsidRPr="007E3CB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ี่   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C040DC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5F5C" w:rsidRPr="00791641" w:rsidTr="00302E8F">
        <w:trPr>
          <w:cantSplit/>
          <w:tblHeader/>
        </w:trPr>
        <w:tc>
          <w:tcPr>
            <w:tcW w:w="4950" w:type="dxa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60" w:lineRule="exact"/>
              <w:ind w:right="-79" w:firstLine="28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7E3CB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  </w:t>
            </w:r>
            <w:r w:rsidRPr="007E3CB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Pr="007E3CB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2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2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bidi="th-TH"/>
              </w:rPr>
              <w:t>255</w:t>
            </w:r>
            <w:r w:rsidRPr="007E3CB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</w:p>
        </w:tc>
      </w:tr>
      <w:tr w:rsidR="00646BC6" w:rsidRPr="00791641" w:rsidTr="00302E8F">
        <w:trPr>
          <w:cantSplit/>
          <w:trHeight w:val="299"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30" w:type="dxa"/>
            <w:gridSpan w:val="21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</w:tabs>
              <w:spacing w:line="260" w:lineRule="exact"/>
              <w:ind w:left="-72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75F5C" w:rsidRPr="00863A4F" w:rsidTr="00302E8F">
        <w:trPr>
          <w:cantSplit/>
          <w:trHeight w:val="299"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cs/>
              </w:rPr>
            </w:pPr>
            <w:r w:rsidRPr="007E3CB4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445,423</w:t>
            </w: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534,065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14,632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18,453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9,983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302E8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13,108</w:t>
            </w: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70,389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102,446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BC6" w:rsidRPr="007E3CB4" w:rsidRDefault="005D2D88" w:rsidP="008B441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540,427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668,072</w:t>
            </w:r>
          </w:p>
        </w:tc>
      </w:tr>
      <w:tr w:rsidR="00175F5C" w:rsidRPr="00863A4F" w:rsidTr="00302E8F">
        <w:trPr>
          <w:cantSplit/>
          <w:trHeight w:val="299"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cs/>
              </w:rPr>
            </w:pPr>
            <w:r w:rsidRPr="007E3CB4">
              <w:rPr>
                <w:rFonts w:ascii="Angsana New" w:hAnsi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445,423</w:t>
            </w: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534,065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14,632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18,453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9,983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13,108</w:t>
            </w: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70,389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102,446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540,427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668,072</w:t>
            </w:r>
          </w:p>
        </w:tc>
      </w:tr>
      <w:tr w:rsidR="00175F5C" w:rsidRPr="00863A4F" w:rsidTr="00302E8F">
        <w:trPr>
          <w:cantSplit/>
          <w:trHeight w:val="173"/>
        </w:trPr>
        <w:tc>
          <w:tcPr>
            <w:tcW w:w="4950" w:type="dxa"/>
          </w:tcPr>
          <w:p w:rsidR="00646BC6" w:rsidRPr="007E3CB4" w:rsidRDefault="00646BC6" w:rsidP="00407A40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cs/>
              </w:rPr>
            </w:pPr>
            <w:r w:rsidRPr="007E3CB4">
              <w:rPr>
                <w:rFonts w:ascii="Angsana New" w:hAnsi="Angsana New" w:hint="cs"/>
                <w:sz w:val="24"/>
                <w:szCs w:val="24"/>
                <w:cs/>
              </w:rPr>
              <w:t>กำไรตามส่วนงานก่อน</w:t>
            </w:r>
            <w:r w:rsidRPr="007E3CB4">
              <w:rPr>
                <w:rFonts w:ascii="Angsana New" w:hAnsi="Angsana New"/>
                <w:sz w:val="24"/>
                <w:szCs w:val="24"/>
                <w:cs/>
              </w:rPr>
              <w:t>ภาษี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5D2D8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205,055</w:t>
            </w: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280,597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E80D5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4,528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646BC6" w:rsidP="00B8752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6,349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E80D5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549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2,779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3,599</w:t>
            </w: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E80D5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31,602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12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32,158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6BC6" w:rsidRPr="007E3CB4" w:rsidRDefault="00E80D58" w:rsidP="00E80D5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243,964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322,703</w:t>
            </w:r>
          </w:p>
        </w:tc>
      </w:tr>
      <w:tr w:rsidR="00175F5C" w:rsidRPr="00863A4F" w:rsidTr="00302E8F">
        <w:trPr>
          <w:cantSplit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133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5F5C" w:rsidRPr="00863A4F" w:rsidTr="00302E8F">
        <w:trPr>
          <w:cantSplit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cs/>
              </w:rPr>
            </w:pPr>
            <w:r w:rsidRPr="007E3CB4">
              <w:rPr>
                <w:rFonts w:ascii="Angsana New" w:hAnsi="Angsana New" w:hint="cs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1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133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75F5C" w:rsidRPr="00863A4F" w:rsidTr="00302E8F">
        <w:trPr>
          <w:cantSplit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 w:rsidRPr="007E3CB4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8B441E" w:rsidP="008B441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30,789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37,648</w:t>
            </w:r>
          </w:p>
        </w:tc>
      </w:tr>
      <w:tr w:rsidR="00175F5C" w:rsidRPr="00863A4F" w:rsidTr="00302E8F">
        <w:trPr>
          <w:cantSplit/>
          <w:trHeight w:val="277"/>
        </w:trPr>
        <w:tc>
          <w:tcPr>
            <w:tcW w:w="4950" w:type="dxa"/>
          </w:tcPr>
          <w:p w:rsidR="00646BC6" w:rsidRPr="007E3CB4" w:rsidRDefault="00BB5414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 w:rsidRPr="00BB5414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8B441E" w:rsidP="008B44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(220,806)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(292,693)</w:t>
            </w:r>
          </w:p>
        </w:tc>
      </w:tr>
      <w:tr w:rsidR="00175F5C" w:rsidRPr="00863A4F" w:rsidTr="00302E8F">
        <w:trPr>
          <w:cantSplit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 w:rsidRPr="007E3CB4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8B441E" w:rsidP="008B44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(42,185)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(54,150)</w:t>
            </w:r>
          </w:p>
        </w:tc>
      </w:tr>
      <w:tr w:rsidR="00175F5C" w:rsidRPr="00863A4F" w:rsidTr="00302E8F">
        <w:trPr>
          <w:cantSplit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 w:rsidRPr="007E3CB4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8B441E" w:rsidP="008B441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(7,646)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12614F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(8,054)</w:t>
            </w:r>
          </w:p>
        </w:tc>
      </w:tr>
      <w:tr w:rsidR="00175F5C" w:rsidRPr="00863A4F" w:rsidTr="00302E8F">
        <w:trPr>
          <w:cantSplit/>
        </w:trPr>
        <w:tc>
          <w:tcPr>
            <w:tcW w:w="7740" w:type="dxa"/>
            <w:gridSpan w:val="8"/>
          </w:tcPr>
          <w:p w:rsidR="00646BC6" w:rsidRPr="004A7CDF" w:rsidRDefault="00123E82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 w:rsidRPr="004A7CDF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  <w:r w:rsidRPr="004A7CD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4A7CD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A7CD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4A7CDF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4A7CDF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จากเงินลงทุน</w:t>
            </w:r>
            <w:r w:rsidRPr="004A7CDF">
              <w:rPr>
                <w:rFonts w:asciiTheme="majorBidi" w:hAnsiTheme="majorBidi" w:cstheme="majorBidi"/>
                <w:sz w:val="24"/>
                <w:szCs w:val="24"/>
                <w:cs/>
              </w:rPr>
              <w:t>ใน</w:t>
            </w:r>
            <w:r w:rsidRPr="004A7CD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8B441E" w:rsidP="008B441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(7,526)</w:t>
            </w:r>
          </w:p>
        </w:tc>
      </w:tr>
      <w:tr w:rsidR="003A43E5" w:rsidRPr="00863A4F" w:rsidTr="00302E8F">
        <w:trPr>
          <w:cantSplit/>
        </w:trPr>
        <w:tc>
          <w:tcPr>
            <w:tcW w:w="4950" w:type="dxa"/>
          </w:tcPr>
          <w:p w:rsidR="00646BC6" w:rsidRPr="004A7CDF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 w:rsidRPr="004A7CDF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D555E6" w:rsidRPr="004A7CD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555E6" w:rsidRPr="004A7CDF">
              <w:rPr>
                <w:rFonts w:ascii="Angsana New" w:hAnsi="Angsana New"/>
                <w:sz w:val="24"/>
                <w:szCs w:val="24"/>
              </w:rPr>
              <w:t>(</w:t>
            </w:r>
            <w:r w:rsidR="00D555E6" w:rsidRPr="004A7CDF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="00D555E6" w:rsidRPr="004A7CDF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4A7CD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99" w:type="dxa"/>
            <w:vAlign w:val="bottom"/>
          </w:tcPr>
          <w:p w:rsidR="00646BC6" w:rsidRPr="004A7CDF" w:rsidRDefault="00646BC6" w:rsidP="00D46705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646BC6" w:rsidRPr="004A7CDF" w:rsidRDefault="00646BC6" w:rsidP="00D467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 w:hanging="15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646BC6" w:rsidRPr="007E3CB4" w:rsidRDefault="008B441E" w:rsidP="004A7C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(459)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2,136</w:t>
            </w:r>
          </w:p>
        </w:tc>
      </w:tr>
      <w:tr w:rsidR="003A43E5" w:rsidRPr="00863A4F" w:rsidTr="00302E8F">
        <w:trPr>
          <w:cantSplit/>
        </w:trPr>
        <w:tc>
          <w:tcPr>
            <w:tcW w:w="4950" w:type="dxa"/>
          </w:tcPr>
          <w:p w:rsidR="00646BC6" w:rsidRPr="004A7CDF" w:rsidRDefault="00E41EC0" w:rsidP="00E41EC0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2524F8" w:rsidRPr="0079668F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599" w:type="dxa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4A7CDF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BC6" w:rsidRPr="007E3CB4" w:rsidRDefault="004A7CDF" w:rsidP="004A7CD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3,823</w:t>
            </w: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 w:rsidRPr="007E3CB4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3A43E5" w:rsidRPr="00146BDE" w:rsidTr="00302E8F">
        <w:trPr>
          <w:cantSplit/>
        </w:trPr>
        <w:tc>
          <w:tcPr>
            <w:tcW w:w="4950" w:type="dxa"/>
          </w:tcPr>
          <w:p w:rsidR="00646BC6" w:rsidRPr="007E3CB4" w:rsidRDefault="00646BC6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599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0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2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718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46BC6" w:rsidRPr="007E3CB4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133" w:right="-72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A43E5" w:rsidRPr="00073EA6" w:rsidTr="00302E8F">
        <w:trPr>
          <w:cantSplit/>
        </w:trPr>
        <w:tc>
          <w:tcPr>
            <w:tcW w:w="4950" w:type="dxa"/>
          </w:tcPr>
          <w:p w:rsidR="00646BC6" w:rsidRPr="00073EA6" w:rsidRDefault="003A43E5" w:rsidP="00B8752B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cs/>
              </w:rPr>
            </w:pPr>
            <w:r w:rsidRPr="00073EA6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  <w:r w:rsidR="00646BC6" w:rsidRPr="00073EA6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599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6BC6" w:rsidRPr="00073EA6" w:rsidRDefault="00646BC6" w:rsidP="008275E4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133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7A96" w:rsidRPr="00073EA6" w:rsidTr="00967A96">
        <w:trPr>
          <w:cantSplit/>
        </w:trPr>
        <w:tc>
          <w:tcPr>
            <w:tcW w:w="4950" w:type="dxa"/>
          </w:tcPr>
          <w:p w:rsidR="00967A96" w:rsidRPr="004B416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 w:firstLine="28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73EA6">
              <w:rPr>
                <w:rFonts w:ascii="Angsana New" w:hAnsi="Angsana New" w:cs="Angsana New"/>
                <w:sz w:val="24"/>
                <w:szCs w:val="24"/>
                <w:rtl/>
                <w:cs/>
              </w:rPr>
              <w:t xml:space="preserve">  </w:t>
            </w:r>
            <w:r w:rsidRPr="00073EA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B416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B416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B4166">
              <w:rPr>
                <w:rFonts w:ascii="Angsana New" w:hAnsi="Angsana New" w:cs="Angsana New"/>
                <w:sz w:val="24"/>
                <w:szCs w:val="24"/>
                <w:rtl/>
                <w:cs/>
              </w:rPr>
              <w:t xml:space="preserve"> </w:t>
            </w:r>
            <w:r w:rsidRPr="004B416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กันยา</w:t>
            </w:r>
            <w:r w:rsidRPr="004B416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ยน</w:t>
            </w:r>
            <w:r w:rsidRPr="004B4166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4B416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4B416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99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967A96" w:rsidRPr="004B416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761,832</w:t>
            </w:r>
          </w:p>
        </w:tc>
        <w:tc>
          <w:tcPr>
            <w:tcW w:w="180" w:type="dxa"/>
          </w:tcPr>
          <w:p w:rsidR="00967A96" w:rsidRPr="004B416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967A96" w:rsidRPr="004B4166" w:rsidRDefault="00AD1DC1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805,859</w:t>
            </w:r>
          </w:p>
        </w:tc>
      </w:tr>
      <w:tr w:rsidR="00967A96" w:rsidRPr="00073EA6" w:rsidTr="00967A96">
        <w:trPr>
          <w:cantSplit/>
        </w:trPr>
        <w:tc>
          <w:tcPr>
            <w:tcW w:w="4950" w:type="dxa"/>
          </w:tcPr>
          <w:p w:rsidR="00967A96" w:rsidRPr="004B4166" w:rsidRDefault="00E41EC0" w:rsidP="00967A96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หนี้สินส่วน</w:t>
            </w:r>
            <w:r w:rsidR="00967A96" w:rsidRPr="004B4166">
              <w:rPr>
                <w:rFonts w:ascii="Angsana New" w:hAnsi="Angsana New" w:hint="cs"/>
                <w:sz w:val="24"/>
                <w:szCs w:val="24"/>
                <w:cs/>
              </w:rPr>
              <w:t>งาน</w:t>
            </w:r>
          </w:p>
        </w:tc>
        <w:tc>
          <w:tcPr>
            <w:tcW w:w="599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133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7A96" w:rsidRPr="00073EA6" w:rsidTr="00967A96">
        <w:trPr>
          <w:cantSplit/>
        </w:trPr>
        <w:tc>
          <w:tcPr>
            <w:tcW w:w="4950" w:type="dxa"/>
          </w:tcPr>
          <w:p w:rsidR="00967A96" w:rsidRPr="004B4166" w:rsidRDefault="00967A96" w:rsidP="00967A96">
            <w:pPr>
              <w:shd w:val="clear" w:color="auto" w:fill="FFFFFF"/>
              <w:spacing w:line="260" w:lineRule="exact"/>
              <w:ind w:right="-79" w:firstLine="281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B416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4B41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B416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B4166">
              <w:rPr>
                <w:rFonts w:ascii="Angsana New" w:hAnsi="Angsana New"/>
                <w:sz w:val="24"/>
                <w:szCs w:val="24"/>
                <w:cs/>
              </w:rPr>
              <w:t xml:space="preserve">กันยายน / </w:t>
            </w:r>
            <w:r w:rsidRPr="004B41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B4166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99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  <w:gridSpan w:val="2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967A96" w:rsidRPr="00073EA6" w:rsidRDefault="00967A96" w:rsidP="00967A96">
            <w:pPr>
              <w:pStyle w:val="acctfourfigures"/>
              <w:shd w:val="clear" w:color="auto" w:fill="FFFFFF"/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967A96" w:rsidRPr="00302E8F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310,954</w:t>
            </w:r>
          </w:p>
        </w:tc>
        <w:tc>
          <w:tcPr>
            <w:tcW w:w="180" w:type="dxa"/>
          </w:tcPr>
          <w:p w:rsidR="00967A96" w:rsidRPr="004B4166" w:rsidRDefault="00967A96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6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967A96" w:rsidRPr="004B4166" w:rsidRDefault="00AD1DC1" w:rsidP="00967A96">
            <w:pPr>
              <w:pStyle w:val="acctfourfigures"/>
              <w:shd w:val="clear" w:color="auto" w:fill="FFFFFF"/>
              <w:tabs>
                <w:tab w:val="clear" w:pos="765"/>
                <w:tab w:val="decimal" w:pos="635"/>
              </w:tabs>
              <w:spacing w:line="260" w:lineRule="exact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349,511</w:t>
            </w:r>
          </w:p>
        </w:tc>
      </w:tr>
    </w:tbl>
    <w:p w:rsidR="00732FAB" w:rsidRPr="007054F1" w:rsidRDefault="00732FAB" w:rsidP="00C06713">
      <w:pPr>
        <w:rPr>
          <w:rFonts w:asciiTheme="majorBidi" w:hAnsiTheme="majorBidi" w:cstheme="majorBidi"/>
          <w:sz w:val="20"/>
          <w:szCs w:val="20"/>
        </w:rPr>
      </w:pPr>
    </w:p>
    <w:p w:rsidR="00A943E2" w:rsidRPr="0060532E" w:rsidRDefault="00A943E2" w:rsidP="00B8752B">
      <w:pPr>
        <w:pStyle w:val="a"/>
        <w:ind w:left="270" w:right="-25" w:firstLine="270"/>
        <w:jc w:val="thaiDistribute"/>
        <w:rPr>
          <w:rFonts w:ascii="Angsana New" w:hAnsi="Angsana New" w:cs="Angsana New"/>
          <w:b/>
          <w:bCs/>
          <w:lang w:val="en-US"/>
        </w:rPr>
      </w:pPr>
      <w:r w:rsidRPr="0060532E">
        <w:rPr>
          <w:rFonts w:ascii="Angsana New" w:hAnsi="Angsana New" w:cs="Angsana New"/>
          <w:b/>
          <w:bCs/>
          <w:cs/>
          <w:lang w:val="en-US"/>
        </w:rPr>
        <w:t>ส่วนงานภูมิศาสตร์</w:t>
      </w:r>
    </w:p>
    <w:p w:rsidR="00A943E2" w:rsidRPr="007054F1" w:rsidRDefault="00A943E2" w:rsidP="00F07A43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:rsidR="00A943E2" w:rsidRPr="00F40924" w:rsidRDefault="00A943E2" w:rsidP="00B8752B">
      <w:pPr>
        <w:pStyle w:val="a"/>
        <w:tabs>
          <w:tab w:val="clear" w:pos="1080"/>
        </w:tabs>
        <w:ind w:left="270" w:right="-25" w:firstLine="270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  <w:r w:rsidRPr="00F00CFE">
        <w:rPr>
          <w:rFonts w:ascii="Angsana New" w:hAnsi="Angsana New" w:cs="Angsana New"/>
          <w:cs/>
          <w:lang w:val="en-US"/>
        </w:rPr>
        <w:t>บริษัทดำเนินธุรกิจส่วนใหญ่ในประเทศไทย</w:t>
      </w:r>
    </w:p>
    <w:p w:rsidR="00732FAB" w:rsidRDefault="00732FAB" w:rsidP="00C06713">
      <w:pPr>
        <w:rPr>
          <w:rFonts w:asciiTheme="majorBidi" w:hAnsiTheme="majorBidi" w:cstheme="majorBidi"/>
        </w:rPr>
      </w:pPr>
    </w:p>
    <w:p w:rsidR="0074159C" w:rsidRPr="00C06713" w:rsidRDefault="0074159C" w:rsidP="00C06713">
      <w:pPr>
        <w:rPr>
          <w:rFonts w:asciiTheme="majorBidi" w:hAnsiTheme="majorBidi" w:cstheme="majorBidi"/>
          <w:cs/>
        </w:rPr>
        <w:sectPr w:rsidR="0074159C" w:rsidRPr="00C06713" w:rsidSect="00CA59F8"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4E44FE" w:rsidRDefault="00475756" w:rsidP="00FB1F65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Theme="majorBidi" w:hAnsiTheme="majorBidi" w:cs="Angsana New"/>
          <w:b/>
          <w:bCs/>
          <w:cs/>
        </w:rPr>
      </w:pPr>
      <w:r w:rsidRPr="00CB2EF2">
        <w:rPr>
          <w:rFonts w:asciiTheme="majorBidi" w:hAnsiTheme="majorBidi" w:cstheme="majorBidi"/>
          <w:b/>
          <w:bCs/>
          <w:lang w:val="en-US"/>
        </w:rPr>
        <w:lastRenderedPageBreak/>
        <w:t>1</w:t>
      </w:r>
      <w:r w:rsidR="00230EA2" w:rsidRPr="00CB2EF2">
        <w:rPr>
          <w:rFonts w:asciiTheme="majorBidi" w:hAnsiTheme="majorBidi" w:cstheme="majorBidi"/>
          <w:b/>
          <w:bCs/>
          <w:lang w:val="en-US"/>
        </w:rPr>
        <w:t>0</w:t>
      </w:r>
      <w:r w:rsidRPr="00CB2EF2">
        <w:rPr>
          <w:rFonts w:asciiTheme="majorBidi" w:hAnsiTheme="majorBidi" w:cstheme="majorBidi"/>
          <w:b/>
          <w:bCs/>
          <w:lang w:val="en-US"/>
        </w:rPr>
        <w:tab/>
      </w:r>
      <w:r w:rsidR="00DD52E8" w:rsidRPr="00CB2EF2">
        <w:rPr>
          <w:rFonts w:asciiTheme="majorBidi" w:hAnsiTheme="majorBidi" w:cstheme="majorBidi" w:hint="cs"/>
          <w:b/>
          <w:bCs/>
          <w:cs/>
          <w:lang w:val="en-US"/>
        </w:rPr>
        <w:t>กำไร</w:t>
      </w:r>
      <w:r w:rsidR="00BB5414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="00BB5414">
        <w:rPr>
          <w:rFonts w:asciiTheme="majorBidi" w:hAnsiTheme="majorBidi" w:cstheme="majorBidi"/>
          <w:b/>
          <w:bCs/>
          <w:lang w:val="en-US"/>
        </w:rPr>
        <w:t>(</w:t>
      </w:r>
      <w:r w:rsidR="00BB5414">
        <w:rPr>
          <w:rFonts w:asciiTheme="majorBidi" w:hAnsiTheme="majorBidi" w:cstheme="majorBidi" w:hint="cs"/>
          <w:b/>
          <w:bCs/>
          <w:cs/>
          <w:lang w:val="en-US"/>
        </w:rPr>
        <w:t>ขาดทุน</w:t>
      </w:r>
      <w:r w:rsidR="00BB5414">
        <w:rPr>
          <w:rFonts w:asciiTheme="majorBidi" w:hAnsiTheme="majorBidi" w:cstheme="majorBidi"/>
          <w:b/>
          <w:bCs/>
          <w:lang w:val="en-US"/>
        </w:rPr>
        <w:t>)</w:t>
      </w:r>
      <w:r w:rsidR="00BB5414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="004E44FE" w:rsidRPr="00CB2EF2">
        <w:rPr>
          <w:rFonts w:asciiTheme="majorBidi" w:hAnsiTheme="majorBidi" w:cstheme="majorBidi"/>
          <w:b/>
          <w:bCs/>
          <w:cs/>
        </w:rPr>
        <w:t>ต่อหุ้น</w:t>
      </w:r>
      <w:r w:rsidR="00235E67" w:rsidRPr="00235E67">
        <w:rPr>
          <w:rFonts w:asciiTheme="majorBidi" w:hAnsiTheme="majorBidi" w:cs="Angsana New"/>
          <w:b/>
          <w:bCs/>
          <w:cs/>
        </w:rPr>
        <w:t>ขั้นพื้นฐาน</w:t>
      </w:r>
    </w:p>
    <w:p w:rsidR="004E44FE" w:rsidRPr="007054F1" w:rsidRDefault="004E44FE" w:rsidP="0023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8275E4" w:rsidRDefault="00073EA6" w:rsidP="00CB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BB5414">
        <w:rPr>
          <w:rFonts w:ascii="Angsana New" w:hAnsi="Angsana New" w:hint="cs"/>
          <w:sz w:val="30"/>
          <w:szCs w:val="30"/>
          <w:cs/>
        </w:rPr>
        <w:t xml:space="preserve"> </w:t>
      </w:r>
      <w:r w:rsidR="00BB5414">
        <w:rPr>
          <w:rFonts w:ascii="Angsana New" w:hAnsi="Angsana New"/>
          <w:sz w:val="30"/>
          <w:szCs w:val="30"/>
        </w:rPr>
        <w:t>(</w:t>
      </w:r>
      <w:r w:rsidR="00BB5414">
        <w:rPr>
          <w:rFonts w:ascii="Angsana New" w:hAnsi="Angsana New" w:hint="cs"/>
          <w:sz w:val="30"/>
          <w:szCs w:val="30"/>
          <w:cs/>
        </w:rPr>
        <w:t>ขาดทุน</w:t>
      </w:r>
      <w:r w:rsidR="00BB5414">
        <w:rPr>
          <w:rFonts w:ascii="Angsana New" w:hAnsi="Angsana New"/>
          <w:sz w:val="30"/>
          <w:szCs w:val="30"/>
        </w:rPr>
        <w:t xml:space="preserve">) </w:t>
      </w:r>
      <w:r w:rsidR="008275E4" w:rsidRPr="00CB2EF2">
        <w:rPr>
          <w:rFonts w:ascii="Angsana New" w:hAnsi="Angsana New"/>
          <w:sz w:val="30"/>
          <w:szCs w:val="30"/>
          <w:cs/>
        </w:rPr>
        <w:t>ต่อหุ้นขั้นพื้นฐานสำหรับงวด</w:t>
      </w:r>
      <w:r w:rsidR="008275E4" w:rsidRPr="00CB2EF2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8275E4" w:rsidRPr="00CB2EF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275E4" w:rsidRPr="00CB2EF2">
        <w:rPr>
          <w:rFonts w:ascii="Angsana New" w:hAnsi="Angsana New"/>
          <w:sz w:val="30"/>
          <w:szCs w:val="30"/>
        </w:rPr>
        <w:t xml:space="preserve">30 </w:t>
      </w:r>
      <w:r w:rsidR="008275E4" w:rsidRPr="00CB2EF2">
        <w:rPr>
          <w:rFonts w:ascii="Angsana New" w:hAnsi="Angsana New" w:hint="cs"/>
          <w:sz w:val="30"/>
          <w:szCs w:val="30"/>
          <w:cs/>
        </w:rPr>
        <w:t>กันยายน</w:t>
      </w:r>
      <w:r w:rsidR="008275E4" w:rsidRPr="00CB2EF2">
        <w:rPr>
          <w:rFonts w:ascii="Angsana New" w:hAnsi="Angsana New"/>
          <w:sz w:val="30"/>
          <w:szCs w:val="30"/>
        </w:rPr>
        <w:t xml:space="preserve"> 25</w:t>
      </w:r>
      <w:r w:rsidR="008275E4" w:rsidRPr="00CB2EF2">
        <w:rPr>
          <w:rFonts w:ascii="Angsana New" w:hAnsi="Angsana New" w:hint="cs"/>
          <w:sz w:val="30"/>
          <w:szCs w:val="30"/>
          <w:cs/>
        </w:rPr>
        <w:t xml:space="preserve">60 </w:t>
      </w:r>
      <w:r w:rsidR="008275E4" w:rsidRPr="00CB2EF2">
        <w:rPr>
          <w:rFonts w:ascii="Angsana New" w:hAnsi="Angsana New"/>
          <w:sz w:val="30"/>
          <w:szCs w:val="30"/>
          <w:cs/>
        </w:rPr>
        <w:t xml:space="preserve">และ </w:t>
      </w:r>
      <w:r w:rsidR="008275E4" w:rsidRPr="00CB2EF2">
        <w:rPr>
          <w:rFonts w:ascii="Angsana New" w:hAnsi="Angsana New"/>
          <w:sz w:val="30"/>
          <w:szCs w:val="30"/>
        </w:rPr>
        <w:t>255</w:t>
      </w:r>
      <w:r w:rsidR="008275E4" w:rsidRPr="00CB2EF2">
        <w:rPr>
          <w:rFonts w:ascii="Angsana New" w:hAnsi="Angsana New" w:hint="cs"/>
          <w:sz w:val="30"/>
          <w:szCs w:val="30"/>
          <w:cs/>
        </w:rPr>
        <w:t>9</w:t>
      </w:r>
      <w:r w:rsidR="008275E4" w:rsidRPr="00CB2EF2">
        <w:rPr>
          <w:rFonts w:ascii="Angsana New" w:hAnsi="Angsana New"/>
          <w:sz w:val="30"/>
          <w:szCs w:val="30"/>
        </w:rPr>
        <w:t xml:space="preserve"> </w:t>
      </w:r>
      <w:r w:rsidR="008275E4" w:rsidRPr="00CB2EF2">
        <w:rPr>
          <w:rFonts w:ascii="Angsana New" w:hAnsi="Angsana New"/>
          <w:sz w:val="30"/>
          <w:szCs w:val="30"/>
          <w:cs/>
        </w:rPr>
        <w:t>คำนวณจาก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BB5414">
        <w:rPr>
          <w:rFonts w:ascii="Angsana New" w:hAnsi="Angsana New"/>
          <w:sz w:val="30"/>
          <w:szCs w:val="30"/>
        </w:rPr>
        <w:t xml:space="preserve"> (</w:t>
      </w:r>
      <w:r w:rsidR="00BB5414">
        <w:rPr>
          <w:rFonts w:ascii="Angsana New" w:hAnsi="Angsana New" w:hint="cs"/>
          <w:sz w:val="30"/>
          <w:szCs w:val="30"/>
          <w:cs/>
        </w:rPr>
        <w:t>ขาดทุน</w:t>
      </w:r>
      <w:r w:rsidR="00BB5414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275E4" w:rsidRPr="00CB2EF2">
        <w:rPr>
          <w:rFonts w:ascii="Angsana New" w:hAnsi="Angsana New"/>
          <w:sz w:val="30"/>
          <w:szCs w:val="30"/>
          <w:cs/>
        </w:rPr>
        <w:t>สำหรับงวดที่เป็น</w:t>
      </w:r>
      <w:r w:rsidR="008275E4" w:rsidRPr="00CB2EF2">
        <w:rPr>
          <w:rFonts w:ascii="Angsana New" w:hAnsi="Angsana New"/>
          <w:spacing w:val="2"/>
          <w:sz w:val="30"/>
          <w:szCs w:val="30"/>
          <w:cs/>
        </w:rPr>
        <w:t>ส่วนของผู้ถือหุ้นสามัญของบริษัทและจำนวนหุ้นสามัญที่ออกจำหน่ายแล้วระหว่างงวด</w:t>
      </w:r>
      <w:r w:rsidR="008275E4" w:rsidRPr="00CB2EF2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="008275E4" w:rsidRPr="00CB2EF2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CB2EF2" w:rsidRPr="007054F1" w:rsidRDefault="00CB2EF2" w:rsidP="007054F1">
      <w:pPr>
        <w:rPr>
          <w:rFonts w:ascii="Angsana New" w:hAnsi="Angsana New"/>
          <w:sz w:val="20"/>
          <w:szCs w:val="20"/>
          <w:highlight w:val="cyan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4464"/>
        <w:gridCol w:w="990"/>
        <w:gridCol w:w="270"/>
        <w:gridCol w:w="990"/>
        <w:gridCol w:w="270"/>
        <w:gridCol w:w="990"/>
        <w:gridCol w:w="270"/>
        <w:gridCol w:w="990"/>
      </w:tblGrid>
      <w:tr w:rsidR="008275E4" w:rsidRPr="00CB2EF2" w:rsidTr="003B2E1E">
        <w:tc>
          <w:tcPr>
            <w:tcW w:w="4464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275E4" w:rsidRPr="00CB2EF2" w:rsidTr="003B2E1E">
        <w:tc>
          <w:tcPr>
            <w:tcW w:w="4464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2EF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275E4" w:rsidRPr="00CB2EF2" w:rsidTr="003B2E1E">
        <w:tc>
          <w:tcPr>
            <w:tcW w:w="4464" w:type="dxa"/>
            <w:shd w:val="clear" w:color="auto" w:fill="auto"/>
          </w:tcPr>
          <w:p w:rsidR="008275E4" w:rsidRPr="00CB2EF2" w:rsidRDefault="008275E4" w:rsidP="00D9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 w:hanging="54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2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8275E4" w:rsidRPr="00CB2EF2" w:rsidRDefault="008275E4" w:rsidP="00C0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B2EF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CB2EF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CB2E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8275E4" w:rsidP="00D9639A">
            <w:pPr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B5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EB5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B5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</w:p>
          <w:p w:rsidR="008275E4" w:rsidRPr="00CB2EF2" w:rsidRDefault="008275E4" w:rsidP="00EF5E5E">
            <w:pPr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37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F5E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F37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A1711B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1711B">
              <w:rPr>
                <w:rFonts w:ascii="Angsana New" w:hAnsi="Angsana New"/>
                <w:b/>
                <w:bCs/>
                <w:sz w:val="30"/>
                <w:szCs w:val="30"/>
              </w:rPr>
              <w:t>(2,985)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8275E4" w:rsidP="00F3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275E4" w:rsidRPr="00CB2EF2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(950)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A1711B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1711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EF5E5E">
              <w:rPr>
                <w:rFonts w:ascii="Angsana New" w:hAnsi="Angsana New"/>
                <w:b/>
                <w:bCs/>
                <w:sz w:val="30"/>
                <w:szCs w:val="30"/>
              </w:rPr>
              <w:t>2,898</w:t>
            </w:r>
            <w:r w:rsidRPr="00A1711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F37D80" w:rsidP="00D9639A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104"/>
              </w:tabs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D445C7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5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D445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45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D445C7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5C7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8275E4" w:rsidP="00D9639A">
            <w:pPr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EB5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EB55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EB55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B2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312877" w:rsidRDefault="00A1711B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877">
              <w:rPr>
                <w:rFonts w:ascii="Angsana New" w:hAnsi="Angsana New"/>
                <w:b/>
                <w:bCs/>
                <w:sz w:val="30"/>
                <w:szCs w:val="30"/>
              </w:rPr>
              <w:t>(0.25)</w:t>
            </w:r>
          </w:p>
        </w:tc>
        <w:tc>
          <w:tcPr>
            <w:tcW w:w="270" w:type="dxa"/>
          </w:tcPr>
          <w:p w:rsidR="008275E4" w:rsidRPr="00312877" w:rsidRDefault="008275E4" w:rsidP="00312877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F37D80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D80">
              <w:rPr>
                <w:rFonts w:ascii="Angsana New" w:hAnsi="Angsana New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CB2EF2" w:rsidRDefault="00A1711B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711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9639A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EF5E5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9639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</w:p>
        </w:tc>
      </w:tr>
    </w:tbl>
    <w:p w:rsidR="008275E4" w:rsidRPr="007054F1" w:rsidRDefault="008275E4" w:rsidP="008275E4">
      <w:pPr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4464"/>
        <w:gridCol w:w="990"/>
        <w:gridCol w:w="270"/>
        <w:gridCol w:w="990"/>
        <w:gridCol w:w="270"/>
        <w:gridCol w:w="990"/>
        <w:gridCol w:w="270"/>
        <w:gridCol w:w="990"/>
      </w:tblGrid>
      <w:tr w:rsidR="00EF5E5E" w:rsidRPr="00CB2EF2" w:rsidTr="003B2E1E">
        <w:tc>
          <w:tcPr>
            <w:tcW w:w="4464" w:type="dxa"/>
            <w:shd w:val="clear" w:color="auto" w:fill="auto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EF5E5E" w:rsidRPr="00CB2EF2" w:rsidTr="003B2E1E">
        <w:tc>
          <w:tcPr>
            <w:tcW w:w="4464" w:type="dxa"/>
            <w:shd w:val="clear" w:color="auto" w:fill="auto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 w:hint="cs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EF5E5E" w:rsidRPr="00CB2EF2" w:rsidRDefault="00EF5E5E" w:rsidP="00EF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639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5E4" w:rsidRPr="00CB2EF2" w:rsidTr="003B2E1E">
        <w:tc>
          <w:tcPr>
            <w:tcW w:w="4464" w:type="dxa"/>
            <w:shd w:val="clear" w:color="auto" w:fill="auto"/>
          </w:tcPr>
          <w:p w:rsidR="008275E4" w:rsidRPr="00CB2EF2" w:rsidRDefault="008275E4" w:rsidP="00D9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 w:hanging="54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CB2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2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8275E4" w:rsidP="00D9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 w:hanging="54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8275E4" w:rsidRPr="00CB2EF2" w:rsidRDefault="008275E4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CB2EF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CB2EF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CB2EF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8275E4" w:rsidP="00D9639A">
            <w:pPr>
              <w:tabs>
                <w:tab w:val="clear" w:pos="3742"/>
                <w:tab w:val="clear" w:pos="6322"/>
                <w:tab w:val="left" w:pos="3762"/>
              </w:tabs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="00DA050D"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ผู้ถือหุ้นสามัญ</w:t>
            </w:r>
          </w:p>
          <w:p w:rsidR="008275E4" w:rsidRPr="00CB2EF2" w:rsidRDefault="008275E4" w:rsidP="00DA050D">
            <w:pPr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F76546"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="00F76546" w:rsidRPr="00CB2E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F5E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312877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12877"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275E4" w:rsidRPr="00CB2EF2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F76546" w:rsidRDefault="00312877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3,799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F76546" w:rsidRDefault="008275E4" w:rsidP="00F7654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8275E4" w:rsidRPr="00F76546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t>7,590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F76546" w:rsidP="00D9639A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104"/>
              </w:tabs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B2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D445C7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5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D445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45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CB2EF2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F76546" w:rsidRDefault="00D445C7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ind w:left="-79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8275E4" w:rsidRPr="00F76546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  <w:tr w:rsidR="008275E4" w:rsidRPr="00CB2EF2" w:rsidTr="003B2E1E">
        <w:tc>
          <w:tcPr>
            <w:tcW w:w="4464" w:type="dxa"/>
          </w:tcPr>
          <w:p w:rsidR="008275E4" w:rsidRPr="00CB2EF2" w:rsidRDefault="00073EA6" w:rsidP="003B2E1E">
            <w:pPr>
              <w:ind w:right="-25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8275E4" w:rsidRPr="00CB2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8275E4" w:rsidRPr="00CB2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F76546" w:rsidRDefault="00312877" w:rsidP="00DA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CB2EF2" w:rsidRDefault="008275E4" w:rsidP="00DA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2EF2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F76546" w:rsidRDefault="00312877" w:rsidP="00DA0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:rsidR="008275E4" w:rsidRPr="00CB2EF2" w:rsidRDefault="008275E4" w:rsidP="00F7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8275E4" w:rsidRPr="00F76546" w:rsidRDefault="008275E4" w:rsidP="003B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546">
              <w:rPr>
                <w:rFonts w:ascii="Angsana New" w:hAnsi="Angsana New"/>
                <w:b/>
                <w:bCs/>
                <w:sz w:val="30"/>
                <w:szCs w:val="30"/>
              </w:rPr>
              <w:t>0.63</w:t>
            </w:r>
          </w:p>
        </w:tc>
      </w:tr>
    </w:tbl>
    <w:p w:rsidR="00E84C3D" w:rsidRDefault="00E84C3D" w:rsidP="00705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E8303E" w:rsidRDefault="00FB1F65" w:rsidP="00D9639A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 w:rsidRPr="00E8303E">
        <w:rPr>
          <w:rFonts w:asciiTheme="majorBidi" w:hAnsiTheme="majorBidi" w:cstheme="majorBidi"/>
          <w:b/>
          <w:bCs/>
          <w:lang w:val="en-US"/>
        </w:rPr>
        <w:t>1</w:t>
      </w:r>
      <w:r w:rsidR="00230EA2" w:rsidRPr="00E8303E">
        <w:rPr>
          <w:rFonts w:asciiTheme="majorBidi" w:hAnsiTheme="majorBidi" w:cstheme="majorBidi"/>
          <w:b/>
          <w:bCs/>
          <w:lang w:val="en-US"/>
        </w:rPr>
        <w:t>1</w:t>
      </w:r>
      <w:r w:rsidR="00D9639A">
        <w:rPr>
          <w:rFonts w:asciiTheme="majorBidi" w:hAnsiTheme="majorBidi" w:cstheme="majorBidi"/>
          <w:b/>
          <w:bCs/>
          <w:lang w:val="en-US"/>
        </w:rPr>
        <w:tab/>
      </w:r>
      <w:r w:rsidR="00E8303E" w:rsidRPr="00E8303E">
        <w:rPr>
          <w:rFonts w:asciiTheme="majorBidi" w:hAnsiTheme="majorBidi" w:cstheme="majorBidi"/>
          <w:b/>
          <w:bCs/>
          <w:cs/>
          <w:lang w:val="en-US"/>
        </w:rPr>
        <w:t>เงินปันผล</w:t>
      </w:r>
    </w:p>
    <w:p w:rsidR="00E8303E" w:rsidRPr="007054F1" w:rsidRDefault="00E8303E" w:rsidP="00E8303E">
      <w:pPr>
        <w:pStyle w:val="ListParagraph"/>
        <w:ind w:left="5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E8303E" w:rsidRPr="00522C9E" w:rsidRDefault="00E8303E" w:rsidP="00E8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E5C37">
        <w:rPr>
          <w:rFonts w:ascii="Angsana New" w:hAnsi="Angsana New"/>
          <w:sz w:val="30"/>
          <w:szCs w:val="30"/>
          <w:cs/>
        </w:rPr>
        <w:t>ในการประชุมสามัญประจำปีของ</w:t>
      </w:r>
      <w:r>
        <w:rPr>
          <w:rFonts w:ascii="Angsana New" w:hAnsi="Angsana New"/>
          <w:sz w:val="30"/>
          <w:szCs w:val="30"/>
          <w:cs/>
        </w:rPr>
        <w:t>ผู้ถือหุ้นของบริษัท</w:t>
      </w:r>
      <w:r w:rsidRPr="00B9756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96933" w:rsidRPr="00D96933">
        <w:rPr>
          <w:rFonts w:asciiTheme="majorBidi" w:hAnsiTheme="majorBidi" w:cstheme="majorBidi"/>
          <w:sz w:val="30"/>
          <w:szCs w:val="30"/>
        </w:rPr>
        <w:t xml:space="preserve">24 </w:t>
      </w:r>
      <w:r w:rsidR="00D96933" w:rsidRPr="00D9693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D96933" w:rsidRPr="00D96933"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BE5C37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>0.75</w:t>
      </w:r>
      <w:r w:rsidRPr="00BE5C37">
        <w:rPr>
          <w:rFonts w:ascii="Angsana New" w:hAnsi="Angsana New"/>
          <w:sz w:val="30"/>
          <w:szCs w:val="30"/>
        </w:rPr>
        <w:t xml:space="preserve"> </w:t>
      </w:r>
      <w:r w:rsidRPr="00BE5C37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9 </w:t>
      </w:r>
      <w:r w:rsidRPr="00BE5C37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</w:t>
      </w:r>
      <w:r w:rsidR="00913A8C">
        <w:rPr>
          <w:rFonts w:ascii="Angsana New" w:hAnsi="Angsana New" w:hint="cs"/>
          <w:sz w:val="30"/>
          <w:szCs w:val="30"/>
          <w:cs/>
        </w:rPr>
        <w:t xml:space="preserve">      </w:t>
      </w:r>
      <w:r w:rsidRPr="00BE5C37">
        <w:rPr>
          <w:rFonts w:ascii="Angsana New" w:hAnsi="Angsana New"/>
          <w:sz w:val="30"/>
          <w:szCs w:val="30"/>
          <w:cs/>
        </w:rPr>
        <w:t>ใน</w:t>
      </w:r>
      <w:r w:rsidR="00913A8C">
        <w:rPr>
          <w:rFonts w:ascii="Angsana New" w:hAnsi="Angsana New" w:hint="cs"/>
          <w:sz w:val="30"/>
          <w:szCs w:val="30"/>
          <w:cs/>
        </w:rPr>
        <w:t>เดือน</w:t>
      </w:r>
      <w:r w:rsidR="00522C9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22C9E">
        <w:rPr>
          <w:rFonts w:ascii="Angsana New" w:hAnsi="Angsana New"/>
          <w:sz w:val="30"/>
          <w:szCs w:val="30"/>
        </w:rPr>
        <w:t>2560</w:t>
      </w:r>
    </w:p>
    <w:p w:rsidR="000C7721" w:rsidRDefault="000C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FB1F65" w:rsidRPr="00E8303E" w:rsidRDefault="00D9639A" w:rsidP="00D9639A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12</w:t>
      </w:r>
      <w:r>
        <w:rPr>
          <w:rFonts w:asciiTheme="majorBidi" w:hAnsiTheme="majorBidi" w:cstheme="majorBidi"/>
          <w:b/>
          <w:bCs/>
          <w:lang w:val="en-US"/>
        </w:rPr>
        <w:tab/>
      </w:r>
      <w:r w:rsidR="00FB1F65" w:rsidRPr="00E8303E">
        <w:rPr>
          <w:rFonts w:asciiTheme="majorBidi" w:hAnsiTheme="majorBidi" w:cstheme="majorBidi"/>
          <w:b/>
          <w:bCs/>
          <w:cs/>
          <w:lang w:val="en-US"/>
        </w:rPr>
        <w:t>เครื่องมือทางการเงิน</w:t>
      </w:r>
    </w:p>
    <w:p w:rsidR="00FB1F65" w:rsidRPr="007054F1" w:rsidRDefault="00FB1F65" w:rsidP="00FB1F65">
      <w:pPr>
        <w:pStyle w:val="ListParagraph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:rsidR="00FB1F65" w:rsidRPr="006C0FD8" w:rsidRDefault="00FB1F65" w:rsidP="00FB1F65">
      <w:pPr>
        <w:pStyle w:val="ListParagraph"/>
        <w:ind w:left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0F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FB1F65" w:rsidRPr="007054F1" w:rsidRDefault="00FB1F65" w:rsidP="00FB1F65">
      <w:pPr>
        <w:jc w:val="thaiDistribute"/>
        <w:rPr>
          <w:rFonts w:asciiTheme="majorBidi" w:hAnsiTheme="majorBidi" w:cstheme="majorBidi"/>
          <w:sz w:val="20"/>
          <w:szCs w:val="20"/>
        </w:rPr>
      </w:pPr>
    </w:p>
    <w:p w:rsidR="004D41D0" w:rsidRPr="00913A8C" w:rsidRDefault="004D41D0" w:rsidP="004D41D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  <w:r w:rsidRPr="004D41D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์ทางการเงิน</w:t>
      </w:r>
      <w:r w:rsidR="00CD40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D41D0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4D41D0">
        <w:rPr>
          <w:rFonts w:asciiTheme="majorBidi" w:hAnsiTheme="majorBidi" w:cstheme="majorBidi" w:hint="cs"/>
          <w:sz w:val="30"/>
          <w:szCs w:val="30"/>
          <w:cs/>
          <w:lang w:bidi="th-TH"/>
        </w:rPr>
        <w:t>มูล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ค่าด้วยมูลค่ายุติธรรม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D41D0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D41D0">
        <w:rPr>
          <w:rFonts w:asciiTheme="majorBidi" w:hAnsiTheme="majorBidi" w:cstheme="majorBidi" w:hint="cs"/>
          <w:sz w:val="30"/>
          <w:szCs w:val="30"/>
          <w:cs/>
          <w:lang w:bidi="th-TH"/>
        </w:rPr>
        <w:t>มูล</w:t>
      </w:r>
      <w:r w:rsidRPr="004D41D0">
        <w:rPr>
          <w:rFonts w:asciiTheme="majorBidi" w:hAnsiTheme="majorBidi" w:cstheme="majorBidi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</w:t>
      </w:r>
      <w:r w:rsidRPr="00913A8C">
        <w:rPr>
          <w:rFonts w:asciiTheme="majorBidi" w:hAnsiTheme="majorBidi" w:cstheme="majorBidi"/>
          <w:sz w:val="30"/>
          <w:szCs w:val="30"/>
          <w:cs/>
          <w:lang w:bidi="th-TH"/>
        </w:rPr>
        <w:t>ย่างสมเหตุสมผล</w:t>
      </w:r>
    </w:p>
    <w:p w:rsidR="00230EA2" w:rsidRPr="008275E4" w:rsidRDefault="00230EA2" w:rsidP="004D41D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990"/>
        <w:gridCol w:w="180"/>
        <w:gridCol w:w="90"/>
        <w:gridCol w:w="900"/>
        <w:gridCol w:w="180"/>
        <w:gridCol w:w="900"/>
        <w:gridCol w:w="180"/>
        <w:gridCol w:w="1080"/>
      </w:tblGrid>
      <w:tr w:rsidR="00FB1F65" w:rsidRPr="00F91D70" w:rsidTr="00921AB2">
        <w:trPr>
          <w:cantSplit/>
          <w:tblHeader/>
        </w:trPr>
        <w:tc>
          <w:tcPr>
            <w:tcW w:w="3330" w:type="dxa"/>
            <w:vAlign w:val="bottom"/>
            <w:hideMark/>
          </w:tcPr>
          <w:p w:rsidR="00FB1F65" w:rsidRPr="00F91D70" w:rsidRDefault="00FB1F65" w:rsidP="00761A73">
            <w:pPr>
              <w:pStyle w:val="acctfourfigures"/>
              <w:tabs>
                <w:tab w:val="decimal" w:pos="371"/>
              </w:tabs>
              <w:ind w:left="1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10"/>
            <w:vAlign w:val="bottom"/>
            <w:hideMark/>
          </w:tcPr>
          <w:p w:rsidR="00FB1F65" w:rsidRPr="00F91D70" w:rsidRDefault="004D41D0" w:rsidP="00761A7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งบการเงินที่แสดงเงินลงทุนตามวิธีส่วนได้เสีย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FB1F65" w:rsidRPr="00F91D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B1F65" w:rsidRPr="00F91D70" w:rsidTr="00921AB2">
        <w:trPr>
          <w:cantSplit/>
          <w:tblHeader/>
        </w:trPr>
        <w:tc>
          <w:tcPr>
            <w:tcW w:w="3330" w:type="dxa"/>
            <w:hideMark/>
          </w:tcPr>
          <w:p w:rsidR="00FB1F65" w:rsidRPr="00F91D70" w:rsidRDefault="00FB1F65" w:rsidP="00761A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FB1F65" w:rsidRPr="00F91D70" w:rsidRDefault="00FB1F65" w:rsidP="00761A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1F65" w:rsidRPr="00F91D70" w:rsidRDefault="00FB1F65" w:rsidP="00761A7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B1F65" w:rsidRPr="00F91D70" w:rsidTr="00921AB2">
        <w:trPr>
          <w:cantSplit/>
          <w:tblHeader/>
        </w:trPr>
        <w:tc>
          <w:tcPr>
            <w:tcW w:w="3330" w:type="dxa"/>
            <w:hideMark/>
          </w:tcPr>
          <w:p w:rsidR="00FB1F65" w:rsidRPr="00F91D70" w:rsidRDefault="00FB1F65" w:rsidP="00761A7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1F65" w:rsidRPr="00F91D70" w:rsidRDefault="00FB1F65" w:rsidP="00761A7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91D7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1F65" w:rsidRPr="00F91D70" w:rsidRDefault="00FB1F65" w:rsidP="00761A7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91D70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1F65" w:rsidRPr="00F91D70" w:rsidRDefault="00FB1F65" w:rsidP="00761A7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91D70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1F65" w:rsidRPr="00F91D70" w:rsidRDefault="00FB1F65" w:rsidP="00761A7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1F65" w:rsidRPr="00F91D70" w:rsidTr="00921AB2">
        <w:trPr>
          <w:cantSplit/>
          <w:tblHeader/>
        </w:trPr>
        <w:tc>
          <w:tcPr>
            <w:tcW w:w="3330" w:type="dxa"/>
          </w:tcPr>
          <w:p w:rsidR="00FB1F65" w:rsidRPr="00F91D70" w:rsidRDefault="00FB1F65" w:rsidP="00761A73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10"/>
            <w:hideMark/>
          </w:tcPr>
          <w:p w:rsidR="00FB1F65" w:rsidRPr="00F91D70" w:rsidRDefault="00FB1F65" w:rsidP="00761A73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91D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F91D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1F65" w:rsidRPr="00F91D70" w:rsidTr="00921AB2">
        <w:trPr>
          <w:cantSplit/>
        </w:trPr>
        <w:tc>
          <w:tcPr>
            <w:tcW w:w="3330" w:type="dxa"/>
            <w:hideMark/>
          </w:tcPr>
          <w:p w:rsidR="00FB1F65" w:rsidRPr="00F91D70" w:rsidRDefault="00250078" w:rsidP="00921AB2">
            <w:pPr>
              <w:tabs>
                <w:tab w:val="decimal" w:pos="0"/>
              </w:tabs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07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8275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793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B1F65" w:rsidRPr="00F91D70" w:rsidRDefault="00FB1F65" w:rsidP="00761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B1F65" w:rsidRPr="00F91D70" w:rsidTr="00921AB2">
        <w:trPr>
          <w:cantSplit/>
        </w:trPr>
        <w:tc>
          <w:tcPr>
            <w:tcW w:w="3330" w:type="dxa"/>
            <w:hideMark/>
          </w:tcPr>
          <w:p w:rsidR="00FB1F65" w:rsidRPr="0079330F" w:rsidRDefault="004D41D0" w:rsidP="00921AB2">
            <w:pPr>
              <w:ind w:left="180"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3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A65DC6" w:rsidRPr="00793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</w:t>
            </w:r>
          </w:p>
        </w:tc>
        <w:tc>
          <w:tcPr>
            <w:tcW w:w="126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B1F65" w:rsidRPr="00F91D70" w:rsidRDefault="00FB1F65" w:rsidP="00761A7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B1F65" w:rsidRPr="00F91D70" w:rsidRDefault="00FB1F65" w:rsidP="00761A7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B1F65" w:rsidRPr="00F91D70" w:rsidRDefault="00FB1F65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41D0" w:rsidRPr="00F91D70" w:rsidTr="00921AB2">
        <w:trPr>
          <w:cantSplit/>
        </w:trPr>
        <w:tc>
          <w:tcPr>
            <w:tcW w:w="3330" w:type="dxa"/>
            <w:vAlign w:val="bottom"/>
          </w:tcPr>
          <w:p w:rsidR="004D41D0" w:rsidRPr="0079330F" w:rsidRDefault="00A65DC6" w:rsidP="00921AB2">
            <w:pPr>
              <w:ind w:left="191"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3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D41D0" w:rsidRPr="00793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260" w:type="dxa"/>
            <w:vAlign w:val="bottom"/>
          </w:tcPr>
          <w:p w:rsidR="004D41D0" w:rsidRDefault="004D41D0" w:rsidP="00E74F7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41D0" w:rsidRPr="00F91D70" w:rsidRDefault="004D41D0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D41D0" w:rsidRDefault="004D41D0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41D0" w:rsidRPr="00F91D70" w:rsidRDefault="004D41D0" w:rsidP="00761A73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1D0" w:rsidRDefault="004D41D0" w:rsidP="00380F73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41D0" w:rsidRPr="00A254A0" w:rsidRDefault="004D41D0" w:rsidP="00761A73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D41D0" w:rsidRPr="00B24A83" w:rsidRDefault="004D41D0" w:rsidP="00380F7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41D0" w:rsidRPr="00F91D70" w:rsidRDefault="004D41D0" w:rsidP="00761A7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D41D0" w:rsidRDefault="004D41D0" w:rsidP="00761A73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6933" w:rsidRPr="00F91D70" w:rsidTr="00921AB2">
        <w:trPr>
          <w:cantSplit/>
        </w:trPr>
        <w:tc>
          <w:tcPr>
            <w:tcW w:w="3330" w:type="dxa"/>
            <w:vAlign w:val="bottom"/>
            <w:hideMark/>
          </w:tcPr>
          <w:p w:rsidR="00D96933" w:rsidRPr="00F91D70" w:rsidRDefault="00D96933" w:rsidP="00921AB2">
            <w:pPr>
              <w:ind w:left="19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D96933" w:rsidRPr="00E23A01" w:rsidRDefault="00DD0B32" w:rsidP="00D9693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B32">
              <w:rPr>
                <w:rFonts w:asciiTheme="majorBidi" w:hAnsiTheme="majorBidi" w:cstheme="majorBidi"/>
                <w:sz w:val="30"/>
                <w:szCs w:val="30"/>
              </w:rPr>
              <w:t>1,891</w:t>
            </w:r>
          </w:p>
        </w:tc>
        <w:tc>
          <w:tcPr>
            <w:tcW w:w="180" w:type="dxa"/>
            <w:vAlign w:val="bottom"/>
          </w:tcPr>
          <w:p w:rsidR="00D96933" w:rsidRPr="00E23A01" w:rsidRDefault="00D96933" w:rsidP="00D9693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96933" w:rsidRPr="00E23A01" w:rsidRDefault="00DD0B32" w:rsidP="00D9693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B32">
              <w:rPr>
                <w:rFonts w:asciiTheme="majorBidi" w:hAnsiTheme="majorBidi" w:cstheme="majorBidi"/>
                <w:sz w:val="30"/>
                <w:szCs w:val="30"/>
              </w:rPr>
              <w:t>1,891</w:t>
            </w:r>
          </w:p>
        </w:tc>
        <w:tc>
          <w:tcPr>
            <w:tcW w:w="180" w:type="dxa"/>
            <w:vAlign w:val="bottom"/>
          </w:tcPr>
          <w:p w:rsidR="00D96933" w:rsidRPr="00E23A01" w:rsidRDefault="00D96933" w:rsidP="00D96933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96933" w:rsidRPr="00DD0B32" w:rsidRDefault="00DD0B32" w:rsidP="00D96933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96933" w:rsidRPr="00E23A01" w:rsidRDefault="00D96933" w:rsidP="00D96933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96933" w:rsidRPr="00E23A01" w:rsidRDefault="00DD0B32" w:rsidP="00DD0B3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96933" w:rsidRPr="00E23A01" w:rsidRDefault="00D96933" w:rsidP="00D9693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96933" w:rsidRPr="00E23A01" w:rsidRDefault="00DD0B32" w:rsidP="00D96933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B32">
              <w:rPr>
                <w:rFonts w:asciiTheme="majorBidi" w:hAnsiTheme="majorBidi" w:cstheme="majorBidi"/>
                <w:sz w:val="30"/>
                <w:szCs w:val="30"/>
              </w:rPr>
              <w:t>1,891</w:t>
            </w:r>
          </w:p>
        </w:tc>
      </w:tr>
      <w:tr w:rsidR="000D7159" w:rsidRPr="008275E4" w:rsidTr="00921AB2">
        <w:trPr>
          <w:cantSplit/>
        </w:trPr>
        <w:tc>
          <w:tcPr>
            <w:tcW w:w="3330" w:type="dxa"/>
            <w:vAlign w:val="bottom"/>
          </w:tcPr>
          <w:p w:rsidR="000D7159" w:rsidRPr="008275E4" w:rsidRDefault="000D7159" w:rsidP="00921AB2">
            <w:pPr>
              <w:ind w:left="191" w:firstLine="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:rsidR="000D7159" w:rsidRPr="008275E4" w:rsidRDefault="000D7159" w:rsidP="0079330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D7159" w:rsidRPr="008275E4" w:rsidRDefault="000D7159" w:rsidP="00761A7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0D7159" w:rsidRPr="008275E4" w:rsidRDefault="000D7159" w:rsidP="0079330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D7159" w:rsidRPr="008275E4" w:rsidRDefault="000D7159" w:rsidP="00761A73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D7159" w:rsidRPr="008275E4" w:rsidRDefault="000D7159" w:rsidP="00380F73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D7159" w:rsidRPr="008275E4" w:rsidRDefault="000D7159" w:rsidP="00761A73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0D7159" w:rsidRPr="008275E4" w:rsidRDefault="000D7159" w:rsidP="00380F7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0D7159" w:rsidRPr="008275E4" w:rsidRDefault="000D7159" w:rsidP="00761A7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0D7159" w:rsidRPr="008275E4" w:rsidRDefault="000D7159" w:rsidP="0079330F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7159" w:rsidRPr="00F91D70" w:rsidTr="00921AB2">
        <w:trPr>
          <w:cantSplit/>
        </w:trPr>
        <w:tc>
          <w:tcPr>
            <w:tcW w:w="3330" w:type="dxa"/>
          </w:tcPr>
          <w:p w:rsidR="000D7159" w:rsidRPr="00F91D70" w:rsidRDefault="000D7159" w:rsidP="00921AB2">
            <w:pPr>
              <w:tabs>
                <w:tab w:val="decimal" w:pos="0"/>
              </w:tabs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0D7159" w:rsidRPr="00F91D70" w:rsidRDefault="000D7159" w:rsidP="000D715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7159" w:rsidRPr="00F91D70" w:rsidTr="00921AB2">
        <w:trPr>
          <w:cantSplit/>
        </w:trPr>
        <w:tc>
          <w:tcPr>
            <w:tcW w:w="3330" w:type="dxa"/>
          </w:tcPr>
          <w:p w:rsidR="000D7159" w:rsidRPr="0079330F" w:rsidRDefault="000D7159" w:rsidP="00921AB2">
            <w:pPr>
              <w:ind w:left="180"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3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0D7159" w:rsidRPr="00F91D70" w:rsidRDefault="000D7159" w:rsidP="000D715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0D7159" w:rsidRPr="00F91D70" w:rsidRDefault="000D7159" w:rsidP="000D7159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7159" w:rsidRPr="00F91D70" w:rsidTr="00921AB2">
        <w:trPr>
          <w:cantSplit/>
        </w:trPr>
        <w:tc>
          <w:tcPr>
            <w:tcW w:w="3330" w:type="dxa"/>
            <w:vAlign w:val="bottom"/>
          </w:tcPr>
          <w:p w:rsidR="000D7159" w:rsidRPr="0079330F" w:rsidRDefault="000D7159" w:rsidP="00921AB2">
            <w:pPr>
              <w:ind w:left="191"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33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0" w:type="dxa"/>
            <w:vAlign w:val="bottom"/>
          </w:tcPr>
          <w:p w:rsidR="000D7159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D7159" w:rsidRPr="00F91D70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D7159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D7159" w:rsidRPr="00F91D70" w:rsidRDefault="000D7159" w:rsidP="000D715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D7159" w:rsidRDefault="000D7159" w:rsidP="000D715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D7159" w:rsidRPr="00A254A0" w:rsidRDefault="000D7159" w:rsidP="000D7159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D7159" w:rsidRPr="00B24A83" w:rsidRDefault="000D7159" w:rsidP="000D715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D7159" w:rsidRPr="00F91D70" w:rsidRDefault="000D7159" w:rsidP="000D71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159" w:rsidRDefault="000D7159" w:rsidP="000D7159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159" w:rsidRPr="00F91D70" w:rsidTr="00921AB2">
        <w:trPr>
          <w:cantSplit/>
        </w:trPr>
        <w:tc>
          <w:tcPr>
            <w:tcW w:w="3330" w:type="dxa"/>
            <w:vAlign w:val="bottom"/>
          </w:tcPr>
          <w:p w:rsidR="000D7159" w:rsidRPr="00F91D70" w:rsidRDefault="000D7159" w:rsidP="00921AB2">
            <w:pPr>
              <w:ind w:left="19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91D7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3A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,257</w:t>
            </w:r>
          </w:p>
        </w:tc>
        <w:tc>
          <w:tcPr>
            <w:tcW w:w="180" w:type="dxa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2,257</w:t>
            </w:r>
          </w:p>
        </w:tc>
        <w:tc>
          <w:tcPr>
            <w:tcW w:w="180" w:type="dxa"/>
            <w:vAlign w:val="bottom"/>
          </w:tcPr>
          <w:p w:rsidR="000D7159" w:rsidRPr="00E23A01" w:rsidRDefault="000D7159" w:rsidP="000D715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3A01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23A0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0D7159" w:rsidRPr="00E23A01" w:rsidRDefault="000D7159" w:rsidP="000D715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D7159" w:rsidRPr="00E23A01" w:rsidRDefault="000D7159" w:rsidP="000D7159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2,257</w:t>
            </w:r>
          </w:p>
        </w:tc>
      </w:tr>
    </w:tbl>
    <w:p w:rsidR="008275E4" w:rsidRPr="008275E4" w:rsidRDefault="008275E4" w:rsidP="006C0F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0"/>
          <w:lang w:bidi="th-TH"/>
        </w:rPr>
      </w:pPr>
    </w:p>
    <w:p w:rsidR="006C0FD8" w:rsidRPr="0075202B" w:rsidRDefault="006C0FD8" w:rsidP="006C0F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202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งินกู้ยืมระยะสั้นเป็นมูลค่าที่ใกล้เคียงกับมูลค่าตามบัญชีเนื่องจากอัตราดอกเบี้ยอ้างอิงจากอัตราดอกเบี้ยตามท้องตลาด และเครื่องมือทางการเงินเหล่านี้จะครบกำหนดในระยะเวลาอันสั้น</w:t>
      </w:r>
    </w:p>
    <w:p w:rsidR="006C0FD8" w:rsidRPr="008275E4" w:rsidRDefault="006C0FD8" w:rsidP="006C0F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0"/>
          <w:lang w:bidi="th-TH"/>
        </w:rPr>
      </w:pPr>
    </w:p>
    <w:p w:rsidR="000C7721" w:rsidRDefault="006C0FD8" w:rsidP="006C0FD8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5202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0C7721" w:rsidRDefault="000C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5722E" w:rsidRPr="0034399E" w:rsidRDefault="00475756" w:rsidP="00B5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OLE_LINK1"/>
      <w:bookmarkStart w:id="2" w:name="OLE_LINK2"/>
      <w:r w:rsidRPr="0034399E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A6B92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34399E">
        <w:rPr>
          <w:rFonts w:asciiTheme="majorBidi" w:hAnsiTheme="majorBidi" w:cstheme="majorBidi"/>
          <w:b/>
          <w:bCs/>
          <w:sz w:val="30"/>
          <w:szCs w:val="30"/>
        </w:rPr>
        <w:tab/>
      </w:r>
      <w:r w:rsidR="00B5722E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</w:t>
      </w:r>
      <w:r w:rsidR="006A3C16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</w:t>
      </w:r>
      <w:r w:rsidR="00B5722E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กิจการที่ไม่เกี่ยวข้องกัน</w:t>
      </w:r>
    </w:p>
    <w:bookmarkEnd w:id="1"/>
    <w:bookmarkEnd w:id="2"/>
    <w:p w:rsidR="003B3BAE" w:rsidRPr="00A56BDD" w:rsidRDefault="003B3BAE" w:rsidP="003B3BA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1"/>
        <w:gridCol w:w="1349"/>
        <w:gridCol w:w="274"/>
        <w:gridCol w:w="1350"/>
      </w:tblGrid>
      <w:tr w:rsidR="000A2A01" w:rsidRPr="001A6074" w:rsidTr="00CB2EF2">
        <w:tc>
          <w:tcPr>
            <w:tcW w:w="6291" w:type="dxa"/>
          </w:tcPr>
          <w:p w:rsidR="000A2A01" w:rsidRPr="00D444A6" w:rsidRDefault="000A2A01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3" w:type="dxa"/>
            <w:gridSpan w:val="3"/>
          </w:tcPr>
          <w:p w:rsidR="000A2A01" w:rsidRPr="008315C8" w:rsidRDefault="000A2A01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A2A01" w:rsidRPr="001A6074" w:rsidTr="00CB2EF2">
        <w:tc>
          <w:tcPr>
            <w:tcW w:w="6291" w:type="dxa"/>
          </w:tcPr>
          <w:p w:rsidR="000A2A01" w:rsidRPr="001A6074" w:rsidRDefault="000A2A01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73" w:type="dxa"/>
            <w:gridSpan w:val="3"/>
          </w:tcPr>
          <w:p w:rsidR="000A2A01" w:rsidRPr="008315C8" w:rsidRDefault="000A2A01" w:rsidP="00827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5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8315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A2A01" w:rsidRPr="001A6074" w:rsidTr="00CB2EF2">
        <w:tc>
          <w:tcPr>
            <w:tcW w:w="6291" w:type="dxa"/>
          </w:tcPr>
          <w:p w:rsidR="000A2A01" w:rsidRPr="001A6074" w:rsidRDefault="000A2A01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73" w:type="dxa"/>
            <w:gridSpan w:val="3"/>
          </w:tcPr>
          <w:p w:rsidR="000A2A01" w:rsidRPr="008315C8" w:rsidRDefault="000A2A01" w:rsidP="00827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5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4A6" w:rsidRPr="001A6074" w:rsidTr="00CB2EF2">
        <w:tc>
          <w:tcPr>
            <w:tcW w:w="6291" w:type="dxa"/>
          </w:tcPr>
          <w:p w:rsidR="00D444A6" w:rsidRPr="001A6074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:rsidR="00D444A6" w:rsidRPr="008315C8" w:rsidRDefault="00250078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275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4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444A6" w:rsidRPr="008315C8" w:rsidRDefault="00250078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444A6" w:rsidRPr="008315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4A6" w:rsidRPr="001A6074" w:rsidTr="00CB2EF2">
        <w:tc>
          <w:tcPr>
            <w:tcW w:w="6291" w:type="dxa"/>
          </w:tcPr>
          <w:p w:rsidR="00D444A6" w:rsidRPr="001A6074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:rsidR="00D444A6" w:rsidRPr="008315C8" w:rsidRDefault="006C0FD8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C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315C8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4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5C8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="006C0FD8" w:rsidRPr="008315C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444A6" w:rsidRPr="001A6074" w:rsidTr="00CB2EF2">
        <w:tc>
          <w:tcPr>
            <w:tcW w:w="6291" w:type="dxa"/>
          </w:tcPr>
          <w:p w:rsidR="00D444A6" w:rsidRPr="001A6074" w:rsidRDefault="00D444A6" w:rsidP="008275E4">
            <w:pPr>
              <w:pStyle w:val="Heading5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3" w:type="dxa"/>
            <w:gridSpan w:val="3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5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4A6" w:rsidRPr="001A6074" w:rsidTr="00CB2EF2">
        <w:tc>
          <w:tcPr>
            <w:tcW w:w="6291" w:type="dxa"/>
          </w:tcPr>
          <w:p w:rsidR="00D444A6" w:rsidRPr="008315C8" w:rsidRDefault="000A2A01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5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349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4A6" w:rsidRPr="001A6074" w:rsidTr="00CB2EF2">
        <w:tc>
          <w:tcPr>
            <w:tcW w:w="6291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15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0A2A01" w:rsidRPr="008315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 w:rsidR="000A2A01" w:rsidRPr="008315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</w:t>
            </w:r>
            <w:r w:rsidRPr="008315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349" w:type="dxa"/>
          </w:tcPr>
          <w:p w:rsidR="00D444A6" w:rsidRPr="008315C8" w:rsidRDefault="00D444A6" w:rsidP="008275E4">
            <w:pPr>
              <w:pStyle w:val="ASSETS"/>
              <w:tabs>
                <w:tab w:val="decimal" w:pos="101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4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444A6" w:rsidRPr="008315C8" w:rsidRDefault="00D444A6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4AC" w:rsidRPr="001A6074" w:rsidTr="00CB2EF2">
        <w:tc>
          <w:tcPr>
            <w:tcW w:w="6291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C8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49" w:type="dxa"/>
          </w:tcPr>
          <w:p w:rsidR="004544AC" w:rsidRPr="008315C8" w:rsidRDefault="00DD0B32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D0B32">
              <w:rPr>
                <w:rFonts w:asciiTheme="majorBidi" w:hAnsiTheme="majorBidi" w:cstheme="majorBidi"/>
                <w:sz w:val="30"/>
                <w:szCs w:val="30"/>
              </w:rPr>
              <w:t>113,106</w:t>
            </w:r>
          </w:p>
        </w:tc>
        <w:tc>
          <w:tcPr>
            <w:tcW w:w="274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44AC" w:rsidRPr="008315C8" w:rsidRDefault="00000B12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315C8">
              <w:rPr>
                <w:rFonts w:ascii="Angsana New" w:hAnsi="Angsana New"/>
                <w:sz w:val="30"/>
                <w:szCs w:val="30"/>
              </w:rPr>
              <w:t>176</w:t>
            </w:r>
            <w:r w:rsidR="008951FC" w:rsidRPr="008315C8">
              <w:rPr>
                <w:rFonts w:ascii="Angsana New" w:hAnsi="Angsana New"/>
                <w:sz w:val="30"/>
                <w:szCs w:val="30"/>
              </w:rPr>
              <w:t>,051</w:t>
            </w:r>
          </w:p>
        </w:tc>
      </w:tr>
      <w:tr w:rsidR="004544AC" w:rsidRPr="001A6074" w:rsidTr="00CB2EF2">
        <w:tc>
          <w:tcPr>
            <w:tcW w:w="6291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5C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49" w:type="dxa"/>
          </w:tcPr>
          <w:p w:rsidR="004544AC" w:rsidRPr="008315C8" w:rsidRDefault="00DD0B32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DD0B32">
              <w:rPr>
                <w:rFonts w:asciiTheme="majorBidi" w:hAnsiTheme="majorBidi" w:cstheme="majorBidi"/>
                <w:sz w:val="30"/>
                <w:szCs w:val="30"/>
              </w:rPr>
              <w:t>73,755</w:t>
            </w:r>
          </w:p>
        </w:tc>
        <w:tc>
          <w:tcPr>
            <w:tcW w:w="274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4544AC" w:rsidRPr="008315C8" w:rsidRDefault="008951F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315C8">
              <w:rPr>
                <w:rFonts w:ascii="Angsana New" w:hAnsi="Angsana New"/>
                <w:sz w:val="30"/>
                <w:szCs w:val="30"/>
              </w:rPr>
              <w:t>122,528</w:t>
            </w:r>
          </w:p>
        </w:tc>
      </w:tr>
      <w:tr w:rsidR="004544AC" w:rsidRPr="001A6074" w:rsidTr="00CB2EF2">
        <w:tc>
          <w:tcPr>
            <w:tcW w:w="6291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5C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4544AC" w:rsidRPr="008315C8" w:rsidRDefault="00DD0B32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544AC" w:rsidRPr="008315C8" w:rsidRDefault="008951F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315C8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</w:tr>
      <w:tr w:rsidR="004544AC" w:rsidRPr="00D444A6" w:rsidTr="00CB2EF2">
        <w:tc>
          <w:tcPr>
            <w:tcW w:w="6291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15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4544AC" w:rsidRPr="008315C8" w:rsidRDefault="00DD0B32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B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186,861</w:t>
            </w:r>
          </w:p>
        </w:tc>
        <w:tc>
          <w:tcPr>
            <w:tcW w:w="274" w:type="dxa"/>
          </w:tcPr>
          <w:p w:rsidR="004544AC" w:rsidRPr="008315C8" w:rsidRDefault="004544A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544AC" w:rsidRPr="008315C8" w:rsidRDefault="008951FC" w:rsidP="0082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5C8">
              <w:rPr>
                <w:rFonts w:ascii="Angsana New" w:hAnsi="Angsana New"/>
                <w:b/>
                <w:bCs/>
                <w:sz w:val="30"/>
                <w:szCs w:val="30"/>
              </w:rPr>
              <w:t>301,104</w:t>
            </w:r>
          </w:p>
        </w:tc>
      </w:tr>
    </w:tbl>
    <w:p w:rsidR="00057B69" w:rsidRPr="00A56BDD" w:rsidRDefault="00057B69" w:rsidP="00D44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:rsidR="00D25CA6" w:rsidRDefault="00B5722E" w:rsidP="00057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</w:t>
      </w:r>
      <w:r w:rsidR="00875025" w:rsidRPr="0034399E">
        <w:rPr>
          <w:rFonts w:asciiTheme="majorBidi" w:hAnsiTheme="majorBidi" w:cstheme="majorBidi"/>
          <w:sz w:val="30"/>
          <w:szCs w:val="30"/>
          <w:cs/>
        </w:rPr>
        <w:t>และ</w:t>
      </w:r>
      <w:r w:rsidRPr="0034399E">
        <w:rPr>
          <w:rFonts w:asciiTheme="majorBidi" w:hAnsiTheme="majorBidi" w:cstheme="majorBidi"/>
          <w:sz w:val="30"/>
          <w:szCs w:val="30"/>
          <w:cs/>
        </w:rPr>
        <w:t>บริการกับบริษัทในประเทศหลายแห่ง</w:t>
      </w:r>
      <w:r w:rsidRPr="00057B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โดยมีกำหนด</w:t>
      </w:r>
      <w:r w:rsidRPr="00E85E08">
        <w:rPr>
          <w:rFonts w:asciiTheme="majorBidi" w:hAnsiTheme="majorBidi" w:cstheme="majorBidi"/>
          <w:sz w:val="30"/>
          <w:szCs w:val="30"/>
          <w:cs/>
        </w:rPr>
        <w:t>ระยะเวลาในการเช่าจนถึงปี</w:t>
      </w:r>
      <w:r w:rsidR="00057B69" w:rsidRPr="00E85E08">
        <w:rPr>
          <w:rFonts w:asciiTheme="majorBidi" w:hAnsiTheme="majorBidi" w:cstheme="majorBidi"/>
          <w:sz w:val="30"/>
          <w:szCs w:val="30"/>
        </w:rPr>
        <w:t xml:space="preserve"> </w:t>
      </w:r>
      <w:r w:rsidR="004D293F" w:rsidRPr="00F232BD">
        <w:rPr>
          <w:rFonts w:asciiTheme="majorBidi" w:hAnsiTheme="majorBidi" w:cstheme="majorBidi"/>
          <w:sz w:val="30"/>
          <w:szCs w:val="30"/>
        </w:rPr>
        <w:t>25</w:t>
      </w:r>
      <w:r w:rsidR="00F232BD" w:rsidRPr="00F232BD">
        <w:rPr>
          <w:rFonts w:asciiTheme="majorBidi" w:hAnsiTheme="majorBidi" w:cstheme="majorBidi"/>
          <w:sz w:val="30"/>
          <w:szCs w:val="30"/>
        </w:rPr>
        <w:t>65</w:t>
      </w:r>
    </w:p>
    <w:p w:rsidR="000A2A01" w:rsidRPr="00A56BDD" w:rsidRDefault="000A2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C643D1" w:rsidRDefault="00C643D1" w:rsidP="00C64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5E8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716A9">
        <w:rPr>
          <w:rFonts w:asciiTheme="majorBidi" w:hAnsiTheme="majorBidi" w:cstheme="majorBidi"/>
          <w:sz w:val="30"/>
          <w:szCs w:val="30"/>
          <w:cs/>
        </w:rPr>
        <w:t>30</w:t>
      </w:r>
      <w:r w:rsidR="008275E4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8C5E83">
        <w:rPr>
          <w:rFonts w:asciiTheme="majorBidi" w:hAnsiTheme="majorBidi" w:cstheme="majorBidi"/>
          <w:sz w:val="30"/>
          <w:szCs w:val="30"/>
          <w:cs/>
        </w:rPr>
        <w:t>25</w:t>
      </w:r>
      <w:r w:rsidR="008951FC" w:rsidRPr="008C5E83">
        <w:rPr>
          <w:rFonts w:asciiTheme="majorBidi" w:hAnsiTheme="majorBidi" w:cstheme="majorBidi"/>
          <w:sz w:val="30"/>
          <w:szCs w:val="30"/>
        </w:rPr>
        <w:t>60</w:t>
      </w:r>
      <w:r w:rsidR="00E13AE0" w:rsidRPr="008C5E83">
        <w:rPr>
          <w:rFonts w:asciiTheme="majorBidi" w:hAnsiTheme="majorBidi" w:cstheme="majorBidi"/>
          <w:sz w:val="30"/>
          <w:szCs w:val="30"/>
        </w:rPr>
        <w:t xml:space="preserve"> </w:t>
      </w:r>
      <w:r w:rsidRPr="008C5E83">
        <w:rPr>
          <w:rFonts w:asciiTheme="majorBidi" w:hAnsiTheme="majorBidi" w:cstheme="majorBidi"/>
          <w:sz w:val="30"/>
          <w:szCs w:val="30"/>
          <w:cs/>
        </w:rPr>
        <w:t>บริษัทได้ค้ำประกันวงเงินเบิกเกินบัญชีสถาบันการเงินภายในประเทศสองแห่งให้กับ</w:t>
      </w:r>
      <w:r w:rsidR="00A56BDD">
        <w:rPr>
          <w:rFonts w:asciiTheme="majorBidi" w:hAnsiTheme="majorBidi" w:cstheme="majorBidi"/>
          <w:sz w:val="30"/>
          <w:szCs w:val="30"/>
        </w:rPr>
        <w:br/>
      </w:r>
      <w:r w:rsidRPr="008C5E83">
        <w:rPr>
          <w:rFonts w:asciiTheme="majorBidi" w:hAnsiTheme="majorBidi" w:cstheme="majorBidi"/>
          <w:sz w:val="30"/>
          <w:szCs w:val="30"/>
          <w:cs/>
        </w:rPr>
        <w:t>บริษัทที่เกี่ย</w:t>
      </w:r>
      <w:r w:rsidR="00367572" w:rsidRPr="008C5E83">
        <w:rPr>
          <w:rFonts w:asciiTheme="majorBidi" w:hAnsiTheme="majorBidi" w:cstheme="majorBidi"/>
          <w:sz w:val="30"/>
          <w:szCs w:val="30"/>
          <w:cs/>
        </w:rPr>
        <w:t>วข้องกันหลายแห่ง</w:t>
      </w:r>
      <w:r w:rsidR="00D444A6" w:rsidRPr="008C5E83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D444A6" w:rsidRPr="00526C5D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="00DD0B32" w:rsidRPr="00526C5D">
        <w:rPr>
          <w:rFonts w:asciiTheme="majorBidi" w:hAnsiTheme="majorBidi" w:cstheme="majorBidi"/>
          <w:sz w:val="30"/>
          <w:szCs w:val="30"/>
        </w:rPr>
        <w:t xml:space="preserve">36.0 </w:t>
      </w:r>
      <w:r w:rsidRPr="00526C5D">
        <w:rPr>
          <w:rFonts w:asciiTheme="majorBidi" w:hAnsiTheme="majorBidi" w:cstheme="majorBidi"/>
          <w:sz w:val="30"/>
          <w:szCs w:val="30"/>
          <w:cs/>
        </w:rPr>
        <w:t>ล้าน</w:t>
      </w:r>
      <w:r w:rsidRPr="003F1C92">
        <w:rPr>
          <w:rFonts w:asciiTheme="majorBidi" w:hAnsiTheme="majorBidi" w:cstheme="majorBidi"/>
          <w:sz w:val="30"/>
          <w:szCs w:val="30"/>
          <w:cs/>
        </w:rPr>
        <w:t>บาท</w:t>
      </w:r>
      <w:r w:rsidRPr="008C5E83">
        <w:rPr>
          <w:rFonts w:asciiTheme="majorBidi" w:hAnsiTheme="majorBidi" w:cstheme="majorBidi"/>
          <w:sz w:val="30"/>
          <w:szCs w:val="30"/>
        </w:rPr>
        <w:t xml:space="preserve"> </w:t>
      </w:r>
      <w:r w:rsidR="00E13AE0" w:rsidRPr="008C5E8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C5E8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8C5E83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3439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444A6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8951FC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34399E">
        <w:rPr>
          <w:rFonts w:asciiTheme="majorBidi" w:hAnsiTheme="majorBidi" w:cstheme="majorBidi"/>
          <w:i/>
          <w:iCs/>
          <w:sz w:val="30"/>
          <w:szCs w:val="30"/>
        </w:rPr>
        <w:t>: 36</w:t>
      </w:r>
      <w:r w:rsidR="006E704E">
        <w:rPr>
          <w:rFonts w:asciiTheme="majorBidi" w:hAnsiTheme="majorBidi" w:cstheme="majorBidi"/>
          <w:i/>
          <w:iCs/>
          <w:sz w:val="30"/>
          <w:szCs w:val="30"/>
        </w:rPr>
        <w:t>.0</w:t>
      </w:r>
      <w:r w:rsidRPr="0034399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4399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74159C" w:rsidRPr="00A56BDD" w:rsidRDefault="0074159C" w:rsidP="00C64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:rsidR="00C61363" w:rsidRDefault="00C61363" w:rsidP="00506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A6B92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34399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4399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5061CF" w:rsidRPr="00A56BDD" w:rsidRDefault="005061CF" w:rsidP="00506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0A2A01" w:rsidRDefault="00C643D1" w:rsidP="00995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61C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54008">
        <w:rPr>
          <w:rFonts w:asciiTheme="majorBidi" w:hAnsiTheme="majorBidi" w:cstheme="majorBidi"/>
          <w:sz w:val="30"/>
          <w:szCs w:val="30"/>
          <w:cs/>
        </w:rPr>
        <w:t>30</w:t>
      </w:r>
      <w:r w:rsidR="008275E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8951FC" w:rsidRPr="005061CF">
        <w:rPr>
          <w:rFonts w:asciiTheme="majorBidi" w:hAnsiTheme="majorBidi" w:cstheme="majorBidi"/>
          <w:sz w:val="30"/>
          <w:szCs w:val="30"/>
          <w:cs/>
        </w:rPr>
        <w:t>25</w:t>
      </w:r>
      <w:r w:rsidR="008951FC" w:rsidRPr="005061CF">
        <w:rPr>
          <w:rFonts w:asciiTheme="majorBidi" w:hAnsiTheme="majorBidi" w:cstheme="majorBidi"/>
          <w:sz w:val="30"/>
          <w:szCs w:val="30"/>
        </w:rPr>
        <w:t>60</w:t>
      </w:r>
      <w:r w:rsidRPr="005061CF">
        <w:rPr>
          <w:rFonts w:asciiTheme="majorBidi" w:hAnsiTheme="majorBidi" w:cstheme="majorBidi"/>
          <w:sz w:val="30"/>
          <w:szCs w:val="30"/>
        </w:rPr>
        <w:t xml:space="preserve"> </w:t>
      </w:r>
      <w:r w:rsidRPr="005061CF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</w:t>
      </w:r>
      <w:r w:rsidR="00A56BDD">
        <w:rPr>
          <w:rFonts w:asciiTheme="majorBidi" w:hAnsiTheme="majorBidi" w:cstheme="majorBidi"/>
          <w:sz w:val="30"/>
          <w:szCs w:val="30"/>
        </w:rPr>
        <w:br/>
      </w:r>
      <w:r w:rsidRPr="00C8740F">
        <w:rPr>
          <w:rFonts w:asciiTheme="majorBidi" w:hAnsiTheme="majorBidi" w:cstheme="majorBidi"/>
          <w:spacing w:val="-6"/>
          <w:sz w:val="30"/>
          <w:szCs w:val="30"/>
          <w:cs/>
        </w:rPr>
        <w:t>ส่วนใหญ่</w:t>
      </w:r>
      <w:r w:rsidRPr="00526C5D">
        <w:rPr>
          <w:rFonts w:asciiTheme="majorBidi" w:hAnsiTheme="majorBidi" w:cstheme="majorBidi"/>
          <w:spacing w:val="-6"/>
          <w:sz w:val="30"/>
          <w:szCs w:val="30"/>
          <w:cs/>
        </w:rPr>
        <w:t>เป็นการค้ำประกันสัญญาเช่าพื้นที่กับบริษัทแห่งหนึ่งและการปฏิบัติตามสัญญากับลูกค้าเป็นจำนวนเงินรวม</w:t>
      </w:r>
      <w:r w:rsidR="00516DE6" w:rsidRPr="00526C5D">
        <w:rPr>
          <w:rFonts w:asciiTheme="majorBidi" w:hAnsiTheme="majorBidi" w:cstheme="majorBidi"/>
          <w:sz w:val="30"/>
          <w:szCs w:val="30"/>
        </w:rPr>
        <w:t xml:space="preserve"> 18.4</w:t>
      </w:r>
      <w:r w:rsidRPr="0004318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13AE0" w:rsidRPr="0004318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4318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4318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444A6" w:rsidRPr="00043184">
        <w:rPr>
          <w:rFonts w:asciiTheme="majorBidi" w:hAnsiTheme="majorBidi" w:cstheme="majorBidi"/>
          <w:i/>
          <w:iCs/>
          <w:sz w:val="30"/>
          <w:szCs w:val="30"/>
        </w:rPr>
        <w:t>255</w:t>
      </w:r>
      <w:r w:rsidR="007033F4" w:rsidRPr="00043184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951FC" w:rsidRPr="00043184">
        <w:rPr>
          <w:rFonts w:asciiTheme="majorBidi" w:hAnsiTheme="majorBidi" w:cstheme="majorBidi"/>
          <w:i/>
          <w:iCs/>
          <w:sz w:val="30"/>
          <w:szCs w:val="30"/>
        </w:rPr>
        <w:t>: 18.2</w:t>
      </w:r>
      <w:r w:rsidR="00E13AE0" w:rsidRPr="0004318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4318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4318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A56BDD" w:rsidRPr="00A6525A" w:rsidRDefault="00A56BDD" w:rsidP="00A65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73A66" w:rsidRPr="00A6525A" w:rsidRDefault="00573A66" w:rsidP="00A65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73A66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A6525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573A6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6525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573A66" w:rsidRPr="00A56BDD" w:rsidRDefault="00573A66" w:rsidP="00573A66">
      <w:pPr>
        <w:pStyle w:val="block"/>
        <w:tabs>
          <w:tab w:val="left" w:pos="900"/>
        </w:tabs>
        <w:spacing w:after="0" w:line="240" w:lineRule="auto"/>
        <w:ind w:right="-27"/>
        <w:jc w:val="thaiDistribute"/>
        <w:rPr>
          <w:rFonts w:ascii="Angsana New" w:hAnsi="Angsana New"/>
          <w:color w:val="000000"/>
          <w:spacing w:val="-4"/>
          <w:sz w:val="24"/>
          <w:szCs w:val="24"/>
          <w:lang w:bidi="th-TH"/>
        </w:rPr>
      </w:pPr>
    </w:p>
    <w:p w:rsidR="00573A66" w:rsidRDefault="00573A66" w:rsidP="00573A6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1721E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มาตรฐานการรายงานทางการเงินที่ปรับปรุงใหม่หลายฉบับ</w:t>
      </w:r>
      <w:r w:rsidR="00D54008">
        <w:rPr>
          <w:rFonts w:ascii="Angsana New" w:hAnsi="Angsana New" w:cs="Angsana New" w:hint="cs"/>
          <w:sz w:val="30"/>
          <w:szCs w:val="30"/>
          <w:cs/>
          <w:lang w:val="en-US" w:bidi="th-TH"/>
        </w:rPr>
        <w:t>ไ</w:t>
      </w:r>
      <w:r w:rsidRPr="0051721E">
        <w:rPr>
          <w:rFonts w:ascii="Angsana New" w:hAnsi="Angsana New" w:cs="Angsana New"/>
          <w:sz w:val="30"/>
          <w:szCs w:val="30"/>
          <w:cs/>
          <w:lang w:val="en-US" w:bidi="th-TH"/>
        </w:rPr>
        <w:t>ด้มีการประกาศและยังไม่มีผลบังคับใช้ และไม่ได้นำมาใช้ในการจัดทำงบการเงินนี้ มาตรฐานการรายงานทางการเงินที่ปรับปรุงใหม</w:t>
      </w:r>
      <w:r w:rsidR="00D54008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51721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เหล่านี้อาจ</w:t>
      </w:r>
      <w:r w:rsidRPr="0051721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เกี่ยวข้องกับการดำเนินงานของบริษัท</w:t>
      </w:r>
      <w:r w:rsidRPr="0051721E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Pr="0051721E">
        <w:rPr>
          <w:rFonts w:ascii="Angsana New" w:hAnsi="Angsana New" w:cs="Angsana New"/>
          <w:sz w:val="30"/>
          <w:szCs w:val="30"/>
          <w:cs/>
          <w:lang w:val="en-US" w:bidi="th-TH"/>
        </w:rPr>
        <w:t>ถือปฏิบัติกับงบการเงิน</w:t>
      </w:r>
      <w:r w:rsidRPr="00573A6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สำหรับรอบระยะเวลาบัญชี</w:t>
      </w:r>
      <w:r w:rsidRPr="00573A66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ที่เริ่มใน</w:t>
      </w:r>
      <w:r w:rsidRPr="00CB185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หรือหลังวันที่ </w:t>
      </w:r>
      <w:r w:rsidRPr="00CB185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B185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มกราคม </w:t>
      </w:r>
      <w:r w:rsidRPr="00CB1858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  <w:r w:rsidR="00D5400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CB185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บริษัทไม่มีแผนที่จะนำมาตรฐานการรายงานทางการเงินเหล่านี้มาใช้ก่อนวันถือปฏิบัติ 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4860"/>
        <w:gridCol w:w="360"/>
      </w:tblGrid>
      <w:tr w:rsidR="00CB1858" w:rsidRPr="00CB1858" w:rsidTr="005C28E1">
        <w:trPr>
          <w:tblHeader/>
        </w:trPr>
        <w:tc>
          <w:tcPr>
            <w:tcW w:w="4050" w:type="dxa"/>
            <w:vAlign w:val="bottom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5220" w:type="dxa"/>
            <w:gridSpan w:val="2"/>
            <w:vAlign w:val="bottom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CB1858" w:rsidRPr="00CB1858" w:rsidTr="005C28E1">
        <w:trPr>
          <w:trHeight w:val="155"/>
          <w:tblHeader/>
        </w:trPr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5220" w:type="dxa"/>
            <w:gridSpan w:val="2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A56B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CB185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CB185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DA050D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</w:t>
            </w:r>
          </w:p>
          <w:p w:rsidR="00CB1858" w:rsidRPr="00CB1858" w:rsidRDefault="00DA050D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CB1858"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ข้อผิดพลาด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CB185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21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DA050D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</w:t>
            </w:r>
          </w:p>
          <w:p w:rsidR="00CB1858" w:rsidRPr="00CB1858" w:rsidRDefault="00DA050D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CB1858"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DA050D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และสินทรัพย์ที่อาจ</w:t>
            </w:r>
          </w:p>
          <w:p w:rsidR="00CB1858" w:rsidRPr="00CB1858" w:rsidRDefault="00DA050D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CB1858"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เกิดขึ้น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8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13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15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27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5C28E1" w:rsidRPr="005C28E1" w:rsidTr="005C28E1">
        <w:trPr>
          <w:gridAfter w:val="1"/>
          <w:wAfter w:w="360" w:type="dxa"/>
        </w:trPr>
        <w:tc>
          <w:tcPr>
            <w:tcW w:w="4050" w:type="dxa"/>
          </w:tcPr>
          <w:p w:rsidR="005C28E1" w:rsidRPr="005C28E1" w:rsidRDefault="005C28E1" w:rsidP="002E4B8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5C28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32 </w:t>
            </w: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28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5C28E1" w:rsidRPr="005C28E1" w:rsidRDefault="005C28E1" w:rsidP="002E4B80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  <w:r w:rsidRPr="005C28E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ต้นทุนเว็บไซต์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5C28E1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5C28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5C28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5C28E1"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DA050D" w:rsidRPr="005C28E1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5C28E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</w:p>
          <w:p w:rsidR="00CB1858" w:rsidRPr="005C28E1" w:rsidRDefault="00DA050D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CB1858" w:rsidRPr="005C28E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10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การเงินระหว่างกาลและการด้อยค่า</w:t>
            </w:r>
          </w:p>
        </w:tc>
      </w:tr>
      <w:tr w:rsidR="00CB1858" w:rsidRPr="00CB1858" w:rsidTr="005C28E1">
        <w:tc>
          <w:tcPr>
            <w:tcW w:w="4050" w:type="dxa"/>
          </w:tcPr>
          <w:p w:rsidR="00CB1858" w:rsidRPr="00CB1858" w:rsidRDefault="00CB1858" w:rsidP="00DA050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13 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  <w:r w:rsidRPr="00CB1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2"/>
          </w:tcPr>
          <w:p w:rsidR="00CB1858" w:rsidRPr="00CB1858" w:rsidRDefault="00CB1858" w:rsidP="00A56BD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85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โปรแกรมสิทธิพิเศษแก่ลูกค้า</w:t>
            </w:r>
          </w:p>
        </w:tc>
      </w:tr>
    </w:tbl>
    <w:p w:rsidR="00A56BDD" w:rsidRDefault="00A56BDD" w:rsidP="00573A66">
      <w:pPr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p w:rsidR="00573A66" w:rsidRPr="00573A66" w:rsidRDefault="00573A66" w:rsidP="00573A66">
      <w:pPr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573A66">
        <w:rPr>
          <w:rFonts w:asciiTheme="majorBidi" w:hAnsiTheme="majorBidi" w:cstheme="majorBidi"/>
          <w:sz w:val="30"/>
          <w:szCs w:val="30"/>
          <w:cs/>
        </w:rPr>
        <w:t>บริษัทได้ประเมินในเบื้องต้นถึงผลกระทบที่อาจเกิดขึ้นต่องบการเงิน</w:t>
      </w:r>
      <w:r w:rsidR="003A2926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73A66">
        <w:rPr>
          <w:rFonts w:asciiTheme="majorBidi" w:hAnsiTheme="majorBidi" w:cstheme="majorBidi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EC18A9" w:rsidRPr="00573A66" w:rsidRDefault="00EC18A9" w:rsidP="00895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EC18A9" w:rsidRPr="00573A66" w:rsidSect="007E41C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7EA" w:rsidRDefault="002B67EA">
      <w:r>
        <w:separator/>
      </w:r>
    </w:p>
  </w:endnote>
  <w:endnote w:type="continuationSeparator" w:id="0">
    <w:p w:rsidR="002B67EA" w:rsidRDefault="002B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94069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4B80" w:rsidRDefault="002E4B80" w:rsidP="00A5099B">
        <w:pPr>
          <w:pStyle w:val="Footer"/>
          <w:tabs>
            <w:tab w:val="left" w:pos="3810"/>
            <w:tab w:val="center" w:pos="4802"/>
          </w:tabs>
          <w:jc w:val="lef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F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0028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4B80" w:rsidRDefault="002E4B80" w:rsidP="00796DA9">
        <w:pPr>
          <w:pStyle w:val="Footer"/>
          <w:tabs>
            <w:tab w:val="left" w:pos="3810"/>
            <w:tab w:val="center" w:pos="4802"/>
          </w:tabs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FB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42569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4B80" w:rsidRDefault="002E4B80" w:rsidP="00A5099B">
        <w:pPr>
          <w:pStyle w:val="Footer"/>
          <w:tabs>
            <w:tab w:val="left" w:pos="3810"/>
            <w:tab w:val="center" w:pos="4802"/>
          </w:tabs>
          <w:jc w:val="lef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FB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17422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4B80" w:rsidRDefault="002E4B8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FB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7072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4B80" w:rsidRDefault="002E4B8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FB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34382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4B80" w:rsidRDefault="002E4B8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FB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7EA" w:rsidRDefault="002B67EA">
      <w:r>
        <w:separator/>
      </w:r>
    </w:p>
  </w:footnote>
  <w:footnote w:type="continuationSeparator" w:id="0">
    <w:p w:rsidR="002B67EA" w:rsidRDefault="002B6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Pr="00C529CA" w:rsidRDefault="002E4B80" w:rsidP="00CF60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2E4B80" w:rsidRPr="00FA7747" w:rsidRDefault="002E4B80" w:rsidP="00CF60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2E4B80" w:rsidRPr="001A1478" w:rsidRDefault="002E4B80" w:rsidP="00CF60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AE3515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>60</w:t>
    </w:r>
    <w:r w:rsidRPr="00CF60D2">
      <w:rPr>
        <w:rFonts w:ascii="Angsana New" w:hAnsi="Angsana New"/>
        <w:b/>
        <w:bCs/>
        <w:sz w:val="32"/>
        <w:szCs w:val="32"/>
      </w:rPr>
      <w:t xml:space="preserve"> (</w:t>
    </w:r>
    <w:r w:rsidRPr="00CF60D2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CF60D2">
      <w:rPr>
        <w:rFonts w:ascii="Angsana New" w:hAnsi="Angsana New"/>
        <w:b/>
        <w:bCs/>
        <w:sz w:val="32"/>
        <w:szCs w:val="32"/>
      </w:rPr>
      <w:t>)</w:t>
    </w:r>
  </w:p>
  <w:p w:rsidR="002E4B80" w:rsidRPr="006D5242" w:rsidRDefault="002E4B80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18"/>
  </w:num>
  <w:num w:numId="14">
    <w:abstractNumId w:val="14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085"/>
    <w:rsid w:val="00000120"/>
    <w:rsid w:val="00000270"/>
    <w:rsid w:val="000008C6"/>
    <w:rsid w:val="00000B01"/>
    <w:rsid w:val="00000B12"/>
    <w:rsid w:val="0000112B"/>
    <w:rsid w:val="00001FE4"/>
    <w:rsid w:val="00002E13"/>
    <w:rsid w:val="00003841"/>
    <w:rsid w:val="00004384"/>
    <w:rsid w:val="0000470A"/>
    <w:rsid w:val="00004CF7"/>
    <w:rsid w:val="000054FB"/>
    <w:rsid w:val="00005BC6"/>
    <w:rsid w:val="000063C6"/>
    <w:rsid w:val="00006644"/>
    <w:rsid w:val="00006828"/>
    <w:rsid w:val="00006A6E"/>
    <w:rsid w:val="000070EE"/>
    <w:rsid w:val="00007E05"/>
    <w:rsid w:val="00010531"/>
    <w:rsid w:val="00010D16"/>
    <w:rsid w:val="00010FFA"/>
    <w:rsid w:val="00011653"/>
    <w:rsid w:val="000121DE"/>
    <w:rsid w:val="00012286"/>
    <w:rsid w:val="0001238B"/>
    <w:rsid w:val="000126DD"/>
    <w:rsid w:val="00012A18"/>
    <w:rsid w:val="00012FE4"/>
    <w:rsid w:val="000166E2"/>
    <w:rsid w:val="00016AB4"/>
    <w:rsid w:val="00016E0A"/>
    <w:rsid w:val="00017154"/>
    <w:rsid w:val="00017245"/>
    <w:rsid w:val="000177DB"/>
    <w:rsid w:val="000178E1"/>
    <w:rsid w:val="00017A2E"/>
    <w:rsid w:val="00017B3F"/>
    <w:rsid w:val="00017BFB"/>
    <w:rsid w:val="000207AB"/>
    <w:rsid w:val="00020D30"/>
    <w:rsid w:val="000215F0"/>
    <w:rsid w:val="00021774"/>
    <w:rsid w:val="00021F87"/>
    <w:rsid w:val="000220CB"/>
    <w:rsid w:val="000225A2"/>
    <w:rsid w:val="000225C9"/>
    <w:rsid w:val="0002297D"/>
    <w:rsid w:val="00022A4A"/>
    <w:rsid w:val="00022E75"/>
    <w:rsid w:val="00022F5F"/>
    <w:rsid w:val="00022F64"/>
    <w:rsid w:val="00024262"/>
    <w:rsid w:val="00024399"/>
    <w:rsid w:val="00024576"/>
    <w:rsid w:val="00024B4B"/>
    <w:rsid w:val="00025681"/>
    <w:rsid w:val="00025792"/>
    <w:rsid w:val="00025D9D"/>
    <w:rsid w:val="00026361"/>
    <w:rsid w:val="000266B1"/>
    <w:rsid w:val="0002670A"/>
    <w:rsid w:val="00026D38"/>
    <w:rsid w:val="00026F84"/>
    <w:rsid w:val="00027065"/>
    <w:rsid w:val="00027243"/>
    <w:rsid w:val="00030417"/>
    <w:rsid w:val="000307F0"/>
    <w:rsid w:val="00030A5E"/>
    <w:rsid w:val="00030BBC"/>
    <w:rsid w:val="00030EA7"/>
    <w:rsid w:val="000318EC"/>
    <w:rsid w:val="00031B45"/>
    <w:rsid w:val="000321BA"/>
    <w:rsid w:val="0003242D"/>
    <w:rsid w:val="000336AA"/>
    <w:rsid w:val="00035110"/>
    <w:rsid w:val="00035A14"/>
    <w:rsid w:val="00035CF4"/>
    <w:rsid w:val="00036256"/>
    <w:rsid w:val="00037264"/>
    <w:rsid w:val="0003741C"/>
    <w:rsid w:val="00037845"/>
    <w:rsid w:val="00037962"/>
    <w:rsid w:val="00037EC0"/>
    <w:rsid w:val="0004012D"/>
    <w:rsid w:val="0004076C"/>
    <w:rsid w:val="0004091F"/>
    <w:rsid w:val="00041ACE"/>
    <w:rsid w:val="00041F1F"/>
    <w:rsid w:val="00042092"/>
    <w:rsid w:val="00042BB5"/>
    <w:rsid w:val="00043184"/>
    <w:rsid w:val="000435C1"/>
    <w:rsid w:val="00043819"/>
    <w:rsid w:val="00043D19"/>
    <w:rsid w:val="0004402A"/>
    <w:rsid w:val="00044114"/>
    <w:rsid w:val="00044151"/>
    <w:rsid w:val="000441F9"/>
    <w:rsid w:val="00044490"/>
    <w:rsid w:val="0004455D"/>
    <w:rsid w:val="00045260"/>
    <w:rsid w:val="00045879"/>
    <w:rsid w:val="0004693B"/>
    <w:rsid w:val="00046DFF"/>
    <w:rsid w:val="00046EDB"/>
    <w:rsid w:val="000476AD"/>
    <w:rsid w:val="00050781"/>
    <w:rsid w:val="0005079C"/>
    <w:rsid w:val="00050925"/>
    <w:rsid w:val="00050B71"/>
    <w:rsid w:val="000512EF"/>
    <w:rsid w:val="00052029"/>
    <w:rsid w:val="00052077"/>
    <w:rsid w:val="00052411"/>
    <w:rsid w:val="000525BF"/>
    <w:rsid w:val="000527A5"/>
    <w:rsid w:val="00053186"/>
    <w:rsid w:val="0005321E"/>
    <w:rsid w:val="00053818"/>
    <w:rsid w:val="00053B3B"/>
    <w:rsid w:val="00053C57"/>
    <w:rsid w:val="00054D7D"/>
    <w:rsid w:val="00054E19"/>
    <w:rsid w:val="00055376"/>
    <w:rsid w:val="00055BC0"/>
    <w:rsid w:val="0005710D"/>
    <w:rsid w:val="000577CA"/>
    <w:rsid w:val="00057B69"/>
    <w:rsid w:val="00060185"/>
    <w:rsid w:val="000602F2"/>
    <w:rsid w:val="000604CF"/>
    <w:rsid w:val="00060511"/>
    <w:rsid w:val="00060916"/>
    <w:rsid w:val="00061115"/>
    <w:rsid w:val="00061227"/>
    <w:rsid w:val="00061904"/>
    <w:rsid w:val="0006196F"/>
    <w:rsid w:val="00061A3C"/>
    <w:rsid w:val="00061A41"/>
    <w:rsid w:val="00062249"/>
    <w:rsid w:val="0006254C"/>
    <w:rsid w:val="000629EB"/>
    <w:rsid w:val="00063126"/>
    <w:rsid w:val="00063140"/>
    <w:rsid w:val="000632BA"/>
    <w:rsid w:val="00063A06"/>
    <w:rsid w:val="00063A4E"/>
    <w:rsid w:val="00063FA8"/>
    <w:rsid w:val="00064719"/>
    <w:rsid w:val="000649B7"/>
    <w:rsid w:val="0006502D"/>
    <w:rsid w:val="00065064"/>
    <w:rsid w:val="000650B6"/>
    <w:rsid w:val="00065903"/>
    <w:rsid w:val="000659B8"/>
    <w:rsid w:val="00067171"/>
    <w:rsid w:val="00067203"/>
    <w:rsid w:val="00067C87"/>
    <w:rsid w:val="00070147"/>
    <w:rsid w:val="000705E9"/>
    <w:rsid w:val="000706C3"/>
    <w:rsid w:val="00070A53"/>
    <w:rsid w:val="00070D17"/>
    <w:rsid w:val="00070E51"/>
    <w:rsid w:val="00070E8A"/>
    <w:rsid w:val="00071458"/>
    <w:rsid w:val="000714F4"/>
    <w:rsid w:val="00071C3A"/>
    <w:rsid w:val="00072936"/>
    <w:rsid w:val="00072C13"/>
    <w:rsid w:val="00072DFC"/>
    <w:rsid w:val="00073819"/>
    <w:rsid w:val="00073CBD"/>
    <w:rsid w:val="00073E8E"/>
    <w:rsid w:val="00073EA6"/>
    <w:rsid w:val="00073F9A"/>
    <w:rsid w:val="00074051"/>
    <w:rsid w:val="00074372"/>
    <w:rsid w:val="0007467F"/>
    <w:rsid w:val="00074A5C"/>
    <w:rsid w:val="00074D34"/>
    <w:rsid w:val="00075B6F"/>
    <w:rsid w:val="00076587"/>
    <w:rsid w:val="00076E11"/>
    <w:rsid w:val="00076E9B"/>
    <w:rsid w:val="0007721A"/>
    <w:rsid w:val="000772BF"/>
    <w:rsid w:val="00077521"/>
    <w:rsid w:val="000775A5"/>
    <w:rsid w:val="00077DA1"/>
    <w:rsid w:val="000800E1"/>
    <w:rsid w:val="00081FA4"/>
    <w:rsid w:val="00082CC5"/>
    <w:rsid w:val="00083B36"/>
    <w:rsid w:val="0008527F"/>
    <w:rsid w:val="000854CF"/>
    <w:rsid w:val="000854E0"/>
    <w:rsid w:val="00085DEA"/>
    <w:rsid w:val="00085FFB"/>
    <w:rsid w:val="000866CF"/>
    <w:rsid w:val="00086F29"/>
    <w:rsid w:val="000902BB"/>
    <w:rsid w:val="00090335"/>
    <w:rsid w:val="00090425"/>
    <w:rsid w:val="0009063E"/>
    <w:rsid w:val="00091262"/>
    <w:rsid w:val="0009129B"/>
    <w:rsid w:val="0009177E"/>
    <w:rsid w:val="0009189A"/>
    <w:rsid w:val="000919CA"/>
    <w:rsid w:val="00091A97"/>
    <w:rsid w:val="00091BD6"/>
    <w:rsid w:val="00091E63"/>
    <w:rsid w:val="00092309"/>
    <w:rsid w:val="00092643"/>
    <w:rsid w:val="000926E3"/>
    <w:rsid w:val="00092A12"/>
    <w:rsid w:val="00092C02"/>
    <w:rsid w:val="00092CF8"/>
    <w:rsid w:val="00092F8A"/>
    <w:rsid w:val="00092FB5"/>
    <w:rsid w:val="0009305C"/>
    <w:rsid w:val="000933FE"/>
    <w:rsid w:val="000937C4"/>
    <w:rsid w:val="000945DB"/>
    <w:rsid w:val="000948E4"/>
    <w:rsid w:val="00094E36"/>
    <w:rsid w:val="00094E91"/>
    <w:rsid w:val="0009508A"/>
    <w:rsid w:val="000952EF"/>
    <w:rsid w:val="000954A5"/>
    <w:rsid w:val="000959B4"/>
    <w:rsid w:val="00095B29"/>
    <w:rsid w:val="00096349"/>
    <w:rsid w:val="000975B2"/>
    <w:rsid w:val="000976F9"/>
    <w:rsid w:val="00097B05"/>
    <w:rsid w:val="00097C3E"/>
    <w:rsid w:val="000A000F"/>
    <w:rsid w:val="000A025C"/>
    <w:rsid w:val="000A03B6"/>
    <w:rsid w:val="000A0D74"/>
    <w:rsid w:val="000A0F74"/>
    <w:rsid w:val="000A10F3"/>
    <w:rsid w:val="000A1ADA"/>
    <w:rsid w:val="000A263E"/>
    <w:rsid w:val="000A28EC"/>
    <w:rsid w:val="000A2A01"/>
    <w:rsid w:val="000A2FBD"/>
    <w:rsid w:val="000A3C75"/>
    <w:rsid w:val="000A41FE"/>
    <w:rsid w:val="000A42AD"/>
    <w:rsid w:val="000A4E28"/>
    <w:rsid w:val="000A4F83"/>
    <w:rsid w:val="000A60C6"/>
    <w:rsid w:val="000A674B"/>
    <w:rsid w:val="000A6825"/>
    <w:rsid w:val="000A7849"/>
    <w:rsid w:val="000B074B"/>
    <w:rsid w:val="000B08D1"/>
    <w:rsid w:val="000B12E4"/>
    <w:rsid w:val="000B149C"/>
    <w:rsid w:val="000B1AA1"/>
    <w:rsid w:val="000B1F7C"/>
    <w:rsid w:val="000B2706"/>
    <w:rsid w:val="000B2911"/>
    <w:rsid w:val="000B3372"/>
    <w:rsid w:val="000B4D02"/>
    <w:rsid w:val="000B4D40"/>
    <w:rsid w:val="000B51D9"/>
    <w:rsid w:val="000B577E"/>
    <w:rsid w:val="000B5795"/>
    <w:rsid w:val="000B637B"/>
    <w:rsid w:val="000B707D"/>
    <w:rsid w:val="000B7222"/>
    <w:rsid w:val="000B795D"/>
    <w:rsid w:val="000B7A98"/>
    <w:rsid w:val="000B7B67"/>
    <w:rsid w:val="000B7BE8"/>
    <w:rsid w:val="000B7F87"/>
    <w:rsid w:val="000C0A52"/>
    <w:rsid w:val="000C0B42"/>
    <w:rsid w:val="000C0BB2"/>
    <w:rsid w:val="000C0E28"/>
    <w:rsid w:val="000C23BB"/>
    <w:rsid w:val="000C23D5"/>
    <w:rsid w:val="000C383A"/>
    <w:rsid w:val="000C3A1A"/>
    <w:rsid w:val="000C4917"/>
    <w:rsid w:val="000C4C8E"/>
    <w:rsid w:val="000C4E1A"/>
    <w:rsid w:val="000C4F5A"/>
    <w:rsid w:val="000C7120"/>
    <w:rsid w:val="000C738E"/>
    <w:rsid w:val="000C7721"/>
    <w:rsid w:val="000C7E1A"/>
    <w:rsid w:val="000D05BA"/>
    <w:rsid w:val="000D06C8"/>
    <w:rsid w:val="000D09E6"/>
    <w:rsid w:val="000D1265"/>
    <w:rsid w:val="000D16ED"/>
    <w:rsid w:val="000D18F4"/>
    <w:rsid w:val="000D1FD1"/>
    <w:rsid w:val="000D20D9"/>
    <w:rsid w:val="000D25A2"/>
    <w:rsid w:val="000D3187"/>
    <w:rsid w:val="000D41EE"/>
    <w:rsid w:val="000D42AE"/>
    <w:rsid w:val="000D4452"/>
    <w:rsid w:val="000D46BF"/>
    <w:rsid w:val="000D4BE0"/>
    <w:rsid w:val="000D56CC"/>
    <w:rsid w:val="000D640B"/>
    <w:rsid w:val="000D649B"/>
    <w:rsid w:val="000D6E2B"/>
    <w:rsid w:val="000D7159"/>
    <w:rsid w:val="000D7732"/>
    <w:rsid w:val="000D7ACA"/>
    <w:rsid w:val="000E08FF"/>
    <w:rsid w:val="000E09C4"/>
    <w:rsid w:val="000E0C1E"/>
    <w:rsid w:val="000E123F"/>
    <w:rsid w:val="000E1C2B"/>
    <w:rsid w:val="000E1E16"/>
    <w:rsid w:val="000E1F73"/>
    <w:rsid w:val="000E2023"/>
    <w:rsid w:val="000E2103"/>
    <w:rsid w:val="000E2DB4"/>
    <w:rsid w:val="000E2F28"/>
    <w:rsid w:val="000E35C3"/>
    <w:rsid w:val="000E3693"/>
    <w:rsid w:val="000E39BC"/>
    <w:rsid w:val="000E3D01"/>
    <w:rsid w:val="000E44EC"/>
    <w:rsid w:val="000E4637"/>
    <w:rsid w:val="000E46CA"/>
    <w:rsid w:val="000E4EB2"/>
    <w:rsid w:val="000E582E"/>
    <w:rsid w:val="000E5C20"/>
    <w:rsid w:val="000E73DD"/>
    <w:rsid w:val="000E7BCD"/>
    <w:rsid w:val="000F00C6"/>
    <w:rsid w:val="000F021A"/>
    <w:rsid w:val="000F117D"/>
    <w:rsid w:val="000F1F73"/>
    <w:rsid w:val="000F2207"/>
    <w:rsid w:val="000F2A66"/>
    <w:rsid w:val="000F2AB4"/>
    <w:rsid w:val="000F37BB"/>
    <w:rsid w:val="000F3F2A"/>
    <w:rsid w:val="000F41D6"/>
    <w:rsid w:val="000F4EE3"/>
    <w:rsid w:val="000F5510"/>
    <w:rsid w:val="000F58E3"/>
    <w:rsid w:val="000F5C51"/>
    <w:rsid w:val="000F79E8"/>
    <w:rsid w:val="000F7C02"/>
    <w:rsid w:val="000F7E36"/>
    <w:rsid w:val="0010033D"/>
    <w:rsid w:val="00100956"/>
    <w:rsid w:val="00100E77"/>
    <w:rsid w:val="00101027"/>
    <w:rsid w:val="0010103B"/>
    <w:rsid w:val="00101CB2"/>
    <w:rsid w:val="00101E2C"/>
    <w:rsid w:val="0010206F"/>
    <w:rsid w:val="0010231D"/>
    <w:rsid w:val="00102346"/>
    <w:rsid w:val="0010241E"/>
    <w:rsid w:val="00102B7A"/>
    <w:rsid w:val="00103261"/>
    <w:rsid w:val="0010331E"/>
    <w:rsid w:val="0010345A"/>
    <w:rsid w:val="0010363D"/>
    <w:rsid w:val="00103684"/>
    <w:rsid w:val="001039AD"/>
    <w:rsid w:val="001047BB"/>
    <w:rsid w:val="00104F78"/>
    <w:rsid w:val="001058C1"/>
    <w:rsid w:val="001063BB"/>
    <w:rsid w:val="00106C39"/>
    <w:rsid w:val="00106C99"/>
    <w:rsid w:val="00107276"/>
    <w:rsid w:val="0010765C"/>
    <w:rsid w:val="00107A19"/>
    <w:rsid w:val="00107D5F"/>
    <w:rsid w:val="001107A1"/>
    <w:rsid w:val="001109C6"/>
    <w:rsid w:val="001109D0"/>
    <w:rsid w:val="00110AFA"/>
    <w:rsid w:val="00110FC3"/>
    <w:rsid w:val="00111185"/>
    <w:rsid w:val="00111309"/>
    <w:rsid w:val="00112082"/>
    <w:rsid w:val="00112172"/>
    <w:rsid w:val="001125E7"/>
    <w:rsid w:val="00112CCF"/>
    <w:rsid w:val="00113064"/>
    <w:rsid w:val="001137F9"/>
    <w:rsid w:val="0011451F"/>
    <w:rsid w:val="00114976"/>
    <w:rsid w:val="00114E04"/>
    <w:rsid w:val="00115011"/>
    <w:rsid w:val="0011538E"/>
    <w:rsid w:val="00115652"/>
    <w:rsid w:val="0011591F"/>
    <w:rsid w:val="0011599C"/>
    <w:rsid w:val="00115C3D"/>
    <w:rsid w:val="00115D8D"/>
    <w:rsid w:val="001162F1"/>
    <w:rsid w:val="00116558"/>
    <w:rsid w:val="00116593"/>
    <w:rsid w:val="001165BB"/>
    <w:rsid w:val="001169A2"/>
    <w:rsid w:val="00116EA8"/>
    <w:rsid w:val="001173B5"/>
    <w:rsid w:val="00117CDF"/>
    <w:rsid w:val="00120E3A"/>
    <w:rsid w:val="0012132C"/>
    <w:rsid w:val="001216DF"/>
    <w:rsid w:val="00121A13"/>
    <w:rsid w:val="00121AA2"/>
    <w:rsid w:val="00121DD6"/>
    <w:rsid w:val="001220FB"/>
    <w:rsid w:val="00122AF7"/>
    <w:rsid w:val="0012301B"/>
    <w:rsid w:val="0012317C"/>
    <w:rsid w:val="00123195"/>
    <w:rsid w:val="001233A1"/>
    <w:rsid w:val="00123B78"/>
    <w:rsid w:val="00123E5D"/>
    <w:rsid w:val="00123E82"/>
    <w:rsid w:val="00124513"/>
    <w:rsid w:val="0012473B"/>
    <w:rsid w:val="00124FAC"/>
    <w:rsid w:val="0012614F"/>
    <w:rsid w:val="00126383"/>
    <w:rsid w:val="00126501"/>
    <w:rsid w:val="00126919"/>
    <w:rsid w:val="001269CD"/>
    <w:rsid w:val="00126CDD"/>
    <w:rsid w:val="00126DDF"/>
    <w:rsid w:val="00127691"/>
    <w:rsid w:val="00127693"/>
    <w:rsid w:val="0013025A"/>
    <w:rsid w:val="00130D9A"/>
    <w:rsid w:val="0013215F"/>
    <w:rsid w:val="001322B0"/>
    <w:rsid w:val="00132304"/>
    <w:rsid w:val="001323EF"/>
    <w:rsid w:val="0013263F"/>
    <w:rsid w:val="00132BD3"/>
    <w:rsid w:val="00132E81"/>
    <w:rsid w:val="00132F69"/>
    <w:rsid w:val="00133A17"/>
    <w:rsid w:val="00133A49"/>
    <w:rsid w:val="001344C5"/>
    <w:rsid w:val="00134CB9"/>
    <w:rsid w:val="00135000"/>
    <w:rsid w:val="001350B3"/>
    <w:rsid w:val="00135AE9"/>
    <w:rsid w:val="00135E3F"/>
    <w:rsid w:val="00136115"/>
    <w:rsid w:val="00136FD8"/>
    <w:rsid w:val="0014061F"/>
    <w:rsid w:val="001406C1"/>
    <w:rsid w:val="00140D91"/>
    <w:rsid w:val="00140F83"/>
    <w:rsid w:val="00141569"/>
    <w:rsid w:val="00141913"/>
    <w:rsid w:val="00141B92"/>
    <w:rsid w:val="0014281F"/>
    <w:rsid w:val="00142B8F"/>
    <w:rsid w:val="00142C10"/>
    <w:rsid w:val="00143506"/>
    <w:rsid w:val="00143567"/>
    <w:rsid w:val="00143E1B"/>
    <w:rsid w:val="00144A58"/>
    <w:rsid w:val="00145505"/>
    <w:rsid w:val="00146298"/>
    <w:rsid w:val="0014671F"/>
    <w:rsid w:val="00146B9D"/>
    <w:rsid w:val="0014715B"/>
    <w:rsid w:val="0014793A"/>
    <w:rsid w:val="00147DA7"/>
    <w:rsid w:val="00147EF2"/>
    <w:rsid w:val="0015025B"/>
    <w:rsid w:val="00150662"/>
    <w:rsid w:val="0015093A"/>
    <w:rsid w:val="00150BDC"/>
    <w:rsid w:val="00150D5C"/>
    <w:rsid w:val="001510B2"/>
    <w:rsid w:val="001510D0"/>
    <w:rsid w:val="001517B0"/>
    <w:rsid w:val="0015187A"/>
    <w:rsid w:val="001518FC"/>
    <w:rsid w:val="00151AAF"/>
    <w:rsid w:val="001525DF"/>
    <w:rsid w:val="00152610"/>
    <w:rsid w:val="001526A9"/>
    <w:rsid w:val="0015293B"/>
    <w:rsid w:val="001529BF"/>
    <w:rsid w:val="00152F31"/>
    <w:rsid w:val="00153548"/>
    <w:rsid w:val="00153755"/>
    <w:rsid w:val="00153904"/>
    <w:rsid w:val="00153BFD"/>
    <w:rsid w:val="0015492F"/>
    <w:rsid w:val="00155089"/>
    <w:rsid w:val="001551C1"/>
    <w:rsid w:val="001556CE"/>
    <w:rsid w:val="0015571A"/>
    <w:rsid w:val="00155CBE"/>
    <w:rsid w:val="00156729"/>
    <w:rsid w:val="00156F7E"/>
    <w:rsid w:val="00156FDC"/>
    <w:rsid w:val="00157277"/>
    <w:rsid w:val="001572D1"/>
    <w:rsid w:val="00157505"/>
    <w:rsid w:val="001575F9"/>
    <w:rsid w:val="00157660"/>
    <w:rsid w:val="00157663"/>
    <w:rsid w:val="00157669"/>
    <w:rsid w:val="00157B99"/>
    <w:rsid w:val="00157ED4"/>
    <w:rsid w:val="001605A8"/>
    <w:rsid w:val="00160719"/>
    <w:rsid w:val="00160AB6"/>
    <w:rsid w:val="0016125C"/>
    <w:rsid w:val="00161608"/>
    <w:rsid w:val="001616C1"/>
    <w:rsid w:val="00161951"/>
    <w:rsid w:val="00161A36"/>
    <w:rsid w:val="001621D7"/>
    <w:rsid w:val="001624F8"/>
    <w:rsid w:val="0016281B"/>
    <w:rsid w:val="00163160"/>
    <w:rsid w:val="001631B8"/>
    <w:rsid w:val="001649CE"/>
    <w:rsid w:val="001649FF"/>
    <w:rsid w:val="0016533A"/>
    <w:rsid w:val="0016578B"/>
    <w:rsid w:val="001659DC"/>
    <w:rsid w:val="0016639F"/>
    <w:rsid w:val="001666EC"/>
    <w:rsid w:val="001669B9"/>
    <w:rsid w:val="00167A31"/>
    <w:rsid w:val="00167BE8"/>
    <w:rsid w:val="00167EAB"/>
    <w:rsid w:val="001707D4"/>
    <w:rsid w:val="001709E2"/>
    <w:rsid w:val="0017143C"/>
    <w:rsid w:val="00171594"/>
    <w:rsid w:val="001717AF"/>
    <w:rsid w:val="00171863"/>
    <w:rsid w:val="0017280E"/>
    <w:rsid w:val="00172CF8"/>
    <w:rsid w:val="00173443"/>
    <w:rsid w:val="001740C9"/>
    <w:rsid w:val="0017594B"/>
    <w:rsid w:val="00175F5C"/>
    <w:rsid w:val="0017633B"/>
    <w:rsid w:val="001765E2"/>
    <w:rsid w:val="001769D5"/>
    <w:rsid w:val="00176C9A"/>
    <w:rsid w:val="00176CC7"/>
    <w:rsid w:val="00176D9F"/>
    <w:rsid w:val="00177038"/>
    <w:rsid w:val="00177523"/>
    <w:rsid w:val="00177880"/>
    <w:rsid w:val="00180046"/>
    <w:rsid w:val="0018230C"/>
    <w:rsid w:val="001826C4"/>
    <w:rsid w:val="00182873"/>
    <w:rsid w:val="00182D5E"/>
    <w:rsid w:val="00182D76"/>
    <w:rsid w:val="00182F83"/>
    <w:rsid w:val="00183600"/>
    <w:rsid w:val="00183676"/>
    <w:rsid w:val="00183CC3"/>
    <w:rsid w:val="00184137"/>
    <w:rsid w:val="00184389"/>
    <w:rsid w:val="001845B6"/>
    <w:rsid w:val="001846DB"/>
    <w:rsid w:val="00184843"/>
    <w:rsid w:val="001848E4"/>
    <w:rsid w:val="00184FA5"/>
    <w:rsid w:val="00185833"/>
    <w:rsid w:val="00185887"/>
    <w:rsid w:val="001858FF"/>
    <w:rsid w:val="00185DD2"/>
    <w:rsid w:val="00185ED0"/>
    <w:rsid w:val="001901FE"/>
    <w:rsid w:val="0019089F"/>
    <w:rsid w:val="00190F65"/>
    <w:rsid w:val="001911FE"/>
    <w:rsid w:val="00192BCC"/>
    <w:rsid w:val="001939D4"/>
    <w:rsid w:val="00193FA4"/>
    <w:rsid w:val="00194F2E"/>
    <w:rsid w:val="0019502E"/>
    <w:rsid w:val="00195078"/>
    <w:rsid w:val="00195221"/>
    <w:rsid w:val="001952CB"/>
    <w:rsid w:val="00195972"/>
    <w:rsid w:val="00196731"/>
    <w:rsid w:val="001967DB"/>
    <w:rsid w:val="001967E0"/>
    <w:rsid w:val="00196BEF"/>
    <w:rsid w:val="0019739C"/>
    <w:rsid w:val="00197A40"/>
    <w:rsid w:val="00197B67"/>
    <w:rsid w:val="00197D81"/>
    <w:rsid w:val="001A0602"/>
    <w:rsid w:val="001A0721"/>
    <w:rsid w:val="001A0743"/>
    <w:rsid w:val="001A1029"/>
    <w:rsid w:val="001A1478"/>
    <w:rsid w:val="001A15B2"/>
    <w:rsid w:val="001A19D7"/>
    <w:rsid w:val="001A26AC"/>
    <w:rsid w:val="001A2E5D"/>
    <w:rsid w:val="001A31C0"/>
    <w:rsid w:val="001A346D"/>
    <w:rsid w:val="001A41EE"/>
    <w:rsid w:val="001A4290"/>
    <w:rsid w:val="001A48B4"/>
    <w:rsid w:val="001A4C0A"/>
    <w:rsid w:val="001A4DF3"/>
    <w:rsid w:val="001A5306"/>
    <w:rsid w:val="001A5329"/>
    <w:rsid w:val="001A5556"/>
    <w:rsid w:val="001A5780"/>
    <w:rsid w:val="001A5C23"/>
    <w:rsid w:val="001A6074"/>
    <w:rsid w:val="001A6614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440E"/>
    <w:rsid w:val="001B4693"/>
    <w:rsid w:val="001B57A2"/>
    <w:rsid w:val="001B5A57"/>
    <w:rsid w:val="001B5BF2"/>
    <w:rsid w:val="001B6005"/>
    <w:rsid w:val="001B623B"/>
    <w:rsid w:val="001B632F"/>
    <w:rsid w:val="001B6929"/>
    <w:rsid w:val="001B6BA0"/>
    <w:rsid w:val="001B6D04"/>
    <w:rsid w:val="001B7FEC"/>
    <w:rsid w:val="001C020B"/>
    <w:rsid w:val="001C02A0"/>
    <w:rsid w:val="001C0344"/>
    <w:rsid w:val="001C0613"/>
    <w:rsid w:val="001C082A"/>
    <w:rsid w:val="001C0F87"/>
    <w:rsid w:val="001C1CC1"/>
    <w:rsid w:val="001C1D33"/>
    <w:rsid w:val="001C1D64"/>
    <w:rsid w:val="001C2561"/>
    <w:rsid w:val="001C2968"/>
    <w:rsid w:val="001C2995"/>
    <w:rsid w:val="001C2EEE"/>
    <w:rsid w:val="001C3002"/>
    <w:rsid w:val="001C30B4"/>
    <w:rsid w:val="001C32DA"/>
    <w:rsid w:val="001C3842"/>
    <w:rsid w:val="001C3D4C"/>
    <w:rsid w:val="001C3F24"/>
    <w:rsid w:val="001C41B1"/>
    <w:rsid w:val="001C4E47"/>
    <w:rsid w:val="001C5A2A"/>
    <w:rsid w:val="001C6818"/>
    <w:rsid w:val="001C6FF8"/>
    <w:rsid w:val="001C78A1"/>
    <w:rsid w:val="001C7A2C"/>
    <w:rsid w:val="001D0875"/>
    <w:rsid w:val="001D16DB"/>
    <w:rsid w:val="001D1C15"/>
    <w:rsid w:val="001D248E"/>
    <w:rsid w:val="001D3170"/>
    <w:rsid w:val="001D353A"/>
    <w:rsid w:val="001D3C55"/>
    <w:rsid w:val="001D3FA0"/>
    <w:rsid w:val="001D4398"/>
    <w:rsid w:val="001D4EF7"/>
    <w:rsid w:val="001D5385"/>
    <w:rsid w:val="001D58A7"/>
    <w:rsid w:val="001D5EF0"/>
    <w:rsid w:val="001D5FF3"/>
    <w:rsid w:val="001D64DB"/>
    <w:rsid w:val="001D6CFD"/>
    <w:rsid w:val="001D7653"/>
    <w:rsid w:val="001D7DB1"/>
    <w:rsid w:val="001D7EB4"/>
    <w:rsid w:val="001E02D8"/>
    <w:rsid w:val="001E0B72"/>
    <w:rsid w:val="001E151D"/>
    <w:rsid w:val="001E2030"/>
    <w:rsid w:val="001E2948"/>
    <w:rsid w:val="001E29AA"/>
    <w:rsid w:val="001E2B6F"/>
    <w:rsid w:val="001E3A43"/>
    <w:rsid w:val="001E4194"/>
    <w:rsid w:val="001E46DF"/>
    <w:rsid w:val="001E58B4"/>
    <w:rsid w:val="001E58B8"/>
    <w:rsid w:val="001E5BDD"/>
    <w:rsid w:val="001E5DA7"/>
    <w:rsid w:val="001E6799"/>
    <w:rsid w:val="001E7554"/>
    <w:rsid w:val="001F0D5A"/>
    <w:rsid w:val="001F15CB"/>
    <w:rsid w:val="001F30B5"/>
    <w:rsid w:val="001F3D67"/>
    <w:rsid w:val="001F3F37"/>
    <w:rsid w:val="001F4142"/>
    <w:rsid w:val="001F4495"/>
    <w:rsid w:val="001F45B1"/>
    <w:rsid w:val="001F47A7"/>
    <w:rsid w:val="001F4C1C"/>
    <w:rsid w:val="001F54CA"/>
    <w:rsid w:val="001F5564"/>
    <w:rsid w:val="001F66AC"/>
    <w:rsid w:val="001F6D94"/>
    <w:rsid w:val="001F71D4"/>
    <w:rsid w:val="001F7A69"/>
    <w:rsid w:val="00200CA3"/>
    <w:rsid w:val="00201085"/>
    <w:rsid w:val="00202066"/>
    <w:rsid w:val="002020C0"/>
    <w:rsid w:val="00202AAA"/>
    <w:rsid w:val="00202B94"/>
    <w:rsid w:val="002040C5"/>
    <w:rsid w:val="002045E3"/>
    <w:rsid w:val="0020499C"/>
    <w:rsid w:val="00204DC8"/>
    <w:rsid w:val="00204FEC"/>
    <w:rsid w:val="0020500D"/>
    <w:rsid w:val="00205528"/>
    <w:rsid w:val="002064DB"/>
    <w:rsid w:val="00206B31"/>
    <w:rsid w:val="00206B41"/>
    <w:rsid w:val="00207B90"/>
    <w:rsid w:val="0021069C"/>
    <w:rsid w:val="002106A5"/>
    <w:rsid w:val="00210AE4"/>
    <w:rsid w:val="0021160A"/>
    <w:rsid w:val="00211E86"/>
    <w:rsid w:val="00212020"/>
    <w:rsid w:val="002120C0"/>
    <w:rsid w:val="00212977"/>
    <w:rsid w:val="00213D78"/>
    <w:rsid w:val="002150E5"/>
    <w:rsid w:val="00215BE7"/>
    <w:rsid w:val="00215DCF"/>
    <w:rsid w:val="002163C4"/>
    <w:rsid w:val="0021648F"/>
    <w:rsid w:val="0021667A"/>
    <w:rsid w:val="00216739"/>
    <w:rsid w:val="00217182"/>
    <w:rsid w:val="00217AB0"/>
    <w:rsid w:val="00220233"/>
    <w:rsid w:val="00220670"/>
    <w:rsid w:val="00220B8A"/>
    <w:rsid w:val="00222D30"/>
    <w:rsid w:val="002232D7"/>
    <w:rsid w:val="00223755"/>
    <w:rsid w:val="00224449"/>
    <w:rsid w:val="0022471F"/>
    <w:rsid w:val="00224D7E"/>
    <w:rsid w:val="00224F6F"/>
    <w:rsid w:val="00225252"/>
    <w:rsid w:val="0022589E"/>
    <w:rsid w:val="00225F99"/>
    <w:rsid w:val="00226A23"/>
    <w:rsid w:val="00226BFD"/>
    <w:rsid w:val="00226E12"/>
    <w:rsid w:val="002275FE"/>
    <w:rsid w:val="0023016C"/>
    <w:rsid w:val="002305DB"/>
    <w:rsid w:val="00230857"/>
    <w:rsid w:val="00230968"/>
    <w:rsid w:val="00230EA2"/>
    <w:rsid w:val="00231356"/>
    <w:rsid w:val="00231518"/>
    <w:rsid w:val="00231668"/>
    <w:rsid w:val="002317AD"/>
    <w:rsid w:val="00231B05"/>
    <w:rsid w:val="00232895"/>
    <w:rsid w:val="00233122"/>
    <w:rsid w:val="0023398A"/>
    <w:rsid w:val="00233F7D"/>
    <w:rsid w:val="002341DD"/>
    <w:rsid w:val="00234218"/>
    <w:rsid w:val="002351AF"/>
    <w:rsid w:val="00235AAF"/>
    <w:rsid w:val="00235C26"/>
    <w:rsid w:val="00235E67"/>
    <w:rsid w:val="00235FB7"/>
    <w:rsid w:val="002361A0"/>
    <w:rsid w:val="002364C9"/>
    <w:rsid w:val="00236CE1"/>
    <w:rsid w:val="00236D43"/>
    <w:rsid w:val="00237A9B"/>
    <w:rsid w:val="00237F8A"/>
    <w:rsid w:val="00237FE8"/>
    <w:rsid w:val="002402B4"/>
    <w:rsid w:val="002404C3"/>
    <w:rsid w:val="00240A9E"/>
    <w:rsid w:val="00240D94"/>
    <w:rsid w:val="00241468"/>
    <w:rsid w:val="002414E5"/>
    <w:rsid w:val="002426AE"/>
    <w:rsid w:val="00242DB2"/>
    <w:rsid w:val="0024339B"/>
    <w:rsid w:val="00244660"/>
    <w:rsid w:val="00244DCF"/>
    <w:rsid w:val="00244F62"/>
    <w:rsid w:val="0024585B"/>
    <w:rsid w:val="00246C5D"/>
    <w:rsid w:val="00246DAF"/>
    <w:rsid w:val="0024774D"/>
    <w:rsid w:val="00247E92"/>
    <w:rsid w:val="00250078"/>
    <w:rsid w:val="002500D1"/>
    <w:rsid w:val="002503FB"/>
    <w:rsid w:val="0025048B"/>
    <w:rsid w:val="00250818"/>
    <w:rsid w:val="00250C9B"/>
    <w:rsid w:val="00250E03"/>
    <w:rsid w:val="00250F09"/>
    <w:rsid w:val="002512B1"/>
    <w:rsid w:val="002513BF"/>
    <w:rsid w:val="002524F8"/>
    <w:rsid w:val="00252DBD"/>
    <w:rsid w:val="00252E88"/>
    <w:rsid w:val="00253644"/>
    <w:rsid w:val="002544CA"/>
    <w:rsid w:val="0025564D"/>
    <w:rsid w:val="00255BEB"/>
    <w:rsid w:val="00256A39"/>
    <w:rsid w:val="00256AC4"/>
    <w:rsid w:val="0025723B"/>
    <w:rsid w:val="0025760B"/>
    <w:rsid w:val="00260BD0"/>
    <w:rsid w:val="00260C92"/>
    <w:rsid w:val="00261D67"/>
    <w:rsid w:val="002624F0"/>
    <w:rsid w:val="00263099"/>
    <w:rsid w:val="002637FC"/>
    <w:rsid w:val="00264461"/>
    <w:rsid w:val="00264578"/>
    <w:rsid w:val="00264BA5"/>
    <w:rsid w:val="00264F84"/>
    <w:rsid w:val="00265217"/>
    <w:rsid w:val="00265792"/>
    <w:rsid w:val="00266825"/>
    <w:rsid w:val="00266D05"/>
    <w:rsid w:val="00267608"/>
    <w:rsid w:val="002677FA"/>
    <w:rsid w:val="00267F10"/>
    <w:rsid w:val="0027059B"/>
    <w:rsid w:val="00270DC8"/>
    <w:rsid w:val="00270FE2"/>
    <w:rsid w:val="00271162"/>
    <w:rsid w:val="00271E7F"/>
    <w:rsid w:val="0027261D"/>
    <w:rsid w:val="00272D87"/>
    <w:rsid w:val="00272DDE"/>
    <w:rsid w:val="00272FCB"/>
    <w:rsid w:val="002730BA"/>
    <w:rsid w:val="002734CB"/>
    <w:rsid w:val="00273FC8"/>
    <w:rsid w:val="00274866"/>
    <w:rsid w:val="00274CC1"/>
    <w:rsid w:val="002752CF"/>
    <w:rsid w:val="00275597"/>
    <w:rsid w:val="00276086"/>
    <w:rsid w:val="00276748"/>
    <w:rsid w:val="00276B05"/>
    <w:rsid w:val="00276D85"/>
    <w:rsid w:val="00277366"/>
    <w:rsid w:val="00277842"/>
    <w:rsid w:val="00277BBC"/>
    <w:rsid w:val="00277D8C"/>
    <w:rsid w:val="00277EC6"/>
    <w:rsid w:val="00280105"/>
    <w:rsid w:val="00280691"/>
    <w:rsid w:val="00280948"/>
    <w:rsid w:val="00280C44"/>
    <w:rsid w:val="00280E51"/>
    <w:rsid w:val="002810E7"/>
    <w:rsid w:val="00281196"/>
    <w:rsid w:val="00281837"/>
    <w:rsid w:val="00281841"/>
    <w:rsid w:val="00281947"/>
    <w:rsid w:val="002819FC"/>
    <w:rsid w:val="00281E7E"/>
    <w:rsid w:val="00281E90"/>
    <w:rsid w:val="002820BC"/>
    <w:rsid w:val="00282368"/>
    <w:rsid w:val="00283DBA"/>
    <w:rsid w:val="0028462E"/>
    <w:rsid w:val="00284CD7"/>
    <w:rsid w:val="00284ED1"/>
    <w:rsid w:val="002851A6"/>
    <w:rsid w:val="002851FA"/>
    <w:rsid w:val="0028520D"/>
    <w:rsid w:val="00285354"/>
    <w:rsid w:val="002857D8"/>
    <w:rsid w:val="00285E2D"/>
    <w:rsid w:val="002863A9"/>
    <w:rsid w:val="002867A3"/>
    <w:rsid w:val="002868C5"/>
    <w:rsid w:val="0028775E"/>
    <w:rsid w:val="00287FDC"/>
    <w:rsid w:val="0029026E"/>
    <w:rsid w:val="00290271"/>
    <w:rsid w:val="002903F5"/>
    <w:rsid w:val="00291590"/>
    <w:rsid w:val="002929A9"/>
    <w:rsid w:val="002932CD"/>
    <w:rsid w:val="00293332"/>
    <w:rsid w:val="0029373C"/>
    <w:rsid w:val="00293C6E"/>
    <w:rsid w:val="00294876"/>
    <w:rsid w:val="00294D05"/>
    <w:rsid w:val="00294F3A"/>
    <w:rsid w:val="002951A1"/>
    <w:rsid w:val="002953E9"/>
    <w:rsid w:val="00295B4E"/>
    <w:rsid w:val="002960AD"/>
    <w:rsid w:val="002967F4"/>
    <w:rsid w:val="00296826"/>
    <w:rsid w:val="0029709D"/>
    <w:rsid w:val="00297246"/>
    <w:rsid w:val="00297F4B"/>
    <w:rsid w:val="002A014F"/>
    <w:rsid w:val="002A01E8"/>
    <w:rsid w:val="002A032F"/>
    <w:rsid w:val="002A0576"/>
    <w:rsid w:val="002A07AE"/>
    <w:rsid w:val="002A1AB7"/>
    <w:rsid w:val="002A1C0C"/>
    <w:rsid w:val="002A1D07"/>
    <w:rsid w:val="002A23C7"/>
    <w:rsid w:val="002A24A0"/>
    <w:rsid w:val="002A2A2E"/>
    <w:rsid w:val="002A3D59"/>
    <w:rsid w:val="002A42DA"/>
    <w:rsid w:val="002A44E7"/>
    <w:rsid w:val="002A579A"/>
    <w:rsid w:val="002A63FF"/>
    <w:rsid w:val="002A64BF"/>
    <w:rsid w:val="002A661C"/>
    <w:rsid w:val="002A662E"/>
    <w:rsid w:val="002A673F"/>
    <w:rsid w:val="002A68B3"/>
    <w:rsid w:val="002A697E"/>
    <w:rsid w:val="002A6C0C"/>
    <w:rsid w:val="002A6DB0"/>
    <w:rsid w:val="002A7364"/>
    <w:rsid w:val="002A7A36"/>
    <w:rsid w:val="002A7DD6"/>
    <w:rsid w:val="002B044D"/>
    <w:rsid w:val="002B16E3"/>
    <w:rsid w:val="002B2880"/>
    <w:rsid w:val="002B31B3"/>
    <w:rsid w:val="002B425D"/>
    <w:rsid w:val="002B4ACD"/>
    <w:rsid w:val="002B4F34"/>
    <w:rsid w:val="002B5B48"/>
    <w:rsid w:val="002B609A"/>
    <w:rsid w:val="002B67EA"/>
    <w:rsid w:val="002B7980"/>
    <w:rsid w:val="002C01B3"/>
    <w:rsid w:val="002C0B2C"/>
    <w:rsid w:val="002C1139"/>
    <w:rsid w:val="002C145A"/>
    <w:rsid w:val="002C2A23"/>
    <w:rsid w:val="002C2EB7"/>
    <w:rsid w:val="002C4269"/>
    <w:rsid w:val="002C43D2"/>
    <w:rsid w:val="002C4520"/>
    <w:rsid w:val="002C4856"/>
    <w:rsid w:val="002C4AF6"/>
    <w:rsid w:val="002C4B34"/>
    <w:rsid w:val="002C4CE9"/>
    <w:rsid w:val="002C4D85"/>
    <w:rsid w:val="002C5898"/>
    <w:rsid w:val="002C6B0D"/>
    <w:rsid w:val="002C6F0D"/>
    <w:rsid w:val="002C77E1"/>
    <w:rsid w:val="002D09C4"/>
    <w:rsid w:val="002D0EF7"/>
    <w:rsid w:val="002D10C4"/>
    <w:rsid w:val="002D12EB"/>
    <w:rsid w:val="002D13D6"/>
    <w:rsid w:val="002D178A"/>
    <w:rsid w:val="002D1F4F"/>
    <w:rsid w:val="002D27C6"/>
    <w:rsid w:val="002D3596"/>
    <w:rsid w:val="002D3654"/>
    <w:rsid w:val="002D3BD6"/>
    <w:rsid w:val="002D3F01"/>
    <w:rsid w:val="002D4176"/>
    <w:rsid w:val="002D41A0"/>
    <w:rsid w:val="002D4330"/>
    <w:rsid w:val="002D442A"/>
    <w:rsid w:val="002D44AE"/>
    <w:rsid w:val="002D47D3"/>
    <w:rsid w:val="002D4BEB"/>
    <w:rsid w:val="002D4EDA"/>
    <w:rsid w:val="002D5D3A"/>
    <w:rsid w:val="002D5E23"/>
    <w:rsid w:val="002D6258"/>
    <w:rsid w:val="002D62F7"/>
    <w:rsid w:val="002D67E6"/>
    <w:rsid w:val="002D6F09"/>
    <w:rsid w:val="002D700D"/>
    <w:rsid w:val="002D76DD"/>
    <w:rsid w:val="002D7886"/>
    <w:rsid w:val="002E0010"/>
    <w:rsid w:val="002E14E2"/>
    <w:rsid w:val="002E156E"/>
    <w:rsid w:val="002E1AF3"/>
    <w:rsid w:val="002E1B01"/>
    <w:rsid w:val="002E1D4C"/>
    <w:rsid w:val="002E2254"/>
    <w:rsid w:val="002E25A8"/>
    <w:rsid w:val="002E2E1D"/>
    <w:rsid w:val="002E2FE4"/>
    <w:rsid w:val="002E346A"/>
    <w:rsid w:val="002E3CAF"/>
    <w:rsid w:val="002E412E"/>
    <w:rsid w:val="002E4AB6"/>
    <w:rsid w:val="002E4B80"/>
    <w:rsid w:val="002E5139"/>
    <w:rsid w:val="002E5468"/>
    <w:rsid w:val="002E5855"/>
    <w:rsid w:val="002E63AE"/>
    <w:rsid w:val="002E64FC"/>
    <w:rsid w:val="002E6599"/>
    <w:rsid w:val="002E6BEF"/>
    <w:rsid w:val="002E6DEC"/>
    <w:rsid w:val="002E742A"/>
    <w:rsid w:val="002E7861"/>
    <w:rsid w:val="002E7A4D"/>
    <w:rsid w:val="002E7EFF"/>
    <w:rsid w:val="002F0496"/>
    <w:rsid w:val="002F087E"/>
    <w:rsid w:val="002F0CEF"/>
    <w:rsid w:val="002F1B58"/>
    <w:rsid w:val="002F2BDA"/>
    <w:rsid w:val="002F43E5"/>
    <w:rsid w:val="002F55E6"/>
    <w:rsid w:val="002F63EA"/>
    <w:rsid w:val="002F67C9"/>
    <w:rsid w:val="002F67FA"/>
    <w:rsid w:val="002F6F56"/>
    <w:rsid w:val="002F7BA7"/>
    <w:rsid w:val="002F7F6B"/>
    <w:rsid w:val="00300069"/>
    <w:rsid w:val="00301192"/>
    <w:rsid w:val="0030148B"/>
    <w:rsid w:val="00301609"/>
    <w:rsid w:val="0030172B"/>
    <w:rsid w:val="00302390"/>
    <w:rsid w:val="00302734"/>
    <w:rsid w:val="00302A7D"/>
    <w:rsid w:val="00302E89"/>
    <w:rsid w:val="00302E8F"/>
    <w:rsid w:val="00303513"/>
    <w:rsid w:val="00303F2B"/>
    <w:rsid w:val="00304A25"/>
    <w:rsid w:val="00304B04"/>
    <w:rsid w:val="00304C54"/>
    <w:rsid w:val="00304FB7"/>
    <w:rsid w:val="00305006"/>
    <w:rsid w:val="00305084"/>
    <w:rsid w:val="003055D0"/>
    <w:rsid w:val="00305639"/>
    <w:rsid w:val="00305B61"/>
    <w:rsid w:val="003061C9"/>
    <w:rsid w:val="00306223"/>
    <w:rsid w:val="003069E8"/>
    <w:rsid w:val="00306BAC"/>
    <w:rsid w:val="00306CF2"/>
    <w:rsid w:val="003076F9"/>
    <w:rsid w:val="00310193"/>
    <w:rsid w:val="00310577"/>
    <w:rsid w:val="00310E97"/>
    <w:rsid w:val="00310F22"/>
    <w:rsid w:val="00311487"/>
    <w:rsid w:val="00311903"/>
    <w:rsid w:val="003121CA"/>
    <w:rsid w:val="003127A5"/>
    <w:rsid w:val="00312877"/>
    <w:rsid w:val="00312A50"/>
    <w:rsid w:val="00312FCC"/>
    <w:rsid w:val="00313E76"/>
    <w:rsid w:val="0031425E"/>
    <w:rsid w:val="00314D6C"/>
    <w:rsid w:val="00314E50"/>
    <w:rsid w:val="00314F81"/>
    <w:rsid w:val="00314FD2"/>
    <w:rsid w:val="0031519B"/>
    <w:rsid w:val="0031677A"/>
    <w:rsid w:val="00317136"/>
    <w:rsid w:val="003176D0"/>
    <w:rsid w:val="00317A48"/>
    <w:rsid w:val="00317C6B"/>
    <w:rsid w:val="00317DDF"/>
    <w:rsid w:val="00320197"/>
    <w:rsid w:val="00320708"/>
    <w:rsid w:val="00320A78"/>
    <w:rsid w:val="00320C79"/>
    <w:rsid w:val="0032132C"/>
    <w:rsid w:val="0032188B"/>
    <w:rsid w:val="0032322A"/>
    <w:rsid w:val="003237EC"/>
    <w:rsid w:val="00323B23"/>
    <w:rsid w:val="0032477A"/>
    <w:rsid w:val="00325C57"/>
    <w:rsid w:val="00325CF1"/>
    <w:rsid w:val="00326315"/>
    <w:rsid w:val="00327027"/>
    <w:rsid w:val="003303CD"/>
    <w:rsid w:val="00330A07"/>
    <w:rsid w:val="00330C68"/>
    <w:rsid w:val="00330CAB"/>
    <w:rsid w:val="00331867"/>
    <w:rsid w:val="00332942"/>
    <w:rsid w:val="00332E09"/>
    <w:rsid w:val="00332F53"/>
    <w:rsid w:val="003337F9"/>
    <w:rsid w:val="00333A23"/>
    <w:rsid w:val="00334137"/>
    <w:rsid w:val="00334D21"/>
    <w:rsid w:val="003350DB"/>
    <w:rsid w:val="003353CE"/>
    <w:rsid w:val="00335528"/>
    <w:rsid w:val="003362A7"/>
    <w:rsid w:val="00336777"/>
    <w:rsid w:val="00337243"/>
    <w:rsid w:val="0033731B"/>
    <w:rsid w:val="00337689"/>
    <w:rsid w:val="003376AD"/>
    <w:rsid w:val="00337A15"/>
    <w:rsid w:val="00337BEA"/>
    <w:rsid w:val="003402A9"/>
    <w:rsid w:val="003404EA"/>
    <w:rsid w:val="003405D4"/>
    <w:rsid w:val="00340D55"/>
    <w:rsid w:val="003413B5"/>
    <w:rsid w:val="003417D6"/>
    <w:rsid w:val="003421FD"/>
    <w:rsid w:val="00343210"/>
    <w:rsid w:val="0034399E"/>
    <w:rsid w:val="00343E7A"/>
    <w:rsid w:val="0034426E"/>
    <w:rsid w:val="0034487E"/>
    <w:rsid w:val="003449A5"/>
    <w:rsid w:val="00344B8E"/>
    <w:rsid w:val="003455A8"/>
    <w:rsid w:val="00345FD4"/>
    <w:rsid w:val="003461C7"/>
    <w:rsid w:val="003461F2"/>
    <w:rsid w:val="00347A82"/>
    <w:rsid w:val="00347D94"/>
    <w:rsid w:val="00347E9C"/>
    <w:rsid w:val="0035119B"/>
    <w:rsid w:val="003511A5"/>
    <w:rsid w:val="00351D18"/>
    <w:rsid w:val="00351E27"/>
    <w:rsid w:val="00351EAE"/>
    <w:rsid w:val="00352100"/>
    <w:rsid w:val="00353A74"/>
    <w:rsid w:val="00353CD4"/>
    <w:rsid w:val="003543BC"/>
    <w:rsid w:val="003548C6"/>
    <w:rsid w:val="00354DB8"/>
    <w:rsid w:val="003564D8"/>
    <w:rsid w:val="00356C26"/>
    <w:rsid w:val="003572C7"/>
    <w:rsid w:val="00357A28"/>
    <w:rsid w:val="00357C64"/>
    <w:rsid w:val="003601F1"/>
    <w:rsid w:val="003602BB"/>
    <w:rsid w:val="00361665"/>
    <w:rsid w:val="00361C20"/>
    <w:rsid w:val="00361E79"/>
    <w:rsid w:val="003621EC"/>
    <w:rsid w:val="003628FA"/>
    <w:rsid w:val="003633E6"/>
    <w:rsid w:val="00363505"/>
    <w:rsid w:val="0036392C"/>
    <w:rsid w:val="00364584"/>
    <w:rsid w:val="0036517A"/>
    <w:rsid w:val="003658AB"/>
    <w:rsid w:val="00365E44"/>
    <w:rsid w:val="00365E75"/>
    <w:rsid w:val="00366180"/>
    <w:rsid w:val="00366709"/>
    <w:rsid w:val="003669AA"/>
    <w:rsid w:val="00366D3E"/>
    <w:rsid w:val="00367070"/>
    <w:rsid w:val="003672BF"/>
    <w:rsid w:val="00367572"/>
    <w:rsid w:val="0036798B"/>
    <w:rsid w:val="00370A03"/>
    <w:rsid w:val="003715AA"/>
    <w:rsid w:val="00371696"/>
    <w:rsid w:val="003718E4"/>
    <w:rsid w:val="00371B9F"/>
    <w:rsid w:val="00371D9A"/>
    <w:rsid w:val="003723DA"/>
    <w:rsid w:val="00372A25"/>
    <w:rsid w:val="00372AD9"/>
    <w:rsid w:val="00372BEA"/>
    <w:rsid w:val="00374735"/>
    <w:rsid w:val="00374C9D"/>
    <w:rsid w:val="00375691"/>
    <w:rsid w:val="0037594D"/>
    <w:rsid w:val="00375A21"/>
    <w:rsid w:val="00375D63"/>
    <w:rsid w:val="003761C0"/>
    <w:rsid w:val="00376272"/>
    <w:rsid w:val="003765CD"/>
    <w:rsid w:val="00376A50"/>
    <w:rsid w:val="0037715A"/>
    <w:rsid w:val="003771EB"/>
    <w:rsid w:val="00377287"/>
    <w:rsid w:val="00380F73"/>
    <w:rsid w:val="003811E2"/>
    <w:rsid w:val="00381CA6"/>
    <w:rsid w:val="00382391"/>
    <w:rsid w:val="00383A28"/>
    <w:rsid w:val="003851D0"/>
    <w:rsid w:val="003854CF"/>
    <w:rsid w:val="003856DD"/>
    <w:rsid w:val="00385B4D"/>
    <w:rsid w:val="00385BCF"/>
    <w:rsid w:val="00385DE3"/>
    <w:rsid w:val="0038625C"/>
    <w:rsid w:val="0038636E"/>
    <w:rsid w:val="00386AE0"/>
    <w:rsid w:val="00386D1A"/>
    <w:rsid w:val="00386D1D"/>
    <w:rsid w:val="00386F7B"/>
    <w:rsid w:val="00387180"/>
    <w:rsid w:val="00387684"/>
    <w:rsid w:val="003877B2"/>
    <w:rsid w:val="00387B8B"/>
    <w:rsid w:val="00387EDE"/>
    <w:rsid w:val="003904C7"/>
    <w:rsid w:val="003907BD"/>
    <w:rsid w:val="00390EF6"/>
    <w:rsid w:val="0039115F"/>
    <w:rsid w:val="00391341"/>
    <w:rsid w:val="00391618"/>
    <w:rsid w:val="003919DA"/>
    <w:rsid w:val="00391A15"/>
    <w:rsid w:val="00391A1D"/>
    <w:rsid w:val="00391CCD"/>
    <w:rsid w:val="00392E18"/>
    <w:rsid w:val="00393378"/>
    <w:rsid w:val="00393B9B"/>
    <w:rsid w:val="00393E03"/>
    <w:rsid w:val="0039456D"/>
    <w:rsid w:val="003946E8"/>
    <w:rsid w:val="0039547C"/>
    <w:rsid w:val="00395B8E"/>
    <w:rsid w:val="00396B14"/>
    <w:rsid w:val="00396B5E"/>
    <w:rsid w:val="00396FC5"/>
    <w:rsid w:val="0039776D"/>
    <w:rsid w:val="00397A08"/>
    <w:rsid w:val="003A0E6A"/>
    <w:rsid w:val="003A1600"/>
    <w:rsid w:val="003A2471"/>
    <w:rsid w:val="003A2706"/>
    <w:rsid w:val="003A28DC"/>
    <w:rsid w:val="003A2926"/>
    <w:rsid w:val="003A3823"/>
    <w:rsid w:val="003A42CF"/>
    <w:rsid w:val="003A43E5"/>
    <w:rsid w:val="003A59B6"/>
    <w:rsid w:val="003A5CFF"/>
    <w:rsid w:val="003A616B"/>
    <w:rsid w:val="003A6963"/>
    <w:rsid w:val="003A6E9C"/>
    <w:rsid w:val="003B0B50"/>
    <w:rsid w:val="003B0DED"/>
    <w:rsid w:val="003B15CF"/>
    <w:rsid w:val="003B1BAE"/>
    <w:rsid w:val="003B213E"/>
    <w:rsid w:val="003B226A"/>
    <w:rsid w:val="003B2694"/>
    <w:rsid w:val="003B27CC"/>
    <w:rsid w:val="003B2871"/>
    <w:rsid w:val="003B2B22"/>
    <w:rsid w:val="003B2E1E"/>
    <w:rsid w:val="003B2E51"/>
    <w:rsid w:val="003B3095"/>
    <w:rsid w:val="003B34AA"/>
    <w:rsid w:val="003B3BAE"/>
    <w:rsid w:val="003B3FC6"/>
    <w:rsid w:val="003B41D0"/>
    <w:rsid w:val="003B4235"/>
    <w:rsid w:val="003B481A"/>
    <w:rsid w:val="003B4D3F"/>
    <w:rsid w:val="003B50EB"/>
    <w:rsid w:val="003B521E"/>
    <w:rsid w:val="003B529E"/>
    <w:rsid w:val="003B551A"/>
    <w:rsid w:val="003B5CDD"/>
    <w:rsid w:val="003B650C"/>
    <w:rsid w:val="003B665F"/>
    <w:rsid w:val="003B6864"/>
    <w:rsid w:val="003B722F"/>
    <w:rsid w:val="003B7516"/>
    <w:rsid w:val="003C010C"/>
    <w:rsid w:val="003C18DE"/>
    <w:rsid w:val="003C21DE"/>
    <w:rsid w:val="003C28E6"/>
    <w:rsid w:val="003C2D8F"/>
    <w:rsid w:val="003C3C13"/>
    <w:rsid w:val="003C3CC6"/>
    <w:rsid w:val="003C4008"/>
    <w:rsid w:val="003C4022"/>
    <w:rsid w:val="003C4674"/>
    <w:rsid w:val="003C47D7"/>
    <w:rsid w:val="003C50A5"/>
    <w:rsid w:val="003C59AE"/>
    <w:rsid w:val="003C6481"/>
    <w:rsid w:val="003C6609"/>
    <w:rsid w:val="003C776E"/>
    <w:rsid w:val="003C7A7E"/>
    <w:rsid w:val="003C7ED0"/>
    <w:rsid w:val="003C7F17"/>
    <w:rsid w:val="003D051B"/>
    <w:rsid w:val="003D141C"/>
    <w:rsid w:val="003D17C7"/>
    <w:rsid w:val="003D2E94"/>
    <w:rsid w:val="003D3533"/>
    <w:rsid w:val="003D3A52"/>
    <w:rsid w:val="003D3EE8"/>
    <w:rsid w:val="003D4048"/>
    <w:rsid w:val="003D405C"/>
    <w:rsid w:val="003D44E6"/>
    <w:rsid w:val="003D4792"/>
    <w:rsid w:val="003D5BE8"/>
    <w:rsid w:val="003D5CAF"/>
    <w:rsid w:val="003D5F17"/>
    <w:rsid w:val="003D7186"/>
    <w:rsid w:val="003D72D2"/>
    <w:rsid w:val="003D766B"/>
    <w:rsid w:val="003D7716"/>
    <w:rsid w:val="003E0082"/>
    <w:rsid w:val="003E049E"/>
    <w:rsid w:val="003E0ACC"/>
    <w:rsid w:val="003E0E43"/>
    <w:rsid w:val="003E0EAA"/>
    <w:rsid w:val="003E1037"/>
    <w:rsid w:val="003E10D8"/>
    <w:rsid w:val="003E120F"/>
    <w:rsid w:val="003E12D4"/>
    <w:rsid w:val="003E1B9B"/>
    <w:rsid w:val="003E1C0E"/>
    <w:rsid w:val="003E1C10"/>
    <w:rsid w:val="003E22B0"/>
    <w:rsid w:val="003E3024"/>
    <w:rsid w:val="003E3078"/>
    <w:rsid w:val="003E3453"/>
    <w:rsid w:val="003E3A02"/>
    <w:rsid w:val="003E3E87"/>
    <w:rsid w:val="003E4B06"/>
    <w:rsid w:val="003E4DB6"/>
    <w:rsid w:val="003E51A3"/>
    <w:rsid w:val="003E5806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75D"/>
    <w:rsid w:val="003F0EA5"/>
    <w:rsid w:val="003F15E8"/>
    <w:rsid w:val="003F1C92"/>
    <w:rsid w:val="003F2461"/>
    <w:rsid w:val="003F314F"/>
    <w:rsid w:val="003F3BFC"/>
    <w:rsid w:val="003F3F32"/>
    <w:rsid w:val="003F4D46"/>
    <w:rsid w:val="003F4D98"/>
    <w:rsid w:val="003F50BE"/>
    <w:rsid w:val="003F551B"/>
    <w:rsid w:val="003F575B"/>
    <w:rsid w:val="003F58E4"/>
    <w:rsid w:val="003F6429"/>
    <w:rsid w:val="003F6E0C"/>
    <w:rsid w:val="003F797C"/>
    <w:rsid w:val="003F7A12"/>
    <w:rsid w:val="003F7BF1"/>
    <w:rsid w:val="003F7F5F"/>
    <w:rsid w:val="00400241"/>
    <w:rsid w:val="00400777"/>
    <w:rsid w:val="0040114B"/>
    <w:rsid w:val="0040124C"/>
    <w:rsid w:val="0040136E"/>
    <w:rsid w:val="00401BB1"/>
    <w:rsid w:val="00401DD3"/>
    <w:rsid w:val="00402317"/>
    <w:rsid w:val="004028FB"/>
    <w:rsid w:val="00402CAD"/>
    <w:rsid w:val="00403D87"/>
    <w:rsid w:val="00403E5E"/>
    <w:rsid w:val="004048B0"/>
    <w:rsid w:val="004049B3"/>
    <w:rsid w:val="00404C86"/>
    <w:rsid w:val="004055BE"/>
    <w:rsid w:val="00406254"/>
    <w:rsid w:val="0040675D"/>
    <w:rsid w:val="00407815"/>
    <w:rsid w:val="00407A40"/>
    <w:rsid w:val="004109A4"/>
    <w:rsid w:val="00411A74"/>
    <w:rsid w:val="004121C8"/>
    <w:rsid w:val="004129D0"/>
    <w:rsid w:val="00412EF4"/>
    <w:rsid w:val="00413535"/>
    <w:rsid w:val="00413556"/>
    <w:rsid w:val="00413588"/>
    <w:rsid w:val="0041411D"/>
    <w:rsid w:val="0041435E"/>
    <w:rsid w:val="00414732"/>
    <w:rsid w:val="00414AA6"/>
    <w:rsid w:val="00414D6C"/>
    <w:rsid w:val="00414EB7"/>
    <w:rsid w:val="004150F8"/>
    <w:rsid w:val="00415805"/>
    <w:rsid w:val="0041592A"/>
    <w:rsid w:val="00416232"/>
    <w:rsid w:val="00416693"/>
    <w:rsid w:val="00416771"/>
    <w:rsid w:val="00416924"/>
    <w:rsid w:val="00416B51"/>
    <w:rsid w:val="00416E49"/>
    <w:rsid w:val="00417429"/>
    <w:rsid w:val="0041776B"/>
    <w:rsid w:val="00417B96"/>
    <w:rsid w:val="00417CC9"/>
    <w:rsid w:val="0042070B"/>
    <w:rsid w:val="00420BC9"/>
    <w:rsid w:val="00420DCF"/>
    <w:rsid w:val="00420DD4"/>
    <w:rsid w:val="00420EB1"/>
    <w:rsid w:val="00420F71"/>
    <w:rsid w:val="00420FE1"/>
    <w:rsid w:val="00422272"/>
    <w:rsid w:val="00422619"/>
    <w:rsid w:val="00422A66"/>
    <w:rsid w:val="00422B89"/>
    <w:rsid w:val="00422C7F"/>
    <w:rsid w:val="00423012"/>
    <w:rsid w:val="0042327C"/>
    <w:rsid w:val="00423514"/>
    <w:rsid w:val="0042358B"/>
    <w:rsid w:val="00423626"/>
    <w:rsid w:val="00423720"/>
    <w:rsid w:val="004239CC"/>
    <w:rsid w:val="00423E55"/>
    <w:rsid w:val="0042495D"/>
    <w:rsid w:val="00424D6F"/>
    <w:rsid w:val="004250E1"/>
    <w:rsid w:val="004256A2"/>
    <w:rsid w:val="00427160"/>
    <w:rsid w:val="00427CF3"/>
    <w:rsid w:val="00427DA6"/>
    <w:rsid w:val="0043026B"/>
    <w:rsid w:val="0043147A"/>
    <w:rsid w:val="004315A4"/>
    <w:rsid w:val="00432234"/>
    <w:rsid w:val="00432BFD"/>
    <w:rsid w:val="00433447"/>
    <w:rsid w:val="004344E9"/>
    <w:rsid w:val="00434926"/>
    <w:rsid w:val="00435195"/>
    <w:rsid w:val="004351B9"/>
    <w:rsid w:val="00435258"/>
    <w:rsid w:val="004353D7"/>
    <w:rsid w:val="004361AC"/>
    <w:rsid w:val="004366C6"/>
    <w:rsid w:val="004367DD"/>
    <w:rsid w:val="004369F0"/>
    <w:rsid w:val="00436B6C"/>
    <w:rsid w:val="00436BFF"/>
    <w:rsid w:val="004370F0"/>
    <w:rsid w:val="0043749D"/>
    <w:rsid w:val="004374A1"/>
    <w:rsid w:val="00437DCA"/>
    <w:rsid w:val="00440357"/>
    <w:rsid w:val="00440674"/>
    <w:rsid w:val="00440DF4"/>
    <w:rsid w:val="00441613"/>
    <w:rsid w:val="00441638"/>
    <w:rsid w:val="00441DB8"/>
    <w:rsid w:val="004421BD"/>
    <w:rsid w:val="00442373"/>
    <w:rsid w:val="004429E5"/>
    <w:rsid w:val="00442B04"/>
    <w:rsid w:val="00442E3B"/>
    <w:rsid w:val="00443610"/>
    <w:rsid w:val="00443A41"/>
    <w:rsid w:val="00443BD4"/>
    <w:rsid w:val="00443D74"/>
    <w:rsid w:val="00443EEE"/>
    <w:rsid w:val="00444965"/>
    <w:rsid w:val="00445ABC"/>
    <w:rsid w:val="00447276"/>
    <w:rsid w:val="0044727A"/>
    <w:rsid w:val="004475FF"/>
    <w:rsid w:val="004476B7"/>
    <w:rsid w:val="004500BE"/>
    <w:rsid w:val="0045018A"/>
    <w:rsid w:val="004501E9"/>
    <w:rsid w:val="00450982"/>
    <w:rsid w:val="00451300"/>
    <w:rsid w:val="0045151A"/>
    <w:rsid w:val="00451593"/>
    <w:rsid w:val="00451F05"/>
    <w:rsid w:val="0045247D"/>
    <w:rsid w:val="00452B2B"/>
    <w:rsid w:val="00452D1E"/>
    <w:rsid w:val="0045389E"/>
    <w:rsid w:val="0045438C"/>
    <w:rsid w:val="004544AC"/>
    <w:rsid w:val="00455846"/>
    <w:rsid w:val="00455A6A"/>
    <w:rsid w:val="00455C0B"/>
    <w:rsid w:val="00455E73"/>
    <w:rsid w:val="0045614E"/>
    <w:rsid w:val="00456239"/>
    <w:rsid w:val="00456989"/>
    <w:rsid w:val="004576C5"/>
    <w:rsid w:val="00457B2D"/>
    <w:rsid w:val="0046060D"/>
    <w:rsid w:val="0046062B"/>
    <w:rsid w:val="00460AB2"/>
    <w:rsid w:val="00460F98"/>
    <w:rsid w:val="004613BB"/>
    <w:rsid w:val="00461C2F"/>
    <w:rsid w:val="004620FD"/>
    <w:rsid w:val="00462882"/>
    <w:rsid w:val="00463044"/>
    <w:rsid w:val="0046413B"/>
    <w:rsid w:val="0046511F"/>
    <w:rsid w:val="00465599"/>
    <w:rsid w:val="00465718"/>
    <w:rsid w:val="0046603F"/>
    <w:rsid w:val="004702E0"/>
    <w:rsid w:val="00470365"/>
    <w:rsid w:val="00470A13"/>
    <w:rsid w:val="00470AD3"/>
    <w:rsid w:val="00470DC8"/>
    <w:rsid w:val="00470EB3"/>
    <w:rsid w:val="0047115B"/>
    <w:rsid w:val="004714EA"/>
    <w:rsid w:val="0047158B"/>
    <w:rsid w:val="004715EA"/>
    <w:rsid w:val="00473059"/>
    <w:rsid w:val="004741D0"/>
    <w:rsid w:val="00474588"/>
    <w:rsid w:val="00475476"/>
    <w:rsid w:val="004755DD"/>
    <w:rsid w:val="00475756"/>
    <w:rsid w:val="00475A8E"/>
    <w:rsid w:val="004762C2"/>
    <w:rsid w:val="00476370"/>
    <w:rsid w:val="00476572"/>
    <w:rsid w:val="00476847"/>
    <w:rsid w:val="004777F9"/>
    <w:rsid w:val="00477D49"/>
    <w:rsid w:val="00477F4C"/>
    <w:rsid w:val="00477F4F"/>
    <w:rsid w:val="004801B6"/>
    <w:rsid w:val="004803E3"/>
    <w:rsid w:val="00481212"/>
    <w:rsid w:val="004814FD"/>
    <w:rsid w:val="00481E49"/>
    <w:rsid w:val="00481F8B"/>
    <w:rsid w:val="00482039"/>
    <w:rsid w:val="004820E5"/>
    <w:rsid w:val="00482C8D"/>
    <w:rsid w:val="00482D8A"/>
    <w:rsid w:val="00483530"/>
    <w:rsid w:val="004844B3"/>
    <w:rsid w:val="004844FB"/>
    <w:rsid w:val="00484949"/>
    <w:rsid w:val="00484EB0"/>
    <w:rsid w:val="0048572C"/>
    <w:rsid w:val="00486C94"/>
    <w:rsid w:val="004870B4"/>
    <w:rsid w:val="0048752A"/>
    <w:rsid w:val="00487E91"/>
    <w:rsid w:val="004901CE"/>
    <w:rsid w:val="0049091F"/>
    <w:rsid w:val="00490F06"/>
    <w:rsid w:val="004918CF"/>
    <w:rsid w:val="00492059"/>
    <w:rsid w:val="0049212E"/>
    <w:rsid w:val="0049245C"/>
    <w:rsid w:val="004929ED"/>
    <w:rsid w:val="00492AA0"/>
    <w:rsid w:val="0049383E"/>
    <w:rsid w:val="00493D90"/>
    <w:rsid w:val="00494712"/>
    <w:rsid w:val="00494A01"/>
    <w:rsid w:val="00494EE4"/>
    <w:rsid w:val="00495292"/>
    <w:rsid w:val="00495978"/>
    <w:rsid w:val="00495C0B"/>
    <w:rsid w:val="00496409"/>
    <w:rsid w:val="004969B2"/>
    <w:rsid w:val="00496F83"/>
    <w:rsid w:val="00497EF0"/>
    <w:rsid w:val="004A0295"/>
    <w:rsid w:val="004A1769"/>
    <w:rsid w:val="004A1BD6"/>
    <w:rsid w:val="004A268B"/>
    <w:rsid w:val="004A30E8"/>
    <w:rsid w:val="004A330A"/>
    <w:rsid w:val="004A353E"/>
    <w:rsid w:val="004A3676"/>
    <w:rsid w:val="004A38C9"/>
    <w:rsid w:val="004A50C3"/>
    <w:rsid w:val="004A51CD"/>
    <w:rsid w:val="004A6578"/>
    <w:rsid w:val="004A6AC7"/>
    <w:rsid w:val="004A6D51"/>
    <w:rsid w:val="004A7155"/>
    <w:rsid w:val="004A72DE"/>
    <w:rsid w:val="004A73BB"/>
    <w:rsid w:val="004A7402"/>
    <w:rsid w:val="004A7CDF"/>
    <w:rsid w:val="004A7E10"/>
    <w:rsid w:val="004A7EAB"/>
    <w:rsid w:val="004B18B1"/>
    <w:rsid w:val="004B2187"/>
    <w:rsid w:val="004B256A"/>
    <w:rsid w:val="004B3342"/>
    <w:rsid w:val="004B3724"/>
    <w:rsid w:val="004B38BE"/>
    <w:rsid w:val="004B39E2"/>
    <w:rsid w:val="004B3C96"/>
    <w:rsid w:val="004B3FCB"/>
    <w:rsid w:val="004B4166"/>
    <w:rsid w:val="004B43CF"/>
    <w:rsid w:val="004B4C76"/>
    <w:rsid w:val="004B4CB0"/>
    <w:rsid w:val="004B4DBA"/>
    <w:rsid w:val="004B51F9"/>
    <w:rsid w:val="004B52BF"/>
    <w:rsid w:val="004B564E"/>
    <w:rsid w:val="004B58F1"/>
    <w:rsid w:val="004B596F"/>
    <w:rsid w:val="004B5A58"/>
    <w:rsid w:val="004B5D27"/>
    <w:rsid w:val="004B5D39"/>
    <w:rsid w:val="004B5EE4"/>
    <w:rsid w:val="004B67AB"/>
    <w:rsid w:val="004B6CC4"/>
    <w:rsid w:val="004B7415"/>
    <w:rsid w:val="004C03CB"/>
    <w:rsid w:val="004C0EE8"/>
    <w:rsid w:val="004C1BFA"/>
    <w:rsid w:val="004C1CCB"/>
    <w:rsid w:val="004C222A"/>
    <w:rsid w:val="004C232C"/>
    <w:rsid w:val="004C27D7"/>
    <w:rsid w:val="004C2AA6"/>
    <w:rsid w:val="004C2EAD"/>
    <w:rsid w:val="004C323A"/>
    <w:rsid w:val="004C34FE"/>
    <w:rsid w:val="004C3675"/>
    <w:rsid w:val="004C389E"/>
    <w:rsid w:val="004C3B81"/>
    <w:rsid w:val="004C3BC8"/>
    <w:rsid w:val="004C406D"/>
    <w:rsid w:val="004C56E1"/>
    <w:rsid w:val="004C588B"/>
    <w:rsid w:val="004C6512"/>
    <w:rsid w:val="004C6527"/>
    <w:rsid w:val="004C65A0"/>
    <w:rsid w:val="004C6878"/>
    <w:rsid w:val="004C72E6"/>
    <w:rsid w:val="004C735D"/>
    <w:rsid w:val="004C7989"/>
    <w:rsid w:val="004D0396"/>
    <w:rsid w:val="004D0BA2"/>
    <w:rsid w:val="004D1077"/>
    <w:rsid w:val="004D1C99"/>
    <w:rsid w:val="004D1D13"/>
    <w:rsid w:val="004D1EE1"/>
    <w:rsid w:val="004D2012"/>
    <w:rsid w:val="004D28A8"/>
    <w:rsid w:val="004D293F"/>
    <w:rsid w:val="004D2EA6"/>
    <w:rsid w:val="004D3021"/>
    <w:rsid w:val="004D3234"/>
    <w:rsid w:val="004D3407"/>
    <w:rsid w:val="004D41D0"/>
    <w:rsid w:val="004D4B4F"/>
    <w:rsid w:val="004D5560"/>
    <w:rsid w:val="004D598B"/>
    <w:rsid w:val="004D5DE2"/>
    <w:rsid w:val="004D5F3D"/>
    <w:rsid w:val="004D6889"/>
    <w:rsid w:val="004D6A5A"/>
    <w:rsid w:val="004D797E"/>
    <w:rsid w:val="004D7ADE"/>
    <w:rsid w:val="004E01D2"/>
    <w:rsid w:val="004E1200"/>
    <w:rsid w:val="004E130E"/>
    <w:rsid w:val="004E1392"/>
    <w:rsid w:val="004E1B07"/>
    <w:rsid w:val="004E23F0"/>
    <w:rsid w:val="004E27DE"/>
    <w:rsid w:val="004E32E8"/>
    <w:rsid w:val="004E3316"/>
    <w:rsid w:val="004E3683"/>
    <w:rsid w:val="004E4429"/>
    <w:rsid w:val="004E44FE"/>
    <w:rsid w:val="004E4CA7"/>
    <w:rsid w:val="004E4F9F"/>
    <w:rsid w:val="004E5A37"/>
    <w:rsid w:val="004E5A6B"/>
    <w:rsid w:val="004E61A0"/>
    <w:rsid w:val="004E69AF"/>
    <w:rsid w:val="004E6B46"/>
    <w:rsid w:val="004E7195"/>
    <w:rsid w:val="004E7AD2"/>
    <w:rsid w:val="004F08BD"/>
    <w:rsid w:val="004F15EC"/>
    <w:rsid w:val="004F27DB"/>
    <w:rsid w:val="004F2E71"/>
    <w:rsid w:val="004F438D"/>
    <w:rsid w:val="004F53B3"/>
    <w:rsid w:val="004F5F38"/>
    <w:rsid w:val="004F714C"/>
    <w:rsid w:val="004F7224"/>
    <w:rsid w:val="004F742A"/>
    <w:rsid w:val="004F7BF7"/>
    <w:rsid w:val="004F7F2E"/>
    <w:rsid w:val="00500BC9"/>
    <w:rsid w:val="00500E6E"/>
    <w:rsid w:val="00501048"/>
    <w:rsid w:val="00501466"/>
    <w:rsid w:val="00501469"/>
    <w:rsid w:val="0050157A"/>
    <w:rsid w:val="0050170F"/>
    <w:rsid w:val="00501774"/>
    <w:rsid w:val="00501FCF"/>
    <w:rsid w:val="0050212F"/>
    <w:rsid w:val="00502787"/>
    <w:rsid w:val="00502A9E"/>
    <w:rsid w:val="00503AE1"/>
    <w:rsid w:val="00503B1D"/>
    <w:rsid w:val="005043C6"/>
    <w:rsid w:val="00504AA7"/>
    <w:rsid w:val="00505519"/>
    <w:rsid w:val="0050571E"/>
    <w:rsid w:val="00505832"/>
    <w:rsid w:val="005061CF"/>
    <w:rsid w:val="00506F2B"/>
    <w:rsid w:val="005103FF"/>
    <w:rsid w:val="00510A14"/>
    <w:rsid w:val="00510FE0"/>
    <w:rsid w:val="00511014"/>
    <w:rsid w:val="0051166F"/>
    <w:rsid w:val="0051173D"/>
    <w:rsid w:val="0051176B"/>
    <w:rsid w:val="00511E8A"/>
    <w:rsid w:val="00511F11"/>
    <w:rsid w:val="00512FD1"/>
    <w:rsid w:val="0051375E"/>
    <w:rsid w:val="0051397F"/>
    <w:rsid w:val="00513DEE"/>
    <w:rsid w:val="0051423E"/>
    <w:rsid w:val="00514702"/>
    <w:rsid w:val="005167BF"/>
    <w:rsid w:val="00516894"/>
    <w:rsid w:val="00516895"/>
    <w:rsid w:val="00516DE6"/>
    <w:rsid w:val="00517BD7"/>
    <w:rsid w:val="00517E2C"/>
    <w:rsid w:val="0052038A"/>
    <w:rsid w:val="005209D5"/>
    <w:rsid w:val="00521812"/>
    <w:rsid w:val="00521843"/>
    <w:rsid w:val="00521D99"/>
    <w:rsid w:val="005224D2"/>
    <w:rsid w:val="00522C45"/>
    <w:rsid w:val="00522C9E"/>
    <w:rsid w:val="005232AF"/>
    <w:rsid w:val="0052483C"/>
    <w:rsid w:val="00524A4D"/>
    <w:rsid w:val="00524B84"/>
    <w:rsid w:val="00524F40"/>
    <w:rsid w:val="005250C1"/>
    <w:rsid w:val="0052516E"/>
    <w:rsid w:val="00525908"/>
    <w:rsid w:val="0052620C"/>
    <w:rsid w:val="005263CD"/>
    <w:rsid w:val="00526C5D"/>
    <w:rsid w:val="005270C5"/>
    <w:rsid w:val="00527B8D"/>
    <w:rsid w:val="0053038E"/>
    <w:rsid w:val="00530C38"/>
    <w:rsid w:val="005315EA"/>
    <w:rsid w:val="00531609"/>
    <w:rsid w:val="00532084"/>
    <w:rsid w:val="00532658"/>
    <w:rsid w:val="0053289A"/>
    <w:rsid w:val="00532A54"/>
    <w:rsid w:val="00532B02"/>
    <w:rsid w:val="00532B88"/>
    <w:rsid w:val="00532D40"/>
    <w:rsid w:val="00532D66"/>
    <w:rsid w:val="00533672"/>
    <w:rsid w:val="005336CA"/>
    <w:rsid w:val="00533D1D"/>
    <w:rsid w:val="00534096"/>
    <w:rsid w:val="0053450D"/>
    <w:rsid w:val="00534CB0"/>
    <w:rsid w:val="00535032"/>
    <w:rsid w:val="00535D46"/>
    <w:rsid w:val="00535F58"/>
    <w:rsid w:val="00536A53"/>
    <w:rsid w:val="00537287"/>
    <w:rsid w:val="005401FE"/>
    <w:rsid w:val="0054032B"/>
    <w:rsid w:val="0054102C"/>
    <w:rsid w:val="00541AD6"/>
    <w:rsid w:val="0054220E"/>
    <w:rsid w:val="005422DE"/>
    <w:rsid w:val="00542C5F"/>
    <w:rsid w:val="00543B83"/>
    <w:rsid w:val="00543EAF"/>
    <w:rsid w:val="00543FD2"/>
    <w:rsid w:val="0054473D"/>
    <w:rsid w:val="00544FFD"/>
    <w:rsid w:val="0054638A"/>
    <w:rsid w:val="005466C7"/>
    <w:rsid w:val="00546F0B"/>
    <w:rsid w:val="00546FBB"/>
    <w:rsid w:val="00547151"/>
    <w:rsid w:val="00547265"/>
    <w:rsid w:val="00547B5B"/>
    <w:rsid w:val="00550B19"/>
    <w:rsid w:val="0055213C"/>
    <w:rsid w:val="00552B86"/>
    <w:rsid w:val="00552FB6"/>
    <w:rsid w:val="00553416"/>
    <w:rsid w:val="0055349C"/>
    <w:rsid w:val="00554572"/>
    <w:rsid w:val="00555104"/>
    <w:rsid w:val="005554D5"/>
    <w:rsid w:val="005556CC"/>
    <w:rsid w:val="00555D76"/>
    <w:rsid w:val="00555E11"/>
    <w:rsid w:val="00555ED7"/>
    <w:rsid w:val="00556056"/>
    <w:rsid w:val="00556146"/>
    <w:rsid w:val="005564A5"/>
    <w:rsid w:val="005565E5"/>
    <w:rsid w:val="0055665B"/>
    <w:rsid w:val="00557AAD"/>
    <w:rsid w:val="00557C88"/>
    <w:rsid w:val="00557F1E"/>
    <w:rsid w:val="0056082B"/>
    <w:rsid w:val="0056083D"/>
    <w:rsid w:val="005612E4"/>
    <w:rsid w:val="00561F1B"/>
    <w:rsid w:val="0056271B"/>
    <w:rsid w:val="0056286C"/>
    <w:rsid w:val="00562B85"/>
    <w:rsid w:val="00562E79"/>
    <w:rsid w:val="0056321E"/>
    <w:rsid w:val="005635DB"/>
    <w:rsid w:val="0056363F"/>
    <w:rsid w:val="00563CB2"/>
    <w:rsid w:val="0056511A"/>
    <w:rsid w:val="005651D8"/>
    <w:rsid w:val="005654CE"/>
    <w:rsid w:val="00565527"/>
    <w:rsid w:val="00566175"/>
    <w:rsid w:val="00566697"/>
    <w:rsid w:val="00566781"/>
    <w:rsid w:val="005671EE"/>
    <w:rsid w:val="00570A10"/>
    <w:rsid w:val="00570E18"/>
    <w:rsid w:val="00570E5F"/>
    <w:rsid w:val="00570F96"/>
    <w:rsid w:val="005730B5"/>
    <w:rsid w:val="00573A66"/>
    <w:rsid w:val="005748C0"/>
    <w:rsid w:val="00574C16"/>
    <w:rsid w:val="00575199"/>
    <w:rsid w:val="0057558E"/>
    <w:rsid w:val="00575845"/>
    <w:rsid w:val="00575CC8"/>
    <w:rsid w:val="005760FF"/>
    <w:rsid w:val="00576415"/>
    <w:rsid w:val="00576454"/>
    <w:rsid w:val="00576472"/>
    <w:rsid w:val="00576DB3"/>
    <w:rsid w:val="00576F44"/>
    <w:rsid w:val="005772A9"/>
    <w:rsid w:val="00577556"/>
    <w:rsid w:val="00577705"/>
    <w:rsid w:val="00580455"/>
    <w:rsid w:val="0058056A"/>
    <w:rsid w:val="00580AD0"/>
    <w:rsid w:val="00580CD5"/>
    <w:rsid w:val="00581295"/>
    <w:rsid w:val="005813E1"/>
    <w:rsid w:val="005815A9"/>
    <w:rsid w:val="00581881"/>
    <w:rsid w:val="00581ECA"/>
    <w:rsid w:val="00582036"/>
    <w:rsid w:val="00582FCD"/>
    <w:rsid w:val="00583395"/>
    <w:rsid w:val="00583753"/>
    <w:rsid w:val="0058380E"/>
    <w:rsid w:val="005838C6"/>
    <w:rsid w:val="005838F3"/>
    <w:rsid w:val="00583C39"/>
    <w:rsid w:val="00583E27"/>
    <w:rsid w:val="00583EAB"/>
    <w:rsid w:val="0058418F"/>
    <w:rsid w:val="00584636"/>
    <w:rsid w:val="00584DC3"/>
    <w:rsid w:val="005855D6"/>
    <w:rsid w:val="00586CD2"/>
    <w:rsid w:val="00587C65"/>
    <w:rsid w:val="00587CC3"/>
    <w:rsid w:val="005901DE"/>
    <w:rsid w:val="005903AC"/>
    <w:rsid w:val="005903B3"/>
    <w:rsid w:val="00590818"/>
    <w:rsid w:val="005910E5"/>
    <w:rsid w:val="005919AD"/>
    <w:rsid w:val="00591EEF"/>
    <w:rsid w:val="00592C70"/>
    <w:rsid w:val="005938AD"/>
    <w:rsid w:val="00593E66"/>
    <w:rsid w:val="00594553"/>
    <w:rsid w:val="00594BEF"/>
    <w:rsid w:val="00594CA3"/>
    <w:rsid w:val="00595315"/>
    <w:rsid w:val="00595BCF"/>
    <w:rsid w:val="00596A76"/>
    <w:rsid w:val="00596C83"/>
    <w:rsid w:val="00596D8E"/>
    <w:rsid w:val="00596EC9"/>
    <w:rsid w:val="005A0CF3"/>
    <w:rsid w:val="005A1506"/>
    <w:rsid w:val="005A15BE"/>
    <w:rsid w:val="005A167C"/>
    <w:rsid w:val="005A2731"/>
    <w:rsid w:val="005A2B8A"/>
    <w:rsid w:val="005A3B82"/>
    <w:rsid w:val="005A42CB"/>
    <w:rsid w:val="005A45C3"/>
    <w:rsid w:val="005A4861"/>
    <w:rsid w:val="005A4892"/>
    <w:rsid w:val="005A4AC2"/>
    <w:rsid w:val="005A4B34"/>
    <w:rsid w:val="005A4E64"/>
    <w:rsid w:val="005A6CFE"/>
    <w:rsid w:val="005A7062"/>
    <w:rsid w:val="005A729D"/>
    <w:rsid w:val="005A775E"/>
    <w:rsid w:val="005A78E1"/>
    <w:rsid w:val="005A7D4C"/>
    <w:rsid w:val="005B0642"/>
    <w:rsid w:val="005B0FE5"/>
    <w:rsid w:val="005B11F7"/>
    <w:rsid w:val="005B1D60"/>
    <w:rsid w:val="005B1F37"/>
    <w:rsid w:val="005B22E2"/>
    <w:rsid w:val="005B2976"/>
    <w:rsid w:val="005B2C20"/>
    <w:rsid w:val="005B33F5"/>
    <w:rsid w:val="005B3735"/>
    <w:rsid w:val="005B3762"/>
    <w:rsid w:val="005B465F"/>
    <w:rsid w:val="005B5170"/>
    <w:rsid w:val="005B5177"/>
    <w:rsid w:val="005B52B1"/>
    <w:rsid w:val="005B583C"/>
    <w:rsid w:val="005B6273"/>
    <w:rsid w:val="005B701E"/>
    <w:rsid w:val="005C0158"/>
    <w:rsid w:val="005C02BD"/>
    <w:rsid w:val="005C199A"/>
    <w:rsid w:val="005C28E1"/>
    <w:rsid w:val="005C3FC5"/>
    <w:rsid w:val="005C4318"/>
    <w:rsid w:val="005C4682"/>
    <w:rsid w:val="005C4FF3"/>
    <w:rsid w:val="005C51C2"/>
    <w:rsid w:val="005C537A"/>
    <w:rsid w:val="005C5A4E"/>
    <w:rsid w:val="005C5AA9"/>
    <w:rsid w:val="005C5BDC"/>
    <w:rsid w:val="005C5CC9"/>
    <w:rsid w:val="005C6B4B"/>
    <w:rsid w:val="005C72C0"/>
    <w:rsid w:val="005C799C"/>
    <w:rsid w:val="005C7B7B"/>
    <w:rsid w:val="005D0136"/>
    <w:rsid w:val="005D0B0A"/>
    <w:rsid w:val="005D1476"/>
    <w:rsid w:val="005D17C4"/>
    <w:rsid w:val="005D1AF0"/>
    <w:rsid w:val="005D1E47"/>
    <w:rsid w:val="005D1E9C"/>
    <w:rsid w:val="005D244D"/>
    <w:rsid w:val="005D245A"/>
    <w:rsid w:val="005D2D88"/>
    <w:rsid w:val="005D3D9C"/>
    <w:rsid w:val="005D3E9A"/>
    <w:rsid w:val="005D3F61"/>
    <w:rsid w:val="005D41C3"/>
    <w:rsid w:val="005D4989"/>
    <w:rsid w:val="005D4E0F"/>
    <w:rsid w:val="005D5133"/>
    <w:rsid w:val="005D56DE"/>
    <w:rsid w:val="005D6CC2"/>
    <w:rsid w:val="005E080E"/>
    <w:rsid w:val="005E1A9D"/>
    <w:rsid w:val="005E1F6F"/>
    <w:rsid w:val="005E2253"/>
    <w:rsid w:val="005E25D5"/>
    <w:rsid w:val="005E2607"/>
    <w:rsid w:val="005E28AA"/>
    <w:rsid w:val="005E2B52"/>
    <w:rsid w:val="005E3583"/>
    <w:rsid w:val="005E35AF"/>
    <w:rsid w:val="005E3673"/>
    <w:rsid w:val="005E37DD"/>
    <w:rsid w:val="005E40CD"/>
    <w:rsid w:val="005E4561"/>
    <w:rsid w:val="005E45B8"/>
    <w:rsid w:val="005E4A98"/>
    <w:rsid w:val="005E4AB9"/>
    <w:rsid w:val="005E4EA0"/>
    <w:rsid w:val="005E4F94"/>
    <w:rsid w:val="005E5B7D"/>
    <w:rsid w:val="005E7553"/>
    <w:rsid w:val="005F0C66"/>
    <w:rsid w:val="005F0D1C"/>
    <w:rsid w:val="005F134E"/>
    <w:rsid w:val="005F1463"/>
    <w:rsid w:val="005F161B"/>
    <w:rsid w:val="005F1E9C"/>
    <w:rsid w:val="005F314B"/>
    <w:rsid w:val="005F3AFF"/>
    <w:rsid w:val="005F4017"/>
    <w:rsid w:val="005F433E"/>
    <w:rsid w:val="005F4D17"/>
    <w:rsid w:val="005F4EB7"/>
    <w:rsid w:val="005F556F"/>
    <w:rsid w:val="005F5DD0"/>
    <w:rsid w:val="005F6056"/>
    <w:rsid w:val="005F69FE"/>
    <w:rsid w:val="005F7D7F"/>
    <w:rsid w:val="006002EE"/>
    <w:rsid w:val="006011BD"/>
    <w:rsid w:val="006011CC"/>
    <w:rsid w:val="00601B26"/>
    <w:rsid w:val="00602599"/>
    <w:rsid w:val="006026A4"/>
    <w:rsid w:val="00603290"/>
    <w:rsid w:val="00604129"/>
    <w:rsid w:val="00604987"/>
    <w:rsid w:val="00604DC4"/>
    <w:rsid w:val="0060532E"/>
    <w:rsid w:val="00605850"/>
    <w:rsid w:val="00605DF8"/>
    <w:rsid w:val="00605F39"/>
    <w:rsid w:val="00606ED1"/>
    <w:rsid w:val="0060781E"/>
    <w:rsid w:val="0060797F"/>
    <w:rsid w:val="00607AB0"/>
    <w:rsid w:val="00607ED0"/>
    <w:rsid w:val="00607FEB"/>
    <w:rsid w:val="006104FE"/>
    <w:rsid w:val="00610A41"/>
    <w:rsid w:val="00610FC9"/>
    <w:rsid w:val="00611028"/>
    <w:rsid w:val="006110E6"/>
    <w:rsid w:val="0061139D"/>
    <w:rsid w:val="006116C6"/>
    <w:rsid w:val="00611A9F"/>
    <w:rsid w:val="00611E7D"/>
    <w:rsid w:val="006123BB"/>
    <w:rsid w:val="00612723"/>
    <w:rsid w:val="00613275"/>
    <w:rsid w:val="00613447"/>
    <w:rsid w:val="0061380B"/>
    <w:rsid w:val="00613EC1"/>
    <w:rsid w:val="00614C0E"/>
    <w:rsid w:val="00615684"/>
    <w:rsid w:val="00615A32"/>
    <w:rsid w:val="0061640B"/>
    <w:rsid w:val="00616546"/>
    <w:rsid w:val="00616D12"/>
    <w:rsid w:val="00616D16"/>
    <w:rsid w:val="00616DBE"/>
    <w:rsid w:val="00616FC3"/>
    <w:rsid w:val="0062102B"/>
    <w:rsid w:val="006213BC"/>
    <w:rsid w:val="00621448"/>
    <w:rsid w:val="00621949"/>
    <w:rsid w:val="00621ABF"/>
    <w:rsid w:val="00621B9E"/>
    <w:rsid w:val="00621F34"/>
    <w:rsid w:val="00622012"/>
    <w:rsid w:val="0062203D"/>
    <w:rsid w:val="006222BF"/>
    <w:rsid w:val="006239B7"/>
    <w:rsid w:val="00623A84"/>
    <w:rsid w:val="00623AD1"/>
    <w:rsid w:val="00623B5C"/>
    <w:rsid w:val="00623E90"/>
    <w:rsid w:val="00624050"/>
    <w:rsid w:val="006243F7"/>
    <w:rsid w:val="0062450E"/>
    <w:rsid w:val="00624646"/>
    <w:rsid w:val="00624736"/>
    <w:rsid w:val="00624B22"/>
    <w:rsid w:val="00625CA3"/>
    <w:rsid w:val="00626A1D"/>
    <w:rsid w:val="00626BEB"/>
    <w:rsid w:val="00626FDB"/>
    <w:rsid w:val="0062705F"/>
    <w:rsid w:val="00627281"/>
    <w:rsid w:val="0062764E"/>
    <w:rsid w:val="00627A74"/>
    <w:rsid w:val="006302BB"/>
    <w:rsid w:val="00630AF3"/>
    <w:rsid w:val="00630B66"/>
    <w:rsid w:val="0063151E"/>
    <w:rsid w:val="00631800"/>
    <w:rsid w:val="00632166"/>
    <w:rsid w:val="00632844"/>
    <w:rsid w:val="0063305D"/>
    <w:rsid w:val="006331CE"/>
    <w:rsid w:val="00633620"/>
    <w:rsid w:val="00633718"/>
    <w:rsid w:val="006337C0"/>
    <w:rsid w:val="00633881"/>
    <w:rsid w:val="0063389E"/>
    <w:rsid w:val="006338AC"/>
    <w:rsid w:val="006345CB"/>
    <w:rsid w:val="00634AB6"/>
    <w:rsid w:val="00634BDE"/>
    <w:rsid w:val="00634FE2"/>
    <w:rsid w:val="00635341"/>
    <w:rsid w:val="00635C17"/>
    <w:rsid w:val="00635D84"/>
    <w:rsid w:val="0063620A"/>
    <w:rsid w:val="006368E5"/>
    <w:rsid w:val="00637079"/>
    <w:rsid w:val="00637260"/>
    <w:rsid w:val="00637FBD"/>
    <w:rsid w:val="006406BF"/>
    <w:rsid w:val="00640E9C"/>
    <w:rsid w:val="00641214"/>
    <w:rsid w:val="00641ED7"/>
    <w:rsid w:val="00642398"/>
    <w:rsid w:val="00642716"/>
    <w:rsid w:val="00642726"/>
    <w:rsid w:val="00642B30"/>
    <w:rsid w:val="00642DC6"/>
    <w:rsid w:val="0064316A"/>
    <w:rsid w:val="00643CCA"/>
    <w:rsid w:val="006449AC"/>
    <w:rsid w:val="00644FC6"/>
    <w:rsid w:val="00645607"/>
    <w:rsid w:val="006459C4"/>
    <w:rsid w:val="00645CC5"/>
    <w:rsid w:val="00646096"/>
    <w:rsid w:val="006468DD"/>
    <w:rsid w:val="00646BAB"/>
    <w:rsid w:val="00646BC6"/>
    <w:rsid w:val="00646FFD"/>
    <w:rsid w:val="0064758E"/>
    <w:rsid w:val="00650BA4"/>
    <w:rsid w:val="00651671"/>
    <w:rsid w:val="0065207A"/>
    <w:rsid w:val="006521D0"/>
    <w:rsid w:val="0065222F"/>
    <w:rsid w:val="00652391"/>
    <w:rsid w:val="006523AB"/>
    <w:rsid w:val="006525AB"/>
    <w:rsid w:val="00652E4B"/>
    <w:rsid w:val="00653882"/>
    <w:rsid w:val="00653C74"/>
    <w:rsid w:val="00654439"/>
    <w:rsid w:val="0065491B"/>
    <w:rsid w:val="00654A7C"/>
    <w:rsid w:val="00654D41"/>
    <w:rsid w:val="006554FB"/>
    <w:rsid w:val="00655838"/>
    <w:rsid w:val="0065590A"/>
    <w:rsid w:val="00656015"/>
    <w:rsid w:val="00656493"/>
    <w:rsid w:val="00656D34"/>
    <w:rsid w:val="00657082"/>
    <w:rsid w:val="00657731"/>
    <w:rsid w:val="00657E37"/>
    <w:rsid w:val="00660330"/>
    <w:rsid w:val="00660D88"/>
    <w:rsid w:val="006613E6"/>
    <w:rsid w:val="00661B10"/>
    <w:rsid w:val="00661D0D"/>
    <w:rsid w:val="00662858"/>
    <w:rsid w:val="00662DFA"/>
    <w:rsid w:val="006639CA"/>
    <w:rsid w:val="00663F51"/>
    <w:rsid w:val="00664339"/>
    <w:rsid w:val="00664812"/>
    <w:rsid w:val="0066489F"/>
    <w:rsid w:val="006648B3"/>
    <w:rsid w:val="00664AE8"/>
    <w:rsid w:val="00664F20"/>
    <w:rsid w:val="006653F5"/>
    <w:rsid w:val="006657E2"/>
    <w:rsid w:val="00665B6A"/>
    <w:rsid w:val="00666446"/>
    <w:rsid w:val="00666628"/>
    <w:rsid w:val="00667311"/>
    <w:rsid w:val="0066734B"/>
    <w:rsid w:val="00667380"/>
    <w:rsid w:val="00667D6A"/>
    <w:rsid w:val="00670654"/>
    <w:rsid w:val="00670E94"/>
    <w:rsid w:val="00670F3D"/>
    <w:rsid w:val="00671140"/>
    <w:rsid w:val="006711B3"/>
    <w:rsid w:val="00671993"/>
    <w:rsid w:val="00672F0F"/>
    <w:rsid w:val="00673C8E"/>
    <w:rsid w:val="00673E8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09E"/>
    <w:rsid w:val="006761A5"/>
    <w:rsid w:val="006763FF"/>
    <w:rsid w:val="00676CA3"/>
    <w:rsid w:val="0067709E"/>
    <w:rsid w:val="00677984"/>
    <w:rsid w:val="00677CF8"/>
    <w:rsid w:val="00680B8D"/>
    <w:rsid w:val="0068159D"/>
    <w:rsid w:val="00681AC7"/>
    <w:rsid w:val="0068201B"/>
    <w:rsid w:val="0068263B"/>
    <w:rsid w:val="00683706"/>
    <w:rsid w:val="00683B10"/>
    <w:rsid w:val="00684F81"/>
    <w:rsid w:val="00685412"/>
    <w:rsid w:val="0068541B"/>
    <w:rsid w:val="00686247"/>
    <w:rsid w:val="006862D8"/>
    <w:rsid w:val="006863FE"/>
    <w:rsid w:val="00686ABE"/>
    <w:rsid w:val="0068718B"/>
    <w:rsid w:val="006871F6"/>
    <w:rsid w:val="00687ABE"/>
    <w:rsid w:val="00687FEE"/>
    <w:rsid w:val="00692794"/>
    <w:rsid w:val="00692DAF"/>
    <w:rsid w:val="00692E99"/>
    <w:rsid w:val="00693108"/>
    <w:rsid w:val="00693A2E"/>
    <w:rsid w:val="00693A76"/>
    <w:rsid w:val="006944DD"/>
    <w:rsid w:val="00694914"/>
    <w:rsid w:val="0069515F"/>
    <w:rsid w:val="006951B5"/>
    <w:rsid w:val="00695863"/>
    <w:rsid w:val="00695EBA"/>
    <w:rsid w:val="0069693C"/>
    <w:rsid w:val="00696C55"/>
    <w:rsid w:val="0069789C"/>
    <w:rsid w:val="00697915"/>
    <w:rsid w:val="006A0530"/>
    <w:rsid w:val="006A0673"/>
    <w:rsid w:val="006A1249"/>
    <w:rsid w:val="006A13AC"/>
    <w:rsid w:val="006A1702"/>
    <w:rsid w:val="006A1B09"/>
    <w:rsid w:val="006A3C16"/>
    <w:rsid w:val="006A4B26"/>
    <w:rsid w:val="006A5146"/>
    <w:rsid w:val="006A543A"/>
    <w:rsid w:val="006A5B45"/>
    <w:rsid w:val="006A5E5A"/>
    <w:rsid w:val="006A65FB"/>
    <w:rsid w:val="006A671F"/>
    <w:rsid w:val="006A7018"/>
    <w:rsid w:val="006A726A"/>
    <w:rsid w:val="006A7C90"/>
    <w:rsid w:val="006A7CE8"/>
    <w:rsid w:val="006A7E7E"/>
    <w:rsid w:val="006B039F"/>
    <w:rsid w:val="006B0981"/>
    <w:rsid w:val="006B0DF2"/>
    <w:rsid w:val="006B0DF3"/>
    <w:rsid w:val="006B0EBC"/>
    <w:rsid w:val="006B11EB"/>
    <w:rsid w:val="006B26D9"/>
    <w:rsid w:val="006B2A1C"/>
    <w:rsid w:val="006B2C29"/>
    <w:rsid w:val="006B31CF"/>
    <w:rsid w:val="006B3BE9"/>
    <w:rsid w:val="006B3D73"/>
    <w:rsid w:val="006B3F07"/>
    <w:rsid w:val="006B4116"/>
    <w:rsid w:val="006B4A54"/>
    <w:rsid w:val="006B4D1D"/>
    <w:rsid w:val="006B4D42"/>
    <w:rsid w:val="006B4F0E"/>
    <w:rsid w:val="006B554B"/>
    <w:rsid w:val="006B581F"/>
    <w:rsid w:val="006B58E2"/>
    <w:rsid w:val="006B5A48"/>
    <w:rsid w:val="006B605D"/>
    <w:rsid w:val="006B60C5"/>
    <w:rsid w:val="006B658F"/>
    <w:rsid w:val="006B6749"/>
    <w:rsid w:val="006B693A"/>
    <w:rsid w:val="006B6D59"/>
    <w:rsid w:val="006B7159"/>
    <w:rsid w:val="006B77B3"/>
    <w:rsid w:val="006B7967"/>
    <w:rsid w:val="006C0203"/>
    <w:rsid w:val="006C03FF"/>
    <w:rsid w:val="006C046D"/>
    <w:rsid w:val="006C0B3B"/>
    <w:rsid w:val="006C0CA4"/>
    <w:rsid w:val="006C0FD8"/>
    <w:rsid w:val="006C12BC"/>
    <w:rsid w:val="006C137A"/>
    <w:rsid w:val="006C1872"/>
    <w:rsid w:val="006C1A04"/>
    <w:rsid w:val="006C1B78"/>
    <w:rsid w:val="006C1D7A"/>
    <w:rsid w:val="006C2104"/>
    <w:rsid w:val="006C2A07"/>
    <w:rsid w:val="006C2C0A"/>
    <w:rsid w:val="006C34D5"/>
    <w:rsid w:val="006C4523"/>
    <w:rsid w:val="006C4712"/>
    <w:rsid w:val="006C4F1E"/>
    <w:rsid w:val="006C4F4C"/>
    <w:rsid w:val="006C5002"/>
    <w:rsid w:val="006C57A4"/>
    <w:rsid w:val="006C5847"/>
    <w:rsid w:val="006C5E60"/>
    <w:rsid w:val="006C650A"/>
    <w:rsid w:val="006C6ACA"/>
    <w:rsid w:val="006C6B9F"/>
    <w:rsid w:val="006C7681"/>
    <w:rsid w:val="006C77F3"/>
    <w:rsid w:val="006D00DA"/>
    <w:rsid w:val="006D0C15"/>
    <w:rsid w:val="006D1128"/>
    <w:rsid w:val="006D1C03"/>
    <w:rsid w:val="006D1EA4"/>
    <w:rsid w:val="006D2145"/>
    <w:rsid w:val="006D25E2"/>
    <w:rsid w:val="006D27DA"/>
    <w:rsid w:val="006D2A5A"/>
    <w:rsid w:val="006D2AAF"/>
    <w:rsid w:val="006D2ADB"/>
    <w:rsid w:val="006D3D9B"/>
    <w:rsid w:val="006D4331"/>
    <w:rsid w:val="006D46B2"/>
    <w:rsid w:val="006D4842"/>
    <w:rsid w:val="006D4A71"/>
    <w:rsid w:val="006D5242"/>
    <w:rsid w:val="006D55B2"/>
    <w:rsid w:val="006D5DE0"/>
    <w:rsid w:val="006D5E6D"/>
    <w:rsid w:val="006D62AC"/>
    <w:rsid w:val="006D67B6"/>
    <w:rsid w:val="006D7080"/>
    <w:rsid w:val="006D758B"/>
    <w:rsid w:val="006D7C62"/>
    <w:rsid w:val="006D7CFA"/>
    <w:rsid w:val="006D7DC8"/>
    <w:rsid w:val="006E13C1"/>
    <w:rsid w:val="006E1830"/>
    <w:rsid w:val="006E183B"/>
    <w:rsid w:val="006E18E3"/>
    <w:rsid w:val="006E215E"/>
    <w:rsid w:val="006E2208"/>
    <w:rsid w:val="006E2964"/>
    <w:rsid w:val="006E2A32"/>
    <w:rsid w:val="006E36AF"/>
    <w:rsid w:val="006E49B1"/>
    <w:rsid w:val="006E4A38"/>
    <w:rsid w:val="006E4D2E"/>
    <w:rsid w:val="006E52D5"/>
    <w:rsid w:val="006E5615"/>
    <w:rsid w:val="006E6571"/>
    <w:rsid w:val="006E6FC1"/>
    <w:rsid w:val="006E704E"/>
    <w:rsid w:val="006E70AC"/>
    <w:rsid w:val="006E7591"/>
    <w:rsid w:val="006E7985"/>
    <w:rsid w:val="006F1689"/>
    <w:rsid w:val="006F1CE5"/>
    <w:rsid w:val="006F2709"/>
    <w:rsid w:val="006F2778"/>
    <w:rsid w:val="006F2AB1"/>
    <w:rsid w:val="006F2FA5"/>
    <w:rsid w:val="006F3253"/>
    <w:rsid w:val="006F3F14"/>
    <w:rsid w:val="006F407F"/>
    <w:rsid w:val="006F4294"/>
    <w:rsid w:val="006F4587"/>
    <w:rsid w:val="006F48E2"/>
    <w:rsid w:val="006F4F54"/>
    <w:rsid w:val="006F572F"/>
    <w:rsid w:val="006F585B"/>
    <w:rsid w:val="006F659F"/>
    <w:rsid w:val="006F6B74"/>
    <w:rsid w:val="00700A9B"/>
    <w:rsid w:val="007017D3"/>
    <w:rsid w:val="007022B1"/>
    <w:rsid w:val="0070294C"/>
    <w:rsid w:val="00702FF4"/>
    <w:rsid w:val="007031F9"/>
    <w:rsid w:val="007033F4"/>
    <w:rsid w:val="00703D6A"/>
    <w:rsid w:val="00704E2E"/>
    <w:rsid w:val="00704E38"/>
    <w:rsid w:val="007054D0"/>
    <w:rsid w:val="007054F1"/>
    <w:rsid w:val="00705D87"/>
    <w:rsid w:val="0070647F"/>
    <w:rsid w:val="00707143"/>
    <w:rsid w:val="0070754E"/>
    <w:rsid w:val="00707650"/>
    <w:rsid w:val="0070768D"/>
    <w:rsid w:val="007076D8"/>
    <w:rsid w:val="00710CBA"/>
    <w:rsid w:val="00710E46"/>
    <w:rsid w:val="007112F2"/>
    <w:rsid w:val="00711967"/>
    <w:rsid w:val="00711ABD"/>
    <w:rsid w:val="00711CAC"/>
    <w:rsid w:val="00711DE7"/>
    <w:rsid w:val="0071274C"/>
    <w:rsid w:val="00712E88"/>
    <w:rsid w:val="00713184"/>
    <w:rsid w:val="00713E20"/>
    <w:rsid w:val="00714C40"/>
    <w:rsid w:val="00714E66"/>
    <w:rsid w:val="00716045"/>
    <w:rsid w:val="0071757F"/>
    <w:rsid w:val="00717E27"/>
    <w:rsid w:val="00717EA0"/>
    <w:rsid w:val="00720074"/>
    <w:rsid w:val="00723B05"/>
    <w:rsid w:val="00723F2E"/>
    <w:rsid w:val="007244AC"/>
    <w:rsid w:val="00724918"/>
    <w:rsid w:val="00725322"/>
    <w:rsid w:val="00725409"/>
    <w:rsid w:val="00725CDC"/>
    <w:rsid w:val="00725E5E"/>
    <w:rsid w:val="00726E85"/>
    <w:rsid w:val="00726F63"/>
    <w:rsid w:val="007272D1"/>
    <w:rsid w:val="007272F8"/>
    <w:rsid w:val="00727847"/>
    <w:rsid w:val="00727B7C"/>
    <w:rsid w:val="00731756"/>
    <w:rsid w:val="0073184F"/>
    <w:rsid w:val="00731D35"/>
    <w:rsid w:val="00731E0E"/>
    <w:rsid w:val="00731FB6"/>
    <w:rsid w:val="00732151"/>
    <w:rsid w:val="007322A0"/>
    <w:rsid w:val="00732A3A"/>
    <w:rsid w:val="00732BB1"/>
    <w:rsid w:val="00732FAB"/>
    <w:rsid w:val="00733181"/>
    <w:rsid w:val="007336B5"/>
    <w:rsid w:val="00733AEB"/>
    <w:rsid w:val="00733C06"/>
    <w:rsid w:val="00734D4F"/>
    <w:rsid w:val="00734DEE"/>
    <w:rsid w:val="00735810"/>
    <w:rsid w:val="00735E64"/>
    <w:rsid w:val="00736769"/>
    <w:rsid w:val="0073775B"/>
    <w:rsid w:val="00737D8B"/>
    <w:rsid w:val="0074018C"/>
    <w:rsid w:val="007403CC"/>
    <w:rsid w:val="00740678"/>
    <w:rsid w:val="0074076C"/>
    <w:rsid w:val="00740B29"/>
    <w:rsid w:val="007410B5"/>
    <w:rsid w:val="0074159C"/>
    <w:rsid w:val="00742988"/>
    <w:rsid w:val="00742B54"/>
    <w:rsid w:val="00742E2B"/>
    <w:rsid w:val="00743145"/>
    <w:rsid w:val="007432B7"/>
    <w:rsid w:val="007434A4"/>
    <w:rsid w:val="00743570"/>
    <w:rsid w:val="007442D9"/>
    <w:rsid w:val="00744E34"/>
    <w:rsid w:val="00745275"/>
    <w:rsid w:val="007453EF"/>
    <w:rsid w:val="00745D7F"/>
    <w:rsid w:val="00746150"/>
    <w:rsid w:val="007467C5"/>
    <w:rsid w:val="007468F6"/>
    <w:rsid w:val="00746C7D"/>
    <w:rsid w:val="00746DC9"/>
    <w:rsid w:val="00746E77"/>
    <w:rsid w:val="00746E95"/>
    <w:rsid w:val="00746ED4"/>
    <w:rsid w:val="007478FB"/>
    <w:rsid w:val="007502E7"/>
    <w:rsid w:val="007512B9"/>
    <w:rsid w:val="00751A10"/>
    <w:rsid w:val="00751CD8"/>
    <w:rsid w:val="007523FC"/>
    <w:rsid w:val="00752440"/>
    <w:rsid w:val="007527EA"/>
    <w:rsid w:val="00752C81"/>
    <w:rsid w:val="00754081"/>
    <w:rsid w:val="007541FE"/>
    <w:rsid w:val="00754A2C"/>
    <w:rsid w:val="0075562A"/>
    <w:rsid w:val="00755A62"/>
    <w:rsid w:val="00755A90"/>
    <w:rsid w:val="00755DEF"/>
    <w:rsid w:val="007560D8"/>
    <w:rsid w:val="00756850"/>
    <w:rsid w:val="00756D05"/>
    <w:rsid w:val="00756D62"/>
    <w:rsid w:val="00756DB4"/>
    <w:rsid w:val="00756F90"/>
    <w:rsid w:val="00757122"/>
    <w:rsid w:val="00757348"/>
    <w:rsid w:val="0076049E"/>
    <w:rsid w:val="007614C5"/>
    <w:rsid w:val="0076177F"/>
    <w:rsid w:val="00761A73"/>
    <w:rsid w:val="00761C88"/>
    <w:rsid w:val="00761D69"/>
    <w:rsid w:val="00761F7F"/>
    <w:rsid w:val="00762050"/>
    <w:rsid w:val="0076206C"/>
    <w:rsid w:val="0076234F"/>
    <w:rsid w:val="00762A86"/>
    <w:rsid w:val="00762B64"/>
    <w:rsid w:val="00762E0D"/>
    <w:rsid w:val="007631E0"/>
    <w:rsid w:val="007636A1"/>
    <w:rsid w:val="00763DBA"/>
    <w:rsid w:val="0076436C"/>
    <w:rsid w:val="00765721"/>
    <w:rsid w:val="00765830"/>
    <w:rsid w:val="007659DC"/>
    <w:rsid w:val="00765E5C"/>
    <w:rsid w:val="00766792"/>
    <w:rsid w:val="00767107"/>
    <w:rsid w:val="007703B5"/>
    <w:rsid w:val="00770425"/>
    <w:rsid w:val="00770523"/>
    <w:rsid w:val="007709BA"/>
    <w:rsid w:val="00770C9D"/>
    <w:rsid w:val="00770D68"/>
    <w:rsid w:val="00771412"/>
    <w:rsid w:val="00771ECA"/>
    <w:rsid w:val="00772481"/>
    <w:rsid w:val="00772CB1"/>
    <w:rsid w:val="00773162"/>
    <w:rsid w:val="00773165"/>
    <w:rsid w:val="00773506"/>
    <w:rsid w:val="00773ADD"/>
    <w:rsid w:val="00773DBB"/>
    <w:rsid w:val="00774DB7"/>
    <w:rsid w:val="00775D35"/>
    <w:rsid w:val="00776C79"/>
    <w:rsid w:val="00776E13"/>
    <w:rsid w:val="00777423"/>
    <w:rsid w:val="0077755C"/>
    <w:rsid w:val="00777FE5"/>
    <w:rsid w:val="007802C7"/>
    <w:rsid w:val="007805E3"/>
    <w:rsid w:val="0078121B"/>
    <w:rsid w:val="0078283B"/>
    <w:rsid w:val="007831E3"/>
    <w:rsid w:val="0078337E"/>
    <w:rsid w:val="00783FAF"/>
    <w:rsid w:val="0078411F"/>
    <w:rsid w:val="0078431F"/>
    <w:rsid w:val="007847EF"/>
    <w:rsid w:val="00784921"/>
    <w:rsid w:val="007853F7"/>
    <w:rsid w:val="00785567"/>
    <w:rsid w:val="00785AE8"/>
    <w:rsid w:val="00785D27"/>
    <w:rsid w:val="00786132"/>
    <w:rsid w:val="0078617D"/>
    <w:rsid w:val="00786858"/>
    <w:rsid w:val="00786F09"/>
    <w:rsid w:val="00787278"/>
    <w:rsid w:val="007877A1"/>
    <w:rsid w:val="0079008D"/>
    <w:rsid w:val="007901A3"/>
    <w:rsid w:val="00790DB8"/>
    <w:rsid w:val="00790F57"/>
    <w:rsid w:val="007911FE"/>
    <w:rsid w:val="00791E44"/>
    <w:rsid w:val="00792265"/>
    <w:rsid w:val="007925D4"/>
    <w:rsid w:val="007930A4"/>
    <w:rsid w:val="0079330F"/>
    <w:rsid w:val="007933ED"/>
    <w:rsid w:val="0079403C"/>
    <w:rsid w:val="007943C7"/>
    <w:rsid w:val="00794D49"/>
    <w:rsid w:val="00795B18"/>
    <w:rsid w:val="0079611F"/>
    <w:rsid w:val="0079668F"/>
    <w:rsid w:val="00796DA9"/>
    <w:rsid w:val="00797681"/>
    <w:rsid w:val="007979E1"/>
    <w:rsid w:val="00797A34"/>
    <w:rsid w:val="007A08E7"/>
    <w:rsid w:val="007A09AE"/>
    <w:rsid w:val="007A14ED"/>
    <w:rsid w:val="007A1D8A"/>
    <w:rsid w:val="007A2213"/>
    <w:rsid w:val="007A29E6"/>
    <w:rsid w:val="007A2A1C"/>
    <w:rsid w:val="007A2B02"/>
    <w:rsid w:val="007A321E"/>
    <w:rsid w:val="007A348C"/>
    <w:rsid w:val="007A3ACC"/>
    <w:rsid w:val="007A3F46"/>
    <w:rsid w:val="007A41DA"/>
    <w:rsid w:val="007A4413"/>
    <w:rsid w:val="007A4E12"/>
    <w:rsid w:val="007A4E3B"/>
    <w:rsid w:val="007A500A"/>
    <w:rsid w:val="007A608F"/>
    <w:rsid w:val="007A6718"/>
    <w:rsid w:val="007A686E"/>
    <w:rsid w:val="007A68A9"/>
    <w:rsid w:val="007A6923"/>
    <w:rsid w:val="007A6C8D"/>
    <w:rsid w:val="007A7282"/>
    <w:rsid w:val="007A72FA"/>
    <w:rsid w:val="007B0664"/>
    <w:rsid w:val="007B0A99"/>
    <w:rsid w:val="007B0B2B"/>
    <w:rsid w:val="007B14CE"/>
    <w:rsid w:val="007B1896"/>
    <w:rsid w:val="007B1C34"/>
    <w:rsid w:val="007B1D45"/>
    <w:rsid w:val="007B2129"/>
    <w:rsid w:val="007B215C"/>
    <w:rsid w:val="007B28EA"/>
    <w:rsid w:val="007B316B"/>
    <w:rsid w:val="007B32E0"/>
    <w:rsid w:val="007B3E54"/>
    <w:rsid w:val="007B404A"/>
    <w:rsid w:val="007B4668"/>
    <w:rsid w:val="007B4868"/>
    <w:rsid w:val="007B4B6D"/>
    <w:rsid w:val="007B4BD9"/>
    <w:rsid w:val="007B4CF1"/>
    <w:rsid w:val="007B5816"/>
    <w:rsid w:val="007B5CB2"/>
    <w:rsid w:val="007B5D26"/>
    <w:rsid w:val="007B7187"/>
    <w:rsid w:val="007B7612"/>
    <w:rsid w:val="007B7907"/>
    <w:rsid w:val="007B7B2B"/>
    <w:rsid w:val="007C0584"/>
    <w:rsid w:val="007C0801"/>
    <w:rsid w:val="007C08CF"/>
    <w:rsid w:val="007C0F95"/>
    <w:rsid w:val="007C1837"/>
    <w:rsid w:val="007C1947"/>
    <w:rsid w:val="007C1987"/>
    <w:rsid w:val="007C1FE3"/>
    <w:rsid w:val="007C20E5"/>
    <w:rsid w:val="007C214E"/>
    <w:rsid w:val="007C282D"/>
    <w:rsid w:val="007C2AC6"/>
    <w:rsid w:val="007C2D75"/>
    <w:rsid w:val="007C39DC"/>
    <w:rsid w:val="007C3CBA"/>
    <w:rsid w:val="007C40FA"/>
    <w:rsid w:val="007C4CFF"/>
    <w:rsid w:val="007C54EE"/>
    <w:rsid w:val="007C5A2E"/>
    <w:rsid w:val="007C5AA4"/>
    <w:rsid w:val="007C5E01"/>
    <w:rsid w:val="007C61A3"/>
    <w:rsid w:val="007C6271"/>
    <w:rsid w:val="007C66D3"/>
    <w:rsid w:val="007C6B12"/>
    <w:rsid w:val="007C6E16"/>
    <w:rsid w:val="007C74AB"/>
    <w:rsid w:val="007C767E"/>
    <w:rsid w:val="007D019A"/>
    <w:rsid w:val="007D0219"/>
    <w:rsid w:val="007D0E1D"/>
    <w:rsid w:val="007D1793"/>
    <w:rsid w:val="007D192A"/>
    <w:rsid w:val="007D2D32"/>
    <w:rsid w:val="007D2F2D"/>
    <w:rsid w:val="007D3207"/>
    <w:rsid w:val="007D35F4"/>
    <w:rsid w:val="007D429A"/>
    <w:rsid w:val="007D44AB"/>
    <w:rsid w:val="007D4C97"/>
    <w:rsid w:val="007D5982"/>
    <w:rsid w:val="007D6161"/>
    <w:rsid w:val="007D656F"/>
    <w:rsid w:val="007D6EC3"/>
    <w:rsid w:val="007D76CC"/>
    <w:rsid w:val="007D78D8"/>
    <w:rsid w:val="007D7EC7"/>
    <w:rsid w:val="007E0617"/>
    <w:rsid w:val="007E0C4E"/>
    <w:rsid w:val="007E0CA7"/>
    <w:rsid w:val="007E0F26"/>
    <w:rsid w:val="007E1DD3"/>
    <w:rsid w:val="007E221D"/>
    <w:rsid w:val="007E281B"/>
    <w:rsid w:val="007E2943"/>
    <w:rsid w:val="007E2C68"/>
    <w:rsid w:val="007E2D6E"/>
    <w:rsid w:val="007E2F67"/>
    <w:rsid w:val="007E38B3"/>
    <w:rsid w:val="007E391F"/>
    <w:rsid w:val="007E3CB4"/>
    <w:rsid w:val="007E40E1"/>
    <w:rsid w:val="007E41C3"/>
    <w:rsid w:val="007E442A"/>
    <w:rsid w:val="007E46C0"/>
    <w:rsid w:val="007E47E4"/>
    <w:rsid w:val="007E49D6"/>
    <w:rsid w:val="007E5D93"/>
    <w:rsid w:val="007E5FD3"/>
    <w:rsid w:val="007E62D6"/>
    <w:rsid w:val="007E6673"/>
    <w:rsid w:val="007E7A41"/>
    <w:rsid w:val="007F0F20"/>
    <w:rsid w:val="007F1063"/>
    <w:rsid w:val="007F1DF3"/>
    <w:rsid w:val="007F1F3E"/>
    <w:rsid w:val="007F2441"/>
    <w:rsid w:val="007F250C"/>
    <w:rsid w:val="007F26B3"/>
    <w:rsid w:val="007F278B"/>
    <w:rsid w:val="007F2BA8"/>
    <w:rsid w:val="007F2DA9"/>
    <w:rsid w:val="007F2EE7"/>
    <w:rsid w:val="007F448F"/>
    <w:rsid w:val="007F4B81"/>
    <w:rsid w:val="007F4BF1"/>
    <w:rsid w:val="007F4D76"/>
    <w:rsid w:val="007F4E9B"/>
    <w:rsid w:val="007F5803"/>
    <w:rsid w:val="007F598C"/>
    <w:rsid w:val="007F5A57"/>
    <w:rsid w:val="007F6BDE"/>
    <w:rsid w:val="007F73AE"/>
    <w:rsid w:val="007F781C"/>
    <w:rsid w:val="007F7948"/>
    <w:rsid w:val="007F7B66"/>
    <w:rsid w:val="00800E03"/>
    <w:rsid w:val="0080145D"/>
    <w:rsid w:val="00801E2C"/>
    <w:rsid w:val="00801ECC"/>
    <w:rsid w:val="00801F6E"/>
    <w:rsid w:val="00802147"/>
    <w:rsid w:val="008022E7"/>
    <w:rsid w:val="00802FB0"/>
    <w:rsid w:val="00802FE7"/>
    <w:rsid w:val="008031AC"/>
    <w:rsid w:val="00803D7D"/>
    <w:rsid w:val="00803F3B"/>
    <w:rsid w:val="0080417F"/>
    <w:rsid w:val="00804744"/>
    <w:rsid w:val="00804C41"/>
    <w:rsid w:val="00804D19"/>
    <w:rsid w:val="00805068"/>
    <w:rsid w:val="00805366"/>
    <w:rsid w:val="008054CC"/>
    <w:rsid w:val="008056AB"/>
    <w:rsid w:val="0080691C"/>
    <w:rsid w:val="008072A6"/>
    <w:rsid w:val="008072EF"/>
    <w:rsid w:val="00807766"/>
    <w:rsid w:val="00807C73"/>
    <w:rsid w:val="00807C9F"/>
    <w:rsid w:val="0081033D"/>
    <w:rsid w:val="0081052D"/>
    <w:rsid w:val="00810A9A"/>
    <w:rsid w:val="00810BAE"/>
    <w:rsid w:val="00811721"/>
    <w:rsid w:val="008122E7"/>
    <w:rsid w:val="00812441"/>
    <w:rsid w:val="0081311C"/>
    <w:rsid w:val="00813571"/>
    <w:rsid w:val="00813587"/>
    <w:rsid w:val="00813DB0"/>
    <w:rsid w:val="008144DA"/>
    <w:rsid w:val="0081466C"/>
    <w:rsid w:val="00814946"/>
    <w:rsid w:val="008150B1"/>
    <w:rsid w:val="00815577"/>
    <w:rsid w:val="008155D5"/>
    <w:rsid w:val="00815C4F"/>
    <w:rsid w:val="00815F51"/>
    <w:rsid w:val="0081623A"/>
    <w:rsid w:val="00816AC1"/>
    <w:rsid w:val="0081763A"/>
    <w:rsid w:val="008201F8"/>
    <w:rsid w:val="00820A23"/>
    <w:rsid w:val="00820D9D"/>
    <w:rsid w:val="00820DEA"/>
    <w:rsid w:val="00820DF3"/>
    <w:rsid w:val="00820F33"/>
    <w:rsid w:val="008210D2"/>
    <w:rsid w:val="00821675"/>
    <w:rsid w:val="0082201B"/>
    <w:rsid w:val="008225B5"/>
    <w:rsid w:val="00822B7F"/>
    <w:rsid w:val="00823BDE"/>
    <w:rsid w:val="00823CE1"/>
    <w:rsid w:val="00823FD9"/>
    <w:rsid w:val="00824A18"/>
    <w:rsid w:val="008251E1"/>
    <w:rsid w:val="00825438"/>
    <w:rsid w:val="00825CAB"/>
    <w:rsid w:val="00825CB2"/>
    <w:rsid w:val="00826041"/>
    <w:rsid w:val="008264CB"/>
    <w:rsid w:val="00826766"/>
    <w:rsid w:val="008268A9"/>
    <w:rsid w:val="008268BE"/>
    <w:rsid w:val="00826BDA"/>
    <w:rsid w:val="00826C83"/>
    <w:rsid w:val="008275E4"/>
    <w:rsid w:val="00827E89"/>
    <w:rsid w:val="00831104"/>
    <w:rsid w:val="008315C8"/>
    <w:rsid w:val="008317AC"/>
    <w:rsid w:val="00831BEB"/>
    <w:rsid w:val="00831D53"/>
    <w:rsid w:val="00831DC8"/>
    <w:rsid w:val="00832373"/>
    <w:rsid w:val="008329E7"/>
    <w:rsid w:val="00832CDA"/>
    <w:rsid w:val="0083309A"/>
    <w:rsid w:val="00833438"/>
    <w:rsid w:val="008335A4"/>
    <w:rsid w:val="00834A89"/>
    <w:rsid w:val="00835C2C"/>
    <w:rsid w:val="00837732"/>
    <w:rsid w:val="008379C7"/>
    <w:rsid w:val="00837E4B"/>
    <w:rsid w:val="00840076"/>
    <w:rsid w:val="008403E0"/>
    <w:rsid w:val="00840F67"/>
    <w:rsid w:val="0084132D"/>
    <w:rsid w:val="0084154C"/>
    <w:rsid w:val="008416B3"/>
    <w:rsid w:val="00842323"/>
    <w:rsid w:val="00842728"/>
    <w:rsid w:val="00842C02"/>
    <w:rsid w:val="0084349C"/>
    <w:rsid w:val="008440EF"/>
    <w:rsid w:val="0084424C"/>
    <w:rsid w:val="00844988"/>
    <w:rsid w:val="00845A18"/>
    <w:rsid w:val="00846255"/>
    <w:rsid w:val="00846583"/>
    <w:rsid w:val="00846836"/>
    <w:rsid w:val="00846B89"/>
    <w:rsid w:val="008477B9"/>
    <w:rsid w:val="00847989"/>
    <w:rsid w:val="00847F6E"/>
    <w:rsid w:val="00850351"/>
    <w:rsid w:val="00850C52"/>
    <w:rsid w:val="008512F0"/>
    <w:rsid w:val="00852335"/>
    <w:rsid w:val="0085235C"/>
    <w:rsid w:val="008527EB"/>
    <w:rsid w:val="00852BF3"/>
    <w:rsid w:val="00852CB7"/>
    <w:rsid w:val="00853664"/>
    <w:rsid w:val="00853E41"/>
    <w:rsid w:val="00854517"/>
    <w:rsid w:val="00854893"/>
    <w:rsid w:val="00854C40"/>
    <w:rsid w:val="00854D8C"/>
    <w:rsid w:val="00854F08"/>
    <w:rsid w:val="00855155"/>
    <w:rsid w:val="00855451"/>
    <w:rsid w:val="008555AF"/>
    <w:rsid w:val="00855658"/>
    <w:rsid w:val="00855870"/>
    <w:rsid w:val="00856058"/>
    <w:rsid w:val="0085638F"/>
    <w:rsid w:val="0085646A"/>
    <w:rsid w:val="00856727"/>
    <w:rsid w:val="00856760"/>
    <w:rsid w:val="00856873"/>
    <w:rsid w:val="00856D32"/>
    <w:rsid w:val="0085720A"/>
    <w:rsid w:val="00860194"/>
    <w:rsid w:val="00860EB4"/>
    <w:rsid w:val="00861570"/>
    <w:rsid w:val="00862431"/>
    <w:rsid w:val="00862458"/>
    <w:rsid w:val="008645F2"/>
    <w:rsid w:val="0086468E"/>
    <w:rsid w:val="00864738"/>
    <w:rsid w:val="00864A70"/>
    <w:rsid w:val="00865055"/>
    <w:rsid w:val="00865451"/>
    <w:rsid w:val="008656AF"/>
    <w:rsid w:val="008656F0"/>
    <w:rsid w:val="00865EDE"/>
    <w:rsid w:val="00865F34"/>
    <w:rsid w:val="00866B49"/>
    <w:rsid w:val="00866B4A"/>
    <w:rsid w:val="00867105"/>
    <w:rsid w:val="0086715D"/>
    <w:rsid w:val="008675A9"/>
    <w:rsid w:val="00867A41"/>
    <w:rsid w:val="008718C6"/>
    <w:rsid w:val="0087245F"/>
    <w:rsid w:val="00872593"/>
    <w:rsid w:val="008741CF"/>
    <w:rsid w:val="008742E5"/>
    <w:rsid w:val="008745FC"/>
    <w:rsid w:val="00874B6D"/>
    <w:rsid w:val="00875025"/>
    <w:rsid w:val="00875318"/>
    <w:rsid w:val="00875DD1"/>
    <w:rsid w:val="008766DD"/>
    <w:rsid w:val="00877093"/>
    <w:rsid w:val="00877923"/>
    <w:rsid w:val="00877F34"/>
    <w:rsid w:val="0088018B"/>
    <w:rsid w:val="00880A9B"/>
    <w:rsid w:val="00880E47"/>
    <w:rsid w:val="00881131"/>
    <w:rsid w:val="008817F4"/>
    <w:rsid w:val="0088243C"/>
    <w:rsid w:val="00882747"/>
    <w:rsid w:val="00882AAA"/>
    <w:rsid w:val="008832E9"/>
    <w:rsid w:val="00883638"/>
    <w:rsid w:val="00883FFD"/>
    <w:rsid w:val="00884A5F"/>
    <w:rsid w:val="00884C68"/>
    <w:rsid w:val="008855C1"/>
    <w:rsid w:val="008856B9"/>
    <w:rsid w:val="0088582E"/>
    <w:rsid w:val="008858FB"/>
    <w:rsid w:val="008862C5"/>
    <w:rsid w:val="008863F5"/>
    <w:rsid w:val="008864FF"/>
    <w:rsid w:val="00887113"/>
    <w:rsid w:val="00890C75"/>
    <w:rsid w:val="00890DA3"/>
    <w:rsid w:val="0089121B"/>
    <w:rsid w:val="008914BA"/>
    <w:rsid w:val="00891A9F"/>
    <w:rsid w:val="00891C7D"/>
    <w:rsid w:val="00892171"/>
    <w:rsid w:val="0089224C"/>
    <w:rsid w:val="00892BC0"/>
    <w:rsid w:val="00893AC9"/>
    <w:rsid w:val="00893BD7"/>
    <w:rsid w:val="00893D8E"/>
    <w:rsid w:val="0089419E"/>
    <w:rsid w:val="008941CD"/>
    <w:rsid w:val="00894790"/>
    <w:rsid w:val="008947D3"/>
    <w:rsid w:val="00894FA7"/>
    <w:rsid w:val="008951FC"/>
    <w:rsid w:val="008958D0"/>
    <w:rsid w:val="00895926"/>
    <w:rsid w:val="00895C19"/>
    <w:rsid w:val="00896CDD"/>
    <w:rsid w:val="00896DBF"/>
    <w:rsid w:val="00897DF2"/>
    <w:rsid w:val="008A06E8"/>
    <w:rsid w:val="008A0F7C"/>
    <w:rsid w:val="008A15E5"/>
    <w:rsid w:val="008A168D"/>
    <w:rsid w:val="008A1EC9"/>
    <w:rsid w:val="008A2E03"/>
    <w:rsid w:val="008A3389"/>
    <w:rsid w:val="008A3C03"/>
    <w:rsid w:val="008A42DB"/>
    <w:rsid w:val="008A5389"/>
    <w:rsid w:val="008A6897"/>
    <w:rsid w:val="008A6D12"/>
    <w:rsid w:val="008A6DF8"/>
    <w:rsid w:val="008A74B5"/>
    <w:rsid w:val="008A7BC8"/>
    <w:rsid w:val="008A7F15"/>
    <w:rsid w:val="008B0723"/>
    <w:rsid w:val="008B0BD9"/>
    <w:rsid w:val="008B0EF3"/>
    <w:rsid w:val="008B1755"/>
    <w:rsid w:val="008B1EE9"/>
    <w:rsid w:val="008B2328"/>
    <w:rsid w:val="008B28C2"/>
    <w:rsid w:val="008B2DC8"/>
    <w:rsid w:val="008B3AC3"/>
    <w:rsid w:val="008B41F9"/>
    <w:rsid w:val="008B42FE"/>
    <w:rsid w:val="008B43B4"/>
    <w:rsid w:val="008B441E"/>
    <w:rsid w:val="008B45BD"/>
    <w:rsid w:val="008B4A14"/>
    <w:rsid w:val="008B4EDD"/>
    <w:rsid w:val="008B5B73"/>
    <w:rsid w:val="008B606B"/>
    <w:rsid w:val="008B66B4"/>
    <w:rsid w:val="008B68E1"/>
    <w:rsid w:val="008B6E37"/>
    <w:rsid w:val="008B701A"/>
    <w:rsid w:val="008B7229"/>
    <w:rsid w:val="008B72EC"/>
    <w:rsid w:val="008B764F"/>
    <w:rsid w:val="008B768F"/>
    <w:rsid w:val="008C03D8"/>
    <w:rsid w:val="008C0656"/>
    <w:rsid w:val="008C082A"/>
    <w:rsid w:val="008C1071"/>
    <w:rsid w:val="008C1D2D"/>
    <w:rsid w:val="008C3454"/>
    <w:rsid w:val="008C36A7"/>
    <w:rsid w:val="008C3E96"/>
    <w:rsid w:val="008C4D7C"/>
    <w:rsid w:val="008C5E83"/>
    <w:rsid w:val="008C605C"/>
    <w:rsid w:val="008C6701"/>
    <w:rsid w:val="008C6BA7"/>
    <w:rsid w:val="008C6BE3"/>
    <w:rsid w:val="008C7491"/>
    <w:rsid w:val="008C773D"/>
    <w:rsid w:val="008C7755"/>
    <w:rsid w:val="008C7BF8"/>
    <w:rsid w:val="008D0154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1E91"/>
    <w:rsid w:val="008D2A3C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E010E"/>
    <w:rsid w:val="008E06B7"/>
    <w:rsid w:val="008E1D94"/>
    <w:rsid w:val="008E2111"/>
    <w:rsid w:val="008E288F"/>
    <w:rsid w:val="008E29B2"/>
    <w:rsid w:val="008E2BD2"/>
    <w:rsid w:val="008E36AF"/>
    <w:rsid w:val="008E36FB"/>
    <w:rsid w:val="008E39E2"/>
    <w:rsid w:val="008E499E"/>
    <w:rsid w:val="008E4C81"/>
    <w:rsid w:val="008E4C86"/>
    <w:rsid w:val="008E53CA"/>
    <w:rsid w:val="008E5F72"/>
    <w:rsid w:val="008E5F74"/>
    <w:rsid w:val="008E60DC"/>
    <w:rsid w:val="008E675A"/>
    <w:rsid w:val="008F07EB"/>
    <w:rsid w:val="008F0CAC"/>
    <w:rsid w:val="008F13D2"/>
    <w:rsid w:val="008F18B2"/>
    <w:rsid w:val="008F2621"/>
    <w:rsid w:val="008F2FD3"/>
    <w:rsid w:val="008F301E"/>
    <w:rsid w:val="008F398A"/>
    <w:rsid w:val="008F40BE"/>
    <w:rsid w:val="008F41E7"/>
    <w:rsid w:val="008F4518"/>
    <w:rsid w:val="008F6A1C"/>
    <w:rsid w:val="008F6F40"/>
    <w:rsid w:val="008F705B"/>
    <w:rsid w:val="008F70E0"/>
    <w:rsid w:val="008F7FEA"/>
    <w:rsid w:val="00900BF3"/>
    <w:rsid w:val="009013FB"/>
    <w:rsid w:val="00901D57"/>
    <w:rsid w:val="0090230C"/>
    <w:rsid w:val="00902831"/>
    <w:rsid w:val="00902B4D"/>
    <w:rsid w:val="00902D62"/>
    <w:rsid w:val="00904D4E"/>
    <w:rsid w:val="009051AE"/>
    <w:rsid w:val="00905625"/>
    <w:rsid w:val="00905F30"/>
    <w:rsid w:val="0090628E"/>
    <w:rsid w:val="00906337"/>
    <w:rsid w:val="00907217"/>
    <w:rsid w:val="009079DE"/>
    <w:rsid w:val="00907A4A"/>
    <w:rsid w:val="00907BA9"/>
    <w:rsid w:val="009101D9"/>
    <w:rsid w:val="0091083B"/>
    <w:rsid w:val="00910DC9"/>
    <w:rsid w:val="00911FED"/>
    <w:rsid w:val="00912310"/>
    <w:rsid w:val="00912AD9"/>
    <w:rsid w:val="0091372C"/>
    <w:rsid w:val="00913918"/>
    <w:rsid w:val="00913A8C"/>
    <w:rsid w:val="009142A1"/>
    <w:rsid w:val="00914F1F"/>
    <w:rsid w:val="00916FE9"/>
    <w:rsid w:val="009173B6"/>
    <w:rsid w:val="00917534"/>
    <w:rsid w:val="00917AC5"/>
    <w:rsid w:val="00920333"/>
    <w:rsid w:val="00920826"/>
    <w:rsid w:val="00920DCB"/>
    <w:rsid w:val="00920E03"/>
    <w:rsid w:val="00921149"/>
    <w:rsid w:val="00921336"/>
    <w:rsid w:val="009215F3"/>
    <w:rsid w:val="00921AB2"/>
    <w:rsid w:val="00921D1F"/>
    <w:rsid w:val="00921D67"/>
    <w:rsid w:val="0092209F"/>
    <w:rsid w:val="009223B6"/>
    <w:rsid w:val="00922680"/>
    <w:rsid w:val="00922D8F"/>
    <w:rsid w:val="009232DA"/>
    <w:rsid w:val="00923537"/>
    <w:rsid w:val="009239E2"/>
    <w:rsid w:val="00923DA6"/>
    <w:rsid w:val="009240D5"/>
    <w:rsid w:val="00925BD7"/>
    <w:rsid w:val="00925E14"/>
    <w:rsid w:val="00925EE7"/>
    <w:rsid w:val="00926525"/>
    <w:rsid w:val="0092693A"/>
    <w:rsid w:val="00927080"/>
    <w:rsid w:val="00927C1F"/>
    <w:rsid w:val="009301AF"/>
    <w:rsid w:val="009306ED"/>
    <w:rsid w:val="00930FF8"/>
    <w:rsid w:val="009310DD"/>
    <w:rsid w:val="00931C6D"/>
    <w:rsid w:val="00931EC2"/>
    <w:rsid w:val="009327A6"/>
    <w:rsid w:val="009329B2"/>
    <w:rsid w:val="00933065"/>
    <w:rsid w:val="009330E5"/>
    <w:rsid w:val="00933268"/>
    <w:rsid w:val="00934476"/>
    <w:rsid w:val="00934B7A"/>
    <w:rsid w:val="0093562B"/>
    <w:rsid w:val="009364A1"/>
    <w:rsid w:val="009368E9"/>
    <w:rsid w:val="009369FD"/>
    <w:rsid w:val="00936B2F"/>
    <w:rsid w:val="00936C40"/>
    <w:rsid w:val="00936CFC"/>
    <w:rsid w:val="009374B2"/>
    <w:rsid w:val="00937BF9"/>
    <w:rsid w:val="00937DFB"/>
    <w:rsid w:val="009401C2"/>
    <w:rsid w:val="00940283"/>
    <w:rsid w:val="009406BB"/>
    <w:rsid w:val="00940913"/>
    <w:rsid w:val="0094092C"/>
    <w:rsid w:val="009409B2"/>
    <w:rsid w:val="009409D0"/>
    <w:rsid w:val="00940EAC"/>
    <w:rsid w:val="00940EF8"/>
    <w:rsid w:val="00941047"/>
    <w:rsid w:val="009416B0"/>
    <w:rsid w:val="00941A5B"/>
    <w:rsid w:val="00942506"/>
    <w:rsid w:val="009440AB"/>
    <w:rsid w:val="009443B8"/>
    <w:rsid w:val="00944791"/>
    <w:rsid w:val="00944E20"/>
    <w:rsid w:val="0094535B"/>
    <w:rsid w:val="00946131"/>
    <w:rsid w:val="00946252"/>
    <w:rsid w:val="00946509"/>
    <w:rsid w:val="0094667B"/>
    <w:rsid w:val="0094684F"/>
    <w:rsid w:val="00946BAC"/>
    <w:rsid w:val="009471EF"/>
    <w:rsid w:val="009478FA"/>
    <w:rsid w:val="00947E65"/>
    <w:rsid w:val="00947F4F"/>
    <w:rsid w:val="00950206"/>
    <w:rsid w:val="00950D58"/>
    <w:rsid w:val="00951488"/>
    <w:rsid w:val="00951ADB"/>
    <w:rsid w:val="00951BF5"/>
    <w:rsid w:val="00951F57"/>
    <w:rsid w:val="009520B3"/>
    <w:rsid w:val="009523E2"/>
    <w:rsid w:val="009529A2"/>
    <w:rsid w:val="00952A71"/>
    <w:rsid w:val="00952DFA"/>
    <w:rsid w:val="009533F2"/>
    <w:rsid w:val="00954314"/>
    <w:rsid w:val="00954CBE"/>
    <w:rsid w:val="00955160"/>
    <w:rsid w:val="009552E1"/>
    <w:rsid w:val="00955CB1"/>
    <w:rsid w:val="009563FF"/>
    <w:rsid w:val="00956A65"/>
    <w:rsid w:val="009573AD"/>
    <w:rsid w:val="009577C0"/>
    <w:rsid w:val="009579E8"/>
    <w:rsid w:val="00957F54"/>
    <w:rsid w:val="00960781"/>
    <w:rsid w:val="009609E6"/>
    <w:rsid w:val="00960CEA"/>
    <w:rsid w:val="00960D48"/>
    <w:rsid w:val="009610F9"/>
    <w:rsid w:val="009614A9"/>
    <w:rsid w:val="009616A8"/>
    <w:rsid w:val="0096205F"/>
    <w:rsid w:val="00962387"/>
    <w:rsid w:val="00962924"/>
    <w:rsid w:val="00962C88"/>
    <w:rsid w:val="00962D36"/>
    <w:rsid w:val="009642D4"/>
    <w:rsid w:val="009643D0"/>
    <w:rsid w:val="0096456B"/>
    <w:rsid w:val="0096472D"/>
    <w:rsid w:val="009647F3"/>
    <w:rsid w:val="00964801"/>
    <w:rsid w:val="009652CF"/>
    <w:rsid w:val="00965807"/>
    <w:rsid w:val="00965CF9"/>
    <w:rsid w:val="00966E33"/>
    <w:rsid w:val="00967A96"/>
    <w:rsid w:val="00967F9A"/>
    <w:rsid w:val="00970288"/>
    <w:rsid w:val="0097067F"/>
    <w:rsid w:val="00970A5C"/>
    <w:rsid w:val="00971131"/>
    <w:rsid w:val="009712EC"/>
    <w:rsid w:val="009716A9"/>
    <w:rsid w:val="009719D2"/>
    <w:rsid w:val="00972352"/>
    <w:rsid w:val="00972471"/>
    <w:rsid w:val="00972935"/>
    <w:rsid w:val="00972AD7"/>
    <w:rsid w:val="009739B4"/>
    <w:rsid w:val="00973A9C"/>
    <w:rsid w:val="00974472"/>
    <w:rsid w:val="00974A04"/>
    <w:rsid w:val="00974B3D"/>
    <w:rsid w:val="0097511E"/>
    <w:rsid w:val="0097679E"/>
    <w:rsid w:val="00976F1E"/>
    <w:rsid w:val="00977D3A"/>
    <w:rsid w:val="00980692"/>
    <w:rsid w:val="009806B9"/>
    <w:rsid w:val="00980DAD"/>
    <w:rsid w:val="009811E1"/>
    <w:rsid w:val="00981493"/>
    <w:rsid w:val="00981727"/>
    <w:rsid w:val="0098172F"/>
    <w:rsid w:val="00981D41"/>
    <w:rsid w:val="0098263A"/>
    <w:rsid w:val="00982DB4"/>
    <w:rsid w:val="00983F27"/>
    <w:rsid w:val="00984206"/>
    <w:rsid w:val="009849DB"/>
    <w:rsid w:val="00984A54"/>
    <w:rsid w:val="00984C0E"/>
    <w:rsid w:val="0098508A"/>
    <w:rsid w:val="00985401"/>
    <w:rsid w:val="0098575A"/>
    <w:rsid w:val="009857F1"/>
    <w:rsid w:val="009859FE"/>
    <w:rsid w:val="00985B32"/>
    <w:rsid w:val="00985BF9"/>
    <w:rsid w:val="00986ADB"/>
    <w:rsid w:val="0098738F"/>
    <w:rsid w:val="009875BA"/>
    <w:rsid w:val="00987927"/>
    <w:rsid w:val="00987AAC"/>
    <w:rsid w:val="00987FE0"/>
    <w:rsid w:val="00990C0E"/>
    <w:rsid w:val="00990C95"/>
    <w:rsid w:val="009915C2"/>
    <w:rsid w:val="00991A37"/>
    <w:rsid w:val="009924B4"/>
    <w:rsid w:val="00992BD3"/>
    <w:rsid w:val="0099307D"/>
    <w:rsid w:val="0099309B"/>
    <w:rsid w:val="00993121"/>
    <w:rsid w:val="009931A4"/>
    <w:rsid w:val="009934E6"/>
    <w:rsid w:val="009953FE"/>
    <w:rsid w:val="0099543C"/>
    <w:rsid w:val="00995764"/>
    <w:rsid w:val="00995B36"/>
    <w:rsid w:val="00995FC8"/>
    <w:rsid w:val="009970F9"/>
    <w:rsid w:val="009973BE"/>
    <w:rsid w:val="00997D92"/>
    <w:rsid w:val="00997F52"/>
    <w:rsid w:val="009A1162"/>
    <w:rsid w:val="009A13B9"/>
    <w:rsid w:val="009A1743"/>
    <w:rsid w:val="009A1E23"/>
    <w:rsid w:val="009A2C64"/>
    <w:rsid w:val="009A41D2"/>
    <w:rsid w:val="009A44D6"/>
    <w:rsid w:val="009A4502"/>
    <w:rsid w:val="009A4665"/>
    <w:rsid w:val="009A4C52"/>
    <w:rsid w:val="009A4CAE"/>
    <w:rsid w:val="009A4CE4"/>
    <w:rsid w:val="009A550D"/>
    <w:rsid w:val="009A59A7"/>
    <w:rsid w:val="009A6B92"/>
    <w:rsid w:val="009A6C92"/>
    <w:rsid w:val="009A7ED9"/>
    <w:rsid w:val="009A7F7F"/>
    <w:rsid w:val="009B0C7B"/>
    <w:rsid w:val="009B1537"/>
    <w:rsid w:val="009B15D6"/>
    <w:rsid w:val="009B286F"/>
    <w:rsid w:val="009B2AEF"/>
    <w:rsid w:val="009B2C29"/>
    <w:rsid w:val="009B2C89"/>
    <w:rsid w:val="009B2D9B"/>
    <w:rsid w:val="009B33ED"/>
    <w:rsid w:val="009B4372"/>
    <w:rsid w:val="009B471D"/>
    <w:rsid w:val="009B4902"/>
    <w:rsid w:val="009B4F87"/>
    <w:rsid w:val="009B564D"/>
    <w:rsid w:val="009B5BC0"/>
    <w:rsid w:val="009B60B8"/>
    <w:rsid w:val="009B626C"/>
    <w:rsid w:val="009B6F6D"/>
    <w:rsid w:val="009B7217"/>
    <w:rsid w:val="009B7F7F"/>
    <w:rsid w:val="009C09CE"/>
    <w:rsid w:val="009C1009"/>
    <w:rsid w:val="009C123C"/>
    <w:rsid w:val="009C19FC"/>
    <w:rsid w:val="009C2107"/>
    <w:rsid w:val="009C24E5"/>
    <w:rsid w:val="009C2522"/>
    <w:rsid w:val="009C27EB"/>
    <w:rsid w:val="009C28B5"/>
    <w:rsid w:val="009C2BAA"/>
    <w:rsid w:val="009C2D3B"/>
    <w:rsid w:val="009C2D73"/>
    <w:rsid w:val="009C31EB"/>
    <w:rsid w:val="009C35D4"/>
    <w:rsid w:val="009C3C5A"/>
    <w:rsid w:val="009C474E"/>
    <w:rsid w:val="009C4914"/>
    <w:rsid w:val="009C4E14"/>
    <w:rsid w:val="009C51E9"/>
    <w:rsid w:val="009C52B6"/>
    <w:rsid w:val="009C5351"/>
    <w:rsid w:val="009C5634"/>
    <w:rsid w:val="009C61AE"/>
    <w:rsid w:val="009C6740"/>
    <w:rsid w:val="009C7F18"/>
    <w:rsid w:val="009C7FDB"/>
    <w:rsid w:val="009D027A"/>
    <w:rsid w:val="009D03EC"/>
    <w:rsid w:val="009D0BD3"/>
    <w:rsid w:val="009D1981"/>
    <w:rsid w:val="009D199C"/>
    <w:rsid w:val="009D1B11"/>
    <w:rsid w:val="009D1B82"/>
    <w:rsid w:val="009D2599"/>
    <w:rsid w:val="009D25A0"/>
    <w:rsid w:val="009D2758"/>
    <w:rsid w:val="009D2D42"/>
    <w:rsid w:val="009D30EE"/>
    <w:rsid w:val="009D45EE"/>
    <w:rsid w:val="009D531B"/>
    <w:rsid w:val="009D5D31"/>
    <w:rsid w:val="009D72B0"/>
    <w:rsid w:val="009D750D"/>
    <w:rsid w:val="009D7931"/>
    <w:rsid w:val="009E0226"/>
    <w:rsid w:val="009E0388"/>
    <w:rsid w:val="009E090E"/>
    <w:rsid w:val="009E1328"/>
    <w:rsid w:val="009E14EC"/>
    <w:rsid w:val="009E1A86"/>
    <w:rsid w:val="009E2007"/>
    <w:rsid w:val="009E220B"/>
    <w:rsid w:val="009E27C6"/>
    <w:rsid w:val="009E2BC5"/>
    <w:rsid w:val="009E3982"/>
    <w:rsid w:val="009E3A5A"/>
    <w:rsid w:val="009E5CF9"/>
    <w:rsid w:val="009E5D8C"/>
    <w:rsid w:val="009E6BA6"/>
    <w:rsid w:val="009E6CEC"/>
    <w:rsid w:val="009E76E2"/>
    <w:rsid w:val="009F0C88"/>
    <w:rsid w:val="009F104E"/>
    <w:rsid w:val="009F128A"/>
    <w:rsid w:val="009F17EB"/>
    <w:rsid w:val="009F1A08"/>
    <w:rsid w:val="009F1B89"/>
    <w:rsid w:val="009F1E6A"/>
    <w:rsid w:val="009F22F3"/>
    <w:rsid w:val="009F23A0"/>
    <w:rsid w:val="009F23C0"/>
    <w:rsid w:val="009F2FB0"/>
    <w:rsid w:val="009F346B"/>
    <w:rsid w:val="009F353A"/>
    <w:rsid w:val="009F3A92"/>
    <w:rsid w:val="009F3C7D"/>
    <w:rsid w:val="009F3E2C"/>
    <w:rsid w:val="009F410B"/>
    <w:rsid w:val="009F444B"/>
    <w:rsid w:val="009F458F"/>
    <w:rsid w:val="009F49D2"/>
    <w:rsid w:val="009F556E"/>
    <w:rsid w:val="009F5B0D"/>
    <w:rsid w:val="009F5B82"/>
    <w:rsid w:val="009F5C1F"/>
    <w:rsid w:val="009F678F"/>
    <w:rsid w:val="009F73AE"/>
    <w:rsid w:val="009F742E"/>
    <w:rsid w:val="009F7545"/>
    <w:rsid w:val="009F7AEA"/>
    <w:rsid w:val="00A00195"/>
    <w:rsid w:val="00A014C9"/>
    <w:rsid w:val="00A017DB"/>
    <w:rsid w:val="00A01B1E"/>
    <w:rsid w:val="00A01B39"/>
    <w:rsid w:val="00A020BD"/>
    <w:rsid w:val="00A027EC"/>
    <w:rsid w:val="00A02C30"/>
    <w:rsid w:val="00A02CE9"/>
    <w:rsid w:val="00A0301D"/>
    <w:rsid w:val="00A03312"/>
    <w:rsid w:val="00A03CB9"/>
    <w:rsid w:val="00A03E86"/>
    <w:rsid w:val="00A04CB3"/>
    <w:rsid w:val="00A0643C"/>
    <w:rsid w:val="00A06D8F"/>
    <w:rsid w:val="00A07019"/>
    <w:rsid w:val="00A0709F"/>
    <w:rsid w:val="00A0741B"/>
    <w:rsid w:val="00A07CCD"/>
    <w:rsid w:val="00A07EBD"/>
    <w:rsid w:val="00A10AED"/>
    <w:rsid w:val="00A10B6D"/>
    <w:rsid w:val="00A11149"/>
    <w:rsid w:val="00A11468"/>
    <w:rsid w:val="00A11E27"/>
    <w:rsid w:val="00A11FBE"/>
    <w:rsid w:val="00A12233"/>
    <w:rsid w:val="00A128E9"/>
    <w:rsid w:val="00A137EC"/>
    <w:rsid w:val="00A13D51"/>
    <w:rsid w:val="00A143B9"/>
    <w:rsid w:val="00A14568"/>
    <w:rsid w:val="00A146B0"/>
    <w:rsid w:val="00A14804"/>
    <w:rsid w:val="00A14B97"/>
    <w:rsid w:val="00A14EBC"/>
    <w:rsid w:val="00A15217"/>
    <w:rsid w:val="00A152CD"/>
    <w:rsid w:val="00A1535F"/>
    <w:rsid w:val="00A156AB"/>
    <w:rsid w:val="00A156E7"/>
    <w:rsid w:val="00A1586B"/>
    <w:rsid w:val="00A15A86"/>
    <w:rsid w:val="00A15BC1"/>
    <w:rsid w:val="00A1711B"/>
    <w:rsid w:val="00A17155"/>
    <w:rsid w:val="00A17582"/>
    <w:rsid w:val="00A1770B"/>
    <w:rsid w:val="00A17CFE"/>
    <w:rsid w:val="00A17FBD"/>
    <w:rsid w:val="00A20806"/>
    <w:rsid w:val="00A20900"/>
    <w:rsid w:val="00A20AF2"/>
    <w:rsid w:val="00A20C0A"/>
    <w:rsid w:val="00A20E63"/>
    <w:rsid w:val="00A220A2"/>
    <w:rsid w:val="00A22171"/>
    <w:rsid w:val="00A22203"/>
    <w:rsid w:val="00A22417"/>
    <w:rsid w:val="00A228D4"/>
    <w:rsid w:val="00A22FAE"/>
    <w:rsid w:val="00A2328C"/>
    <w:rsid w:val="00A23E7D"/>
    <w:rsid w:val="00A2422E"/>
    <w:rsid w:val="00A243C8"/>
    <w:rsid w:val="00A2449C"/>
    <w:rsid w:val="00A247A1"/>
    <w:rsid w:val="00A25D9B"/>
    <w:rsid w:val="00A26093"/>
    <w:rsid w:val="00A26215"/>
    <w:rsid w:val="00A271C1"/>
    <w:rsid w:val="00A2725D"/>
    <w:rsid w:val="00A27602"/>
    <w:rsid w:val="00A27D2F"/>
    <w:rsid w:val="00A3137B"/>
    <w:rsid w:val="00A31D29"/>
    <w:rsid w:val="00A320F6"/>
    <w:rsid w:val="00A3220A"/>
    <w:rsid w:val="00A322B0"/>
    <w:rsid w:val="00A32A47"/>
    <w:rsid w:val="00A32D6D"/>
    <w:rsid w:val="00A3312E"/>
    <w:rsid w:val="00A3336D"/>
    <w:rsid w:val="00A33887"/>
    <w:rsid w:val="00A33A49"/>
    <w:rsid w:val="00A34299"/>
    <w:rsid w:val="00A3477E"/>
    <w:rsid w:val="00A348E0"/>
    <w:rsid w:val="00A350C7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1E37"/>
    <w:rsid w:val="00A422C5"/>
    <w:rsid w:val="00A4250E"/>
    <w:rsid w:val="00A42667"/>
    <w:rsid w:val="00A426D8"/>
    <w:rsid w:val="00A42A06"/>
    <w:rsid w:val="00A43225"/>
    <w:rsid w:val="00A438A4"/>
    <w:rsid w:val="00A43DA1"/>
    <w:rsid w:val="00A43DF0"/>
    <w:rsid w:val="00A4410E"/>
    <w:rsid w:val="00A4490E"/>
    <w:rsid w:val="00A44A80"/>
    <w:rsid w:val="00A44AAA"/>
    <w:rsid w:val="00A44D8F"/>
    <w:rsid w:val="00A4696C"/>
    <w:rsid w:val="00A46CAE"/>
    <w:rsid w:val="00A46F62"/>
    <w:rsid w:val="00A46FC4"/>
    <w:rsid w:val="00A47652"/>
    <w:rsid w:val="00A478DE"/>
    <w:rsid w:val="00A504AE"/>
    <w:rsid w:val="00A5099B"/>
    <w:rsid w:val="00A50CC2"/>
    <w:rsid w:val="00A50FA8"/>
    <w:rsid w:val="00A52115"/>
    <w:rsid w:val="00A5211D"/>
    <w:rsid w:val="00A52A10"/>
    <w:rsid w:val="00A52DDC"/>
    <w:rsid w:val="00A535C9"/>
    <w:rsid w:val="00A537FB"/>
    <w:rsid w:val="00A538AF"/>
    <w:rsid w:val="00A54271"/>
    <w:rsid w:val="00A54E08"/>
    <w:rsid w:val="00A55218"/>
    <w:rsid w:val="00A56273"/>
    <w:rsid w:val="00A5628B"/>
    <w:rsid w:val="00A56832"/>
    <w:rsid w:val="00A56BDD"/>
    <w:rsid w:val="00A56D97"/>
    <w:rsid w:val="00A576EE"/>
    <w:rsid w:val="00A60174"/>
    <w:rsid w:val="00A6136B"/>
    <w:rsid w:val="00A6215B"/>
    <w:rsid w:val="00A623B6"/>
    <w:rsid w:val="00A6391F"/>
    <w:rsid w:val="00A6477D"/>
    <w:rsid w:val="00A64AA7"/>
    <w:rsid w:val="00A64D6D"/>
    <w:rsid w:val="00A651BA"/>
    <w:rsid w:val="00A6525A"/>
    <w:rsid w:val="00A65C21"/>
    <w:rsid w:val="00A65DC6"/>
    <w:rsid w:val="00A6618B"/>
    <w:rsid w:val="00A66759"/>
    <w:rsid w:val="00A66FDC"/>
    <w:rsid w:val="00A670ED"/>
    <w:rsid w:val="00A67478"/>
    <w:rsid w:val="00A67FE8"/>
    <w:rsid w:val="00A70C07"/>
    <w:rsid w:val="00A70D98"/>
    <w:rsid w:val="00A70DAB"/>
    <w:rsid w:val="00A7101C"/>
    <w:rsid w:val="00A71100"/>
    <w:rsid w:val="00A71873"/>
    <w:rsid w:val="00A71930"/>
    <w:rsid w:val="00A721F7"/>
    <w:rsid w:val="00A72FD9"/>
    <w:rsid w:val="00A73059"/>
    <w:rsid w:val="00A733CF"/>
    <w:rsid w:val="00A73775"/>
    <w:rsid w:val="00A73993"/>
    <w:rsid w:val="00A73D93"/>
    <w:rsid w:val="00A73F84"/>
    <w:rsid w:val="00A7437B"/>
    <w:rsid w:val="00A748BE"/>
    <w:rsid w:val="00A75C42"/>
    <w:rsid w:val="00A75E0D"/>
    <w:rsid w:val="00A75EAA"/>
    <w:rsid w:val="00A75F64"/>
    <w:rsid w:val="00A77249"/>
    <w:rsid w:val="00A773FE"/>
    <w:rsid w:val="00A77AA6"/>
    <w:rsid w:val="00A77B76"/>
    <w:rsid w:val="00A77C10"/>
    <w:rsid w:val="00A803D9"/>
    <w:rsid w:val="00A8041F"/>
    <w:rsid w:val="00A80610"/>
    <w:rsid w:val="00A80991"/>
    <w:rsid w:val="00A809E8"/>
    <w:rsid w:val="00A80AD7"/>
    <w:rsid w:val="00A8110A"/>
    <w:rsid w:val="00A815C7"/>
    <w:rsid w:val="00A8168B"/>
    <w:rsid w:val="00A816EC"/>
    <w:rsid w:val="00A8183E"/>
    <w:rsid w:val="00A824D6"/>
    <w:rsid w:val="00A825CA"/>
    <w:rsid w:val="00A829A8"/>
    <w:rsid w:val="00A82C62"/>
    <w:rsid w:val="00A8380F"/>
    <w:rsid w:val="00A85399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E96"/>
    <w:rsid w:val="00A9026F"/>
    <w:rsid w:val="00A911F4"/>
    <w:rsid w:val="00A914D6"/>
    <w:rsid w:val="00A91EEE"/>
    <w:rsid w:val="00A91F60"/>
    <w:rsid w:val="00A91FA2"/>
    <w:rsid w:val="00A920DD"/>
    <w:rsid w:val="00A923F9"/>
    <w:rsid w:val="00A9274B"/>
    <w:rsid w:val="00A92A11"/>
    <w:rsid w:val="00A93323"/>
    <w:rsid w:val="00A93568"/>
    <w:rsid w:val="00A93FD0"/>
    <w:rsid w:val="00A943E2"/>
    <w:rsid w:val="00A948E2"/>
    <w:rsid w:val="00A94CB1"/>
    <w:rsid w:val="00A94E56"/>
    <w:rsid w:val="00A94E8E"/>
    <w:rsid w:val="00A95392"/>
    <w:rsid w:val="00A95671"/>
    <w:rsid w:val="00A9618E"/>
    <w:rsid w:val="00A96A1C"/>
    <w:rsid w:val="00A96D12"/>
    <w:rsid w:val="00A97A04"/>
    <w:rsid w:val="00AA0727"/>
    <w:rsid w:val="00AA0FBA"/>
    <w:rsid w:val="00AA205F"/>
    <w:rsid w:val="00AA20E1"/>
    <w:rsid w:val="00AA2E79"/>
    <w:rsid w:val="00AA2ED1"/>
    <w:rsid w:val="00AA35F3"/>
    <w:rsid w:val="00AA3BB0"/>
    <w:rsid w:val="00AA3C02"/>
    <w:rsid w:val="00AA47DF"/>
    <w:rsid w:val="00AA4957"/>
    <w:rsid w:val="00AA4F7B"/>
    <w:rsid w:val="00AA4F84"/>
    <w:rsid w:val="00AA5537"/>
    <w:rsid w:val="00AA5D9D"/>
    <w:rsid w:val="00AA5E0C"/>
    <w:rsid w:val="00AA6AB9"/>
    <w:rsid w:val="00AA735D"/>
    <w:rsid w:val="00AA7E35"/>
    <w:rsid w:val="00AB23CE"/>
    <w:rsid w:val="00AB268E"/>
    <w:rsid w:val="00AB27BA"/>
    <w:rsid w:val="00AB2ABB"/>
    <w:rsid w:val="00AB423F"/>
    <w:rsid w:val="00AB4380"/>
    <w:rsid w:val="00AB464E"/>
    <w:rsid w:val="00AB46F8"/>
    <w:rsid w:val="00AB4DE7"/>
    <w:rsid w:val="00AB4DFC"/>
    <w:rsid w:val="00AB4EE4"/>
    <w:rsid w:val="00AB59ED"/>
    <w:rsid w:val="00AB5B05"/>
    <w:rsid w:val="00AB5CF1"/>
    <w:rsid w:val="00AB6F20"/>
    <w:rsid w:val="00AC01FA"/>
    <w:rsid w:val="00AC02EF"/>
    <w:rsid w:val="00AC0EE1"/>
    <w:rsid w:val="00AC175F"/>
    <w:rsid w:val="00AC19E1"/>
    <w:rsid w:val="00AC2B25"/>
    <w:rsid w:val="00AC307C"/>
    <w:rsid w:val="00AC31C4"/>
    <w:rsid w:val="00AC443A"/>
    <w:rsid w:val="00AC4E79"/>
    <w:rsid w:val="00AC50A3"/>
    <w:rsid w:val="00AC55EF"/>
    <w:rsid w:val="00AC5E3C"/>
    <w:rsid w:val="00AC643B"/>
    <w:rsid w:val="00AC6997"/>
    <w:rsid w:val="00AD0D0C"/>
    <w:rsid w:val="00AD0E37"/>
    <w:rsid w:val="00AD11D5"/>
    <w:rsid w:val="00AD13AD"/>
    <w:rsid w:val="00AD190A"/>
    <w:rsid w:val="00AD1DC1"/>
    <w:rsid w:val="00AD2024"/>
    <w:rsid w:val="00AD2183"/>
    <w:rsid w:val="00AD2335"/>
    <w:rsid w:val="00AD2CAD"/>
    <w:rsid w:val="00AD2D6A"/>
    <w:rsid w:val="00AD33E4"/>
    <w:rsid w:val="00AD51F9"/>
    <w:rsid w:val="00AD562D"/>
    <w:rsid w:val="00AD5751"/>
    <w:rsid w:val="00AD59B1"/>
    <w:rsid w:val="00AD5BFB"/>
    <w:rsid w:val="00AD5C50"/>
    <w:rsid w:val="00AD60C4"/>
    <w:rsid w:val="00AD680A"/>
    <w:rsid w:val="00AD6E42"/>
    <w:rsid w:val="00AD755D"/>
    <w:rsid w:val="00AE0043"/>
    <w:rsid w:val="00AE0275"/>
    <w:rsid w:val="00AE06A7"/>
    <w:rsid w:val="00AE0A36"/>
    <w:rsid w:val="00AE0EC1"/>
    <w:rsid w:val="00AE1899"/>
    <w:rsid w:val="00AE1DA4"/>
    <w:rsid w:val="00AE1DEA"/>
    <w:rsid w:val="00AE1E59"/>
    <w:rsid w:val="00AE256E"/>
    <w:rsid w:val="00AE2666"/>
    <w:rsid w:val="00AE284C"/>
    <w:rsid w:val="00AE2A22"/>
    <w:rsid w:val="00AE327F"/>
    <w:rsid w:val="00AE3515"/>
    <w:rsid w:val="00AE3AB8"/>
    <w:rsid w:val="00AE410D"/>
    <w:rsid w:val="00AE46F5"/>
    <w:rsid w:val="00AE5003"/>
    <w:rsid w:val="00AE52F4"/>
    <w:rsid w:val="00AE5BBE"/>
    <w:rsid w:val="00AE653B"/>
    <w:rsid w:val="00AE65F1"/>
    <w:rsid w:val="00AE67FB"/>
    <w:rsid w:val="00AE6BD1"/>
    <w:rsid w:val="00AE760D"/>
    <w:rsid w:val="00AE7D06"/>
    <w:rsid w:val="00AF073F"/>
    <w:rsid w:val="00AF0FBE"/>
    <w:rsid w:val="00AF19B7"/>
    <w:rsid w:val="00AF1F94"/>
    <w:rsid w:val="00AF211D"/>
    <w:rsid w:val="00AF290F"/>
    <w:rsid w:val="00AF2E0B"/>
    <w:rsid w:val="00AF315F"/>
    <w:rsid w:val="00AF359D"/>
    <w:rsid w:val="00AF4C08"/>
    <w:rsid w:val="00AF4C79"/>
    <w:rsid w:val="00AF550A"/>
    <w:rsid w:val="00AF5F2E"/>
    <w:rsid w:val="00AF657F"/>
    <w:rsid w:val="00AF696A"/>
    <w:rsid w:val="00AF6F63"/>
    <w:rsid w:val="00AF739B"/>
    <w:rsid w:val="00AF779C"/>
    <w:rsid w:val="00AF77D0"/>
    <w:rsid w:val="00AF7DD4"/>
    <w:rsid w:val="00B003E1"/>
    <w:rsid w:val="00B004B6"/>
    <w:rsid w:val="00B00FF8"/>
    <w:rsid w:val="00B0126E"/>
    <w:rsid w:val="00B01B10"/>
    <w:rsid w:val="00B01D7F"/>
    <w:rsid w:val="00B023AF"/>
    <w:rsid w:val="00B02BB7"/>
    <w:rsid w:val="00B0312C"/>
    <w:rsid w:val="00B03666"/>
    <w:rsid w:val="00B0367C"/>
    <w:rsid w:val="00B03AD6"/>
    <w:rsid w:val="00B042C5"/>
    <w:rsid w:val="00B04DF8"/>
    <w:rsid w:val="00B04FDB"/>
    <w:rsid w:val="00B0502B"/>
    <w:rsid w:val="00B05046"/>
    <w:rsid w:val="00B051A5"/>
    <w:rsid w:val="00B0567E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10C9"/>
    <w:rsid w:val="00B112E4"/>
    <w:rsid w:val="00B11AB4"/>
    <w:rsid w:val="00B11F6F"/>
    <w:rsid w:val="00B12303"/>
    <w:rsid w:val="00B1264A"/>
    <w:rsid w:val="00B12685"/>
    <w:rsid w:val="00B12C25"/>
    <w:rsid w:val="00B13D87"/>
    <w:rsid w:val="00B141B7"/>
    <w:rsid w:val="00B141D5"/>
    <w:rsid w:val="00B14684"/>
    <w:rsid w:val="00B14B3E"/>
    <w:rsid w:val="00B156C6"/>
    <w:rsid w:val="00B15BF1"/>
    <w:rsid w:val="00B160C2"/>
    <w:rsid w:val="00B16142"/>
    <w:rsid w:val="00B16F38"/>
    <w:rsid w:val="00B16F7A"/>
    <w:rsid w:val="00B172EF"/>
    <w:rsid w:val="00B17395"/>
    <w:rsid w:val="00B17E95"/>
    <w:rsid w:val="00B2013E"/>
    <w:rsid w:val="00B20509"/>
    <w:rsid w:val="00B205DF"/>
    <w:rsid w:val="00B21DB8"/>
    <w:rsid w:val="00B22875"/>
    <w:rsid w:val="00B22B7D"/>
    <w:rsid w:val="00B22C83"/>
    <w:rsid w:val="00B237CF"/>
    <w:rsid w:val="00B23839"/>
    <w:rsid w:val="00B239FC"/>
    <w:rsid w:val="00B23EEF"/>
    <w:rsid w:val="00B24064"/>
    <w:rsid w:val="00B2440D"/>
    <w:rsid w:val="00B24A3A"/>
    <w:rsid w:val="00B24C32"/>
    <w:rsid w:val="00B25660"/>
    <w:rsid w:val="00B2577F"/>
    <w:rsid w:val="00B25E51"/>
    <w:rsid w:val="00B26908"/>
    <w:rsid w:val="00B27400"/>
    <w:rsid w:val="00B30106"/>
    <w:rsid w:val="00B30999"/>
    <w:rsid w:val="00B30A26"/>
    <w:rsid w:val="00B30E60"/>
    <w:rsid w:val="00B30F8B"/>
    <w:rsid w:val="00B31264"/>
    <w:rsid w:val="00B31F00"/>
    <w:rsid w:val="00B31FE6"/>
    <w:rsid w:val="00B326F6"/>
    <w:rsid w:val="00B32E85"/>
    <w:rsid w:val="00B3303A"/>
    <w:rsid w:val="00B3360E"/>
    <w:rsid w:val="00B33E7A"/>
    <w:rsid w:val="00B33E7E"/>
    <w:rsid w:val="00B34BC7"/>
    <w:rsid w:val="00B34D4C"/>
    <w:rsid w:val="00B351C4"/>
    <w:rsid w:val="00B35233"/>
    <w:rsid w:val="00B356B3"/>
    <w:rsid w:val="00B35785"/>
    <w:rsid w:val="00B35A86"/>
    <w:rsid w:val="00B361BC"/>
    <w:rsid w:val="00B37219"/>
    <w:rsid w:val="00B372FC"/>
    <w:rsid w:val="00B373C8"/>
    <w:rsid w:val="00B376C6"/>
    <w:rsid w:val="00B37709"/>
    <w:rsid w:val="00B40349"/>
    <w:rsid w:val="00B41986"/>
    <w:rsid w:val="00B43351"/>
    <w:rsid w:val="00B43426"/>
    <w:rsid w:val="00B44217"/>
    <w:rsid w:val="00B44422"/>
    <w:rsid w:val="00B44A5A"/>
    <w:rsid w:val="00B4604F"/>
    <w:rsid w:val="00B4713B"/>
    <w:rsid w:val="00B472E0"/>
    <w:rsid w:val="00B475B3"/>
    <w:rsid w:val="00B47A31"/>
    <w:rsid w:val="00B47D69"/>
    <w:rsid w:val="00B506C9"/>
    <w:rsid w:val="00B50FF9"/>
    <w:rsid w:val="00B51610"/>
    <w:rsid w:val="00B51ACA"/>
    <w:rsid w:val="00B523C7"/>
    <w:rsid w:val="00B530CF"/>
    <w:rsid w:val="00B532BF"/>
    <w:rsid w:val="00B532F7"/>
    <w:rsid w:val="00B53323"/>
    <w:rsid w:val="00B5396B"/>
    <w:rsid w:val="00B53A19"/>
    <w:rsid w:val="00B53F02"/>
    <w:rsid w:val="00B542E3"/>
    <w:rsid w:val="00B5595C"/>
    <w:rsid w:val="00B55C48"/>
    <w:rsid w:val="00B55F3C"/>
    <w:rsid w:val="00B5600A"/>
    <w:rsid w:val="00B560BE"/>
    <w:rsid w:val="00B5631D"/>
    <w:rsid w:val="00B565EA"/>
    <w:rsid w:val="00B5664A"/>
    <w:rsid w:val="00B56677"/>
    <w:rsid w:val="00B5722E"/>
    <w:rsid w:val="00B602DA"/>
    <w:rsid w:val="00B604B2"/>
    <w:rsid w:val="00B60719"/>
    <w:rsid w:val="00B6085B"/>
    <w:rsid w:val="00B609F1"/>
    <w:rsid w:val="00B60F10"/>
    <w:rsid w:val="00B60FF4"/>
    <w:rsid w:val="00B611E5"/>
    <w:rsid w:val="00B61FF5"/>
    <w:rsid w:val="00B62EE6"/>
    <w:rsid w:val="00B63174"/>
    <w:rsid w:val="00B635A8"/>
    <w:rsid w:val="00B641B5"/>
    <w:rsid w:val="00B654D6"/>
    <w:rsid w:val="00B6578D"/>
    <w:rsid w:val="00B65E27"/>
    <w:rsid w:val="00B6624D"/>
    <w:rsid w:val="00B67F22"/>
    <w:rsid w:val="00B70002"/>
    <w:rsid w:val="00B701CA"/>
    <w:rsid w:val="00B70B6C"/>
    <w:rsid w:val="00B70E02"/>
    <w:rsid w:val="00B712D6"/>
    <w:rsid w:val="00B714E0"/>
    <w:rsid w:val="00B71DEA"/>
    <w:rsid w:val="00B724F1"/>
    <w:rsid w:val="00B728B8"/>
    <w:rsid w:val="00B7292C"/>
    <w:rsid w:val="00B72D5B"/>
    <w:rsid w:val="00B739F1"/>
    <w:rsid w:val="00B73A07"/>
    <w:rsid w:val="00B73BBE"/>
    <w:rsid w:val="00B745C9"/>
    <w:rsid w:val="00B751F7"/>
    <w:rsid w:val="00B755BE"/>
    <w:rsid w:val="00B75865"/>
    <w:rsid w:val="00B75C9C"/>
    <w:rsid w:val="00B75FAF"/>
    <w:rsid w:val="00B761F4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4B0"/>
    <w:rsid w:val="00B81624"/>
    <w:rsid w:val="00B8169F"/>
    <w:rsid w:val="00B81788"/>
    <w:rsid w:val="00B81B4E"/>
    <w:rsid w:val="00B81D81"/>
    <w:rsid w:val="00B82134"/>
    <w:rsid w:val="00B82195"/>
    <w:rsid w:val="00B822E8"/>
    <w:rsid w:val="00B82EAE"/>
    <w:rsid w:val="00B83808"/>
    <w:rsid w:val="00B83DB0"/>
    <w:rsid w:val="00B843B0"/>
    <w:rsid w:val="00B8449D"/>
    <w:rsid w:val="00B8498E"/>
    <w:rsid w:val="00B84CB5"/>
    <w:rsid w:val="00B8660A"/>
    <w:rsid w:val="00B86640"/>
    <w:rsid w:val="00B86DDA"/>
    <w:rsid w:val="00B8752B"/>
    <w:rsid w:val="00B9015B"/>
    <w:rsid w:val="00B903D3"/>
    <w:rsid w:val="00B904C4"/>
    <w:rsid w:val="00B909E2"/>
    <w:rsid w:val="00B909F5"/>
    <w:rsid w:val="00B91383"/>
    <w:rsid w:val="00B9177E"/>
    <w:rsid w:val="00B917B4"/>
    <w:rsid w:val="00B91EEC"/>
    <w:rsid w:val="00B92C1F"/>
    <w:rsid w:val="00B92F1B"/>
    <w:rsid w:val="00B936C9"/>
    <w:rsid w:val="00B93954"/>
    <w:rsid w:val="00B93E62"/>
    <w:rsid w:val="00B94570"/>
    <w:rsid w:val="00B945B7"/>
    <w:rsid w:val="00B946B3"/>
    <w:rsid w:val="00B94867"/>
    <w:rsid w:val="00B94F63"/>
    <w:rsid w:val="00B9576E"/>
    <w:rsid w:val="00B95863"/>
    <w:rsid w:val="00B96CB0"/>
    <w:rsid w:val="00BA024C"/>
    <w:rsid w:val="00BA0BEE"/>
    <w:rsid w:val="00BA1E7F"/>
    <w:rsid w:val="00BA248C"/>
    <w:rsid w:val="00BA2506"/>
    <w:rsid w:val="00BA2890"/>
    <w:rsid w:val="00BA2CB2"/>
    <w:rsid w:val="00BA33C5"/>
    <w:rsid w:val="00BA3A2C"/>
    <w:rsid w:val="00BA4428"/>
    <w:rsid w:val="00BA4628"/>
    <w:rsid w:val="00BA4946"/>
    <w:rsid w:val="00BA4BF8"/>
    <w:rsid w:val="00BA5150"/>
    <w:rsid w:val="00BA5382"/>
    <w:rsid w:val="00BA5628"/>
    <w:rsid w:val="00BA601F"/>
    <w:rsid w:val="00BA6235"/>
    <w:rsid w:val="00BA6CC4"/>
    <w:rsid w:val="00BA7706"/>
    <w:rsid w:val="00BA7785"/>
    <w:rsid w:val="00BB06C1"/>
    <w:rsid w:val="00BB0DE4"/>
    <w:rsid w:val="00BB0DFC"/>
    <w:rsid w:val="00BB1D51"/>
    <w:rsid w:val="00BB20DE"/>
    <w:rsid w:val="00BB3054"/>
    <w:rsid w:val="00BB3C2B"/>
    <w:rsid w:val="00BB3CC4"/>
    <w:rsid w:val="00BB3EE9"/>
    <w:rsid w:val="00BB5149"/>
    <w:rsid w:val="00BB5178"/>
    <w:rsid w:val="00BB5414"/>
    <w:rsid w:val="00BB564D"/>
    <w:rsid w:val="00BB5687"/>
    <w:rsid w:val="00BB5BD5"/>
    <w:rsid w:val="00BB5C50"/>
    <w:rsid w:val="00BB5EBD"/>
    <w:rsid w:val="00BB627B"/>
    <w:rsid w:val="00BB6AA3"/>
    <w:rsid w:val="00BB6C6F"/>
    <w:rsid w:val="00BB6EB8"/>
    <w:rsid w:val="00BB719B"/>
    <w:rsid w:val="00BB782A"/>
    <w:rsid w:val="00BB79BF"/>
    <w:rsid w:val="00BB7A05"/>
    <w:rsid w:val="00BB7C6B"/>
    <w:rsid w:val="00BB7C70"/>
    <w:rsid w:val="00BB7D66"/>
    <w:rsid w:val="00BB7FEE"/>
    <w:rsid w:val="00BC06C0"/>
    <w:rsid w:val="00BC0F26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3FEA"/>
    <w:rsid w:val="00BC4124"/>
    <w:rsid w:val="00BC4BB4"/>
    <w:rsid w:val="00BC612C"/>
    <w:rsid w:val="00BC64A3"/>
    <w:rsid w:val="00BC6777"/>
    <w:rsid w:val="00BC6D29"/>
    <w:rsid w:val="00BC6DDC"/>
    <w:rsid w:val="00BC70FE"/>
    <w:rsid w:val="00BC7460"/>
    <w:rsid w:val="00BD01DF"/>
    <w:rsid w:val="00BD04D9"/>
    <w:rsid w:val="00BD0A50"/>
    <w:rsid w:val="00BD0D28"/>
    <w:rsid w:val="00BD0FEB"/>
    <w:rsid w:val="00BD13CD"/>
    <w:rsid w:val="00BD1CBD"/>
    <w:rsid w:val="00BD1EA6"/>
    <w:rsid w:val="00BD2033"/>
    <w:rsid w:val="00BD2072"/>
    <w:rsid w:val="00BD216F"/>
    <w:rsid w:val="00BD3B0C"/>
    <w:rsid w:val="00BD49A9"/>
    <w:rsid w:val="00BD49C7"/>
    <w:rsid w:val="00BD4E3B"/>
    <w:rsid w:val="00BD52C7"/>
    <w:rsid w:val="00BD59F6"/>
    <w:rsid w:val="00BD5BC1"/>
    <w:rsid w:val="00BD683B"/>
    <w:rsid w:val="00BD68A2"/>
    <w:rsid w:val="00BD773E"/>
    <w:rsid w:val="00BD785B"/>
    <w:rsid w:val="00BD7D54"/>
    <w:rsid w:val="00BD7DD3"/>
    <w:rsid w:val="00BE0682"/>
    <w:rsid w:val="00BE1263"/>
    <w:rsid w:val="00BE1F79"/>
    <w:rsid w:val="00BE1FA1"/>
    <w:rsid w:val="00BE302A"/>
    <w:rsid w:val="00BE31DA"/>
    <w:rsid w:val="00BE3418"/>
    <w:rsid w:val="00BE387E"/>
    <w:rsid w:val="00BE3DE9"/>
    <w:rsid w:val="00BE468A"/>
    <w:rsid w:val="00BE48DE"/>
    <w:rsid w:val="00BE4D5B"/>
    <w:rsid w:val="00BE53C7"/>
    <w:rsid w:val="00BE5412"/>
    <w:rsid w:val="00BE54C2"/>
    <w:rsid w:val="00BE55C4"/>
    <w:rsid w:val="00BE59C0"/>
    <w:rsid w:val="00BE604C"/>
    <w:rsid w:val="00BE6326"/>
    <w:rsid w:val="00BE7D8E"/>
    <w:rsid w:val="00BE7E9D"/>
    <w:rsid w:val="00BF0146"/>
    <w:rsid w:val="00BF0160"/>
    <w:rsid w:val="00BF02F4"/>
    <w:rsid w:val="00BF03CF"/>
    <w:rsid w:val="00BF05EA"/>
    <w:rsid w:val="00BF06E0"/>
    <w:rsid w:val="00BF16BB"/>
    <w:rsid w:val="00BF1DF4"/>
    <w:rsid w:val="00BF22BA"/>
    <w:rsid w:val="00BF28E4"/>
    <w:rsid w:val="00BF2D1A"/>
    <w:rsid w:val="00BF327A"/>
    <w:rsid w:val="00BF34AE"/>
    <w:rsid w:val="00BF3543"/>
    <w:rsid w:val="00BF3676"/>
    <w:rsid w:val="00BF3695"/>
    <w:rsid w:val="00BF3E9A"/>
    <w:rsid w:val="00BF4515"/>
    <w:rsid w:val="00BF5E81"/>
    <w:rsid w:val="00BF5F61"/>
    <w:rsid w:val="00BF6772"/>
    <w:rsid w:val="00BF6E18"/>
    <w:rsid w:val="00BF7816"/>
    <w:rsid w:val="00BF7BB6"/>
    <w:rsid w:val="00C00D9B"/>
    <w:rsid w:val="00C0116C"/>
    <w:rsid w:val="00C0167A"/>
    <w:rsid w:val="00C01F95"/>
    <w:rsid w:val="00C0239B"/>
    <w:rsid w:val="00C02760"/>
    <w:rsid w:val="00C027A9"/>
    <w:rsid w:val="00C0281D"/>
    <w:rsid w:val="00C02ED8"/>
    <w:rsid w:val="00C0302A"/>
    <w:rsid w:val="00C03530"/>
    <w:rsid w:val="00C03C40"/>
    <w:rsid w:val="00C040DC"/>
    <w:rsid w:val="00C045F1"/>
    <w:rsid w:val="00C048F6"/>
    <w:rsid w:val="00C04F53"/>
    <w:rsid w:val="00C05227"/>
    <w:rsid w:val="00C05904"/>
    <w:rsid w:val="00C05FD8"/>
    <w:rsid w:val="00C064D1"/>
    <w:rsid w:val="00C06527"/>
    <w:rsid w:val="00C06713"/>
    <w:rsid w:val="00C07252"/>
    <w:rsid w:val="00C07279"/>
    <w:rsid w:val="00C07310"/>
    <w:rsid w:val="00C07F2D"/>
    <w:rsid w:val="00C10396"/>
    <w:rsid w:val="00C10A4C"/>
    <w:rsid w:val="00C1129B"/>
    <w:rsid w:val="00C11B21"/>
    <w:rsid w:val="00C11FDF"/>
    <w:rsid w:val="00C1218D"/>
    <w:rsid w:val="00C124F6"/>
    <w:rsid w:val="00C12BC6"/>
    <w:rsid w:val="00C12CA3"/>
    <w:rsid w:val="00C1331B"/>
    <w:rsid w:val="00C135EC"/>
    <w:rsid w:val="00C136FC"/>
    <w:rsid w:val="00C1382B"/>
    <w:rsid w:val="00C1421C"/>
    <w:rsid w:val="00C1511E"/>
    <w:rsid w:val="00C15DAA"/>
    <w:rsid w:val="00C15FAA"/>
    <w:rsid w:val="00C16107"/>
    <w:rsid w:val="00C16237"/>
    <w:rsid w:val="00C16255"/>
    <w:rsid w:val="00C1665C"/>
    <w:rsid w:val="00C17FA4"/>
    <w:rsid w:val="00C201C6"/>
    <w:rsid w:val="00C202DC"/>
    <w:rsid w:val="00C20B1F"/>
    <w:rsid w:val="00C20FB7"/>
    <w:rsid w:val="00C21B61"/>
    <w:rsid w:val="00C21D32"/>
    <w:rsid w:val="00C21FDF"/>
    <w:rsid w:val="00C221CA"/>
    <w:rsid w:val="00C22372"/>
    <w:rsid w:val="00C2312C"/>
    <w:rsid w:val="00C235A7"/>
    <w:rsid w:val="00C237B7"/>
    <w:rsid w:val="00C237F4"/>
    <w:rsid w:val="00C243B0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95D"/>
    <w:rsid w:val="00C2754E"/>
    <w:rsid w:val="00C277B4"/>
    <w:rsid w:val="00C279F3"/>
    <w:rsid w:val="00C27A68"/>
    <w:rsid w:val="00C27D24"/>
    <w:rsid w:val="00C30315"/>
    <w:rsid w:val="00C306B8"/>
    <w:rsid w:val="00C306B9"/>
    <w:rsid w:val="00C313B9"/>
    <w:rsid w:val="00C31C27"/>
    <w:rsid w:val="00C31C5A"/>
    <w:rsid w:val="00C31CA8"/>
    <w:rsid w:val="00C3238E"/>
    <w:rsid w:val="00C328A8"/>
    <w:rsid w:val="00C33874"/>
    <w:rsid w:val="00C3392C"/>
    <w:rsid w:val="00C33F5F"/>
    <w:rsid w:val="00C34152"/>
    <w:rsid w:val="00C34281"/>
    <w:rsid w:val="00C355E8"/>
    <w:rsid w:val="00C3565B"/>
    <w:rsid w:val="00C359BA"/>
    <w:rsid w:val="00C36247"/>
    <w:rsid w:val="00C36379"/>
    <w:rsid w:val="00C36672"/>
    <w:rsid w:val="00C3678A"/>
    <w:rsid w:val="00C3691A"/>
    <w:rsid w:val="00C376B7"/>
    <w:rsid w:val="00C4012C"/>
    <w:rsid w:val="00C4032A"/>
    <w:rsid w:val="00C406F3"/>
    <w:rsid w:val="00C4087B"/>
    <w:rsid w:val="00C41046"/>
    <w:rsid w:val="00C4109E"/>
    <w:rsid w:val="00C411D8"/>
    <w:rsid w:val="00C41703"/>
    <w:rsid w:val="00C41B1C"/>
    <w:rsid w:val="00C41BD7"/>
    <w:rsid w:val="00C41E7D"/>
    <w:rsid w:val="00C420EE"/>
    <w:rsid w:val="00C43359"/>
    <w:rsid w:val="00C43490"/>
    <w:rsid w:val="00C43908"/>
    <w:rsid w:val="00C44209"/>
    <w:rsid w:val="00C45282"/>
    <w:rsid w:val="00C45927"/>
    <w:rsid w:val="00C4656C"/>
    <w:rsid w:val="00C46C04"/>
    <w:rsid w:val="00C46F3F"/>
    <w:rsid w:val="00C47081"/>
    <w:rsid w:val="00C50B12"/>
    <w:rsid w:val="00C513BE"/>
    <w:rsid w:val="00C5165D"/>
    <w:rsid w:val="00C51D1E"/>
    <w:rsid w:val="00C52101"/>
    <w:rsid w:val="00C529CA"/>
    <w:rsid w:val="00C52B7E"/>
    <w:rsid w:val="00C532CF"/>
    <w:rsid w:val="00C5438A"/>
    <w:rsid w:val="00C55551"/>
    <w:rsid w:val="00C555F1"/>
    <w:rsid w:val="00C5587F"/>
    <w:rsid w:val="00C55BA3"/>
    <w:rsid w:val="00C55CFC"/>
    <w:rsid w:val="00C57A4C"/>
    <w:rsid w:val="00C57B5B"/>
    <w:rsid w:val="00C57B99"/>
    <w:rsid w:val="00C57C69"/>
    <w:rsid w:val="00C605D0"/>
    <w:rsid w:val="00C607E2"/>
    <w:rsid w:val="00C60A68"/>
    <w:rsid w:val="00C60AC1"/>
    <w:rsid w:val="00C6126A"/>
    <w:rsid w:val="00C61363"/>
    <w:rsid w:val="00C61C52"/>
    <w:rsid w:val="00C6263A"/>
    <w:rsid w:val="00C62F4C"/>
    <w:rsid w:val="00C633D8"/>
    <w:rsid w:val="00C63411"/>
    <w:rsid w:val="00C63F10"/>
    <w:rsid w:val="00C643D1"/>
    <w:rsid w:val="00C65F6A"/>
    <w:rsid w:val="00C6644C"/>
    <w:rsid w:val="00C664BB"/>
    <w:rsid w:val="00C665CB"/>
    <w:rsid w:val="00C66D1B"/>
    <w:rsid w:val="00C66D89"/>
    <w:rsid w:val="00C67207"/>
    <w:rsid w:val="00C672EB"/>
    <w:rsid w:val="00C67585"/>
    <w:rsid w:val="00C70AF3"/>
    <w:rsid w:val="00C70D6F"/>
    <w:rsid w:val="00C70D92"/>
    <w:rsid w:val="00C70E00"/>
    <w:rsid w:val="00C71286"/>
    <w:rsid w:val="00C71564"/>
    <w:rsid w:val="00C71F19"/>
    <w:rsid w:val="00C7206F"/>
    <w:rsid w:val="00C72306"/>
    <w:rsid w:val="00C7250C"/>
    <w:rsid w:val="00C728BC"/>
    <w:rsid w:val="00C7293E"/>
    <w:rsid w:val="00C72D16"/>
    <w:rsid w:val="00C72F74"/>
    <w:rsid w:val="00C733E5"/>
    <w:rsid w:val="00C7363B"/>
    <w:rsid w:val="00C738D3"/>
    <w:rsid w:val="00C74395"/>
    <w:rsid w:val="00C74622"/>
    <w:rsid w:val="00C74ABA"/>
    <w:rsid w:val="00C74EB8"/>
    <w:rsid w:val="00C75A8E"/>
    <w:rsid w:val="00C75C3A"/>
    <w:rsid w:val="00C7707B"/>
    <w:rsid w:val="00C77195"/>
    <w:rsid w:val="00C805CF"/>
    <w:rsid w:val="00C80A16"/>
    <w:rsid w:val="00C81DEB"/>
    <w:rsid w:val="00C821AE"/>
    <w:rsid w:val="00C827C2"/>
    <w:rsid w:val="00C829E8"/>
    <w:rsid w:val="00C82E67"/>
    <w:rsid w:val="00C83365"/>
    <w:rsid w:val="00C83586"/>
    <w:rsid w:val="00C83B13"/>
    <w:rsid w:val="00C84156"/>
    <w:rsid w:val="00C847B3"/>
    <w:rsid w:val="00C84901"/>
    <w:rsid w:val="00C85536"/>
    <w:rsid w:val="00C86464"/>
    <w:rsid w:val="00C8664A"/>
    <w:rsid w:val="00C8703C"/>
    <w:rsid w:val="00C8722A"/>
    <w:rsid w:val="00C872C4"/>
    <w:rsid w:val="00C873A0"/>
    <w:rsid w:val="00C8740F"/>
    <w:rsid w:val="00C874D7"/>
    <w:rsid w:val="00C8772E"/>
    <w:rsid w:val="00C87CC7"/>
    <w:rsid w:val="00C900EC"/>
    <w:rsid w:val="00C90190"/>
    <w:rsid w:val="00C90488"/>
    <w:rsid w:val="00C906EB"/>
    <w:rsid w:val="00C90AA2"/>
    <w:rsid w:val="00C90B0A"/>
    <w:rsid w:val="00C90B35"/>
    <w:rsid w:val="00C90E87"/>
    <w:rsid w:val="00C9102E"/>
    <w:rsid w:val="00C9110F"/>
    <w:rsid w:val="00C91258"/>
    <w:rsid w:val="00C91AFE"/>
    <w:rsid w:val="00C91CB0"/>
    <w:rsid w:val="00C9230B"/>
    <w:rsid w:val="00C92532"/>
    <w:rsid w:val="00C92657"/>
    <w:rsid w:val="00C92AD6"/>
    <w:rsid w:val="00C9347E"/>
    <w:rsid w:val="00C9350C"/>
    <w:rsid w:val="00C93749"/>
    <w:rsid w:val="00C9404B"/>
    <w:rsid w:val="00C945AC"/>
    <w:rsid w:val="00C94FB3"/>
    <w:rsid w:val="00C95043"/>
    <w:rsid w:val="00C95D92"/>
    <w:rsid w:val="00C9645E"/>
    <w:rsid w:val="00C9660D"/>
    <w:rsid w:val="00C96D50"/>
    <w:rsid w:val="00C9766D"/>
    <w:rsid w:val="00CA0CC1"/>
    <w:rsid w:val="00CA15A9"/>
    <w:rsid w:val="00CA1CD4"/>
    <w:rsid w:val="00CA1EA0"/>
    <w:rsid w:val="00CA36E5"/>
    <w:rsid w:val="00CA3B0E"/>
    <w:rsid w:val="00CA4059"/>
    <w:rsid w:val="00CA4202"/>
    <w:rsid w:val="00CA491A"/>
    <w:rsid w:val="00CA4FEB"/>
    <w:rsid w:val="00CA59F8"/>
    <w:rsid w:val="00CA5E94"/>
    <w:rsid w:val="00CA6FF6"/>
    <w:rsid w:val="00CA7D35"/>
    <w:rsid w:val="00CA7E75"/>
    <w:rsid w:val="00CA7EBF"/>
    <w:rsid w:val="00CB0409"/>
    <w:rsid w:val="00CB08F7"/>
    <w:rsid w:val="00CB09AC"/>
    <w:rsid w:val="00CB0C26"/>
    <w:rsid w:val="00CB1800"/>
    <w:rsid w:val="00CB1858"/>
    <w:rsid w:val="00CB1D93"/>
    <w:rsid w:val="00CB1DA7"/>
    <w:rsid w:val="00CB2421"/>
    <w:rsid w:val="00CB2675"/>
    <w:rsid w:val="00CB2813"/>
    <w:rsid w:val="00CB2EF2"/>
    <w:rsid w:val="00CB364F"/>
    <w:rsid w:val="00CB4112"/>
    <w:rsid w:val="00CB4E8F"/>
    <w:rsid w:val="00CB5026"/>
    <w:rsid w:val="00CB5389"/>
    <w:rsid w:val="00CB53D5"/>
    <w:rsid w:val="00CB7322"/>
    <w:rsid w:val="00CB7B9F"/>
    <w:rsid w:val="00CB7BA3"/>
    <w:rsid w:val="00CC012E"/>
    <w:rsid w:val="00CC054E"/>
    <w:rsid w:val="00CC08E2"/>
    <w:rsid w:val="00CC0DC6"/>
    <w:rsid w:val="00CC15C5"/>
    <w:rsid w:val="00CC21D2"/>
    <w:rsid w:val="00CC2FDB"/>
    <w:rsid w:val="00CC347E"/>
    <w:rsid w:val="00CC39A1"/>
    <w:rsid w:val="00CC3B86"/>
    <w:rsid w:val="00CC3BA4"/>
    <w:rsid w:val="00CC4255"/>
    <w:rsid w:val="00CC4552"/>
    <w:rsid w:val="00CC4BA8"/>
    <w:rsid w:val="00CC5294"/>
    <w:rsid w:val="00CC5EE9"/>
    <w:rsid w:val="00CC619F"/>
    <w:rsid w:val="00CC6633"/>
    <w:rsid w:val="00CC67A5"/>
    <w:rsid w:val="00CD0148"/>
    <w:rsid w:val="00CD08EF"/>
    <w:rsid w:val="00CD1897"/>
    <w:rsid w:val="00CD1CB0"/>
    <w:rsid w:val="00CD1E3D"/>
    <w:rsid w:val="00CD1E44"/>
    <w:rsid w:val="00CD2334"/>
    <w:rsid w:val="00CD3079"/>
    <w:rsid w:val="00CD30F0"/>
    <w:rsid w:val="00CD391C"/>
    <w:rsid w:val="00CD3FEB"/>
    <w:rsid w:val="00CD4007"/>
    <w:rsid w:val="00CD414E"/>
    <w:rsid w:val="00CD4302"/>
    <w:rsid w:val="00CD46F9"/>
    <w:rsid w:val="00CD58E5"/>
    <w:rsid w:val="00CD5CD3"/>
    <w:rsid w:val="00CD5E92"/>
    <w:rsid w:val="00CD6D9C"/>
    <w:rsid w:val="00CD7297"/>
    <w:rsid w:val="00CD7DB4"/>
    <w:rsid w:val="00CD7E48"/>
    <w:rsid w:val="00CD7F18"/>
    <w:rsid w:val="00CE040E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D6C"/>
    <w:rsid w:val="00CE2D6D"/>
    <w:rsid w:val="00CE3A82"/>
    <w:rsid w:val="00CE3BFC"/>
    <w:rsid w:val="00CE3DBA"/>
    <w:rsid w:val="00CE47CF"/>
    <w:rsid w:val="00CE4880"/>
    <w:rsid w:val="00CE51B5"/>
    <w:rsid w:val="00CE56C1"/>
    <w:rsid w:val="00CE583D"/>
    <w:rsid w:val="00CE5F21"/>
    <w:rsid w:val="00CE65C7"/>
    <w:rsid w:val="00CE7070"/>
    <w:rsid w:val="00CE71A3"/>
    <w:rsid w:val="00CE7FB5"/>
    <w:rsid w:val="00CF006B"/>
    <w:rsid w:val="00CF186A"/>
    <w:rsid w:val="00CF1E85"/>
    <w:rsid w:val="00CF222C"/>
    <w:rsid w:val="00CF2687"/>
    <w:rsid w:val="00CF2DB5"/>
    <w:rsid w:val="00CF30D1"/>
    <w:rsid w:val="00CF31FA"/>
    <w:rsid w:val="00CF407B"/>
    <w:rsid w:val="00CF445D"/>
    <w:rsid w:val="00CF4A58"/>
    <w:rsid w:val="00CF52D2"/>
    <w:rsid w:val="00CF544D"/>
    <w:rsid w:val="00CF59EA"/>
    <w:rsid w:val="00CF60D2"/>
    <w:rsid w:val="00CF647B"/>
    <w:rsid w:val="00CF65E1"/>
    <w:rsid w:val="00CF6992"/>
    <w:rsid w:val="00CF6F85"/>
    <w:rsid w:val="00CF73DC"/>
    <w:rsid w:val="00CF7643"/>
    <w:rsid w:val="00CF7B04"/>
    <w:rsid w:val="00CF7C68"/>
    <w:rsid w:val="00D00302"/>
    <w:rsid w:val="00D00A4B"/>
    <w:rsid w:val="00D017A4"/>
    <w:rsid w:val="00D02010"/>
    <w:rsid w:val="00D0272B"/>
    <w:rsid w:val="00D0284E"/>
    <w:rsid w:val="00D0299F"/>
    <w:rsid w:val="00D02AF2"/>
    <w:rsid w:val="00D0394C"/>
    <w:rsid w:val="00D03F97"/>
    <w:rsid w:val="00D04004"/>
    <w:rsid w:val="00D04852"/>
    <w:rsid w:val="00D04AAC"/>
    <w:rsid w:val="00D04E69"/>
    <w:rsid w:val="00D052B6"/>
    <w:rsid w:val="00D05AFD"/>
    <w:rsid w:val="00D05DFE"/>
    <w:rsid w:val="00D05EA7"/>
    <w:rsid w:val="00D073BC"/>
    <w:rsid w:val="00D0774D"/>
    <w:rsid w:val="00D077BF"/>
    <w:rsid w:val="00D07F29"/>
    <w:rsid w:val="00D104E2"/>
    <w:rsid w:val="00D10F71"/>
    <w:rsid w:val="00D113B4"/>
    <w:rsid w:val="00D121AD"/>
    <w:rsid w:val="00D1333E"/>
    <w:rsid w:val="00D1340D"/>
    <w:rsid w:val="00D139CF"/>
    <w:rsid w:val="00D141A9"/>
    <w:rsid w:val="00D14789"/>
    <w:rsid w:val="00D14EFC"/>
    <w:rsid w:val="00D151D9"/>
    <w:rsid w:val="00D15215"/>
    <w:rsid w:val="00D15FAB"/>
    <w:rsid w:val="00D161D4"/>
    <w:rsid w:val="00D165FC"/>
    <w:rsid w:val="00D166A5"/>
    <w:rsid w:val="00D168AB"/>
    <w:rsid w:val="00D16A89"/>
    <w:rsid w:val="00D16BCA"/>
    <w:rsid w:val="00D16BDE"/>
    <w:rsid w:val="00D16BEB"/>
    <w:rsid w:val="00D16D36"/>
    <w:rsid w:val="00D17561"/>
    <w:rsid w:val="00D17893"/>
    <w:rsid w:val="00D17F4F"/>
    <w:rsid w:val="00D204DF"/>
    <w:rsid w:val="00D20A6E"/>
    <w:rsid w:val="00D20BD0"/>
    <w:rsid w:val="00D2106B"/>
    <w:rsid w:val="00D213E6"/>
    <w:rsid w:val="00D2163B"/>
    <w:rsid w:val="00D21F48"/>
    <w:rsid w:val="00D223D7"/>
    <w:rsid w:val="00D22D8F"/>
    <w:rsid w:val="00D22EC6"/>
    <w:rsid w:val="00D2322F"/>
    <w:rsid w:val="00D235DE"/>
    <w:rsid w:val="00D23757"/>
    <w:rsid w:val="00D23AB7"/>
    <w:rsid w:val="00D244D3"/>
    <w:rsid w:val="00D25BF7"/>
    <w:rsid w:val="00D25CA6"/>
    <w:rsid w:val="00D25EFF"/>
    <w:rsid w:val="00D264E4"/>
    <w:rsid w:val="00D26532"/>
    <w:rsid w:val="00D270BC"/>
    <w:rsid w:val="00D27616"/>
    <w:rsid w:val="00D2781E"/>
    <w:rsid w:val="00D306CC"/>
    <w:rsid w:val="00D308BA"/>
    <w:rsid w:val="00D30F94"/>
    <w:rsid w:val="00D31D18"/>
    <w:rsid w:val="00D31DF5"/>
    <w:rsid w:val="00D32CE8"/>
    <w:rsid w:val="00D339AA"/>
    <w:rsid w:val="00D33DD1"/>
    <w:rsid w:val="00D33F97"/>
    <w:rsid w:val="00D34D1B"/>
    <w:rsid w:val="00D35E8F"/>
    <w:rsid w:val="00D361B2"/>
    <w:rsid w:val="00D365B0"/>
    <w:rsid w:val="00D36B7E"/>
    <w:rsid w:val="00D36D09"/>
    <w:rsid w:val="00D37EA9"/>
    <w:rsid w:val="00D40255"/>
    <w:rsid w:val="00D406A3"/>
    <w:rsid w:val="00D408FE"/>
    <w:rsid w:val="00D40DE8"/>
    <w:rsid w:val="00D41484"/>
    <w:rsid w:val="00D41BA9"/>
    <w:rsid w:val="00D4245F"/>
    <w:rsid w:val="00D425B8"/>
    <w:rsid w:val="00D42941"/>
    <w:rsid w:val="00D43155"/>
    <w:rsid w:val="00D43967"/>
    <w:rsid w:val="00D43C82"/>
    <w:rsid w:val="00D44452"/>
    <w:rsid w:val="00D444A6"/>
    <w:rsid w:val="00D445C7"/>
    <w:rsid w:val="00D44A05"/>
    <w:rsid w:val="00D452E6"/>
    <w:rsid w:val="00D45712"/>
    <w:rsid w:val="00D46357"/>
    <w:rsid w:val="00D46705"/>
    <w:rsid w:val="00D46B57"/>
    <w:rsid w:val="00D46C28"/>
    <w:rsid w:val="00D4765E"/>
    <w:rsid w:val="00D47B53"/>
    <w:rsid w:val="00D51B6A"/>
    <w:rsid w:val="00D52A0B"/>
    <w:rsid w:val="00D53290"/>
    <w:rsid w:val="00D53779"/>
    <w:rsid w:val="00D539B4"/>
    <w:rsid w:val="00D53C97"/>
    <w:rsid w:val="00D54008"/>
    <w:rsid w:val="00D549BF"/>
    <w:rsid w:val="00D55156"/>
    <w:rsid w:val="00D555E6"/>
    <w:rsid w:val="00D5593A"/>
    <w:rsid w:val="00D55FB1"/>
    <w:rsid w:val="00D5656A"/>
    <w:rsid w:val="00D57020"/>
    <w:rsid w:val="00D57528"/>
    <w:rsid w:val="00D57F3B"/>
    <w:rsid w:val="00D602A8"/>
    <w:rsid w:val="00D60533"/>
    <w:rsid w:val="00D60826"/>
    <w:rsid w:val="00D60881"/>
    <w:rsid w:val="00D60D9E"/>
    <w:rsid w:val="00D60EBC"/>
    <w:rsid w:val="00D60EC6"/>
    <w:rsid w:val="00D60FC8"/>
    <w:rsid w:val="00D6199D"/>
    <w:rsid w:val="00D61D74"/>
    <w:rsid w:val="00D61E41"/>
    <w:rsid w:val="00D61F4D"/>
    <w:rsid w:val="00D6295A"/>
    <w:rsid w:val="00D6335A"/>
    <w:rsid w:val="00D6346A"/>
    <w:rsid w:val="00D63CF1"/>
    <w:rsid w:val="00D63DD1"/>
    <w:rsid w:val="00D644D1"/>
    <w:rsid w:val="00D65809"/>
    <w:rsid w:val="00D65E42"/>
    <w:rsid w:val="00D65F9A"/>
    <w:rsid w:val="00D666C8"/>
    <w:rsid w:val="00D670C2"/>
    <w:rsid w:val="00D6749A"/>
    <w:rsid w:val="00D6753D"/>
    <w:rsid w:val="00D6766D"/>
    <w:rsid w:val="00D704CB"/>
    <w:rsid w:val="00D706E1"/>
    <w:rsid w:val="00D70E3B"/>
    <w:rsid w:val="00D7115A"/>
    <w:rsid w:val="00D712E2"/>
    <w:rsid w:val="00D71536"/>
    <w:rsid w:val="00D72E7F"/>
    <w:rsid w:val="00D738E1"/>
    <w:rsid w:val="00D73E13"/>
    <w:rsid w:val="00D74063"/>
    <w:rsid w:val="00D74345"/>
    <w:rsid w:val="00D74F45"/>
    <w:rsid w:val="00D74F7A"/>
    <w:rsid w:val="00D75474"/>
    <w:rsid w:val="00D75D13"/>
    <w:rsid w:val="00D76A4E"/>
    <w:rsid w:val="00D7730C"/>
    <w:rsid w:val="00D7746E"/>
    <w:rsid w:val="00D775CA"/>
    <w:rsid w:val="00D777BC"/>
    <w:rsid w:val="00D809A3"/>
    <w:rsid w:val="00D80B67"/>
    <w:rsid w:val="00D80B92"/>
    <w:rsid w:val="00D80CDB"/>
    <w:rsid w:val="00D8113F"/>
    <w:rsid w:val="00D81298"/>
    <w:rsid w:val="00D818A2"/>
    <w:rsid w:val="00D819A4"/>
    <w:rsid w:val="00D81D55"/>
    <w:rsid w:val="00D82B09"/>
    <w:rsid w:val="00D82D03"/>
    <w:rsid w:val="00D83934"/>
    <w:rsid w:val="00D8395B"/>
    <w:rsid w:val="00D83CD4"/>
    <w:rsid w:val="00D840DF"/>
    <w:rsid w:val="00D844D3"/>
    <w:rsid w:val="00D84697"/>
    <w:rsid w:val="00D84C6B"/>
    <w:rsid w:val="00D859F7"/>
    <w:rsid w:val="00D86255"/>
    <w:rsid w:val="00D862E4"/>
    <w:rsid w:val="00D863D4"/>
    <w:rsid w:val="00D86AE4"/>
    <w:rsid w:val="00D86D98"/>
    <w:rsid w:val="00D87063"/>
    <w:rsid w:val="00D9063C"/>
    <w:rsid w:val="00D90F3D"/>
    <w:rsid w:val="00D91101"/>
    <w:rsid w:val="00D911FD"/>
    <w:rsid w:val="00D91416"/>
    <w:rsid w:val="00D92185"/>
    <w:rsid w:val="00D92752"/>
    <w:rsid w:val="00D92886"/>
    <w:rsid w:val="00D933ED"/>
    <w:rsid w:val="00D93CB9"/>
    <w:rsid w:val="00D95512"/>
    <w:rsid w:val="00D9551A"/>
    <w:rsid w:val="00D95520"/>
    <w:rsid w:val="00D95554"/>
    <w:rsid w:val="00D956D6"/>
    <w:rsid w:val="00D9639A"/>
    <w:rsid w:val="00D96933"/>
    <w:rsid w:val="00D97075"/>
    <w:rsid w:val="00D977A6"/>
    <w:rsid w:val="00D977D9"/>
    <w:rsid w:val="00D97A0C"/>
    <w:rsid w:val="00D97A3A"/>
    <w:rsid w:val="00DA005B"/>
    <w:rsid w:val="00DA0287"/>
    <w:rsid w:val="00DA050D"/>
    <w:rsid w:val="00DA0E45"/>
    <w:rsid w:val="00DA16C6"/>
    <w:rsid w:val="00DA1740"/>
    <w:rsid w:val="00DA1851"/>
    <w:rsid w:val="00DA1D4A"/>
    <w:rsid w:val="00DA2D39"/>
    <w:rsid w:val="00DA32D7"/>
    <w:rsid w:val="00DA344F"/>
    <w:rsid w:val="00DA3F73"/>
    <w:rsid w:val="00DA41D6"/>
    <w:rsid w:val="00DA4A68"/>
    <w:rsid w:val="00DA5054"/>
    <w:rsid w:val="00DA58E1"/>
    <w:rsid w:val="00DA7113"/>
    <w:rsid w:val="00DA7118"/>
    <w:rsid w:val="00DA7581"/>
    <w:rsid w:val="00DA76CF"/>
    <w:rsid w:val="00DA79D1"/>
    <w:rsid w:val="00DB0139"/>
    <w:rsid w:val="00DB0204"/>
    <w:rsid w:val="00DB0A4C"/>
    <w:rsid w:val="00DB2034"/>
    <w:rsid w:val="00DB3CD8"/>
    <w:rsid w:val="00DB44E2"/>
    <w:rsid w:val="00DB4993"/>
    <w:rsid w:val="00DB4D9D"/>
    <w:rsid w:val="00DB5032"/>
    <w:rsid w:val="00DB5137"/>
    <w:rsid w:val="00DB51B0"/>
    <w:rsid w:val="00DB5F5B"/>
    <w:rsid w:val="00DB649A"/>
    <w:rsid w:val="00DB6570"/>
    <w:rsid w:val="00DB75CD"/>
    <w:rsid w:val="00DB75E7"/>
    <w:rsid w:val="00DB7831"/>
    <w:rsid w:val="00DB7F4A"/>
    <w:rsid w:val="00DB7F97"/>
    <w:rsid w:val="00DC01B0"/>
    <w:rsid w:val="00DC0407"/>
    <w:rsid w:val="00DC078A"/>
    <w:rsid w:val="00DC0966"/>
    <w:rsid w:val="00DC0A8B"/>
    <w:rsid w:val="00DC0DD7"/>
    <w:rsid w:val="00DC1475"/>
    <w:rsid w:val="00DC1598"/>
    <w:rsid w:val="00DC15E9"/>
    <w:rsid w:val="00DC20F8"/>
    <w:rsid w:val="00DC21EF"/>
    <w:rsid w:val="00DC307C"/>
    <w:rsid w:val="00DC3AEE"/>
    <w:rsid w:val="00DC4747"/>
    <w:rsid w:val="00DC4A4D"/>
    <w:rsid w:val="00DC4FB8"/>
    <w:rsid w:val="00DC54A8"/>
    <w:rsid w:val="00DC56E0"/>
    <w:rsid w:val="00DC58BD"/>
    <w:rsid w:val="00DC6245"/>
    <w:rsid w:val="00DC6308"/>
    <w:rsid w:val="00DC738F"/>
    <w:rsid w:val="00DC7512"/>
    <w:rsid w:val="00DC7D15"/>
    <w:rsid w:val="00DC7D79"/>
    <w:rsid w:val="00DC7E0C"/>
    <w:rsid w:val="00DD09B0"/>
    <w:rsid w:val="00DD0AF9"/>
    <w:rsid w:val="00DD0B32"/>
    <w:rsid w:val="00DD0B9A"/>
    <w:rsid w:val="00DD1BBA"/>
    <w:rsid w:val="00DD2994"/>
    <w:rsid w:val="00DD37BE"/>
    <w:rsid w:val="00DD3BFF"/>
    <w:rsid w:val="00DD3F95"/>
    <w:rsid w:val="00DD46E0"/>
    <w:rsid w:val="00DD52E8"/>
    <w:rsid w:val="00DD6899"/>
    <w:rsid w:val="00DD6961"/>
    <w:rsid w:val="00DD6BAB"/>
    <w:rsid w:val="00DD6CBB"/>
    <w:rsid w:val="00DD6DB4"/>
    <w:rsid w:val="00DD716E"/>
    <w:rsid w:val="00DD7A77"/>
    <w:rsid w:val="00DD7AE0"/>
    <w:rsid w:val="00DD7DF8"/>
    <w:rsid w:val="00DD7F95"/>
    <w:rsid w:val="00DE047F"/>
    <w:rsid w:val="00DE07D2"/>
    <w:rsid w:val="00DE0823"/>
    <w:rsid w:val="00DE089D"/>
    <w:rsid w:val="00DE0DAF"/>
    <w:rsid w:val="00DE22BE"/>
    <w:rsid w:val="00DE25AC"/>
    <w:rsid w:val="00DE315C"/>
    <w:rsid w:val="00DE332F"/>
    <w:rsid w:val="00DE35F2"/>
    <w:rsid w:val="00DE3C67"/>
    <w:rsid w:val="00DE3CF6"/>
    <w:rsid w:val="00DE3D2E"/>
    <w:rsid w:val="00DE53C4"/>
    <w:rsid w:val="00DE55E6"/>
    <w:rsid w:val="00DE5AA6"/>
    <w:rsid w:val="00DE6466"/>
    <w:rsid w:val="00DE7170"/>
    <w:rsid w:val="00DE75C7"/>
    <w:rsid w:val="00DE76B4"/>
    <w:rsid w:val="00DF017C"/>
    <w:rsid w:val="00DF06BD"/>
    <w:rsid w:val="00DF06E8"/>
    <w:rsid w:val="00DF10D3"/>
    <w:rsid w:val="00DF133F"/>
    <w:rsid w:val="00DF2208"/>
    <w:rsid w:val="00DF2352"/>
    <w:rsid w:val="00DF24A1"/>
    <w:rsid w:val="00DF2602"/>
    <w:rsid w:val="00DF3C65"/>
    <w:rsid w:val="00DF44C8"/>
    <w:rsid w:val="00DF4672"/>
    <w:rsid w:val="00DF4BF5"/>
    <w:rsid w:val="00DF4E10"/>
    <w:rsid w:val="00DF56BE"/>
    <w:rsid w:val="00DF5D49"/>
    <w:rsid w:val="00DF63C1"/>
    <w:rsid w:val="00DF64E2"/>
    <w:rsid w:val="00DF68E3"/>
    <w:rsid w:val="00DF6B3E"/>
    <w:rsid w:val="00DF70E7"/>
    <w:rsid w:val="00DF7192"/>
    <w:rsid w:val="00DF71B7"/>
    <w:rsid w:val="00DF78B9"/>
    <w:rsid w:val="00DF7B03"/>
    <w:rsid w:val="00DF7CA7"/>
    <w:rsid w:val="00E00E7E"/>
    <w:rsid w:val="00E0154B"/>
    <w:rsid w:val="00E01737"/>
    <w:rsid w:val="00E01CAC"/>
    <w:rsid w:val="00E01DE7"/>
    <w:rsid w:val="00E0227D"/>
    <w:rsid w:val="00E027D0"/>
    <w:rsid w:val="00E02DB1"/>
    <w:rsid w:val="00E03F60"/>
    <w:rsid w:val="00E04055"/>
    <w:rsid w:val="00E05FBB"/>
    <w:rsid w:val="00E061CC"/>
    <w:rsid w:val="00E06252"/>
    <w:rsid w:val="00E0631F"/>
    <w:rsid w:val="00E06EC1"/>
    <w:rsid w:val="00E0798A"/>
    <w:rsid w:val="00E07ABD"/>
    <w:rsid w:val="00E07B1A"/>
    <w:rsid w:val="00E100C7"/>
    <w:rsid w:val="00E10273"/>
    <w:rsid w:val="00E10761"/>
    <w:rsid w:val="00E10A47"/>
    <w:rsid w:val="00E10F77"/>
    <w:rsid w:val="00E10F9C"/>
    <w:rsid w:val="00E10FCA"/>
    <w:rsid w:val="00E11AA1"/>
    <w:rsid w:val="00E12718"/>
    <w:rsid w:val="00E1304C"/>
    <w:rsid w:val="00E135A9"/>
    <w:rsid w:val="00E13656"/>
    <w:rsid w:val="00E13770"/>
    <w:rsid w:val="00E13AE0"/>
    <w:rsid w:val="00E142D0"/>
    <w:rsid w:val="00E147A7"/>
    <w:rsid w:val="00E15A8F"/>
    <w:rsid w:val="00E15D04"/>
    <w:rsid w:val="00E161CF"/>
    <w:rsid w:val="00E20427"/>
    <w:rsid w:val="00E213CC"/>
    <w:rsid w:val="00E216B1"/>
    <w:rsid w:val="00E21976"/>
    <w:rsid w:val="00E21AD5"/>
    <w:rsid w:val="00E2277D"/>
    <w:rsid w:val="00E239B8"/>
    <w:rsid w:val="00E23A01"/>
    <w:rsid w:val="00E244F8"/>
    <w:rsid w:val="00E24F9F"/>
    <w:rsid w:val="00E24FE3"/>
    <w:rsid w:val="00E250D3"/>
    <w:rsid w:val="00E25CF5"/>
    <w:rsid w:val="00E26861"/>
    <w:rsid w:val="00E26A8C"/>
    <w:rsid w:val="00E279D4"/>
    <w:rsid w:val="00E30204"/>
    <w:rsid w:val="00E307D9"/>
    <w:rsid w:val="00E31096"/>
    <w:rsid w:val="00E31515"/>
    <w:rsid w:val="00E31588"/>
    <w:rsid w:val="00E31C4D"/>
    <w:rsid w:val="00E320A5"/>
    <w:rsid w:val="00E32490"/>
    <w:rsid w:val="00E32FDE"/>
    <w:rsid w:val="00E33307"/>
    <w:rsid w:val="00E3419E"/>
    <w:rsid w:val="00E344CF"/>
    <w:rsid w:val="00E34A90"/>
    <w:rsid w:val="00E34F3C"/>
    <w:rsid w:val="00E34F51"/>
    <w:rsid w:val="00E35489"/>
    <w:rsid w:val="00E36C1B"/>
    <w:rsid w:val="00E36EA6"/>
    <w:rsid w:val="00E3767D"/>
    <w:rsid w:val="00E377AE"/>
    <w:rsid w:val="00E37A2E"/>
    <w:rsid w:val="00E40BE8"/>
    <w:rsid w:val="00E41EC0"/>
    <w:rsid w:val="00E42393"/>
    <w:rsid w:val="00E42E55"/>
    <w:rsid w:val="00E442BD"/>
    <w:rsid w:val="00E44A12"/>
    <w:rsid w:val="00E4517E"/>
    <w:rsid w:val="00E453BF"/>
    <w:rsid w:val="00E455B4"/>
    <w:rsid w:val="00E455F4"/>
    <w:rsid w:val="00E45B30"/>
    <w:rsid w:val="00E460FD"/>
    <w:rsid w:val="00E4647E"/>
    <w:rsid w:val="00E465B4"/>
    <w:rsid w:val="00E4742E"/>
    <w:rsid w:val="00E47BFC"/>
    <w:rsid w:val="00E47EDA"/>
    <w:rsid w:val="00E505D6"/>
    <w:rsid w:val="00E50E48"/>
    <w:rsid w:val="00E5157A"/>
    <w:rsid w:val="00E5226A"/>
    <w:rsid w:val="00E52E35"/>
    <w:rsid w:val="00E5304E"/>
    <w:rsid w:val="00E53261"/>
    <w:rsid w:val="00E535AB"/>
    <w:rsid w:val="00E54915"/>
    <w:rsid w:val="00E55675"/>
    <w:rsid w:val="00E558D7"/>
    <w:rsid w:val="00E55F2A"/>
    <w:rsid w:val="00E57227"/>
    <w:rsid w:val="00E576ED"/>
    <w:rsid w:val="00E6001C"/>
    <w:rsid w:val="00E600DA"/>
    <w:rsid w:val="00E60794"/>
    <w:rsid w:val="00E60A27"/>
    <w:rsid w:val="00E619E4"/>
    <w:rsid w:val="00E61ECD"/>
    <w:rsid w:val="00E62850"/>
    <w:rsid w:val="00E631B9"/>
    <w:rsid w:val="00E643E4"/>
    <w:rsid w:val="00E6476B"/>
    <w:rsid w:val="00E657CF"/>
    <w:rsid w:val="00E657E3"/>
    <w:rsid w:val="00E65FA2"/>
    <w:rsid w:val="00E6656B"/>
    <w:rsid w:val="00E66DE5"/>
    <w:rsid w:val="00E67595"/>
    <w:rsid w:val="00E677B9"/>
    <w:rsid w:val="00E6795E"/>
    <w:rsid w:val="00E67F1E"/>
    <w:rsid w:val="00E70408"/>
    <w:rsid w:val="00E717B7"/>
    <w:rsid w:val="00E717C4"/>
    <w:rsid w:val="00E71C67"/>
    <w:rsid w:val="00E726AA"/>
    <w:rsid w:val="00E73EFB"/>
    <w:rsid w:val="00E74F7E"/>
    <w:rsid w:val="00E75003"/>
    <w:rsid w:val="00E75AFD"/>
    <w:rsid w:val="00E75B58"/>
    <w:rsid w:val="00E75B76"/>
    <w:rsid w:val="00E75CAF"/>
    <w:rsid w:val="00E7612B"/>
    <w:rsid w:val="00E761AC"/>
    <w:rsid w:val="00E763D1"/>
    <w:rsid w:val="00E76EDB"/>
    <w:rsid w:val="00E7746E"/>
    <w:rsid w:val="00E77513"/>
    <w:rsid w:val="00E77F79"/>
    <w:rsid w:val="00E80043"/>
    <w:rsid w:val="00E8007B"/>
    <w:rsid w:val="00E80181"/>
    <w:rsid w:val="00E80BE3"/>
    <w:rsid w:val="00E80D58"/>
    <w:rsid w:val="00E81153"/>
    <w:rsid w:val="00E814D8"/>
    <w:rsid w:val="00E81CA3"/>
    <w:rsid w:val="00E81D8C"/>
    <w:rsid w:val="00E8212D"/>
    <w:rsid w:val="00E825A7"/>
    <w:rsid w:val="00E82B1A"/>
    <w:rsid w:val="00E8303E"/>
    <w:rsid w:val="00E833D5"/>
    <w:rsid w:val="00E83A1C"/>
    <w:rsid w:val="00E841BA"/>
    <w:rsid w:val="00E8444D"/>
    <w:rsid w:val="00E845B4"/>
    <w:rsid w:val="00E847D2"/>
    <w:rsid w:val="00E84A12"/>
    <w:rsid w:val="00E84C3D"/>
    <w:rsid w:val="00E854EF"/>
    <w:rsid w:val="00E8592C"/>
    <w:rsid w:val="00E85E08"/>
    <w:rsid w:val="00E87814"/>
    <w:rsid w:val="00E91BEB"/>
    <w:rsid w:val="00E92299"/>
    <w:rsid w:val="00E9339B"/>
    <w:rsid w:val="00E93560"/>
    <w:rsid w:val="00E93F04"/>
    <w:rsid w:val="00E96019"/>
    <w:rsid w:val="00E96860"/>
    <w:rsid w:val="00E96BD4"/>
    <w:rsid w:val="00E96D1A"/>
    <w:rsid w:val="00EA01AE"/>
    <w:rsid w:val="00EA0315"/>
    <w:rsid w:val="00EA03A9"/>
    <w:rsid w:val="00EA05CA"/>
    <w:rsid w:val="00EA0959"/>
    <w:rsid w:val="00EA0C8C"/>
    <w:rsid w:val="00EA1107"/>
    <w:rsid w:val="00EA13CA"/>
    <w:rsid w:val="00EA2008"/>
    <w:rsid w:val="00EA23B0"/>
    <w:rsid w:val="00EA29D1"/>
    <w:rsid w:val="00EA2C80"/>
    <w:rsid w:val="00EA30B3"/>
    <w:rsid w:val="00EA3126"/>
    <w:rsid w:val="00EA3169"/>
    <w:rsid w:val="00EA4B35"/>
    <w:rsid w:val="00EA617B"/>
    <w:rsid w:val="00EA63A2"/>
    <w:rsid w:val="00EA655D"/>
    <w:rsid w:val="00EA6B49"/>
    <w:rsid w:val="00EA6CBF"/>
    <w:rsid w:val="00EA7707"/>
    <w:rsid w:val="00EA79EA"/>
    <w:rsid w:val="00EA7B1B"/>
    <w:rsid w:val="00EA7EF5"/>
    <w:rsid w:val="00EB0381"/>
    <w:rsid w:val="00EB05CF"/>
    <w:rsid w:val="00EB0B44"/>
    <w:rsid w:val="00EB0EFD"/>
    <w:rsid w:val="00EB1023"/>
    <w:rsid w:val="00EB1086"/>
    <w:rsid w:val="00EB1A3A"/>
    <w:rsid w:val="00EB299A"/>
    <w:rsid w:val="00EB3563"/>
    <w:rsid w:val="00EB36B6"/>
    <w:rsid w:val="00EB3784"/>
    <w:rsid w:val="00EB3DBE"/>
    <w:rsid w:val="00EB42EF"/>
    <w:rsid w:val="00EB4965"/>
    <w:rsid w:val="00EB4BE8"/>
    <w:rsid w:val="00EB514F"/>
    <w:rsid w:val="00EB51E4"/>
    <w:rsid w:val="00EB5579"/>
    <w:rsid w:val="00EB57E5"/>
    <w:rsid w:val="00EB5B7D"/>
    <w:rsid w:val="00EB61B8"/>
    <w:rsid w:val="00EB635D"/>
    <w:rsid w:val="00EB6475"/>
    <w:rsid w:val="00EB66F3"/>
    <w:rsid w:val="00EB6A0A"/>
    <w:rsid w:val="00EB6A9E"/>
    <w:rsid w:val="00EB7507"/>
    <w:rsid w:val="00EB7A5E"/>
    <w:rsid w:val="00EC0396"/>
    <w:rsid w:val="00EC0BC8"/>
    <w:rsid w:val="00EC0D7C"/>
    <w:rsid w:val="00EC142D"/>
    <w:rsid w:val="00EC14C9"/>
    <w:rsid w:val="00EC18A9"/>
    <w:rsid w:val="00EC2286"/>
    <w:rsid w:val="00EC29E0"/>
    <w:rsid w:val="00EC2B11"/>
    <w:rsid w:val="00EC3461"/>
    <w:rsid w:val="00EC3565"/>
    <w:rsid w:val="00EC4FE2"/>
    <w:rsid w:val="00EC5699"/>
    <w:rsid w:val="00EC56C9"/>
    <w:rsid w:val="00EC5729"/>
    <w:rsid w:val="00EC57F4"/>
    <w:rsid w:val="00EC62EA"/>
    <w:rsid w:val="00EC643F"/>
    <w:rsid w:val="00EC662D"/>
    <w:rsid w:val="00EC68ED"/>
    <w:rsid w:val="00EC6923"/>
    <w:rsid w:val="00EC6BE3"/>
    <w:rsid w:val="00EC7010"/>
    <w:rsid w:val="00EC74B3"/>
    <w:rsid w:val="00EC77D1"/>
    <w:rsid w:val="00EC77EF"/>
    <w:rsid w:val="00ED02B9"/>
    <w:rsid w:val="00ED0304"/>
    <w:rsid w:val="00ED0912"/>
    <w:rsid w:val="00ED0B50"/>
    <w:rsid w:val="00ED0FB3"/>
    <w:rsid w:val="00ED19E9"/>
    <w:rsid w:val="00ED1E91"/>
    <w:rsid w:val="00ED34BE"/>
    <w:rsid w:val="00ED3975"/>
    <w:rsid w:val="00ED3CD3"/>
    <w:rsid w:val="00ED48D7"/>
    <w:rsid w:val="00ED4D6D"/>
    <w:rsid w:val="00ED4EE2"/>
    <w:rsid w:val="00ED516A"/>
    <w:rsid w:val="00ED53A2"/>
    <w:rsid w:val="00ED5677"/>
    <w:rsid w:val="00ED5E40"/>
    <w:rsid w:val="00ED6048"/>
    <w:rsid w:val="00ED6207"/>
    <w:rsid w:val="00ED67A6"/>
    <w:rsid w:val="00ED67BB"/>
    <w:rsid w:val="00ED6A03"/>
    <w:rsid w:val="00ED7009"/>
    <w:rsid w:val="00ED70FE"/>
    <w:rsid w:val="00ED719C"/>
    <w:rsid w:val="00ED7248"/>
    <w:rsid w:val="00ED7664"/>
    <w:rsid w:val="00ED76BD"/>
    <w:rsid w:val="00ED7A1E"/>
    <w:rsid w:val="00EE00D5"/>
    <w:rsid w:val="00EE0CD6"/>
    <w:rsid w:val="00EE12A7"/>
    <w:rsid w:val="00EE180F"/>
    <w:rsid w:val="00EE24E0"/>
    <w:rsid w:val="00EE2762"/>
    <w:rsid w:val="00EE304D"/>
    <w:rsid w:val="00EE4526"/>
    <w:rsid w:val="00EE4DE9"/>
    <w:rsid w:val="00EE57D4"/>
    <w:rsid w:val="00EE5B59"/>
    <w:rsid w:val="00EE67DE"/>
    <w:rsid w:val="00EE6BA7"/>
    <w:rsid w:val="00EE79B9"/>
    <w:rsid w:val="00EF002A"/>
    <w:rsid w:val="00EF04F4"/>
    <w:rsid w:val="00EF0801"/>
    <w:rsid w:val="00EF0DD4"/>
    <w:rsid w:val="00EF12D1"/>
    <w:rsid w:val="00EF132B"/>
    <w:rsid w:val="00EF2189"/>
    <w:rsid w:val="00EF21B5"/>
    <w:rsid w:val="00EF2C2E"/>
    <w:rsid w:val="00EF387B"/>
    <w:rsid w:val="00EF394B"/>
    <w:rsid w:val="00EF56F2"/>
    <w:rsid w:val="00EF5A4B"/>
    <w:rsid w:val="00EF5E5E"/>
    <w:rsid w:val="00EF7C74"/>
    <w:rsid w:val="00F00768"/>
    <w:rsid w:val="00F010C4"/>
    <w:rsid w:val="00F011F8"/>
    <w:rsid w:val="00F020C1"/>
    <w:rsid w:val="00F030C3"/>
    <w:rsid w:val="00F033EA"/>
    <w:rsid w:val="00F03530"/>
    <w:rsid w:val="00F037B0"/>
    <w:rsid w:val="00F03D08"/>
    <w:rsid w:val="00F04BF5"/>
    <w:rsid w:val="00F04C43"/>
    <w:rsid w:val="00F05300"/>
    <w:rsid w:val="00F05B9B"/>
    <w:rsid w:val="00F0620E"/>
    <w:rsid w:val="00F063B7"/>
    <w:rsid w:val="00F0674F"/>
    <w:rsid w:val="00F06CD3"/>
    <w:rsid w:val="00F0753E"/>
    <w:rsid w:val="00F07A43"/>
    <w:rsid w:val="00F07E64"/>
    <w:rsid w:val="00F10861"/>
    <w:rsid w:val="00F10A58"/>
    <w:rsid w:val="00F1172C"/>
    <w:rsid w:val="00F11EAC"/>
    <w:rsid w:val="00F127D6"/>
    <w:rsid w:val="00F12C90"/>
    <w:rsid w:val="00F12CD6"/>
    <w:rsid w:val="00F136A1"/>
    <w:rsid w:val="00F1377D"/>
    <w:rsid w:val="00F13845"/>
    <w:rsid w:val="00F138C9"/>
    <w:rsid w:val="00F14B95"/>
    <w:rsid w:val="00F162E9"/>
    <w:rsid w:val="00F163D1"/>
    <w:rsid w:val="00F16718"/>
    <w:rsid w:val="00F16DB5"/>
    <w:rsid w:val="00F17040"/>
    <w:rsid w:val="00F17A1B"/>
    <w:rsid w:val="00F17E3D"/>
    <w:rsid w:val="00F2050E"/>
    <w:rsid w:val="00F20DE9"/>
    <w:rsid w:val="00F21B11"/>
    <w:rsid w:val="00F22438"/>
    <w:rsid w:val="00F224A3"/>
    <w:rsid w:val="00F2293E"/>
    <w:rsid w:val="00F232BD"/>
    <w:rsid w:val="00F238C9"/>
    <w:rsid w:val="00F24E30"/>
    <w:rsid w:val="00F25AAF"/>
    <w:rsid w:val="00F25DB0"/>
    <w:rsid w:val="00F25E76"/>
    <w:rsid w:val="00F269F7"/>
    <w:rsid w:val="00F27D98"/>
    <w:rsid w:val="00F27DCC"/>
    <w:rsid w:val="00F302B2"/>
    <w:rsid w:val="00F310A9"/>
    <w:rsid w:val="00F31362"/>
    <w:rsid w:val="00F3180A"/>
    <w:rsid w:val="00F31A49"/>
    <w:rsid w:val="00F31C72"/>
    <w:rsid w:val="00F32E0B"/>
    <w:rsid w:val="00F332CC"/>
    <w:rsid w:val="00F33588"/>
    <w:rsid w:val="00F34336"/>
    <w:rsid w:val="00F34F69"/>
    <w:rsid w:val="00F358A4"/>
    <w:rsid w:val="00F35A98"/>
    <w:rsid w:val="00F35AD1"/>
    <w:rsid w:val="00F35CB7"/>
    <w:rsid w:val="00F35DBB"/>
    <w:rsid w:val="00F36DDB"/>
    <w:rsid w:val="00F376D0"/>
    <w:rsid w:val="00F377D0"/>
    <w:rsid w:val="00F37B2D"/>
    <w:rsid w:val="00F37C76"/>
    <w:rsid w:val="00F37D80"/>
    <w:rsid w:val="00F405C5"/>
    <w:rsid w:val="00F40924"/>
    <w:rsid w:val="00F40B0D"/>
    <w:rsid w:val="00F410A8"/>
    <w:rsid w:val="00F416E3"/>
    <w:rsid w:val="00F42025"/>
    <w:rsid w:val="00F421E9"/>
    <w:rsid w:val="00F423B0"/>
    <w:rsid w:val="00F42B04"/>
    <w:rsid w:val="00F42C0B"/>
    <w:rsid w:val="00F43066"/>
    <w:rsid w:val="00F4344C"/>
    <w:rsid w:val="00F43AE5"/>
    <w:rsid w:val="00F44183"/>
    <w:rsid w:val="00F449DF"/>
    <w:rsid w:val="00F44D15"/>
    <w:rsid w:val="00F45430"/>
    <w:rsid w:val="00F454A3"/>
    <w:rsid w:val="00F45E5A"/>
    <w:rsid w:val="00F45F5D"/>
    <w:rsid w:val="00F464D5"/>
    <w:rsid w:val="00F4675F"/>
    <w:rsid w:val="00F46D96"/>
    <w:rsid w:val="00F47501"/>
    <w:rsid w:val="00F47730"/>
    <w:rsid w:val="00F47DBF"/>
    <w:rsid w:val="00F505CE"/>
    <w:rsid w:val="00F516A7"/>
    <w:rsid w:val="00F51823"/>
    <w:rsid w:val="00F5225F"/>
    <w:rsid w:val="00F53459"/>
    <w:rsid w:val="00F534C1"/>
    <w:rsid w:val="00F544AD"/>
    <w:rsid w:val="00F54516"/>
    <w:rsid w:val="00F54A87"/>
    <w:rsid w:val="00F5533A"/>
    <w:rsid w:val="00F567DD"/>
    <w:rsid w:val="00F56D85"/>
    <w:rsid w:val="00F57CA4"/>
    <w:rsid w:val="00F60029"/>
    <w:rsid w:val="00F60590"/>
    <w:rsid w:val="00F6076E"/>
    <w:rsid w:val="00F60EB6"/>
    <w:rsid w:val="00F611C2"/>
    <w:rsid w:val="00F61A40"/>
    <w:rsid w:val="00F61B18"/>
    <w:rsid w:val="00F629EE"/>
    <w:rsid w:val="00F62D84"/>
    <w:rsid w:val="00F63942"/>
    <w:rsid w:val="00F64356"/>
    <w:rsid w:val="00F65367"/>
    <w:rsid w:val="00F6573D"/>
    <w:rsid w:val="00F66061"/>
    <w:rsid w:val="00F679E5"/>
    <w:rsid w:val="00F67A29"/>
    <w:rsid w:val="00F7006A"/>
    <w:rsid w:val="00F70BC0"/>
    <w:rsid w:val="00F70DCB"/>
    <w:rsid w:val="00F70DD9"/>
    <w:rsid w:val="00F71708"/>
    <w:rsid w:val="00F7294C"/>
    <w:rsid w:val="00F72F94"/>
    <w:rsid w:val="00F73605"/>
    <w:rsid w:val="00F73BBA"/>
    <w:rsid w:val="00F73F47"/>
    <w:rsid w:val="00F74958"/>
    <w:rsid w:val="00F74AEB"/>
    <w:rsid w:val="00F74B1B"/>
    <w:rsid w:val="00F74B76"/>
    <w:rsid w:val="00F74DD4"/>
    <w:rsid w:val="00F75087"/>
    <w:rsid w:val="00F75AAF"/>
    <w:rsid w:val="00F76000"/>
    <w:rsid w:val="00F76546"/>
    <w:rsid w:val="00F77F84"/>
    <w:rsid w:val="00F800AE"/>
    <w:rsid w:val="00F80828"/>
    <w:rsid w:val="00F80F0F"/>
    <w:rsid w:val="00F821E4"/>
    <w:rsid w:val="00F82A72"/>
    <w:rsid w:val="00F82C4D"/>
    <w:rsid w:val="00F83154"/>
    <w:rsid w:val="00F835C6"/>
    <w:rsid w:val="00F83918"/>
    <w:rsid w:val="00F839CB"/>
    <w:rsid w:val="00F84F80"/>
    <w:rsid w:val="00F8501B"/>
    <w:rsid w:val="00F853A5"/>
    <w:rsid w:val="00F85E5A"/>
    <w:rsid w:val="00F8663E"/>
    <w:rsid w:val="00F904AB"/>
    <w:rsid w:val="00F90F6E"/>
    <w:rsid w:val="00F9104D"/>
    <w:rsid w:val="00F91118"/>
    <w:rsid w:val="00F91200"/>
    <w:rsid w:val="00F915E1"/>
    <w:rsid w:val="00F9249E"/>
    <w:rsid w:val="00F92EA1"/>
    <w:rsid w:val="00F92F7F"/>
    <w:rsid w:val="00F932AD"/>
    <w:rsid w:val="00F937E8"/>
    <w:rsid w:val="00F93E36"/>
    <w:rsid w:val="00F942C2"/>
    <w:rsid w:val="00F9438C"/>
    <w:rsid w:val="00F94C12"/>
    <w:rsid w:val="00F95166"/>
    <w:rsid w:val="00F96432"/>
    <w:rsid w:val="00F96598"/>
    <w:rsid w:val="00F96636"/>
    <w:rsid w:val="00F9787D"/>
    <w:rsid w:val="00F97F70"/>
    <w:rsid w:val="00FA057C"/>
    <w:rsid w:val="00FA0765"/>
    <w:rsid w:val="00FA1276"/>
    <w:rsid w:val="00FA13D9"/>
    <w:rsid w:val="00FA14DB"/>
    <w:rsid w:val="00FA1E72"/>
    <w:rsid w:val="00FA1FFC"/>
    <w:rsid w:val="00FA2423"/>
    <w:rsid w:val="00FA2E89"/>
    <w:rsid w:val="00FA3065"/>
    <w:rsid w:val="00FA3104"/>
    <w:rsid w:val="00FA396F"/>
    <w:rsid w:val="00FA3B27"/>
    <w:rsid w:val="00FA421F"/>
    <w:rsid w:val="00FA493A"/>
    <w:rsid w:val="00FA4A30"/>
    <w:rsid w:val="00FA4AA7"/>
    <w:rsid w:val="00FA4F44"/>
    <w:rsid w:val="00FA515A"/>
    <w:rsid w:val="00FA5584"/>
    <w:rsid w:val="00FA5AD8"/>
    <w:rsid w:val="00FA5C79"/>
    <w:rsid w:val="00FA6839"/>
    <w:rsid w:val="00FA75E8"/>
    <w:rsid w:val="00FA775B"/>
    <w:rsid w:val="00FA7ACA"/>
    <w:rsid w:val="00FA7C2E"/>
    <w:rsid w:val="00FA7DC0"/>
    <w:rsid w:val="00FB0C55"/>
    <w:rsid w:val="00FB1F65"/>
    <w:rsid w:val="00FB2342"/>
    <w:rsid w:val="00FB3504"/>
    <w:rsid w:val="00FB3E19"/>
    <w:rsid w:val="00FB471D"/>
    <w:rsid w:val="00FB4DD1"/>
    <w:rsid w:val="00FB4E25"/>
    <w:rsid w:val="00FB5241"/>
    <w:rsid w:val="00FB5739"/>
    <w:rsid w:val="00FB5B23"/>
    <w:rsid w:val="00FB5FE1"/>
    <w:rsid w:val="00FB6C93"/>
    <w:rsid w:val="00FB744F"/>
    <w:rsid w:val="00FB75A8"/>
    <w:rsid w:val="00FB7E64"/>
    <w:rsid w:val="00FC04E4"/>
    <w:rsid w:val="00FC0790"/>
    <w:rsid w:val="00FC0E02"/>
    <w:rsid w:val="00FC0FAE"/>
    <w:rsid w:val="00FC1458"/>
    <w:rsid w:val="00FC1632"/>
    <w:rsid w:val="00FC2ABE"/>
    <w:rsid w:val="00FC2CD1"/>
    <w:rsid w:val="00FC3135"/>
    <w:rsid w:val="00FC3280"/>
    <w:rsid w:val="00FC34F8"/>
    <w:rsid w:val="00FC39FE"/>
    <w:rsid w:val="00FC4361"/>
    <w:rsid w:val="00FC5C69"/>
    <w:rsid w:val="00FC65E7"/>
    <w:rsid w:val="00FC66D5"/>
    <w:rsid w:val="00FC6D93"/>
    <w:rsid w:val="00FC709B"/>
    <w:rsid w:val="00FC716C"/>
    <w:rsid w:val="00FC71B0"/>
    <w:rsid w:val="00FC7440"/>
    <w:rsid w:val="00FC7781"/>
    <w:rsid w:val="00FC77AA"/>
    <w:rsid w:val="00FC7D05"/>
    <w:rsid w:val="00FC7F2D"/>
    <w:rsid w:val="00FD0B72"/>
    <w:rsid w:val="00FD1A72"/>
    <w:rsid w:val="00FD1E1F"/>
    <w:rsid w:val="00FD2151"/>
    <w:rsid w:val="00FD2185"/>
    <w:rsid w:val="00FD2D10"/>
    <w:rsid w:val="00FD32D2"/>
    <w:rsid w:val="00FD394C"/>
    <w:rsid w:val="00FD4215"/>
    <w:rsid w:val="00FD4A77"/>
    <w:rsid w:val="00FD50FA"/>
    <w:rsid w:val="00FD5B39"/>
    <w:rsid w:val="00FD60F9"/>
    <w:rsid w:val="00FD706B"/>
    <w:rsid w:val="00FD7E5B"/>
    <w:rsid w:val="00FD7E98"/>
    <w:rsid w:val="00FD7F23"/>
    <w:rsid w:val="00FE034B"/>
    <w:rsid w:val="00FE0732"/>
    <w:rsid w:val="00FE0938"/>
    <w:rsid w:val="00FE0BB1"/>
    <w:rsid w:val="00FE0CAF"/>
    <w:rsid w:val="00FE114B"/>
    <w:rsid w:val="00FE128A"/>
    <w:rsid w:val="00FE16E6"/>
    <w:rsid w:val="00FE2309"/>
    <w:rsid w:val="00FE2C4E"/>
    <w:rsid w:val="00FE3C71"/>
    <w:rsid w:val="00FE505D"/>
    <w:rsid w:val="00FE58BD"/>
    <w:rsid w:val="00FE6CC6"/>
    <w:rsid w:val="00FE71EE"/>
    <w:rsid w:val="00FE7899"/>
    <w:rsid w:val="00FE7B80"/>
    <w:rsid w:val="00FF032E"/>
    <w:rsid w:val="00FF07F5"/>
    <w:rsid w:val="00FF1F43"/>
    <w:rsid w:val="00FF2E67"/>
    <w:rsid w:val="00FF368B"/>
    <w:rsid w:val="00FF392C"/>
    <w:rsid w:val="00FF3FED"/>
    <w:rsid w:val="00FF4067"/>
    <w:rsid w:val="00FF4D41"/>
    <w:rsid w:val="00FF597E"/>
    <w:rsid w:val="00FF5D10"/>
    <w:rsid w:val="00FF6166"/>
    <w:rsid w:val="00FF629C"/>
    <w:rsid w:val="00FF6B96"/>
    <w:rsid w:val="00FF6DBA"/>
    <w:rsid w:val="00FF6E62"/>
    <w:rsid w:val="00FF768A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69F75914-D174-4A4E-AC54-60946FF3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D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basedOn w:val="DefaultParagraphFont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Left:  0....,Bold,Thai Distributed Justification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E3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basedOn w:val="DefaultParagraphFont"/>
    <w:link w:val="AccPolicyalternative"/>
    <w:rsid w:val="007E38B3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995B36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C162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162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162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6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6237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29B3B-D068-4FFE-A3E6-7414D072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23</Pages>
  <Words>4943</Words>
  <Characters>22217</Characters>
  <Application>Microsoft Office Word</Application>
  <DocSecurity>0</DocSecurity>
  <Lines>185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creator>AA</dc:creator>
  <cp:lastModifiedBy>Somjai, Nigonyanont</cp:lastModifiedBy>
  <cp:revision>3</cp:revision>
  <cp:lastPrinted>2017-11-13T10:15:00Z</cp:lastPrinted>
  <dcterms:created xsi:type="dcterms:W3CDTF">2017-11-14T08:41:00Z</dcterms:created>
  <dcterms:modified xsi:type="dcterms:W3CDTF">2017-11-14T08:42:00Z</dcterms:modified>
</cp:coreProperties>
</file>