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10C" w:rsidRPr="00950490" w:rsidRDefault="005A110C" w:rsidP="005A110C">
      <w:pPr>
        <w:pStyle w:val="BodyText"/>
        <w:spacing w:after="0"/>
        <w:jc w:val="center"/>
        <w:rPr>
          <w:rFonts w:cs="Cordia New"/>
          <w:b/>
          <w:bCs/>
          <w:sz w:val="40"/>
          <w:szCs w:val="50"/>
          <w:lang w:bidi="th-TH"/>
        </w:rPr>
      </w:pPr>
      <w:r>
        <w:rPr>
          <w:rFonts w:cs="Times New Roman"/>
          <w:b/>
          <w:bCs/>
          <w:sz w:val="40"/>
          <w:szCs w:val="40"/>
          <w:rtl/>
          <w:cs/>
        </w:rPr>
        <w:br/>
      </w:r>
      <w:r>
        <w:rPr>
          <w:rFonts w:cs="Times New Roman"/>
          <w:b/>
          <w:bCs/>
          <w:sz w:val="40"/>
          <w:szCs w:val="40"/>
          <w:rtl/>
          <w:cs/>
        </w:rPr>
        <w:br/>
      </w:r>
      <w:r>
        <w:rPr>
          <w:rFonts w:cs="Times New Roman"/>
          <w:b/>
          <w:bCs/>
          <w:sz w:val="40"/>
          <w:szCs w:val="40"/>
        </w:rPr>
        <w:br/>
      </w:r>
      <w:r>
        <w:rPr>
          <w:rFonts w:cs="Times New Roman"/>
          <w:b/>
          <w:bCs/>
          <w:sz w:val="40"/>
          <w:szCs w:val="40"/>
        </w:rPr>
        <w:br/>
      </w:r>
      <w:r>
        <w:rPr>
          <w:rFonts w:cs="Times New Roman"/>
          <w:b/>
          <w:bCs/>
          <w:sz w:val="40"/>
          <w:szCs w:val="40"/>
        </w:rPr>
        <w:br/>
      </w:r>
      <w:r>
        <w:rPr>
          <w:rFonts w:cs="Times New Roman"/>
          <w:b/>
          <w:bCs/>
          <w:sz w:val="40"/>
          <w:szCs w:val="40"/>
          <w:rtl/>
          <w:cs/>
        </w:rPr>
        <w:br/>
      </w:r>
      <w:r>
        <w:rPr>
          <w:rFonts w:cs="Times New Roman"/>
          <w:b/>
          <w:bCs/>
          <w:sz w:val="40"/>
          <w:szCs w:val="40"/>
          <w:rtl/>
          <w:cs/>
        </w:rPr>
        <w:br/>
      </w:r>
      <w:r>
        <w:rPr>
          <w:rFonts w:cs="Times New Roman"/>
          <w:b/>
          <w:bCs/>
          <w:sz w:val="40"/>
          <w:szCs w:val="40"/>
          <w:rtl/>
          <w:cs/>
        </w:rPr>
        <w:br/>
      </w:r>
      <w:r>
        <w:rPr>
          <w:rFonts w:cs="Times New Roman"/>
          <w:b/>
          <w:bCs/>
          <w:sz w:val="40"/>
          <w:szCs w:val="40"/>
          <w:rtl/>
          <w:cs/>
        </w:rPr>
        <w:br/>
      </w:r>
      <w:proofErr w:type="spellStart"/>
      <w:r w:rsidRPr="00950490">
        <w:rPr>
          <w:rFonts w:cs="Times New Roman"/>
          <w:b/>
          <w:bCs/>
          <w:sz w:val="40"/>
          <w:szCs w:val="40"/>
        </w:rPr>
        <w:t>Sermsuk</w:t>
      </w:r>
      <w:proofErr w:type="spellEnd"/>
      <w:r w:rsidRPr="00950490">
        <w:rPr>
          <w:rFonts w:cs="Times New Roman"/>
          <w:b/>
          <w:bCs/>
          <w:sz w:val="40"/>
          <w:szCs w:val="40"/>
        </w:rPr>
        <w:t xml:space="preserve"> Public Company Limited</w:t>
      </w:r>
      <w:r w:rsidRPr="00950490">
        <w:rPr>
          <w:rFonts w:cs="Times New Roman"/>
          <w:b/>
          <w:bCs/>
          <w:sz w:val="40"/>
          <w:szCs w:val="40"/>
        </w:rPr>
        <w:br/>
        <w:t>and its Subsidiaries</w:t>
      </w:r>
    </w:p>
    <w:p w:rsidR="005A110C" w:rsidRPr="00950490" w:rsidRDefault="005A110C" w:rsidP="005A110C">
      <w:pPr>
        <w:pStyle w:val="BodyText"/>
        <w:spacing w:after="0"/>
        <w:jc w:val="center"/>
        <w:rPr>
          <w:rFonts w:cs="Cordia New"/>
          <w:b/>
          <w:bCs/>
          <w:szCs w:val="22"/>
          <w:lang w:bidi="th-TH"/>
        </w:rPr>
      </w:pPr>
    </w:p>
    <w:p w:rsidR="005A110C" w:rsidRPr="00950490" w:rsidRDefault="005A110C" w:rsidP="005A110C">
      <w:pPr>
        <w:pStyle w:val="BodyText"/>
        <w:spacing w:after="0"/>
        <w:jc w:val="center"/>
        <w:rPr>
          <w:rFonts w:cs="Cordia New"/>
          <w:b/>
          <w:bCs/>
          <w:szCs w:val="22"/>
          <w:lang w:bidi="th-TH"/>
        </w:rPr>
      </w:pPr>
    </w:p>
    <w:p w:rsidR="005A110C" w:rsidRPr="00950490" w:rsidRDefault="005A110C" w:rsidP="005A110C">
      <w:pPr>
        <w:pStyle w:val="CoverTitle"/>
        <w:spacing w:line="240" w:lineRule="atLeast"/>
        <w:jc w:val="center"/>
        <w:rPr>
          <w:spacing w:val="-3"/>
          <w:szCs w:val="36"/>
        </w:rPr>
      </w:pPr>
      <w:r w:rsidRPr="00950490">
        <w:rPr>
          <w:spacing w:val="-3"/>
          <w:szCs w:val="36"/>
        </w:rPr>
        <w:t>Financial statements</w:t>
      </w:r>
      <w:r w:rsidRPr="00950490">
        <w:t xml:space="preserve"> </w:t>
      </w:r>
      <w:r w:rsidRPr="00950490">
        <w:rPr>
          <w:spacing w:val="-3"/>
          <w:szCs w:val="36"/>
        </w:rPr>
        <w:t xml:space="preserve">for the </w:t>
      </w:r>
      <w:r w:rsidR="002E20E8">
        <w:rPr>
          <w:spacing w:val="-3"/>
          <w:szCs w:val="36"/>
          <w:lang w:val="en-US" w:bidi="th-TH"/>
        </w:rPr>
        <w:t xml:space="preserve">year </w:t>
      </w:r>
      <w:r w:rsidRPr="00950490">
        <w:rPr>
          <w:spacing w:val="-3"/>
          <w:szCs w:val="36"/>
        </w:rPr>
        <w:t>ended</w:t>
      </w:r>
    </w:p>
    <w:p w:rsidR="005A110C" w:rsidRPr="00950490" w:rsidRDefault="005A110C" w:rsidP="005A110C">
      <w:pPr>
        <w:pStyle w:val="CoverTitle"/>
        <w:spacing w:line="240" w:lineRule="atLeast"/>
        <w:jc w:val="center"/>
        <w:rPr>
          <w:spacing w:val="-3"/>
          <w:szCs w:val="36"/>
        </w:rPr>
      </w:pPr>
      <w:r w:rsidRPr="00950490">
        <w:rPr>
          <w:spacing w:val="-3"/>
          <w:szCs w:val="36"/>
        </w:rPr>
        <w:t>30 September 201</w:t>
      </w:r>
      <w:r w:rsidR="006966E1">
        <w:rPr>
          <w:spacing w:val="-3"/>
          <w:szCs w:val="36"/>
        </w:rPr>
        <w:t>7</w:t>
      </w:r>
      <w:r w:rsidRPr="00950490">
        <w:rPr>
          <w:spacing w:val="-3"/>
          <w:szCs w:val="36"/>
        </w:rPr>
        <w:t xml:space="preserve"> </w:t>
      </w:r>
    </w:p>
    <w:p w:rsidR="005A110C" w:rsidRPr="00950490" w:rsidRDefault="005A110C" w:rsidP="005A110C">
      <w:pPr>
        <w:pStyle w:val="CoverTitle"/>
        <w:spacing w:line="240" w:lineRule="atLeast"/>
        <w:jc w:val="center"/>
        <w:rPr>
          <w:spacing w:val="-3"/>
          <w:szCs w:val="36"/>
        </w:rPr>
      </w:pPr>
      <w:proofErr w:type="gramStart"/>
      <w:r w:rsidRPr="00950490">
        <w:rPr>
          <w:spacing w:val="-3"/>
          <w:szCs w:val="36"/>
        </w:rPr>
        <w:t>and</w:t>
      </w:r>
      <w:proofErr w:type="gramEnd"/>
    </w:p>
    <w:p w:rsidR="005A110C" w:rsidRPr="00950490" w:rsidRDefault="005A110C" w:rsidP="005A110C">
      <w:pPr>
        <w:spacing w:line="240" w:lineRule="atLeast"/>
        <w:jc w:val="center"/>
        <w:rPr>
          <w:sz w:val="36"/>
          <w:szCs w:val="36"/>
        </w:rPr>
      </w:pPr>
      <w:r w:rsidRPr="00950490">
        <w:rPr>
          <w:spacing w:val="-3"/>
          <w:sz w:val="36"/>
          <w:szCs w:val="36"/>
        </w:rPr>
        <w:t>Independent Auditor’s Report</w:t>
      </w:r>
    </w:p>
    <w:p w:rsidR="00E2500B" w:rsidRDefault="00E2500B" w:rsidP="005A110C">
      <w:pPr>
        <w:pStyle w:val="acctmainheading"/>
        <w:tabs>
          <w:tab w:val="left" w:pos="7810"/>
        </w:tabs>
        <w:spacing w:after="0" w:line="240" w:lineRule="atLeast"/>
        <w:ind w:left="540" w:firstLine="27"/>
        <w:outlineLvl w:val="0"/>
        <w:rPr>
          <w:rFonts w:cs="Times New Roman"/>
          <w:sz w:val="22"/>
          <w:szCs w:val="22"/>
        </w:rPr>
        <w:sectPr w:rsidR="00E2500B" w:rsidSect="00CC1CC7">
          <w:headerReference w:type="default" r:id="rId8"/>
          <w:pgSz w:w="11907" w:h="16840"/>
          <w:pgMar w:top="691" w:right="1152" w:bottom="576" w:left="1152" w:header="720" w:footer="720" w:gutter="0"/>
          <w:paperSrc w:first="7" w:other="7"/>
          <w:pgNumType w:start="0"/>
          <w:cols w:space="720"/>
        </w:sectPr>
      </w:pPr>
    </w:p>
    <w:p w:rsidR="005A110C" w:rsidRPr="00950490" w:rsidRDefault="005A110C" w:rsidP="005A110C">
      <w:pPr>
        <w:spacing w:line="240" w:lineRule="atLeast"/>
        <w:rPr>
          <w:rFonts w:cs="Times New Roman"/>
          <w:b/>
          <w:bCs/>
          <w:sz w:val="28"/>
          <w:szCs w:val="28"/>
        </w:rPr>
      </w:pPr>
      <w:r w:rsidRPr="00950490">
        <w:rPr>
          <w:rFonts w:cs="Times New Roman"/>
          <w:b/>
          <w:bCs/>
          <w:sz w:val="28"/>
          <w:szCs w:val="28"/>
        </w:rPr>
        <w:lastRenderedPageBreak/>
        <w:t>Independent Auditor’s Report</w:t>
      </w:r>
    </w:p>
    <w:p w:rsidR="005A110C" w:rsidRPr="00950490" w:rsidRDefault="005A110C" w:rsidP="005A110C">
      <w:pPr>
        <w:spacing w:line="240" w:lineRule="atLeast"/>
        <w:jc w:val="both"/>
        <w:rPr>
          <w:rFonts w:cs="Times New Roman"/>
          <w:b/>
          <w:bCs/>
          <w:szCs w:val="22"/>
        </w:rPr>
      </w:pPr>
    </w:p>
    <w:p w:rsidR="005A110C" w:rsidRPr="00950490" w:rsidRDefault="005A110C" w:rsidP="005A110C">
      <w:pPr>
        <w:spacing w:line="240" w:lineRule="atLeast"/>
        <w:jc w:val="both"/>
        <w:rPr>
          <w:rFonts w:cs="Times New Roman"/>
          <w:b/>
          <w:bCs/>
          <w:szCs w:val="22"/>
        </w:rPr>
      </w:pPr>
    </w:p>
    <w:p w:rsidR="005A110C" w:rsidRPr="00950490" w:rsidRDefault="005A110C" w:rsidP="005A110C">
      <w:pPr>
        <w:spacing w:line="240" w:lineRule="atLeast"/>
        <w:jc w:val="both"/>
        <w:rPr>
          <w:rFonts w:cs="Cordia New"/>
          <w:b/>
          <w:bCs/>
          <w:sz w:val="24"/>
          <w:szCs w:val="24"/>
          <w:lang w:bidi="th-TH"/>
        </w:rPr>
      </w:pPr>
      <w:r w:rsidRPr="00950490">
        <w:rPr>
          <w:rFonts w:cs="Times New Roman"/>
          <w:b/>
          <w:bCs/>
          <w:sz w:val="24"/>
          <w:szCs w:val="24"/>
        </w:rPr>
        <w:t xml:space="preserve">To the Shareholders of </w:t>
      </w:r>
      <w:proofErr w:type="spellStart"/>
      <w:r w:rsidRPr="00950490">
        <w:rPr>
          <w:rFonts w:cs="Times New Roman"/>
          <w:b/>
          <w:bCs/>
          <w:sz w:val="24"/>
          <w:szCs w:val="24"/>
        </w:rPr>
        <w:t>Sermsuk</w:t>
      </w:r>
      <w:proofErr w:type="spellEnd"/>
      <w:r w:rsidRPr="00950490">
        <w:rPr>
          <w:rFonts w:cs="Times New Roman"/>
          <w:b/>
          <w:bCs/>
          <w:sz w:val="24"/>
          <w:szCs w:val="24"/>
        </w:rPr>
        <w:t xml:space="preserve"> Public Company Limited</w:t>
      </w:r>
    </w:p>
    <w:p w:rsidR="005A110C" w:rsidRPr="00950490" w:rsidRDefault="005A110C" w:rsidP="005A110C">
      <w:pPr>
        <w:spacing w:line="240" w:lineRule="atLeast"/>
        <w:jc w:val="both"/>
        <w:rPr>
          <w:rFonts w:cs="Cordia New"/>
          <w:b/>
          <w:bCs/>
          <w:szCs w:val="22"/>
          <w:lang w:bidi="th-TH"/>
        </w:rPr>
      </w:pPr>
    </w:p>
    <w:p w:rsidR="005A110C" w:rsidRPr="00950490" w:rsidRDefault="005A110C" w:rsidP="005A110C">
      <w:pPr>
        <w:spacing w:line="240" w:lineRule="atLeast"/>
        <w:jc w:val="both"/>
        <w:rPr>
          <w:rFonts w:cs="Cordia New"/>
          <w:b/>
          <w:bCs/>
          <w:szCs w:val="22"/>
          <w:lang w:bidi="th-TH"/>
        </w:rPr>
      </w:pPr>
    </w:p>
    <w:p w:rsidR="004A7ECC" w:rsidRPr="00681F20" w:rsidRDefault="004A7ECC" w:rsidP="004A7ECC">
      <w:pPr>
        <w:jc w:val="thaiDistribute"/>
        <w:rPr>
          <w:rFonts w:cs="Times New Roman"/>
          <w:szCs w:val="28"/>
        </w:rPr>
      </w:pPr>
      <w:r w:rsidRPr="00681F20">
        <w:rPr>
          <w:rFonts w:cs="Times New Roman"/>
          <w:i/>
          <w:iCs/>
          <w:szCs w:val="28"/>
        </w:rPr>
        <w:t>Opinion</w:t>
      </w:r>
    </w:p>
    <w:p w:rsidR="004A7ECC" w:rsidRPr="00681F20" w:rsidRDefault="004A7ECC" w:rsidP="004A7ECC">
      <w:pPr>
        <w:jc w:val="thaiDistribute"/>
        <w:rPr>
          <w:rFonts w:cs="Times New Roman"/>
          <w:szCs w:val="28"/>
        </w:rPr>
      </w:pPr>
    </w:p>
    <w:p w:rsidR="00D51565" w:rsidRPr="009D0F5B" w:rsidRDefault="00D51565" w:rsidP="00D51565">
      <w:pPr>
        <w:jc w:val="both"/>
        <w:rPr>
          <w:rFonts w:cs="Times New Roman"/>
          <w:szCs w:val="22"/>
        </w:rPr>
      </w:pPr>
      <w:r w:rsidRPr="009D0F5B">
        <w:rPr>
          <w:rFonts w:cs="Times New Roman"/>
          <w:szCs w:val="22"/>
        </w:rPr>
        <w:t xml:space="preserve">I have audited the consolidated and separate financial statements of </w:t>
      </w:r>
      <w:proofErr w:type="spellStart"/>
      <w:r w:rsidRPr="009D0F5B">
        <w:rPr>
          <w:rFonts w:cs="Times New Roman"/>
          <w:szCs w:val="22"/>
        </w:rPr>
        <w:t>Sermsuk</w:t>
      </w:r>
      <w:proofErr w:type="spellEnd"/>
      <w:r w:rsidRPr="009D0F5B">
        <w:rPr>
          <w:rFonts w:cs="Times New Roman"/>
          <w:szCs w:val="22"/>
        </w:rPr>
        <w:t xml:space="preserve"> Public Company Limited and its subsidiaries (the “Group”) and of </w:t>
      </w:r>
      <w:proofErr w:type="spellStart"/>
      <w:r w:rsidRPr="009D0F5B">
        <w:rPr>
          <w:rFonts w:cs="Times New Roman"/>
          <w:szCs w:val="22"/>
        </w:rPr>
        <w:t>Sermsuk</w:t>
      </w:r>
      <w:proofErr w:type="spellEnd"/>
      <w:r w:rsidRPr="009D0F5B">
        <w:rPr>
          <w:rFonts w:cs="Times New Roman"/>
          <w:szCs w:val="22"/>
        </w:rPr>
        <w:t xml:space="preserve"> Public Company Limited (the “Company”), respectively, which comprise the consolidated and separate statements of financial position as at 30 September 2017, </w:t>
      </w:r>
      <w:r w:rsidRPr="009D0F5B">
        <w:rPr>
          <w:rFonts w:cs="Times New Roman"/>
          <w:szCs w:val="22"/>
        </w:rPr>
        <w:br/>
        <w:t>the consolidated and separate statements of</w:t>
      </w:r>
      <w:r w:rsidRPr="009D0F5B">
        <w:rPr>
          <w:rFonts w:cs="Times New Roman"/>
          <w:szCs w:val="22"/>
          <w:rtl/>
          <w:cs/>
        </w:rPr>
        <w:t xml:space="preserve"> </w:t>
      </w:r>
      <w:r w:rsidRPr="009D0F5B">
        <w:rPr>
          <w:rFonts w:cs="Times New Roman"/>
          <w:szCs w:val="22"/>
        </w:rPr>
        <w:t xml:space="preserve">comprehensive income, changes in equity and cash flows for the </w:t>
      </w:r>
      <w:r>
        <w:rPr>
          <w:rFonts w:cs="Times New Roman"/>
          <w:spacing w:val="-3"/>
          <w:szCs w:val="22"/>
        </w:rPr>
        <w:t>year</w:t>
      </w:r>
      <w:r w:rsidRPr="009D0F5B">
        <w:rPr>
          <w:rFonts w:cs="Times New Roman"/>
          <w:spacing w:val="-3"/>
          <w:szCs w:val="22"/>
        </w:rPr>
        <w:t xml:space="preserve"> ended as of that date</w:t>
      </w:r>
      <w:r w:rsidRPr="009D0F5B">
        <w:rPr>
          <w:rFonts w:cs="Times New Roman"/>
          <w:szCs w:val="22"/>
        </w:rPr>
        <w:t>, and notes, comprising a summary of significant accounting policies and other explanatory information.</w:t>
      </w:r>
    </w:p>
    <w:p w:rsidR="004A7ECC" w:rsidRPr="009D0F5B" w:rsidRDefault="004A7ECC" w:rsidP="004A7ECC">
      <w:pPr>
        <w:jc w:val="thaiDistribute"/>
        <w:rPr>
          <w:rFonts w:cs="Times New Roman"/>
          <w:szCs w:val="22"/>
        </w:rPr>
      </w:pPr>
    </w:p>
    <w:p w:rsidR="004A7ECC" w:rsidRPr="00681F20" w:rsidRDefault="004A7ECC" w:rsidP="004A7ECC">
      <w:pPr>
        <w:jc w:val="thaiDistribute"/>
        <w:rPr>
          <w:rFonts w:cs="Times New Roman"/>
          <w:szCs w:val="28"/>
        </w:rPr>
      </w:pPr>
      <w:r w:rsidRPr="00681F20">
        <w:rPr>
          <w:rFonts w:cs="Times New Roman"/>
          <w:szCs w:val="28"/>
        </w:rPr>
        <w:t xml:space="preserve">In my opinion, the </w:t>
      </w:r>
      <w:r>
        <w:rPr>
          <w:rFonts w:cs="Times New Roman"/>
          <w:szCs w:val="28"/>
        </w:rPr>
        <w:t xml:space="preserve">accompanying </w:t>
      </w:r>
      <w:r w:rsidRPr="00681F20">
        <w:rPr>
          <w:rFonts w:cs="Times New Roman"/>
          <w:szCs w:val="28"/>
        </w:rPr>
        <w:t xml:space="preserve">consolidated and separate financial statements present fairly, in all material respects, the financial position of the Group and the Company, respectively, as at </w:t>
      </w:r>
      <w:r w:rsidRPr="009D0F5B">
        <w:rPr>
          <w:rFonts w:cs="Times New Roman"/>
          <w:szCs w:val="22"/>
        </w:rPr>
        <w:t>30 September 2017</w:t>
      </w:r>
      <w:r w:rsidRPr="00681F20">
        <w:rPr>
          <w:rFonts w:cs="Times New Roman"/>
          <w:szCs w:val="28"/>
        </w:rPr>
        <w:t xml:space="preserve"> and their financial performance and cash flows for the year then ended in accordance with Thai Financial Reporting Standards (TFRSs).</w:t>
      </w:r>
    </w:p>
    <w:p w:rsidR="004A7ECC" w:rsidRDefault="004A7ECC" w:rsidP="004A7ECC">
      <w:pPr>
        <w:jc w:val="thaiDistribute"/>
        <w:rPr>
          <w:rFonts w:cs="Times New Roman"/>
          <w:szCs w:val="28"/>
        </w:rPr>
      </w:pPr>
    </w:p>
    <w:p w:rsidR="002B4F5D" w:rsidRPr="00950490" w:rsidRDefault="002B4F5D" w:rsidP="002B4F5D">
      <w:pPr>
        <w:spacing w:line="240" w:lineRule="atLeast"/>
        <w:jc w:val="thaiDistribute"/>
        <w:rPr>
          <w:szCs w:val="22"/>
          <w:lang w:val="en-US"/>
        </w:rPr>
      </w:pPr>
    </w:p>
    <w:p w:rsidR="002B4F5D" w:rsidRPr="00950490" w:rsidRDefault="002B4F5D" w:rsidP="002B4F5D">
      <w:pPr>
        <w:tabs>
          <w:tab w:val="left" w:pos="5760"/>
        </w:tabs>
        <w:spacing w:line="240" w:lineRule="atLeast"/>
        <w:ind w:right="43"/>
        <w:jc w:val="both"/>
        <w:rPr>
          <w:rFonts w:cs="Times New Roman"/>
          <w:i/>
          <w:iCs/>
        </w:rPr>
      </w:pPr>
      <w:r w:rsidRPr="00950490">
        <w:rPr>
          <w:rFonts w:cs="Times New Roman"/>
          <w:i/>
          <w:iCs/>
        </w:rPr>
        <w:t>Other matter</w:t>
      </w:r>
    </w:p>
    <w:p w:rsidR="002B4F5D" w:rsidRPr="00950490" w:rsidRDefault="002B4F5D" w:rsidP="002B4F5D">
      <w:pPr>
        <w:tabs>
          <w:tab w:val="left" w:pos="5760"/>
        </w:tabs>
        <w:spacing w:line="240" w:lineRule="atLeast"/>
        <w:ind w:right="43"/>
        <w:jc w:val="both"/>
        <w:rPr>
          <w:rFonts w:cs="Times New Roman"/>
        </w:rPr>
      </w:pPr>
    </w:p>
    <w:p w:rsidR="00D13DF9" w:rsidRPr="00D40D40" w:rsidRDefault="00D13DF9" w:rsidP="00D13DF9">
      <w:pPr>
        <w:tabs>
          <w:tab w:val="left" w:pos="5760"/>
        </w:tabs>
        <w:ind w:right="43"/>
        <w:jc w:val="both"/>
        <w:rPr>
          <w:rFonts w:cs="Times New Roman"/>
          <w:szCs w:val="22"/>
        </w:rPr>
      </w:pPr>
      <w:r w:rsidRPr="00D40D40">
        <w:rPr>
          <w:rFonts w:cs="Times New Roman"/>
          <w:szCs w:val="22"/>
        </w:rPr>
        <w:t xml:space="preserve">I draw attention to the following; describe in Note (2) the Company changed its financial year-end from </w:t>
      </w:r>
      <w:r>
        <w:rPr>
          <w:rFonts w:cs="Times New Roman"/>
          <w:szCs w:val="22"/>
        </w:rPr>
        <w:br/>
      </w:r>
      <w:r w:rsidRPr="00D40D40">
        <w:rPr>
          <w:rFonts w:cs="Times New Roman"/>
          <w:szCs w:val="22"/>
        </w:rPr>
        <w:t xml:space="preserve">31 December to 30 September in 2016. Consequently, the consolidated and separate statements of comprehensive income, changes in equity and cash flows for the accounting period ended </w:t>
      </w:r>
      <w:r w:rsidR="00B4737B">
        <w:rPr>
          <w:rFonts w:cs="Times New Roman"/>
          <w:szCs w:val="22"/>
        </w:rPr>
        <w:t xml:space="preserve">30 September </w:t>
      </w:r>
      <w:r w:rsidRPr="00D40D40">
        <w:rPr>
          <w:rFonts w:cs="Times New Roman"/>
          <w:szCs w:val="22"/>
        </w:rPr>
        <w:t>2017 comprise only 12 months whereas the comparative in</w:t>
      </w:r>
      <w:r w:rsidR="00C56167">
        <w:rPr>
          <w:rFonts w:cs="Times New Roman"/>
          <w:szCs w:val="22"/>
        </w:rPr>
        <w:t>formation presented for the period</w:t>
      </w:r>
      <w:r w:rsidRPr="00D40D40">
        <w:rPr>
          <w:rFonts w:cs="Times New Roman"/>
          <w:szCs w:val="22"/>
        </w:rPr>
        <w:t xml:space="preserve"> ended 30 September 2016 comprise 9 months, which results in the periods presented being not comparable. Therefore, supp</w:t>
      </w:r>
      <w:r w:rsidR="00A34FEF">
        <w:rPr>
          <w:rFonts w:cs="Times New Roman"/>
          <w:szCs w:val="22"/>
        </w:rPr>
        <w:t>lementary information in Note 34</w:t>
      </w:r>
      <w:r w:rsidRPr="00D40D40">
        <w:rPr>
          <w:rFonts w:cs="Times New Roman"/>
          <w:szCs w:val="22"/>
        </w:rPr>
        <w:t xml:space="preserve"> has been prepared by the Group and the Company as additional information in the form of unaudited consolidated and separate statements of comprehensive income, cash flows and segment information for the year ended 30 September 2016. I have not audited the supplementary information and do not express any audit opinion on such information.</w:t>
      </w:r>
    </w:p>
    <w:p w:rsidR="002B4F5D" w:rsidRDefault="002B4F5D" w:rsidP="004A7ECC">
      <w:pPr>
        <w:jc w:val="thaiDistribute"/>
        <w:rPr>
          <w:rFonts w:cs="Times New Roman"/>
          <w:szCs w:val="28"/>
        </w:rPr>
      </w:pPr>
    </w:p>
    <w:p w:rsidR="002B4F5D" w:rsidRPr="00681F20" w:rsidRDefault="002B4F5D" w:rsidP="004A7ECC">
      <w:pPr>
        <w:jc w:val="thaiDistribute"/>
        <w:rPr>
          <w:rFonts w:cs="Times New Roman"/>
          <w:szCs w:val="28"/>
        </w:rPr>
      </w:pPr>
    </w:p>
    <w:p w:rsidR="00CC1CC7" w:rsidRDefault="00CC1CC7" w:rsidP="004A7ECC">
      <w:pPr>
        <w:jc w:val="thaiDistribute"/>
        <w:rPr>
          <w:rFonts w:cs="Times New Roman"/>
          <w:i/>
          <w:iCs/>
          <w:szCs w:val="28"/>
        </w:rPr>
        <w:sectPr w:rsidR="00CC1CC7" w:rsidSect="00CC1CC7">
          <w:headerReference w:type="default" r:id="rId9"/>
          <w:footerReference w:type="default" r:id="rId10"/>
          <w:pgSz w:w="11907" w:h="16840"/>
          <w:pgMar w:top="691" w:right="1152" w:bottom="576" w:left="1152" w:header="720" w:footer="720" w:gutter="0"/>
          <w:paperSrc w:first="7" w:other="7"/>
          <w:cols w:space="720"/>
        </w:sectPr>
      </w:pPr>
    </w:p>
    <w:p w:rsidR="004A7ECC" w:rsidRPr="00681F20" w:rsidRDefault="004A7ECC" w:rsidP="004A7ECC">
      <w:pPr>
        <w:jc w:val="thaiDistribute"/>
        <w:rPr>
          <w:rFonts w:cs="Times New Roman"/>
          <w:i/>
          <w:iCs/>
          <w:szCs w:val="28"/>
        </w:rPr>
      </w:pPr>
      <w:r w:rsidRPr="00681F20">
        <w:rPr>
          <w:rFonts w:cs="Times New Roman"/>
          <w:i/>
          <w:iCs/>
          <w:szCs w:val="28"/>
        </w:rPr>
        <w:lastRenderedPageBreak/>
        <w:t>Basis for Opinion</w:t>
      </w:r>
    </w:p>
    <w:p w:rsidR="004A7ECC" w:rsidRPr="00681F20" w:rsidRDefault="004A7ECC" w:rsidP="004A7ECC">
      <w:pPr>
        <w:jc w:val="thaiDistribute"/>
        <w:rPr>
          <w:rFonts w:cs="Times New Roman"/>
          <w:szCs w:val="28"/>
        </w:rPr>
      </w:pPr>
    </w:p>
    <w:p w:rsidR="004A7ECC" w:rsidRPr="00681F20" w:rsidRDefault="004A7ECC" w:rsidP="004A7ECC">
      <w:pPr>
        <w:jc w:val="both"/>
        <w:rPr>
          <w:rFonts w:cs="Times New Roman"/>
          <w:szCs w:val="28"/>
        </w:rPr>
      </w:pPr>
      <w:r w:rsidRPr="00681F20">
        <w:rPr>
          <w:rFonts w:cs="Times New Roman"/>
          <w:szCs w:val="28"/>
        </w:rPr>
        <w:t xml:space="preserve">I conducted my audit in accordance with Thai Standards on Auditing (TSAs). My responsibilities under those standards are further described in the </w:t>
      </w:r>
      <w:r w:rsidRPr="00B92A8E">
        <w:rPr>
          <w:rFonts w:cs="Times New Roman"/>
          <w:szCs w:val="28"/>
        </w:rPr>
        <w:t>Auditor’s Responsibilities for the Audit of the Consolidated and Separate Financial Statements</w:t>
      </w:r>
      <w:r w:rsidRPr="00681F20">
        <w:rPr>
          <w:rFonts w:cs="Times New Roman"/>
          <w:szCs w:val="28"/>
        </w:rPr>
        <w:t xml:space="preserve"> section of my report. I am independent of the Group and the Company </w:t>
      </w:r>
      <w:r>
        <w:rPr>
          <w:rFonts w:cs="Times New Roman"/>
          <w:szCs w:val="28"/>
        </w:rPr>
        <w:br/>
      </w:r>
      <w:r w:rsidRPr="00681F20">
        <w:rPr>
          <w:rFonts w:cs="Times New Roman"/>
          <w:szCs w:val="28"/>
        </w:rPr>
        <w:t xml:space="preserve">in accordance with </w:t>
      </w:r>
      <w:r>
        <w:rPr>
          <w:rFonts w:cs="Times New Roman"/>
          <w:szCs w:val="28"/>
        </w:rPr>
        <w:t xml:space="preserve">the </w:t>
      </w:r>
      <w:r w:rsidRPr="00681F20">
        <w:rPr>
          <w:rFonts w:cs="Times New Roman"/>
          <w:szCs w:val="28"/>
        </w:rPr>
        <w:t>Code of Ethics for Professional Accountants</w:t>
      </w:r>
      <w:r>
        <w:rPr>
          <w:rFonts w:cs="Times New Roman"/>
          <w:szCs w:val="28"/>
        </w:rPr>
        <w:t xml:space="preserve"> issued by the Federation of Accounting Professions that is</w:t>
      </w:r>
      <w:r w:rsidRPr="00681F20">
        <w:rPr>
          <w:rFonts w:cs="Times New Roman"/>
          <w:szCs w:val="28"/>
        </w:rPr>
        <w:t xml:space="preserve"> relevant to my audit of the consolidated and separate financial statements, and I have fulfilled my other ethical responsibilities in acco</w:t>
      </w:r>
      <w:r>
        <w:rPr>
          <w:rFonts w:cs="Times New Roman"/>
          <w:szCs w:val="28"/>
        </w:rPr>
        <w:t>rdance with these requirements.</w:t>
      </w:r>
      <w:r w:rsidRPr="00681F20">
        <w:rPr>
          <w:rFonts w:cs="Times New Roman"/>
          <w:szCs w:val="28"/>
        </w:rPr>
        <w:t xml:space="preserve"> I believe that the audit evidence I have obtained is sufficient and appropriate to provide a basis for my opinion.</w:t>
      </w:r>
    </w:p>
    <w:p w:rsidR="004A7ECC" w:rsidRPr="00681F20" w:rsidRDefault="004A7ECC" w:rsidP="004A7ECC">
      <w:pPr>
        <w:jc w:val="thaiDistribute"/>
        <w:rPr>
          <w:rFonts w:cs="Times New Roman"/>
          <w:szCs w:val="28"/>
        </w:rPr>
      </w:pPr>
    </w:p>
    <w:p w:rsidR="002D06F0" w:rsidRPr="00681F20" w:rsidRDefault="002D06F0" w:rsidP="002D06F0">
      <w:pPr>
        <w:jc w:val="thaiDistribute"/>
        <w:rPr>
          <w:rFonts w:cs="Times New Roman"/>
          <w:i/>
          <w:iCs/>
          <w:szCs w:val="28"/>
        </w:rPr>
      </w:pPr>
      <w:r w:rsidRPr="00681F20">
        <w:rPr>
          <w:rFonts w:cs="Times New Roman"/>
          <w:i/>
          <w:iCs/>
          <w:szCs w:val="28"/>
        </w:rPr>
        <w:t>Key Audit Matter</w:t>
      </w:r>
      <w:r>
        <w:rPr>
          <w:rFonts w:cs="Times New Roman"/>
          <w:i/>
          <w:iCs/>
          <w:szCs w:val="28"/>
        </w:rPr>
        <w:t>s</w:t>
      </w:r>
    </w:p>
    <w:p w:rsidR="002D06F0" w:rsidRPr="00681F20" w:rsidRDefault="002D06F0" w:rsidP="002D06F0">
      <w:pPr>
        <w:jc w:val="thaiDistribute"/>
        <w:rPr>
          <w:rFonts w:cs="Times New Roman"/>
          <w:szCs w:val="28"/>
        </w:rPr>
      </w:pPr>
    </w:p>
    <w:p w:rsidR="002D06F0" w:rsidRDefault="002D06F0" w:rsidP="002D06F0">
      <w:pPr>
        <w:jc w:val="both"/>
        <w:outlineLvl w:val="0"/>
        <w:rPr>
          <w:rFonts w:cs="Times New Roman"/>
          <w:szCs w:val="28"/>
        </w:rPr>
      </w:pPr>
      <w:r w:rsidRPr="00681F20">
        <w:rPr>
          <w:rFonts w:cs="Times New Roman"/>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D06F0" w:rsidRDefault="002D06F0" w:rsidP="002D06F0">
      <w:pPr>
        <w:jc w:val="both"/>
        <w:outlineLvl w:val="0"/>
        <w:rPr>
          <w:rFonts w:cs="Times New Roman"/>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6"/>
        <w:gridCol w:w="4807"/>
      </w:tblGrid>
      <w:tr w:rsidR="002D06F0" w:rsidRPr="00681F20"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681F20" w:rsidRDefault="002D06F0" w:rsidP="00E26796">
            <w:pPr>
              <w:rPr>
                <w:rFonts w:cs="Times New Roman"/>
                <w:szCs w:val="28"/>
              </w:rPr>
            </w:pPr>
            <w:r w:rsidRPr="00681F20">
              <w:rPr>
                <w:rFonts w:cs="Times New Roman"/>
                <w:szCs w:val="28"/>
              </w:rPr>
              <w:t xml:space="preserve">Valuation of </w:t>
            </w:r>
            <w:r>
              <w:rPr>
                <w:rFonts w:cs="Times New Roman"/>
                <w:szCs w:val="28"/>
              </w:rPr>
              <w:t>property, plant and equipment</w:t>
            </w:r>
          </w:p>
        </w:tc>
      </w:tr>
      <w:tr w:rsidR="002D06F0" w:rsidRPr="00681F20"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681F20" w:rsidRDefault="004C1C13" w:rsidP="00E26796">
            <w:pPr>
              <w:rPr>
                <w:rFonts w:cs="Times New Roman"/>
                <w:szCs w:val="28"/>
              </w:rPr>
            </w:pPr>
            <w:r w:rsidRPr="0030211C">
              <w:rPr>
                <w:rFonts w:cs="Times New Roman"/>
                <w:szCs w:val="28"/>
              </w:rPr>
              <w:t xml:space="preserve">Refer to notes </w:t>
            </w:r>
            <w:r>
              <w:rPr>
                <w:rFonts w:cs="Times New Roman"/>
                <w:szCs w:val="28"/>
              </w:rPr>
              <w:t xml:space="preserve">3 and </w:t>
            </w:r>
            <w:r w:rsidRPr="0030211C">
              <w:rPr>
                <w:rFonts w:cs="Times New Roman"/>
                <w:szCs w:val="28"/>
              </w:rPr>
              <w:t>13</w:t>
            </w:r>
          </w:p>
        </w:tc>
      </w:tr>
      <w:tr w:rsidR="002D06F0" w:rsidRPr="00681F20"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681F20" w:rsidRDefault="002D06F0" w:rsidP="00E26796">
            <w:pPr>
              <w:rPr>
                <w:rFonts w:cs="Times New Roman"/>
                <w:b/>
                <w:bCs/>
                <w:szCs w:val="28"/>
              </w:rPr>
            </w:pPr>
            <w:r w:rsidRPr="00681F20">
              <w:rPr>
                <w:rFonts w:cs="Times New Roman"/>
                <w:b/>
                <w:bCs/>
                <w:szCs w:val="28"/>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681F20" w:rsidRDefault="002D06F0" w:rsidP="00E26796">
            <w:pPr>
              <w:rPr>
                <w:rFonts w:cs="Times New Roman"/>
                <w:b/>
                <w:bCs/>
                <w:szCs w:val="28"/>
              </w:rPr>
            </w:pPr>
            <w:r w:rsidRPr="00681F20">
              <w:rPr>
                <w:rFonts w:cs="Times New Roman"/>
                <w:b/>
                <w:bCs/>
                <w:szCs w:val="28"/>
              </w:rPr>
              <w:t>Ho</w:t>
            </w:r>
            <w:r>
              <w:rPr>
                <w:rFonts w:cs="Times New Roman"/>
                <w:b/>
                <w:bCs/>
                <w:szCs w:val="28"/>
              </w:rPr>
              <w:t>w the matter was addressed in the</w:t>
            </w:r>
            <w:r w:rsidRPr="00681F20">
              <w:rPr>
                <w:rFonts w:cs="Times New Roman"/>
                <w:b/>
                <w:bCs/>
                <w:szCs w:val="28"/>
              </w:rPr>
              <w:t xml:space="preserve"> audit</w:t>
            </w:r>
          </w:p>
        </w:tc>
      </w:tr>
      <w:tr w:rsidR="002D06F0" w:rsidRPr="00681F20" w:rsidTr="00E26796">
        <w:tc>
          <w:tcPr>
            <w:tcW w:w="4910" w:type="dxa"/>
            <w:tcBorders>
              <w:top w:val="single" w:sz="4" w:space="0" w:color="auto"/>
              <w:right w:val="single" w:sz="4" w:space="0" w:color="auto"/>
            </w:tcBorders>
            <w:shd w:val="clear" w:color="auto" w:fill="auto"/>
          </w:tcPr>
          <w:p w:rsidR="002E47DD" w:rsidRPr="0030211C" w:rsidRDefault="002E47DD" w:rsidP="002E47DD">
            <w:pPr>
              <w:spacing w:after="260"/>
              <w:jc w:val="thaiDistribute"/>
              <w:rPr>
                <w:rFonts w:cs="Times New Roman"/>
              </w:rPr>
            </w:pPr>
            <w:r>
              <w:rPr>
                <w:rFonts w:cs="Times New Roman"/>
              </w:rPr>
              <w:t xml:space="preserve">The Group and the Company incurred </w:t>
            </w:r>
            <w:r w:rsidRPr="0030211C">
              <w:rPr>
                <w:rFonts w:cs="Times New Roman"/>
              </w:rPr>
              <w:t>operating losses in the consolidated and separate financial statements for many years resulting from market competition. These would trigger possible impairment indicators. As a resu</w:t>
            </w:r>
            <w:r>
              <w:rPr>
                <w:rFonts w:cs="Times New Roman"/>
              </w:rPr>
              <w:t xml:space="preserve">lt, the carrying amounts of the </w:t>
            </w:r>
            <w:r w:rsidRPr="0030211C">
              <w:rPr>
                <w:rFonts w:cs="Times New Roman"/>
              </w:rPr>
              <w:t xml:space="preserve">property, plant and equipment may exceed the recoverable amount. </w:t>
            </w:r>
          </w:p>
          <w:p w:rsidR="002D06F0" w:rsidRPr="00A052E4" w:rsidRDefault="002D06F0" w:rsidP="00E26796">
            <w:pPr>
              <w:jc w:val="both"/>
              <w:rPr>
                <w:rFonts w:eastAsia="Arial"/>
                <w:szCs w:val="22"/>
              </w:rPr>
            </w:pPr>
          </w:p>
          <w:p w:rsidR="002E47DD" w:rsidRDefault="002E47DD" w:rsidP="002E47DD">
            <w:pPr>
              <w:jc w:val="both"/>
              <w:rPr>
                <w:rFonts w:eastAsia="Arial"/>
              </w:rPr>
            </w:pPr>
            <w:r w:rsidRPr="0030211C">
              <w:rPr>
                <w:rFonts w:eastAsia="Arial"/>
              </w:rPr>
              <w:t xml:space="preserve">In assessing the impairment issue, the management uses value in use to determine the recoverable amount. In this regard, the management applies </w:t>
            </w:r>
            <w:r w:rsidRPr="007D03EF">
              <w:rPr>
                <w:rFonts w:eastAsia="Arial"/>
              </w:rPr>
              <w:t>significant judgment for estimate cash flows from operating from the discounted cash flow projections such as sales growth rate and discount rate, this is focus and of my audit.</w:t>
            </w:r>
          </w:p>
          <w:p w:rsidR="002D06F0" w:rsidRPr="00A052E4" w:rsidRDefault="002D06F0" w:rsidP="00E26796">
            <w:pPr>
              <w:pStyle w:val="BodyText"/>
              <w:spacing w:before="60" w:after="60"/>
              <w:jc w:val="both"/>
              <w:rPr>
                <w:rFonts w:cs="Times New Roman"/>
                <w:szCs w:val="22"/>
              </w:rPr>
            </w:pPr>
          </w:p>
          <w:p w:rsidR="002D06F0" w:rsidRPr="00681F20" w:rsidRDefault="002D06F0" w:rsidP="002E47DD">
            <w:pPr>
              <w:pStyle w:val="Default"/>
              <w:jc w:val="thaiDistribute"/>
              <w:rPr>
                <w:rFonts w:cs="Times New Roman"/>
                <w:szCs w:val="28"/>
              </w:rPr>
            </w:pPr>
          </w:p>
        </w:tc>
        <w:tc>
          <w:tcPr>
            <w:tcW w:w="4911" w:type="dxa"/>
            <w:tcBorders>
              <w:top w:val="nil"/>
              <w:left w:val="single" w:sz="4" w:space="0" w:color="auto"/>
              <w:bottom w:val="single" w:sz="4" w:space="0" w:color="auto"/>
            </w:tcBorders>
            <w:shd w:val="clear" w:color="auto" w:fill="auto"/>
          </w:tcPr>
          <w:p w:rsidR="002D06F0" w:rsidRDefault="002D06F0" w:rsidP="00E26796">
            <w:pPr>
              <w:rPr>
                <w:rFonts w:cs="Times New Roman"/>
                <w:szCs w:val="28"/>
              </w:rPr>
            </w:pPr>
            <w:r w:rsidRPr="00681F20">
              <w:rPr>
                <w:rFonts w:cs="Times New Roman"/>
                <w:szCs w:val="28"/>
              </w:rPr>
              <w:t xml:space="preserve">My audit procedures </w:t>
            </w:r>
            <w:r>
              <w:rPr>
                <w:rFonts w:cs="Times New Roman"/>
                <w:szCs w:val="28"/>
              </w:rPr>
              <w:t>are as follows:</w:t>
            </w:r>
          </w:p>
          <w:p w:rsidR="002E47DD" w:rsidRPr="0030211C" w:rsidRDefault="002E47DD" w:rsidP="002E47DD">
            <w:pPr>
              <w:rPr>
                <w:rFonts w:cs="Times New Roman"/>
              </w:rPr>
            </w:pPr>
          </w:p>
          <w:p w:rsidR="002E47DD" w:rsidRPr="0030211C" w:rsidRDefault="002E47DD" w:rsidP="002E47DD">
            <w:pPr>
              <w:numPr>
                <w:ilvl w:val="0"/>
                <w:numId w:val="37"/>
              </w:numPr>
              <w:autoSpaceDE w:val="0"/>
              <w:autoSpaceDN w:val="0"/>
              <w:adjustRightInd w:val="0"/>
              <w:spacing w:line="240" w:lineRule="auto"/>
              <w:ind w:left="342"/>
              <w:contextualSpacing/>
              <w:jc w:val="thaiDistribute"/>
              <w:rPr>
                <w:rFonts w:cs="Times New Roman"/>
              </w:rPr>
            </w:pPr>
            <w:r w:rsidRPr="0030211C">
              <w:rPr>
                <w:rFonts w:cs="Times New Roman"/>
              </w:rPr>
              <w:t>Gain understanding of the process for estimating the recoverable amount including the value in use which derived from discounted cash flow</w:t>
            </w:r>
            <w:r>
              <w:rPr>
                <w:rFonts w:cs="Times New Roman"/>
              </w:rPr>
              <w:t xml:space="preserve"> along with business operating plans</w:t>
            </w:r>
            <w:r w:rsidRPr="0030211C">
              <w:rPr>
                <w:rFonts w:cs="Times New Roman"/>
              </w:rPr>
              <w:t>.</w:t>
            </w:r>
          </w:p>
          <w:p w:rsidR="002E47DD" w:rsidRPr="0030211C" w:rsidRDefault="002E47DD" w:rsidP="002E47DD">
            <w:pPr>
              <w:autoSpaceDE w:val="0"/>
              <w:autoSpaceDN w:val="0"/>
              <w:adjustRightInd w:val="0"/>
              <w:jc w:val="thaiDistribute"/>
              <w:rPr>
                <w:rFonts w:cs="Times New Roman"/>
              </w:rPr>
            </w:pPr>
          </w:p>
          <w:p w:rsidR="002E47DD" w:rsidRPr="00B9179D" w:rsidRDefault="002E47DD" w:rsidP="002E47DD">
            <w:pPr>
              <w:numPr>
                <w:ilvl w:val="0"/>
                <w:numId w:val="37"/>
              </w:numPr>
              <w:autoSpaceDE w:val="0"/>
              <w:autoSpaceDN w:val="0"/>
              <w:adjustRightInd w:val="0"/>
              <w:spacing w:line="240" w:lineRule="auto"/>
              <w:ind w:left="342"/>
              <w:contextualSpacing/>
              <w:jc w:val="both"/>
              <w:rPr>
                <w:rFonts w:cs="Times New Roman"/>
              </w:rPr>
            </w:pPr>
            <w:r>
              <w:rPr>
                <w:rFonts w:cs="Times New Roman"/>
                <w:spacing w:val="-4"/>
              </w:rPr>
              <w:t xml:space="preserve">Evaluating </w:t>
            </w:r>
            <w:r w:rsidRPr="0030211C">
              <w:rPr>
                <w:rFonts w:cs="Times New Roman"/>
                <w:spacing w:val="-4"/>
              </w:rPr>
              <w:t>key assumptions</w:t>
            </w:r>
            <w:r w:rsidRPr="0030211C">
              <w:rPr>
                <w:rFonts w:cs="Times New Roman"/>
              </w:rPr>
              <w:t xml:space="preserve"> applie</w:t>
            </w:r>
            <w:r>
              <w:rPr>
                <w:rFonts w:cs="Times New Roman"/>
              </w:rPr>
              <w:t xml:space="preserve">d in the cash flow projections </w:t>
            </w:r>
            <w:r w:rsidRPr="0030211C">
              <w:rPr>
                <w:rFonts w:cs="Times New Roman"/>
              </w:rPr>
              <w:t xml:space="preserve">including discount rates and </w:t>
            </w:r>
            <w:r>
              <w:rPr>
                <w:rFonts w:cs="Times New Roman"/>
              </w:rPr>
              <w:t>sales growth rate</w:t>
            </w:r>
            <w:r w:rsidRPr="0030211C">
              <w:rPr>
                <w:rFonts w:cs="Times New Roman"/>
              </w:rPr>
              <w:t xml:space="preserve"> by reference to my knowledge of the industry and external market data. </w:t>
            </w:r>
            <w:r w:rsidRPr="00B9179D">
              <w:rPr>
                <w:rFonts w:cs="Times New Roman"/>
              </w:rPr>
              <w:t>In determining appropriateness of discounted rate, KPMG valuation specialist compare the rate used with the weighted average cost of capital within the same industry which the Group operates in.</w:t>
            </w:r>
          </w:p>
          <w:p w:rsidR="002E47DD" w:rsidRDefault="002E47DD" w:rsidP="002E47DD">
            <w:pPr>
              <w:autoSpaceDE w:val="0"/>
              <w:autoSpaceDN w:val="0"/>
              <w:adjustRightInd w:val="0"/>
              <w:ind w:left="342"/>
              <w:jc w:val="thaiDistribute"/>
              <w:rPr>
                <w:rFonts w:cs="Times New Roman"/>
              </w:rPr>
            </w:pPr>
          </w:p>
          <w:p w:rsidR="002E47DD" w:rsidRDefault="002E47DD" w:rsidP="002E47DD">
            <w:pPr>
              <w:numPr>
                <w:ilvl w:val="0"/>
                <w:numId w:val="43"/>
              </w:numPr>
              <w:autoSpaceDE w:val="0"/>
              <w:autoSpaceDN w:val="0"/>
              <w:adjustRightInd w:val="0"/>
              <w:ind w:left="323"/>
              <w:jc w:val="thaiDistribute"/>
              <w:rPr>
                <w:rFonts w:cs="Times New Roman"/>
              </w:rPr>
            </w:pPr>
            <w:r>
              <w:rPr>
                <w:rFonts w:cs="Times New Roman"/>
              </w:rPr>
              <w:t>E</w:t>
            </w:r>
            <w:r w:rsidRPr="00B9179D">
              <w:rPr>
                <w:rFonts w:cs="Times New Roman"/>
              </w:rPr>
              <w:t>valuating the sensitivity of key assumptions used in future cash flows projection which affect to the recoverable amount of cash-generating unit; and</w:t>
            </w:r>
          </w:p>
          <w:p w:rsidR="002E47DD" w:rsidRDefault="002E47DD" w:rsidP="002E47DD">
            <w:pPr>
              <w:autoSpaceDE w:val="0"/>
              <w:autoSpaceDN w:val="0"/>
              <w:adjustRightInd w:val="0"/>
              <w:ind w:left="323"/>
              <w:jc w:val="thaiDistribute"/>
              <w:rPr>
                <w:rFonts w:cs="Times New Roman"/>
              </w:rPr>
            </w:pPr>
          </w:p>
          <w:p w:rsidR="002D06F0" w:rsidRPr="002E47DD" w:rsidRDefault="002E47DD" w:rsidP="002E47DD">
            <w:pPr>
              <w:numPr>
                <w:ilvl w:val="0"/>
                <w:numId w:val="43"/>
              </w:numPr>
              <w:autoSpaceDE w:val="0"/>
              <w:autoSpaceDN w:val="0"/>
              <w:adjustRightInd w:val="0"/>
              <w:ind w:left="323"/>
              <w:jc w:val="thaiDistribute"/>
              <w:rPr>
                <w:rFonts w:cs="Times New Roman"/>
              </w:rPr>
            </w:pPr>
            <w:r w:rsidRPr="002E47DD">
              <w:rPr>
                <w:rFonts w:cs="Times New Roman"/>
              </w:rPr>
              <w:t>Evaluating the adequacy of the disclosure in accordance with Thai Financial Reporting Standards.</w:t>
            </w:r>
          </w:p>
        </w:tc>
      </w:tr>
    </w:tbl>
    <w:p w:rsidR="002D06F0" w:rsidRDefault="002D06F0" w:rsidP="002D06F0">
      <w:pPr>
        <w:jc w:val="both"/>
        <w:outlineLvl w:val="0"/>
        <w:rPr>
          <w:rFonts w:cs="Times New Roman"/>
          <w:szCs w:val="28"/>
        </w:rPr>
      </w:pPr>
    </w:p>
    <w:p w:rsidR="002D06F0" w:rsidRDefault="002D06F0" w:rsidP="002D06F0">
      <w:pPr>
        <w:jc w:val="both"/>
        <w:outlineLvl w:val="0"/>
        <w:rPr>
          <w:rFonts w:cs="Times New Roman"/>
          <w:szCs w:val="28"/>
        </w:rPr>
      </w:pPr>
      <w:r>
        <w:rPr>
          <w:rFonts w:cs="Times New Roman"/>
          <w:szCs w:val="2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9D0F5B"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9D0F5B" w:rsidRDefault="002D06F0" w:rsidP="00E26796">
            <w:pPr>
              <w:rPr>
                <w:rFonts w:cs="Times New Roman"/>
                <w:szCs w:val="22"/>
              </w:rPr>
            </w:pPr>
            <w:r w:rsidRPr="009D0F5B">
              <w:rPr>
                <w:rFonts w:cs="Times New Roman"/>
                <w:szCs w:val="22"/>
              </w:rPr>
              <w:lastRenderedPageBreak/>
              <w:t>Recoverability of deferred tax assets</w:t>
            </w:r>
          </w:p>
        </w:tc>
      </w:tr>
      <w:tr w:rsidR="002D06F0" w:rsidRPr="009D0F5B"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9D0F5B" w:rsidRDefault="004C1C13" w:rsidP="00E26796">
            <w:pPr>
              <w:rPr>
                <w:rFonts w:cs="Times New Roman"/>
                <w:szCs w:val="22"/>
              </w:rPr>
            </w:pPr>
            <w:r w:rsidRPr="0030211C">
              <w:rPr>
                <w:rFonts w:cs="Times New Roman"/>
              </w:rPr>
              <w:t xml:space="preserve">Refer to notes </w:t>
            </w:r>
            <w:r>
              <w:rPr>
                <w:rFonts w:cs="Times New Roman"/>
              </w:rPr>
              <w:t>3 and 15</w:t>
            </w:r>
          </w:p>
        </w:tc>
      </w:tr>
      <w:tr w:rsidR="002D06F0" w:rsidRPr="009D0F5B"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9D0F5B" w:rsidRDefault="002D06F0" w:rsidP="00E26796">
            <w:pPr>
              <w:rPr>
                <w:rFonts w:cs="Times New Roman"/>
                <w:b/>
                <w:bCs/>
                <w:szCs w:val="22"/>
              </w:rPr>
            </w:pPr>
            <w:r w:rsidRPr="009D0F5B">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9D0F5B" w:rsidRDefault="002D06F0" w:rsidP="00E26796">
            <w:pPr>
              <w:rPr>
                <w:rFonts w:cs="Times New Roman"/>
                <w:b/>
                <w:bCs/>
                <w:szCs w:val="22"/>
              </w:rPr>
            </w:pPr>
            <w:r w:rsidRPr="009D0F5B">
              <w:rPr>
                <w:rFonts w:cs="Times New Roman"/>
                <w:b/>
                <w:bCs/>
                <w:szCs w:val="22"/>
              </w:rPr>
              <w:t>How the matter was addressed in the audit</w:t>
            </w:r>
          </w:p>
        </w:tc>
      </w:tr>
      <w:tr w:rsidR="002D06F0" w:rsidRPr="009D0F5B" w:rsidTr="00E26796">
        <w:tc>
          <w:tcPr>
            <w:tcW w:w="4910" w:type="dxa"/>
            <w:tcBorders>
              <w:top w:val="single" w:sz="4" w:space="0" w:color="auto"/>
              <w:right w:val="single" w:sz="4" w:space="0" w:color="auto"/>
            </w:tcBorders>
            <w:shd w:val="clear" w:color="auto" w:fill="auto"/>
          </w:tcPr>
          <w:p w:rsidR="004C1C13" w:rsidRPr="0030211C" w:rsidRDefault="004C1C13" w:rsidP="004C1C13">
            <w:pPr>
              <w:jc w:val="both"/>
              <w:rPr>
                <w:rFonts w:cs="Times New Roman"/>
              </w:rPr>
            </w:pPr>
            <w:r w:rsidRPr="0030211C">
              <w:rPr>
                <w:rFonts w:cs="Times New Roman"/>
              </w:rPr>
              <w:t>The Group</w:t>
            </w:r>
            <w:r w:rsidRPr="0030211C">
              <w:rPr>
                <w:rFonts w:cs="Cordia New" w:hint="cs"/>
                <w:rtl/>
                <w:cs/>
              </w:rPr>
              <w:t xml:space="preserve"> </w:t>
            </w:r>
            <w:r w:rsidRPr="0030211C">
              <w:rPr>
                <w:rFonts w:cs="Cordia New"/>
              </w:rPr>
              <w:t>and the Company</w:t>
            </w:r>
            <w:r w:rsidRPr="0030211C">
              <w:rPr>
                <w:rFonts w:cs="Times New Roman"/>
              </w:rPr>
              <w:t xml:space="preserve"> has recognised deferred tax assets</w:t>
            </w:r>
            <w:r>
              <w:rPr>
                <w:rFonts w:cs="Times New Roman"/>
              </w:rPr>
              <w:t xml:space="preserve"> from loss carry forward</w:t>
            </w:r>
            <w:r w:rsidRPr="0030211C">
              <w:rPr>
                <w:rFonts w:cs="Times New Roman"/>
              </w:rPr>
              <w:t>. The recoverability of the deferred tax asset is dependent on future taxable profits and the ability of the Group and the Company to utilise those loss</w:t>
            </w:r>
            <w:r>
              <w:rPr>
                <w:rFonts w:cs="Times New Roman"/>
              </w:rPr>
              <w:t xml:space="preserve">es in the future. Management has to use their judgement in </w:t>
            </w:r>
            <w:r w:rsidRPr="0030211C">
              <w:rPr>
                <w:rFonts w:cs="Times New Roman"/>
              </w:rPr>
              <w:t xml:space="preserve">forecasting future taxable profits </w:t>
            </w:r>
            <w:r>
              <w:rPr>
                <w:rFonts w:cs="Times New Roman"/>
              </w:rPr>
              <w:t>so as to determine</w:t>
            </w:r>
            <w:r w:rsidRPr="0030211C">
              <w:rPr>
                <w:rFonts w:cs="Times New Roman"/>
              </w:rPr>
              <w:t xml:space="preserve"> the amount of the deferred tax asset. The achievement of such forecasts is inherently uncertain, this is focus and of my audit.</w:t>
            </w:r>
          </w:p>
          <w:p w:rsidR="002D06F0" w:rsidRPr="009D0F5B" w:rsidRDefault="002D06F0" w:rsidP="00E26796">
            <w:pPr>
              <w:jc w:val="both"/>
              <w:rPr>
                <w:rFonts w:eastAsia="Arial" w:cs="Times New Roman"/>
                <w:szCs w:val="22"/>
              </w:rPr>
            </w:pPr>
          </w:p>
          <w:p w:rsidR="002D06F0" w:rsidRPr="009D0F5B"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rsidR="002D06F0" w:rsidRPr="009D0F5B" w:rsidRDefault="002D06F0" w:rsidP="00E26796">
            <w:pPr>
              <w:rPr>
                <w:rFonts w:cs="Times New Roman"/>
                <w:szCs w:val="22"/>
              </w:rPr>
            </w:pPr>
            <w:r w:rsidRPr="009D0F5B">
              <w:rPr>
                <w:rFonts w:cs="Times New Roman"/>
                <w:szCs w:val="22"/>
              </w:rPr>
              <w:t>My audit procedures are as follows:</w:t>
            </w:r>
          </w:p>
          <w:p w:rsidR="004C1C13" w:rsidRDefault="004C1C13" w:rsidP="004C1C13">
            <w:pPr>
              <w:jc w:val="both"/>
              <w:rPr>
                <w:rFonts w:cs="Times New Roman"/>
                <w:b/>
                <w:bCs/>
              </w:rPr>
            </w:pPr>
          </w:p>
          <w:p w:rsidR="004C1C13" w:rsidRPr="0030211C" w:rsidRDefault="004C1C13" w:rsidP="004C1C13">
            <w:pPr>
              <w:numPr>
                <w:ilvl w:val="0"/>
                <w:numId w:val="37"/>
              </w:numPr>
              <w:autoSpaceDE w:val="0"/>
              <w:autoSpaceDN w:val="0"/>
              <w:adjustRightInd w:val="0"/>
              <w:spacing w:line="240" w:lineRule="auto"/>
              <w:ind w:left="342"/>
              <w:contextualSpacing/>
              <w:jc w:val="thaiDistribute"/>
              <w:rPr>
                <w:rFonts w:cs="Times New Roman"/>
              </w:rPr>
            </w:pPr>
            <w:r w:rsidRPr="0030211C">
              <w:rPr>
                <w:rFonts w:cs="Times New Roman"/>
              </w:rPr>
              <w:t xml:space="preserve">Gain understanding of the process for </w:t>
            </w:r>
            <w:r>
              <w:rPr>
                <w:rFonts w:cs="Times New Roman"/>
              </w:rPr>
              <w:t>measuring</w:t>
            </w:r>
            <w:r w:rsidRPr="0030211C">
              <w:rPr>
                <w:rFonts w:cs="Times New Roman"/>
              </w:rPr>
              <w:t xml:space="preserve"> </w:t>
            </w:r>
            <w:r w:rsidRPr="007D03EF">
              <w:rPr>
                <w:rFonts w:cs="Times New Roman"/>
              </w:rPr>
              <w:t>deferred tax assets</w:t>
            </w:r>
            <w:r w:rsidRPr="0030211C">
              <w:rPr>
                <w:rFonts w:cs="Times New Roman"/>
              </w:rPr>
              <w:t>.</w:t>
            </w:r>
          </w:p>
          <w:p w:rsidR="004C1C13" w:rsidRPr="007D03EF" w:rsidRDefault="004C1C13" w:rsidP="004C1C13">
            <w:pPr>
              <w:spacing w:line="240" w:lineRule="auto"/>
              <w:contextualSpacing/>
              <w:jc w:val="both"/>
              <w:rPr>
                <w:szCs w:val="28"/>
                <w:cs/>
                <w:lang w:bidi="th-TH"/>
              </w:rPr>
            </w:pPr>
          </w:p>
          <w:p w:rsidR="004C1C13" w:rsidRDefault="004C1C13" w:rsidP="004C1C13">
            <w:pPr>
              <w:numPr>
                <w:ilvl w:val="0"/>
                <w:numId w:val="38"/>
              </w:numPr>
              <w:spacing w:line="240" w:lineRule="auto"/>
              <w:ind w:left="357"/>
              <w:contextualSpacing/>
              <w:jc w:val="both"/>
              <w:rPr>
                <w:rFonts w:cs="Times New Roman"/>
              </w:rPr>
            </w:pPr>
            <w:r w:rsidRPr="0030211C">
              <w:rPr>
                <w:rFonts w:cs="Times New Roman"/>
              </w:rPr>
              <w:t>Evaluating the management’s assumption used in projecting the Group’s future taxable profits in relevant profit. I compare key inputs used by the Group to forecast future taxable profits to externally available data such as economic forecasts and the Group’s own historical data and performance and assessed the sensitivity of the outcomes to reasonably possible changes in assumptions.</w:t>
            </w:r>
          </w:p>
          <w:p w:rsidR="004C1C13" w:rsidRDefault="004C1C13" w:rsidP="004C1C13">
            <w:pPr>
              <w:spacing w:line="240" w:lineRule="auto"/>
              <w:contextualSpacing/>
              <w:jc w:val="both"/>
              <w:rPr>
                <w:rFonts w:cs="Times New Roman"/>
              </w:rPr>
            </w:pPr>
          </w:p>
          <w:p w:rsidR="004C1C13" w:rsidRPr="007D03EF" w:rsidRDefault="004C1C13" w:rsidP="004C1C13">
            <w:pPr>
              <w:pStyle w:val="ListParagraph"/>
              <w:numPr>
                <w:ilvl w:val="0"/>
                <w:numId w:val="38"/>
              </w:numPr>
              <w:spacing w:line="240" w:lineRule="auto"/>
              <w:ind w:left="318"/>
              <w:contextualSpacing/>
              <w:jc w:val="both"/>
              <w:rPr>
                <w:rFonts w:cs="Times New Roman"/>
              </w:rPr>
            </w:pPr>
            <w:r>
              <w:rPr>
                <w:lang w:bidi="th-TH"/>
              </w:rPr>
              <w:t>Test calculation of cash flow projections.</w:t>
            </w:r>
          </w:p>
          <w:p w:rsidR="004C1C13" w:rsidRPr="007D03EF" w:rsidRDefault="004C1C13" w:rsidP="004C1C13">
            <w:pPr>
              <w:ind w:left="357"/>
              <w:jc w:val="both"/>
              <w:rPr>
                <w:rFonts w:cs="Times New Roman"/>
              </w:rPr>
            </w:pPr>
          </w:p>
          <w:p w:rsidR="004C1C13" w:rsidRPr="0030211C" w:rsidRDefault="004C1C13" w:rsidP="004C1C13">
            <w:pPr>
              <w:numPr>
                <w:ilvl w:val="0"/>
                <w:numId w:val="37"/>
              </w:numPr>
              <w:autoSpaceDE w:val="0"/>
              <w:autoSpaceDN w:val="0"/>
              <w:adjustRightInd w:val="0"/>
              <w:spacing w:line="240" w:lineRule="auto"/>
              <w:ind w:left="342"/>
              <w:contextualSpacing/>
              <w:jc w:val="thaiDistribute"/>
              <w:rPr>
                <w:rFonts w:cs="Times New Roman"/>
              </w:rPr>
            </w:pPr>
            <w:r w:rsidRPr="0030211C">
              <w:rPr>
                <w:rFonts w:cs="Times New Roman"/>
              </w:rPr>
              <w:t>Evaluating the adequacy of the disclosure in accordance with Thai Financial Reporting Standards.</w:t>
            </w:r>
          </w:p>
          <w:p w:rsidR="002D06F0" w:rsidRPr="009D0F5B" w:rsidRDefault="002D06F0" w:rsidP="00E26796">
            <w:pPr>
              <w:rPr>
                <w:rFonts w:cs="Times New Roman"/>
                <w:szCs w:val="22"/>
              </w:rPr>
            </w:pPr>
          </w:p>
          <w:p w:rsidR="002D06F0" w:rsidRPr="009D0F5B" w:rsidRDefault="002D06F0" w:rsidP="00E26796">
            <w:pPr>
              <w:jc w:val="thaiDistribute"/>
              <w:rPr>
                <w:rFonts w:cs="Times New Roman"/>
                <w:szCs w:val="22"/>
              </w:rPr>
            </w:pPr>
          </w:p>
        </w:tc>
      </w:tr>
    </w:tbl>
    <w:p w:rsidR="002D06F0" w:rsidRDefault="002D06F0" w:rsidP="002D06F0">
      <w:pPr>
        <w:jc w:val="both"/>
        <w:outlineLvl w:val="0"/>
        <w:rPr>
          <w:rFonts w:cs="Times New Roman"/>
          <w:i/>
          <w:iCs/>
          <w:szCs w:val="22"/>
        </w:rPr>
      </w:pPr>
    </w:p>
    <w:p w:rsidR="002D06F0" w:rsidRPr="00681F20" w:rsidRDefault="002D06F0" w:rsidP="002D06F0">
      <w:pPr>
        <w:jc w:val="thaiDistribute"/>
        <w:rPr>
          <w:rFonts w:cs="Times New Roman"/>
          <w:i/>
          <w:iCs/>
          <w:szCs w:val="28"/>
        </w:rPr>
      </w:pPr>
      <w:r w:rsidRPr="00681F20">
        <w:rPr>
          <w:rFonts w:cs="Times New Roman"/>
          <w:i/>
          <w:iCs/>
          <w:szCs w:val="28"/>
        </w:rPr>
        <w:t xml:space="preserve">Other Information </w:t>
      </w:r>
    </w:p>
    <w:p w:rsidR="002D06F0" w:rsidRPr="00681F20" w:rsidRDefault="002D06F0" w:rsidP="002D06F0">
      <w:pPr>
        <w:jc w:val="thaiDistribute"/>
        <w:rPr>
          <w:rFonts w:cs="Times New Roman"/>
          <w:szCs w:val="28"/>
        </w:rPr>
      </w:pPr>
    </w:p>
    <w:p w:rsidR="002D06F0" w:rsidRDefault="002D06F0" w:rsidP="002D06F0">
      <w:pPr>
        <w:jc w:val="thaiDistribute"/>
        <w:rPr>
          <w:rFonts w:cs="Times New Roman"/>
          <w:szCs w:val="28"/>
        </w:rPr>
      </w:pPr>
      <w:r w:rsidRPr="00681F20">
        <w:rPr>
          <w:rFonts w:cs="Times New Roman"/>
          <w:szCs w:val="28"/>
        </w:rPr>
        <w:t>Management is responsible fo</w:t>
      </w:r>
      <w:r>
        <w:rPr>
          <w:rFonts w:cs="Times New Roman"/>
          <w:szCs w:val="28"/>
        </w:rPr>
        <w:t>r the other information.</w:t>
      </w:r>
      <w:r w:rsidRPr="00681F20">
        <w:rPr>
          <w:rFonts w:cs="Times New Roman"/>
          <w:szCs w:val="28"/>
        </w:rPr>
        <w:t xml:space="preserve"> The other information comprises the informatio</w:t>
      </w:r>
      <w:r>
        <w:rPr>
          <w:rFonts w:cs="Times New Roman"/>
          <w:szCs w:val="28"/>
        </w:rPr>
        <w:t xml:space="preserve">n included in the annual report, but does not include the consolidated and separate financial statements and </w:t>
      </w:r>
      <w:r>
        <w:rPr>
          <w:rFonts w:cs="Times New Roman"/>
          <w:szCs w:val="28"/>
        </w:rPr>
        <w:br/>
        <w:t xml:space="preserve">my auditor’s report thereon. </w:t>
      </w:r>
    </w:p>
    <w:p w:rsidR="002D06F0" w:rsidRPr="00681F20" w:rsidRDefault="002D06F0" w:rsidP="002D06F0">
      <w:pPr>
        <w:jc w:val="thaiDistribute"/>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t xml:space="preserve">My opinion on the consolidated and separate financial statements does not cover the other information and </w:t>
      </w:r>
      <w:r>
        <w:rPr>
          <w:rFonts w:cs="Times New Roman"/>
          <w:szCs w:val="28"/>
        </w:rPr>
        <w:br/>
      </w:r>
      <w:r w:rsidRPr="00681F20">
        <w:rPr>
          <w:rFonts w:cs="Times New Roman"/>
          <w:szCs w:val="28"/>
        </w:rPr>
        <w:t>I will not express any form of assurance conclusion thereon.</w:t>
      </w:r>
    </w:p>
    <w:p w:rsidR="002D06F0" w:rsidRPr="00681F20" w:rsidRDefault="002D06F0" w:rsidP="002D06F0">
      <w:pPr>
        <w:jc w:val="thaiDistribute"/>
        <w:rPr>
          <w:rFonts w:cs="Times New Roman"/>
          <w:szCs w:val="28"/>
        </w:rPr>
      </w:pPr>
    </w:p>
    <w:p w:rsidR="002D06F0" w:rsidRPr="00DA2482" w:rsidRDefault="002D06F0" w:rsidP="002D06F0">
      <w:pPr>
        <w:autoSpaceDE w:val="0"/>
        <w:autoSpaceDN w:val="0"/>
        <w:adjustRightInd w:val="0"/>
        <w:jc w:val="both"/>
        <w:rPr>
          <w:rFonts w:cs="Times New Roman"/>
          <w:szCs w:val="28"/>
        </w:rPr>
      </w:pPr>
      <w:r w:rsidRPr="00DA2482">
        <w:rPr>
          <w:rFonts w:cs="Times New Roman"/>
          <w:szCs w:val="28"/>
        </w:rPr>
        <w:t xml:space="preserve">In connection with my audit of </w:t>
      </w:r>
      <w:r w:rsidRPr="00681F20">
        <w:rPr>
          <w:rFonts w:cs="Times New Roman"/>
          <w:szCs w:val="28"/>
        </w:rPr>
        <w:t>the consolidated and separate financial statements</w:t>
      </w:r>
      <w:r w:rsidRPr="00DA2482">
        <w:rPr>
          <w:rFonts w:cs="Times New Roman"/>
          <w:szCs w:val="28"/>
        </w:rPr>
        <w:t xml:space="preserve">, my responsibility is </w:t>
      </w:r>
      <w:r>
        <w:rPr>
          <w:rFonts w:cs="Times New Roman"/>
          <w:szCs w:val="28"/>
        </w:rPr>
        <w:br/>
      </w:r>
      <w:r w:rsidRPr="00DA2482">
        <w:rPr>
          <w:rFonts w:cs="Times New Roman"/>
          <w:szCs w:val="28"/>
        </w:rPr>
        <w:t xml:space="preserve">to read the other information and, in doing so, consider whether the other information is materially inconsistent with </w:t>
      </w:r>
      <w:r w:rsidRPr="00681F20">
        <w:rPr>
          <w:rFonts w:cs="Times New Roman"/>
          <w:szCs w:val="28"/>
        </w:rPr>
        <w:t>the consolidated and separate financial statements</w:t>
      </w:r>
      <w:r w:rsidRPr="00DA2482">
        <w:rPr>
          <w:rFonts w:cs="Times New Roman"/>
          <w:szCs w:val="28"/>
        </w:rPr>
        <w:t xml:space="preserve"> or my knowledge obtained in the audit, </w:t>
      </w:r>
      <w:r w:rsidRPr="009267B0">
        <w:rPr>
          <w:rFonts w:cs="Times New Roman"/>
          <w:szCs w:val="28"/>
        </w:rPr>
        <w:t>or otherwise appears to be materially misstated. If, based on the wor</w:t>
      </w:r>
      <w:r>
        <w:rPr>
          <w:rFonts w:cs="Times New Roman"/>
          <w:szCs w:val="28"/>
        </w:rPr>
        <w:t>k I have performed, I conclude</w:t>
      </w:r>
      <w:r w:rsidRPr="009267B0">
        <w:rPr>
          <w:rFonts w:cs="Times New Roman"/>
          <w:szCs w:val="28"/>
        </w:rPr>
        <w:t xml:space="preserve"> </w:t>
      </w:r>
      <w:r>
        <w:rPr>
          <w:rFonts w:cs="Times New Roman"/>
          <w:szCs w:val="28"/>
        </w:rPr>
        <w:t xml:space="preserve">that </w:t>
      </w:r>
      <w:r w:rsidRPr="009267B0">
        <w:rPr>
          <w:rFonts w:cs="Times New Roman"/>
          <w:szCs w:val="28"/>
        </w:rPr>
        <w:t>there</w:t>
      </w:r>
      <w:r>
        <w:rPr>
          <w:rFonts w:cs="Times New Roman"/>
          <w:szCs w:val="28"/>
        </w:rPr>
        <w:t xml:space="preserve"> is a material misstatement of this other information, I am required to report the fact. I have nothing to report in this regard.</w:t>
      </w:r>
    </w:p>
    <w:p w:rsidR="002D06F0" w:rsidRDefault="002D06F0" w:rsidP="002D06F0">
      <w:pPr>
        <w:jc w:val="both"/>
        <w:outlineLvl w:val="0"/>
        <w:rPr>
          <w:rFonts w:cs="Times New Roman"/>
          <w:i/>
          <w:iCs/>
          <w:szCs w:val="22"/>
        </w:rPr>
      </w:pPr>
    </w:p>
    <w:p w:rsidR="002D06F0" w:rsidRPr="00681F20" w:rsidRDefault="002D06F0" w:rsidP="002D06F0">
      <w:pPr>
        <w:jc w:val="thaiDistribute"/>
        <w:rPr>
          <w:rFonts w:cs="Times New Roman"/>
          <w:i/>
          <w:iCs/>
          <w:szCs w:val="28"/>
        </w:rPr>
      </w:pPr>
      <w:r w:rsidRPr="00681F20">
        <w:rPr>
          <w:rFonts w:cs="Times New Roman"/>
          <w:i/>
          <w:iCs/>
          <w:szCs w:val="28"/>
        </w:rPr>
        <w:t xml:space="preserve">Responsibilities of Management and Those Charged with Governance for the Consolidated and Separate </w:t>
      </w:r>
      <w:r>
        <w:rPr>
          <w:rFonts w:cs="Times New Roman"/>
          <w:i/>
          <w:iCs/>
          <w:szCs w:val="28"/>
        </w:rPr>
        <w:br/>
        <w:t xml:space="preserve">   </w:t>
      </w:r>
      <w:r w:rsidRPr="00681F20">
        <w:rPr>
          <w:rFonts w:cs="Times New Roman"/>
          <w:i/>
          <w:iCs/>
          <w:szCs w:val="28"/>
        </w:rPr>
        <w:t>Financial Statements</w:t>
      </w:r>
    </w:p>
    <w:p w:rsidR="002D06F0" w:rsidRPr="00681F20" w:rsidRDefault="002D06F0" w:rsidP="002D06F0">
      <w:pPr>
        <w:jc w:val="thaiDistribute"/>
        <w:rPr>
          <w:rFonts w:cs="Times New Roman"/>
          <w:szCs w:val="28"/>
        </w:rPr>
      </w:pPr>
    </w:p>
    <w:p w:rsidR="002D06F0" w:rsidRDefault="002D06F0" w:rsidP="002D06F0">
      <w:pPr>
        <w:jc w:val="thaiDistribute"/>
        <w:rPr>
          <w:rFonts w:cs="Times New Roman"/>
          <w:szCs w:val="28"/>
        </w:rPr>
      </w:pPr>
      <w:r w:rsidRPr="00681F20">
        <w:rPr>
          <w:rFonts w:cs="Times New Roman"/>
          <w:szCs w:val="28"/>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2D06F0" w:rsidRPr="00681F20" w:rsidRDefault="002D06F0" w:rsidP="002D06F0">
      <w:pPr>
        <w:jc w:val="thaiDistribute"/>
        <w:rPr>
          <w:rFonts w:cs="Times New Roman"/>
          <w:szCs w:val="28"/>
        </w:rPr>
      </w:pPr>
    </w:p>
    <w:p w:rsidR="00E02408" w:rsidRDefault="00E02408" w:rsidP="002D06F0">
      <w:pPr>
        <w:jc w:val="thaiDistribute"/>
        <w:rPr>
          <w:rFonts w:cs="Times New Roman"/>
          <w:szCs w:val="28"/>
        </w:rPr>
      </w:pPr>
    </w:p>
    <w:p w:rsidR="00E02408" w:rsidRDefault="00E02408" w:rsidP="002D06F0">
      <w:pPr>
        <w:jc w:val="thaiDistribute"/>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lastRenderedPageBreak/>
        <w:t xml:space="preserve">In preparing the consolidated and separate financial statements, management is responsible for assessing </w:t>
      </w:r>
      <w:r>
        <w:rPr>
          <w:rFonts w:cs="Times New Roman"/>
          <w:szCs w:val="28"/>
        </w:rPr>
        <w:br/>
      </w:r>
      <w:r w:rsidRPr="00681F20">
        <w:rPr>
          <w:rFonts w:cs="Times New Roman"/>
          <w:szCs w:val="28"/>
        </w:rP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D06F0" w:rsidRPr="00681F20" w:rsidRDefault="002D06F0" w:rsidP="002D06F0">
      <w:pPr>
        <w:jc w:val="thaiDistribute"/>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t>Those charged with governance are responsible for overseeing the Group’s and the Company’s financial reporting process.</w:t>
      </w:r>
    </w:p>
    <w:p w:rsidR="00E02408" w:rsidRDefault="00E02408" w:rsidP="002D06F0">
      <w:pPr>
        <w:jc w:val="thaiDistribute"/>
        <w:rPr>
          <w:rFonts w:cs="Times New Roman"/>
          <w:i/>
          <w:iCs/>
          <w:szCs w:val="28"/>
        </w:rPr>
      </w:pPr>
    </w:p>
    <w:p w:rsidR="002D06F0" w:rsidRPr="00681F20" w:rsidRDefault="002D06F0" w:rsidP="002D06F0">
      <w:pPr>
        <w:jc w:val="thaiDistribute"/>
        <w:rPr>
          <w:rFonts w:cs="Times New Roman"/>
          <w:i/>
          <w:iCs/>
          <w:szCs w:val="28"/>
        </w:rPr>
      </w:pPr>
      <w:r w:rsidRPr="00681F20">
        <w:rPr>
          <w:rFonts w:cs="Times New Roman"/>
          <w:i/>
          <w:iCs/>
          <w:szCs w:val="28"/>
        </w:rPr>
        <w:t>Auditor’s Responsibilities for the Audit of the Consolidated and Separate Financial Statements</w:t>
      </w:r>
    </w:p>
    <w:p w:rsidR="002D06F0" w:rsidRPr="00681F20" w:rsidRDefault="002D06F0" w:rsidP="002D06F0">
      <w:pPr>
        <w:jc w:val="thaiDistribute"/>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t xml:space="preserve">My objectives are to obtain reasonable assurance about whether the consolidated and separate financial statements as a whole are free from material misstatement, whether due to fraud or error, and to issue </w:t>
      </w:r>
      <w:r>
        <w:rPr>
          <w:rFonts w:cs="Times New Roman"/>
          <w:szCs w:val="28"/>
        </w:rPr>
        <w:br/>
      </w:r>
      <w:r w:rsidRPr="00681F20">
        <w:rPr>
          <w:rFonts w:cs="Times New Roman"/>
          <w:szCs w:val="28"/>
        </w:rPr>
        <w:t xml:space="preserve">an auditor’s report that includes my opinion.  Reasonable assurance is a high level of assurance, but is not </w:t>
      </w:r>
      <w:r>
        <w:rPr>
          <w:rFonts w:cs="Times New Roman"/>
          <w:szCs w:val="28"/>
        </w:rPr>
        <w:br/>
      </w:r>
      <w:r w:rsidRPr="00681F20">
        <w:rPr>
          <w:rFonts w:cs="Times New Roman"/>
          <w:szCs w:val="28"/>
        </w:rPr>
        <w:t xml:space="preserve">a guarantee that an audit conducted in accordance with TSAs will always detect a material misstatement when it exists.  Misstatements can arise from fraud or error and are considered material if, individually or </w:t>
      </w:r>
      <w:r>
        <w:rPr>
          <w:rFonts w:cs="Times New Roman"/>
          <w:szCs w:val="28"/>
        </w:rPr>
        <w:br/>
      </w:r>
      <w:r w:rsidRPr="00681F20">
        <w:rPr>
          <w:rFonts w:cs="Times New Roman"/>
          <w:szCs w:val="28"/>
        </w:rPr>
        <w:t>in the aggregate, they could reasonably be expected to influence the economic decisions of users taken on the basis of these consolidated and separate financial statements.</w:t>
      </w:r>
    </w:p>
    <w:p w:rsidR="002D06F0" w:rsidRPr="00681F20" w:rsidRDefault="002D06F0" w:rsidP="002D06F0">
      <w:pPr>
        <w:jc w:val="thaiDistribute"/>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t xml:space="preserve">As part of an audit in accordance with TSAs, I exercise professional judgment and maintain professional </w:t>
      </w:r>
      <w:proofErr w:type="spellStart"/>
      <w:r w:rsidRPr="00681F20">
        <w:rPr>
          <w:rFonts w:cs="Times New Roman"/>
          <w:szCs w:val="28"/>
        </w:rPr>
        <w:t>skepticism</w:t>
      </w:r>
      <w:proofErr w:type="spellEnd"/>
      <w:r w:rsidRPr="00681F20">
        <w:rPr>
          <w:rFonts w:cs="Times New Roman"/>
          <w:szCs w:val="28"/>
        </w:rPr>
        <w:t xml:space="preserve"> throughout the audit. I also:</w:t>
      </w:r>
    </w:p>
    <w:p w:rsidR="002D06F0" w:rsidRPr="00681F20" w:rsidRDefault="002D06F0" w:rsidP="002D06F0">
      <w:pPr>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D06F0" w:rsidRPr="00681F20" w:rsidRDefault="002D06F0" w:rsidP="002D06F0">
      <w:pPr>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 xml:space="preserve">Obtain an understanding of internal control relevant to the audit in order to design audit procedures </w:t>
      </w:r>
      <w:r>
        <w:rPr>
          <w:rFonts w:cs="Times New Roman"/>
          <w:szCs w:val="28"/>
        </w:rPr>
        <w:br/>
      </w:r>
      <w:r w:rsidRPr="00681F20">
        <w:rPr>
          <w:rFonts w:cs="Times New Roman"/>
          <w:szCs w:val="28"/>
        </w:rPr>
        <w:t xml:space="preserve">that are appropriate in the circumstances, but not for the purpose of expressing an opinion on </w:t>
      </w:r>
      <w:r>
        <w:rPr>
          <w:rFonts w:cs="Times New Roman"/>
          <w:szCs w:val="28"/>
        </w:rPr>
        <w:br/>
      </w:r>
      <w:r w:rsidRPr="00681F20">
        <w:rPr>
          <w:rFonts w:cs="Times New Roman"/>
          <w:szCs w:val="28"/>
        </w:rPr>
        <w:t>the effectiveness o</w:t>
      </w:r>
      <w:r>
        <w:rPr>
          <w:rFonts w:cs="Times New Roman"/>
          <w:szCs w:val="28"/>
        </w:rPr>
        <w:t>f the Group’s and the Company’s</w:t>
      </w:r>
      <w:r w:rsidRPr="00681F20">
        <w:rPr>
          <w:rFonts w:cs="Times New Roman"/>
          <w:szCs w:val="28"/>
        </w:rPr>
        <w:t xml:space="preserve"> internal control.</w:t>
      </w:r>
    </w:p>
    <w:p w:rsidR="002D06F0" w:rsidRPr="00681F20" w:rsidRDefault="002D06F0" w:rsidP="002D06F0">
      <w:pPr>
        <w:ind w:left="360"/>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Evaluate the appropriateness of accounting policies used and the reasonableness of accounting estimates and related disclosures made by management.</w:t>
      </w:r>
    </w:p>
    <w:p w:rsidR="002D06F0" w:rsidRPr="00681F20" w:rsidRDefault="002D06F0" w:rsidP="002D06F0">
      <w:pPr>
        <w:ind w:left="360"/>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Pr>
          <w:rFonts w:cs="Times New Roman"/>
          <w:szCs w:val="28"/>
        </w:rPr>
        <w:br/>
      </w:r>
      <w:r w:rsidRPr="00681F20">
        <w:rPr>
          <w:rFonts w:cs="Times New Roman"/>
          <w:szCs w:val="28"/>
        </w:rPr>
        <w:t xml:space="preserve">a going concern. If I conclude that a material uncertainty exists, I am required to draw attention in </w:t>
      </w:r>
      <w:r>
        <w:rPr>
          <w:rFonts w:cs="Times New Roman"/>
          <w:szCs w:val="28"/>
        </w:rPr>
        <w:br/>
      </w:r>
      <w:r w:rsidRPr="00681F20">
        <w:rPr>
          <w:rFonts w:cs="Times New Roman"/>
          <w:szCs w:val="28"/>
        </w:rPr>
        <w:t xml:space="preserve">my auditor’s report to the related disclosures in the consolidated and separate financial statements or, </w:t>
      </w:r>
      <w:r>
        <w:rPr>
          <w:rFonts w:cs="Times New Roman"/>
          <w:szCs w:val="28"/>
        </w:rPr>
        <w:br/>
      </w:r>
      <w:r w:rsidRPr="00E0381F">
        <w:rPr>
          <w:rFonts w:cs="Times New Roman"/>
          <w:spacing w:val="-2"/>
          <w:szCs w:val="28"/>
        </w:rPr>
        <w:t>if such disclosures are inadequate, to modify my opinion. My conclusions are based on the audit evidence</w:t>
      </w:r>
      <w:r w:rsidRPr="00681F20">
        <w:rPr>
          <w:rFonts w:cs="Times New Roman"/>
          <w:szCs w:val="28"/>
        </w:rPr>
        <w:t xml:space="preserve"> obtained up to th</w:t>
      </w:r>
      <w:r>
        <w:rPr>
          <w:rFonts w:cs="Times New Roman"/>
          <w:szCs w:val="28"/>
        </w:rPr>
        <w:t xml:space="preserve">e date of my auditor’s report. </w:t>
      </w:r>
      <w:r w:rsidRPr="00681F20">
        <w:rPr>
          <w:rFonts w:cs="Times New Roman"/>
          <w:szCs w:val="28"/>
        </w:rPr>
        <w:t xml:space="preserve">However, future events or conditions may cause </w:t>
      </w:r>
      <w:r>
        <w:rPr>
          <w:rFonts w:cs="Times New Roman"/>
          <w:szCs w:val="28"/>
        </w:rPr>
        <w:br/>
      </w:r>
      <w:r w:rsidRPr="00681F20">
        <w:rPr>
          <w:rFonts w:cs="Times New Roman"/>
          <w:szCs w:val="28"/>
        </w:rPr>
        <w:t>the Group and the Company to cease to continue as a going concern.</w:t>
      </w:r>
    </w:p>
    <w:p w:rsidR="002D06F0" w:rsidRPr="00681F20" w:rsidRDefault="002D06F0" w:rsidP="002D06F0">
      <w:pPr>
        <w:ind w:left="360"/>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D06F0" w:rsidRPr="00681F20" w:rsidRDefault="002D06F0" w:rsidP="002D06F0">
      <w:pPr>
        <w:ind w:left="360"/>
        <w:jc w:val="thaiDistribute"/>
        <w:rPr>
          <w:rFonts w:cs="Times New Roman"/>
          <w:szCs w:val="28"/>
        </w:rPr>
      </w:pPr>
    </w:p>
    <w:p w:rsidR="002D06F0" w:rsidRPr="00681F20" w:rsidRDefault="002D06F0" w:rsidP="002D06F0">
      <w:pPr>
        <w:numPr>
          <w:ilvl w:val="0"/>
          <w:numId w:val="36"/>
        </w:numPr>
        <w:spacing w:line="240" w:lineRule="atLeast"/>
        <w:ind w:left="360"/>
        <w:jc w:val="thaiDistribute"/>
        <w:rPr>
          <w:rFonts w:cs="Times New Roman"/>
          <w:szCs w:val="28"/>
        </w:rPr>
      </w:pPr>
      <w:r w:rsidRPr="00681F20">
        <w:rPr>
          <w:rFonts w:cs="Times New Roman"/>
          <w:szCs w:val="28"/>
        </w:rPr>
        <w:t>Obtain sufficient appropriate audit evidence regarding the financial information of the entities or business activities within the Group to express an opinion on the consolidated financ</w:t>
      </w:r>
      <w:r>
        <w:rPr>
          <w:rFonts w:cs="Times New Roman"/>
          <w:szCs w:val="28"/>
        </w:rPr>
        <w:t xml:space="preserve">ial statements. </w:t>
      </w:r>
      <w:r>
        <w:rPr>
          <w:rFonts w:cs="Times New Roman"/>
          <w:szCs w:val="28"/>
        </w:rPr>
        <w:br/>
      </w:r>
      <w:r w:rsidRPr="00681F20">
        <w:rPr>
          <w:rFonts w:cs="Times New Roman"/>
          <w:szCs w:val="28"/>
        </w:rPr>
        <w:t>I am responsible for the direction, supervision and performance of the group audit. I remain solely responsible for my audit opinion.</w:t>
      </w:r>
    </w:p>
    <w:p w:rsidR="002D06F0" w:rsidRPr="00681F20" w:rsidRDefault="002D06F0" w:rsidP="002D06F0">
      <w:pPr>
        <w:rPr>
          <w:rFonts w:cs="Times New Roman"/>
          <w:szCs w:val="28"/>
        </w:rPr>
      </w:pPr>
    </w:p>
    <w:p w:rsidR="002D06F0" w:rsidRPr="00681F20" w:rsidRDefault="002D06F0" w:rsidP="002D06F0">
      <w:pPr>
        <w:jc w:val="both"/>
        <w:rPr>
          <w:rFonts w:cs="Times New Roman"/>
          <w:szCs w:val="28"/>
        </w:rPr>
      </w:pPr>
      <w:r w:rsidRPr="00681F20">
        <w:rPr>
          <w:rFonts w:cs="Times New Roman"/>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2D06F0" w:rsidRPr="00681F20" w:rsidRDefault="002D06F0" w:rsidP="002D06F0">
      <w:pPr>
        <w:rPr>
          <w:rFonts w:cs="Times New Roman"/>
          <w:szCs w:val="28"/>
        </w:rPr>
      </w:pPr>
    </w:p>
    <w:p w:rsidR="002D06F0" w:rsidRPr="00681F20" w:rsidRDefault="002D06F0" w:rsidP="002D06F0">
      <w:pPr>
        <w:jc w:val="thaiDistribute"/>
        <w:rPr>
          <w:rFonts w:cs="Times New Roman"/>
          <w:szCs w:val="28"/>
        </w:rPr>
      </w:pPr>
      <w:r w:rsidRPr="00681F20">
        <w:rPr>
          <w:rFonts w:cs="Times New Roman"/>
          <w:szCs w:val="28"/>
        </w:rPr>
        <w:t xml:space="preserve">I also provide those charged with governance with a statement that I have complied with relevant ethical requirements regarding independence, and to communicate with them all relationships and other matters </w:t>
      </w:r>
      <w:r>
        <w:rPr>
          <w:rFonts w:cs="Times New Roman"/>
          <w:szCs w:val="28"/>
        </w:rPr>
        <w:br/>
      </w:r>
      <w:r w:rsidRPr="00681F20">
        <w:rPr>
          <w:rFonts w:cs="Times New Roman"/>
          <w:szCs w:val="28"/>
        </w:rPr>
        <w:t>that may reasonably be thought to bear on my independence, and where applicable, related safeguards.</w:t>
      </w:r>
    </w:p>
    <w:p w:rsidR="002D06F0" w:rsidRPr="00681F20" w:rsidRDefault="002D06F0" w:rsidP="002D06F0">
      <w:pPr>
        <w:jc w:val="thaiDistribute"/>
        <w:rPr>
          <w:rFonts w:cs="Times New Roman"/>
          <w:szCs w:val="28"/>
        </w:rPr>
      </w:pPr>
    </w:p>
    <w:p w:rsidR="002D06F0" w:rsidRPr="008F73B8"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81F20">
        <w:rPr>
          <w:rFonts w:cs="Times New Roman"/>
          <w:szCs w:val="28"/>
        </w:rPr>
        <w:t xml:space="preserve">From the matters communicated with those charged with governance, I determine those matters that were </w:t>
      </w:r>
      <w:r>
        <w:rPr>
          <w:rFonts w:cs="Times New Roman"/>
          <w:szCs w:val="28"/>
        </w:rPr>
        <w:br/>
      </w:r>
      <w:r w:rsidRPr="00681F20">
        <w:rPr>
          <w:rFonts w:cs="Times New Roman"/>
          <w:szCs w:val="28"/>
        </w:rPr>
        <w:t xml:space="preserve">of most significance in the audit of the consolidated and separate financial statements of the current period and are therefore the key audit matters.  I describe these matters in my auditor’s report unless law or </w:t>
      </w:r>
      <w:r w:rsidRPr="00E0381F">
        <w:rPr>
          <w:rFonts w:cs="Times New Roman"/>
          <w:spacing w:val="-2"/>
          <w:szCs w:val="28"/>
        </w:rPr>
        <w:t>regulation precludes public disclosure about the matter or when, in extremely rare circumstances, I determine</w:t>
      </w:r>
      <w:r w:rsidRPr="00681F20">
        <w:rPr>
          <w:rFonts w:cs="Times New Roman"/>
          <w:szCs w:val="28"/>
        </w:rPr>
        <w:t xml:space="preserve"> that a matter should not be communicated in my report because the adverse consequences of doing so would reasonably be expected to outweigh the public interest benefits of such communication.</w:t>
      </w:r>
    </w:p>
    <w:p w:rsidR="002D06F0"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2D06F0" w:rsidRDefault="002D06F0" w:rsidP="002D06F0">
      <w:pPr>
        <w:pStyle w:val="E0"/>
        <w:spacing w:line="240" w:lineRule="atLeast"/>
        <w:ind w:left="0" w:right="-288"/>
        <w:jc w:val="both"/>
        <w:rPr>
          <w:rFonts w:cs="Times New Roman"/>
          <w:lang w:val="en-US"/>
        </w:rPr>
      </w:pPr>
    </w:p>
    <w:p w:rsidR="002D06F0" w:rsidRDefault="002D06F0" w:rsidP="002D06F0">
      <w:pPr>
        <w:pStyle w:val="E0"/>
        <w:spacing w:line="240" w:lineRule="atLeast"/>
        <w:ind w:left="0" w:right="-288"/>
        <w:jc w:val="both"/>
        <w:rPr>
          <w:rFonts w:cs="Times New Roman"/>
          <w:lang w:val="en-US"/>
        </w:rPr>
      </w:pPr>
    </w:p>
    <w:p w:rsidR="0060104A" w:rsidRPr="0059125A" w:rsidRDefault="0060104A" w:rsidP="002D06F0">
      <w:pPr>
        <w:pStyle w:val="E0"/>
        <w:spacing w:line="240" w:lineRule="atLeast"/>
        <w:ind w:left="0" w:right="-288"/>
        <w:jc w:val="both"/>
        <w:rPr>
          <w:rFonts w:cs="Times New Roman"/>
          <w:lang w:val="en-US"/>
        </w:rPr>
      </w:pPr>
    </w:p>
    <w:p w:rsidR="002D06F0" w:rsidRPr="0059125A" w:rsidRDefault="002D06F0" w:rsidP="002D06F0">
      <w:pPr>
        <w:pStyle w:val="E0"/>
        <w:spacing w:line="240" w:lineRule="atLeast"/>
        <w:ind w:left="0" w:right="-288"/>
        <w:jc w:val="both"/>
        <w:rPr>
          <w:rFonts w:cs="Times New Roman"/>
          <w:lang w:val="en-US"/>
        </w:rPr>
      </w:pPr>
    </w:p>
    <w:p w:rsidR="002D06F0" w:rsidRPr="0059125A" w:rsidRDefault="002D06F0" w:rsidP="002D06F0">
      <w:pPr>
        <w:pStyle w:val="E0"/>
        <w:spacing w:line="240" w:lineRule="atLeast"/>
        <w:ind w:left="0" w:right="-288"/>
        <w:jc w:val="both"/>
        <w:rPr>
          <w:rFonts w:cs="Times New Roman"/>
          <w:lang w:val="en-US"/>
        </w:rPr>
      </w:pPr>
    </w:p>
    <w:p w:rsidR="002D06F0" w:rsidRPr="0059125A" w:rsidRDefault="002D06F0" w:rsidP="002D06F0">
      <w:pPr>
        <w:pStyle w:val="E0"/>
        <w:spacing w:line="240" w:lineRule="atLeast"/>
        <w:ind w:left="0" w:right="-288"/>
        <w:jc w:val="both"/>
        <w:rPr>
          <w:rFonts w:cs="Times New Roman"/>
          <w:lang w:val="en-US"/>
        </w:rPr>
      </w:pPr>
    </w:p>
    <w:p w:rsidR="002D06F0" w:rsidRPr="0059125A" w:rsidRDefault="002D06F0" w:rsidP="002D06F0">
      <w:pPr>
        <w:pStyle w:val="BodyText"/>
        <w:tabs>
          <w:tab w:val="left" w:pos="3190"/>
        </w:tabs>
        <w:spacing w:after="0"/>
        <w:ind w:firstLine="14"/>
        <w:jc w:val="both"/>
        <w:rPr>
          <w:rFonts w:cs="Times New Roman"/>
          <w:szCs w:val="22"/>
        </w:rPr>
      </w:pPr>
      <w:r w:rsidRPr="0059125A">
        <w:rPr>
          <w:rFonts w:cs="Times New Roman"/>
          <w:szCs w:val="22"/>
        </w:rPr>
        <w:t>(Sureerat Thongarunsang)</w:t>
      </w:r>
    </w:p>
    <w:p w:rsidR="002D06F0" w:rsidRPr="0059125A" w:rsidRDefault="002D06F0" w:rsidP="002D06F0">
      <w:pPr>
        <w:pStyle w:val="BodyText"/>
        <w:tabs>
          <w:tab w:val="left" w:pos="3190"/>
        </w:tabs>
        <w:spacing w:after="0"/>
        <w:ind w:firstLine="14"/>
        <w:jc w:val="both"/>
        <w:rPr>
          <w:rFonts w:cs="Times New Roman"/>
          <w:szCs w:val="22"/>
        </w:rPr>
      </w:pPr>
      <w:r w:rsidRPr="0059125A">
        <w:rPr>
          <w:rFonts w:cs="Times New Roman"/>
          <w:szCs w:val="22"/>
        </w:rPr>
        <w:t xml:space="preserve">Certified Public Accountant </w:t>
      </w:r>
    </w:p>
    <w:p w:rsidR="002D06F0" w:rsidRPr="0059125A" w:rsidRDefault="002D06F0" w:rsidP="002D06F0">
      <w:pPr>
        <w:pStyle w:val="BodyText"/>
        <w:tabs>
          <w:tab w:val="left" w:pos="3190"/>
        </w:tabs>
        <w:spacing w:after="0"/>
        <w:ind w:firstLine="14"/>
        <w:jc w:val="both"/>
        <w:rPr>
          <w:rFonts w:cs="Times New Roman"/>
          <w:szCs w:val="22"/>
        </w:rPr>
      </w:pPr>
      <w:r w:rsidRPr="0059125A">
        <w:rPr>
          <w:rFonts w:cs="Times New Roman"/>
          <w:szCs w:val="22"/>
        </w:rPr>
        <w:t>Registration No. 4409</w:t>
      </w:r>
    </w:p>
    <w:p w:rsidR="002D06F0" w:rsidRPr="0059125A" w:rsidRDefault="002D06F0" w:rsidP="002D06F0">
      <w:pPr>
        <w:pStyle w:val="BodyText"/>
        <w:spacing w:after="0"/>
        <w:ind w:firstLine="14"/>
        <w:jc w:val="both"/>
        <w:rPr>
          <w:rFonts w:cs="Times New Roman"/>
          <w:szCs w:val="22"/>
        </w:rPr>
      </w:pPr>
    </w:p>
    <w:p w:rsidR="002D06F0" w:rsidRPr="0059125A" w:rsidRDefault="002D06F0" w:rsidP="002D06F0">
      <w:pPr>
        <w:pStyle w:val="BodyText"/>
        <w:spacing w:after="0"/>
        <w:ind w:firstLine="14"/>
        <w:jc w:val="both"/>
        <w:rPr>
          <w:rFonts w:cs="Times New Roman"/>
          <w:szCs w:val="22"/>
        </w:rPr>
      </w:pPr>
      <w:r w:rsidRPr="0059125A">
        <w:rPr>
          <w:rFonts w:cs="Times New Roman"/>
          <w:szCs w:val="22"/>
        </w:rPr>
        <w:t xml:space="preserve">KPMG </w:t>
      </w:r>
      <w:proofErr w:type="spellStart"/>
      <w:r w:rsidRPr="0059125A">
        <w:rPr>
          <w:rFonts w:cs="Times New Roman"/>
          <w:szCs w:val="22"/>
        </w:rPr>
        <w:t>Phoomchai</w:t>
      </w:r>
      <w:proofErr w:type="spellEnd"/>
      <w:r w:rsidRPr="0059125A">
        <w:rPr>
          <w:rFonts w:cs="Times New Roman"/>
          <w:szCs w:val="22"/>
        </w:rPr>
        <w:t xml:space="preserve"> Audit Ltd.</w:t>
      </w:r>
    </w:p>
    <w:p w:rsidR="002D06F0" w:rsidRPr="0059125A" w:rsidRDefault="002D06F0" w:rsidP="002D06F0">
      <w:pPr>
        <w:pStyle w:val="BodyText"/>
        <w:spacing w:after="0"/>
        <w:ind w:firstLine="14"/>
        <w:jc w:val="both"/>
        <w:rPr>
          <w:rFonts w:cs="Times New Roman"/>
          <w:szCs w:val="22"/>
        </w:rPr>
      </w:pPr>
      <w:r w:rsidRPr="0059125A">
        <w:rPr>
          <w:rFonts w:cs="Times New Roman"/>
          <w:szCs w:val="22"/>
        </w:rPr>
        <w:t>Bangkok</w:t>
      </w:r>
    </w:p>
    <w:p w:rsidR="002D06F0" w:rsidRPr="0059125A" w:rsidRDefault="002D06F0" w:rsidP="002D06F0">
      <w:pPr>
        <w:pStyle w:val="IndexHeading1"/>
        <w:spacing w:after="0" w:line="240" w:lineRule="atLeast"/>
        <w:jc w:val="both"/>
        <w:outlineLvl w:val="0"/>
        <w:rPr>
          <w:rFonts w:cs="Times New Roman"/>
          <w:b w:val="0"/>
          <w:bCs/>
          <w:szCs w:val="22"/>
          <w:lang w:val="en-US" w:bidi="th-TH"/>
        </w:rPr>
      </w:pPr>
      <w:r>
        <w:rPr>
          <w:rFonts w:cs="Times New Roman"/>
          <w:b w:val="0"/>
          <w:bCs/>
          <w:szCs w:val="22"/>
          <w:lang w:val="en-US" w:bidi="th-TH"/>
        </w:rPr>
        <w:t xml:space="preserve">16 November </w:t>
      </w:r>
      <w:r w:rsidRPr="0059125A">
        <w:rPr>
          <w:rFonts w:cs="Times New Roman"/>
          <w:b w:val="0"/>
          <w:bCs/>
          <w:szCs w:val="22"/>
          <w:lang w:val="en-US" w:bidi="th-TH"/>
        </w:rPr>
        <w:t>2017</w:t>
      </w:r>
    </w:p>
    <w:p w:rsidR="006966E1" w:rsidRPr="004A7ECC" w:rsidRDefault="006966E1" w:rsidP="005A110C">
      <w:pPr>
        <w:pStyle w:val="BodyText"/>
        <w:spacing w:after="0" w:line="240" w:lineRule="atLeast"/>
        <w:jc w:val="both"/>
        <w:rPr>
          <w:rFonts w:cs="Times New Roman"/>
          <w:szCs w:val="22"/>
          <w:lang w:val="en-US"/>
        </w:rPr>
      </w:pPr>
    </w:p>
    <w:p w:rsidR="005872F3" w:rsidRPr="005872F3" w:rsidRDefault="005872F3" w:rsidP="00DE2E50">
      <w:pPr>
        <w:pStyle w:val="IndexHeading1"/>
        <w:spacing w:after="0" w:line="240" w:lineRule="atLeast"/>
        <w:ind w:left="810" w:hanging="810"/>
        <w:outlineLvl w:val="0"/>
        <w:rPr>
          <w:rFonts w:cs="Times New Roman"/>
          <w:b w:val="0"/>
          <w:bCs/>
          <w:sz w:val="24"/>
          <w:szCs w:val="24"/>
        </w:rPr>
      </w:pPr>
      <w:bookmarkStart w:id="0" w:name="_GoBack"/>
      <w:bookmarkEnd w:id="0"/>
    </w:p>
    <w:sectPr w:rsidR="005872F3" w:rsidRPr="005872F3" w:rsidSect="00DE2E50">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26" w:rsidRDefault="00036526">
      <w:r>
        <w:separator/>
      </w:r>
    </w:p>
  </w:endnote>
  <w:endnote w:type="continuationSeparator" w:id="0">
    <w:p w:rsidR="00036526" w:rsidRDefault="0003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Pr="00CC1CC7" w:rsidRDefault="002C1D57">
    <w:pPr>
      <w:pStyle w:val="Footer"/>
      <w:jc w:val="center"/>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2E50">
      <w:rPr>
        <w:rStyle w:val="PageNumber"/>
        <w:noProof/>
      </w:rPr>
      <w:t>4</w:t>
    </w:r>
    <w:r>
      <w:rPr>
        <w:rStyle w:val="PageNumber"/>
      </w:rPr>
      <w:fldChar w:fldCharType="end"/>
    </w:r>
  </w:p>
  <w:p w:rsidR="002C1D57" w:rsidRPr="0002656C" w:rsidRDefault="002C1D57" w:rsidP="00497951">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26" w:rsidRDefault="00036526">
      <w:r>
        <w:separator/>
      </w:r>
    </w:p>
  </w:footnote>
  <w:footnote w:type="continuationSeparator" w:id="0">
    <w:p w:rsidR="00036526" w:rsidRDefault="00036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p w:rsidR="002C1D57" w:rsidRDefault="002C1D57">
    <w:pPr>
      <w:pStyle w:val="Header"/>
    </w:pPr>
  </w:p>
  <w:p w:rsidR="002C1D57" w:rsidRDefault="002C1D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Pr="00CC1CC7" w:rsidRDefault="002C1D57" w:rsidP="00CC1CC7">
    <w:pPr>
      <w:pStyle w:val="Header"/>
      <w:spacing w:line="240" w:lineRule="atLeast"/>
      <w:rPr>
        <w:sz w:val="28"/>
        <w:szCs w:val="28"/>
      </w:rPr>
    </w:pPr>
  </w:p>
  <w:p w:rsidR="002C1D57" w:rsidRPr="00CC1CC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Default="002C1D57" w:rsidP="00CC1CC7">
    <w:pPr>
      <w:pStyle w:val="Header"/>
      <w:spacing w:line="240" w:lineRule="atLeast"/>
      <w:rPr>
        <w:sz w:val="28"/>
        <w:szCs w:val="28"/>
      </w:rPr>
    </w:pPr>
  </w:p>
  <w:p w:rsidR="002C1D57" w:rsidRPr="00CC1CC7" w:rsidRDefault="002C1D57" w:rsidP="00CC1CC7">
    <w:pPr>
      <w:pStyle w:val="Header"/>
      <w:spacing w:line="240" w:lineRule="atLeas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E50" w:rsidRDefault="00DE2E50" w:rsidP="00CC1CC7">
    <w:pPr>
      <w:pStyle w:val="Header"/>
      <w:spacing w:line="240" w:lineRule="atLeast"/>
      <w:rPr>
        <w:sz w:val="28"/>
        <w:szCs w:val="28"/>
      </w:rPr>
    </w:pPr>
  </w:p>
  <w:p w:rsidR="00DE2E50" w:rsidRDefault="00DE2E50" w:rsidP="00CC1CC7">
    <w:pPr>
      <w:pStyle w:val="Header"/>
      <w:spacing w:line="240" w:lineRule="atLeast"/>
      <w:rPr>
        <w:sz w:val="28"/>
        <w:szCs w:val="28"/>
      </w:rPr>
    </w:pPr>
  </w:p>
  <w:p w:rsidR="00DE2E50" w:rsidRDefault="00DE2E50" w:rsidP="00CC1CC7">
    <w:pPr>
      <w:pStyle w:val="Header"/>
      <w:spacing w:line="240" w:lineRule="atLeast"/>
      <w:rPr>
        <w:sz w:val="28"/>
        <w:szCs w:val="28"/>
      </w:rPr>
    </w:pPr>
  </w:p>
  <w:p w:rsidR="00DE2E50" w:rsidRPr="00CC1CC7" w:rsidRDefault="00DE2E50" w:rsidP="00CC1CC7">
    <w:pPr>
      <w:pStyle w:val="Header"/>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F7C"/>
    <w:multiLevelType w:val="hybridMultilevel"/>
    <w:tmpl w:val="D1BA644E"/>
    <w:lvl w:ilvl="0" w:tplc="3836E61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9"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51132ED"/>
    <w:multiLevelType w:val="hybridMultilevel"/>
    <w:tmpl w:val="0E52C69A"/>
    <w:lvl w:ilvl="0" w:tplc="5D74A19A">
      <w:start w:val="1"/>
      <w:numFmt w:val="bullet"/>
      <w:lvlText w:val="-"/>
      <w:lvlJc w:val="left"/>
      <w:pPr>
        <w:ind w:left="112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884345A"/>
    <w:multiLevelType w:val="hybridMultilevel"/>
    <w:tmpl w:val="A74E078E"/>
    <w:lvl w:ilvl="0" w:tplc="6F22CC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AE60C5E"/>
    <w:multiLevelType w:val="hybridMultilevel"/>
    <w:tmpl w:val="1FC40012"/>
    <w:lvl w:ilvl="0" w:tplc="783ADF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D4DDC"/>
    <w:multiLevelType w:val="hybridMultilevel"/>
    <w:tmpl w:val="C0342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C2EA2"/>
    <w:multiLevelType w:val="hybridMultilevel"/>
    <w:tmpl w:val="62AA8DFE"/>
    <w:lvl w:ilvl="0" w:tplc="37424714">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A5034"/>
    <w:multiLevelType w:val="hybridMultilevel"/>
    <w:tmpl w:val="444C94C8"/>
    <w:lvl w:ilvl="0" w:tplc="5BAEBB9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5" w15:restartNumberingAfterBreak="0">
    <w:nsid w:val="67A62363"/>
    <w:multiLevelType w:val="hybridMultilevel"/>
    <w:tmpl w:val="EF68F198"/>
    <w:lvl w:ilvl="0" w:tplc="512A4838">
      <w:start w:val="1"/>
      <w:numFmt w:val="thaiLetters"/>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3A00177"/>
    <w:multiLevelType w:val="hybridMultilevel"/>
    <w:tmpl w:val="64D003A6"/>
    <w:lvl w:ilvl="0" w:tplc="1F461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B096DF96">
      <w:start w:val="1"/>
      <w:numFmt w:val="bullet"/>
      <w:pStyle w:val="BodyTextbullet"/>
      <w:lvlText w:val=""/>
      <w:lvlJc w:val="left"/>
      <w:pPr>
        <w:tabs>
          <w:tab w:val="num" w:pos="1440"/>
        </w:tabs>
        <w:ind w:left="1440" w:hanging="360"/>
      </w:pPr>
      <w:rPr>
        <w:rFonts w:ascii="Symbol" w:hAnsi="Symbol" w:hint="default"/>
        <w:color w:val="auto"/>
        <w:sz w:val="22"/>
      </w:rPr>
    </w:lvl>
    <w:lvl w:ilvl="1" w:tplc="3F68E9C0">
      <w:start w:val="1"/>
      <w:numFmt w:val="bullet"/>
      <w:lvlText w:val="o"/>
      <w:lvlJc w:val="left"/>
      <w:pPr>
        <w:tabs>
          <w:tab w:val="num" w:pos="2520"/>
        </w:tabs>
        <w:ind w:left="2520" w:hanging="360"/>
      </w:pPr>
      <w:rPr>
        <w:rFonts w:ascii="Courier New" w:hAnsi="Courier New" w:hint="default"/>
      </w:rPr>
    </w:lvl>
    <w:lvl w:ilvl="2" w:tplc="14148492" w:tentative="1">
      <w:start w:val="1"/>
      <w:numFmt w:val="bullet"/>
      <w:lvlText w:val=""/>
      <w:lvlJc w:val="left"/>
      <w:pPr>
        <w:tabs>
          <w:tab w:val="num" w:pos="3240"/>
        </w:tabs>
        <w:ind w:left="3240" w:hanging="360"/>
      </w:pPr>
      <w:rPr>
        <w:rFonts w:ascii="Wingdings" w:hAnsi="Wingdings" w:hint="default"/>
      </w:rPr>
    </w:lvl>
    <w:lvl w:ilvl="3" w:tplc="4716A826" w:tentative="1">
      <w:start w:val="1"/>
      <w:numFmt w:val="bullet"/>
      <w:lvlText w:val=""/>
      <w:lvlJc w:val="left"/>
      <w:pPr>
        <w:tabs>
          <w:tab w:val="num" w:pos="3960"/>
        </w:tabs>
        <w:ind w:left="3960" w:hanging="360"/>
      </w:pPr>
      <w:rPr>
        <w:rFonts w:ascii="Symbol" w:hAnsi="Symbol" w:hint="default"/>
      </w:rPr>
    </w:lvl>
    <w:lvl w:ilvl="4" w:tplc="6CC08AA0" w:tentative="1">
      <w:start w:val="1"/>
      <w:numFmt w:val="bullet"/>
      <w:lvlText w:val="o"/>
      <w:lvlJc w:val="left"/>
      <w:pPr>
        <w:tabs>
          <w:tab w:val="num" w:pos="4680"/>
        </w:tabs>
        <w:ind w:left="4680" w:hanging="360"/>
      </w:pPr>
      <w:rPr>
        <w:rFonts w:ascii="Courier New" w:hAnsi="Courier New" w:hint="default"/>
      </w:rPr>
    </w:lvl>
    <w:lvl w:ilvl="5" w:tplc="8982BF1E" w:tentative="1">
      <w:start w:val="1"/>
      <w:numFmt w:val="bullet"/>
      <w:lvlText w:val=""/>
      <w:lvlJc w:val="left"/>
      <w:pPr>
        <w:tabs>
          <w:tab w:val="num" w:pos="5400"/>
        </w:tabs>
        <w:ind w:left="5400" w:hanging="360"/>
      </w:pPr>
      <w:rPr>
        <w:rFonts w:ascii="Wingdings" w:hAnsi="Wingdings" w:hint="default"/>
      </w:rPr>
    </w:lvl>
    <w:lvl w:ilvl="6" w:tplc="61742A8E" w:tentative="1">
      <w:start w:val="1"/>
      <w:numFmt w:val="bullet"/>
      <w:lvlText w:val=""/>
      <w:lvlJc w:val="left"/>
      <w:pPr>
        <w:tabs>
          <w:tab w:val="num" w:pos="6120"/>
        </w:tabs>
        <w:ind w:left="6120" w:hanging="360"/>
      </w:pPr>
      <w:rPr>
        <w:rFonts w:ascii="Symbol" w:hAnsi="Symbol" w:hint="default"/>
      </w:rPr>
    </w:lvl>
    <w:lvl w:ilvl="7" w:tplc="FA0AF588" w:tentative="1">
      <w:start w:val="1"/>
      <w:numFmt w:val="bullet"/>
      <w:lvlText w:val="o"/>
      <w:lvlJc w:val="left"/>
      <w:pPr>
        <w:tabs>
          <w:tab w:val="num" w:pos="6840"/>
        </w:tabs>
        <w:ind w:left="6840" w:hanging="360"/>
      </w:pPr>
      <w:rPr>
        <w:rFonts w:ascii="Courier New" w:hAnsi="Courier New" w:hint="default"/>
      </w:rPr>
    </w:lvl>
    <w:lvl w:ilvl="8" w:tplc="FCE81D3C"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6"/>
  </w:num>
  <w:num w:numId="4">
    <w:abstractNumId w:val="8"/>
  </w:num>
  <w:num w:numId="5">
    <w:abstractNumId w:val="20"/>
  </w:num>
  <w:num w:numId="6">
    <w:abstractNumId w:val="15"/>
  </w:num>
  <w:num w:numId="7">
    <w:abstractNumId w:val="36"/>
  </w:num>
  <w:num w:numId="8">
    <w:abstractNumId w:val="27"/>
  </w:num>
  <w:num w:numId="9">
    <w:abstractNumId w:val="25"/>
  </w:num>
  <w:num w:numId="10">
    <w:abstractNumId w:val="38"/>
  </w:num>
  <w:num w:numId="11">
    <w:abstractNumId w:val="14"/>
  </w:num>
  <w:num w:numId="12">
    <w:abstractNumId w:val="30"/>
  </w:num>
  <w:num w:numId="13">
    <w:abstractNumId w:val="40"/>
  </w:num>
  <w:num w:numId="14">
    <w:abstractNumId w:val="10"/>
  </w:num>
  <w:num w:numId="15">
    <w:abstractNumId w:val="37"/>
  </w:num>
  <w:num w:numId="16">
    <w:abstractNumId w:val="0"/>
  </w:num>
  <w:num w:numId="17">
    <w:abstractNumId w:val="1"/>
  </w:num>
  <w:num w:numId="18">
    <w:abstractNumId w:val="2"/>
  </w:num>
  <w:num w:numId="19">
    <w:abstractNumId w:val="21"/>
  </w:num>
  <w:num w:numId="20">
    <w:abstractNumId w:val="19"/>
  </w:num>
  <w:num w:numId="21">
    <w:abstractNumId w:val="34"/>
  </w:num>
  <w:num w:numId="22">
    <w:abstractNumId w:val="11"/>
  </w:num>
  <w:num w:numId="23">
    <w:abstractNumId w:val="24"/>
  </w:num>
  <w:num w:numId="24">
    <w:abstractNumId w:val="7"/>
  </w:num>
  <w:num w:numId="25">
    <w:abstractNumId w:val="17"/>
  </w:num>
  <w:num w:numId="26">
    <w:abstractNumId w:val="12"/>
  </w:num>
  <w:num w:numId="27">
    <w:abstractNumId w:val="37"/>
  </w:num>
  <w:num w:numId="28">
    <w:abstractNumId w:val="28"/>
  </w:num>
  <w:num w:numId="29">
    <w:abstractNumId w:val="13"/>
  </w:num>
  <w:num w:numId="30">
    <w:abstractNumId w:val="39"/>
  </w:num>
  <w:num w:numId="31">
    <w:abstractNumId w:val="32"/>
  </w:num>
  <w:num w:numId="32">
    <w:abstractNumId w:val="18"/>
  </w:num>
  <w:num w:numId="33">
    <w:abstractNumId w:val="26"/>
  </w:num>
  <w:num w:numId="34">
    <w:abstractNumId w:val="35"/>
  </w:num>
  <w:num w:numId="35">
    <w:abstractNumId w:val="22"/>
  </w:num>
  <w:num w:numId="36">
    <w:abstractNumId w:val="31"/>
  </w:num>
  <w:num w:numId="37">
    <w:abstractNumId w:val="9"/>
  </w:num>
  <w:num w:numId="38">
    <w:abstractNumId w:val="5"/>
  </w:num>
  <w:num w:numId="39">
    <w:abstractNumId w:val="29"/>
  </w:num>
  <w:num w:numId="40">
    <w:abstractNumId w:val="8"/>
  </w:num>
  <w:num w:numId="41">
    <w:abstractNumId w:val="33"/>
  </w:num>
  <w:num w:numId="42">
    <w:abstractNumId w:val="6"/>
  </w:num>
  <w:num w:numId="43">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2C0A"/>
    <w:rsid w:val="00004100"/>
    <w:rsid w:val="000046BE"/>
    <w:rsid w:val="00004A25"/>
    <w:rsid w:val="00005223"/>
    <w:rsid w:val="00005431"/>
    <w:rsid w:val="00006623"/>
    <w:rsid w:val="000078C5"/>
    <w:rsid w:val="00007A24"/>
    <w:rsid w:val="00010695"/>
    <w:rsid w:val="00010B73"/>
    <w:rsid w:val="00011BF2"/>
    <w:rsid w:val="0001285B"/>
    <w:rsid w:val="0001327B"/>
    <w:rsid w:val="000137C4"/>
    <w:rsid w:val="0001382C"/>
    <w:rsid w:val="00013DE4"/>
    <w:rsid w:val="00014BF2"/>
    <w:rsid w:val="00014D9F"/>
    <w:rsid w:val="00015B98"/>
    <w:rsid w:val="00015F39"/>
    <w:rsid w:val="0001636E"/>
    <w:rsid w:val="00016784"/>
    <w:rsid w:val="00017430"/>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20D2"/>
    <w:rsid w:val="00032FA8"/>
    <w:rsid w:val="00033AE6"/>
    <w:rsid w:val="00033BBD"/>
    <w:rsid w:val="00033FA2"/>
    <w:rsid w:val="0003454A"/>
    <w:rsid w:val="000346C3"/>
    <w:rsid w:val="0003481B"/>
    <w:rsid w:val="000349E0"/>
    <w:rsid w:val="00034A6A"/>
    <w:rsid w:val="00035675"/>
    <w:rsid w:val="00035CF4"/>
    <w:rsid w:val="0003624E"/>
    <w:rsid w:val="000363DB"/>
    <w:rsid w:val="00036526"/>
    <w:rsid w:val="00036D54"/>
    <w:rsid w:val="00036E92"/>
    <w:rsid w:val="00037460"/>
    <w:rsid w:val="000374FA"/>
    <w:rsid w:val="0003782D"/>
    <w:rsid w:val="00037A6A"/>
    <w:rsid w:val="000404A9"/>
    <w:rsid w:val="00040B71"/>
    <w:rsid w:val="00041573"/>
    <w:rsid w:val="000421C6"/>
    <w:rsid w:val="0004283F"/>
    <w:rsid w:val="00043D0D"/>
    <w:rsid w:val="00043DF9"/>
    <w:rsid w:val="000445AD"/>
    <w:rsid w:val="000445D9"/>
    <w:rsid w:val="000447BA"/>
    <w:rsid w:val="00044A7D"/>
    <w:rsid w:val="00044A7E"/>
    <w:rsid w:val="00044A7F"/>
    <w:rsid w:val="00045338"/>
    <w:rsid w:val="0004578D"/>
    <w:rsid w:val="000458F9"/>
    <w:rsid w:val="00045BA6"/>
    <w:rsid w:val="0004608C"/>
    <w:rsid w:val="00046845"/>
    <w:rsid w:val="000468ED"/>
    <w:rsid w:val="000471A9"/>
    <w:rsid w:val="000476AE"/>
    <w:rsid w:val="00047980"/>
    <w:rsid w:val="00047DED"/>
    <w:rsid w:val="00050726"/>
    <w:rsid w:val="00052967"/>
    <w:rsid w:val="00052ADA"/>
    <w:rsid w:val="000530D4"/>
    <w:rsid w:val="000530ED"/>
    <w:rsid w:val="00054CED"/>
    <w:rsid w:val="000557BE"/>
    <w:rsid w:val="00055FA4"/>
    <w:rsid w:val="00056B71"/>
    <w:rsid w:val="0005766C"/>
    <w:rsid w:val="00057F9C"/>
    <w:rsid w:val="000602B0"/>
    <w:rsid w:val="000608CE"/>
    <w:rsid w:val="00060EA4"/>
    <w:rsid w:val="00061080"/>
    <w:rsid w:val="0006155B"/>
    <w:rsid w:val="00062272"/>
    <w:rsid w:val="0006292E"/>
    <w:rsid w:val="00062C75"/>
    <w:rsid w:val="00062D23"/>
    <w:rsid w:val="00062F6B"/>
    <w:rsid w:val="00063397"/>
    <w:rsid w:val="00064492"/>
    <w:rsid w:val="000647CF"/>
    <w:rsid w:val="00065BEA"/>
    <w:rsid w:val="00070B1C"/>
    <w:rsid w:val="0007185A"/>
    <w:rsid w:val="00071B49"/>
    <w:rsid w:val="000726AE"/>
    <w:rsid w:val="00072A24"/>
    <w:rsid w:val="00072A77"/>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2B94"/>
    <w:rsid w:val="000A356C"/>
    <w:rsid w:val="000A35E4"/>
    <w:rsid w:val="000A3DF0"/>
    <w:rsid w:val="000A4812"/>
    <w:rsid w:val="000A4A20"/>
    <w:rsid w:val="000A5616"/>
    <w:rsid w:val="000A5621"/>
    <w:rsid w:val="000A58E4"/>
    <w:rsid w:val="000A5909"/>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B1E"/>
    <w:rsid w:val="000B4BC0"/>
    <w:rsid w:val="000B4D68"/>
    <w:rsid w:val="000B5151"/>
    <w:rsid w:val="000B55B6"/>
    <w:rsid w:val="000B597B"/>
    <w:rsid w:val="000B5CC1"/>
    <w:rsid w:val="000B7BC3"/>
    <w:rsid w:val="000C0271"/>
    <w:rsid w:val="000C0378"/>
    <w:rsid w:val="000C0B95"/>
    <w:rsid w:val="000C0C76"/>
    <w:rsid w:val="000C1015"/>
    <w:rsid w:val="000C1162"/>
    <w:rsid w:val="000C3E18"/>
    <w:rsid w:val="000C40E5"/>
    <w:rsid w:val="000C41AF"/>
    <w:rsid w:val="000C4A86"/>
    <w:rsid w:val="000C536E"/>
    <w:rsid w:val="000C5417"/>
    <w:rsid w:val="000C615D"/>
    <w:rsid w:val="000C6298"/>
    <w:rsid w:val="000C6664"/>
    <w:rsid w:val="000C6F67"/>
    <w:rsid w:val="000C753C"/>
    <w:rsid w:val="000C7824"/>
    <w:rsid w:val="000D0289"/>
    <w:rsid w:val="000D096B"/>
    <w:rsid w:val="000D096D"/>
    <w:rsid w:val="000D0CE3"/>
    <w:rsid w:val="000D0E72"/>
    <w:rsid w:val="000D166B"/>
    <w:rsid w:val="000D1B70"/>
    <w:rsid w:val="000D2A4F"/>
    <w:rsid w:val="000D2BE1"/>
    <w:rsid w:val="000D2FD4"/>
    <w:rsid w:val="000D3AC9"/>
    <w:rsid w:val="000D3AED"/>
    <w:rsid w:val="000D3B0D"/>
    <w:rsid w:val="000D489B"/>
    <w:rsid w:val="000D4FCE"/>
    <w:rsid w:val="000D5830"/>
    <w:rsid w:val="000D6597"/>
    <w:rsid w:val="000D6A96"/>
    <w:rsid w:val="000D70D7"/>
    <w:rsid w:val="000D7AB0"/>
    <w:rsid w:val="000D7C96"/>
    <w:rsid w:val="000D7FF9"/>
    <w:rsid w:val="000E031F"/>
    <w:rsid w:val="000E0AB1"/>
    <w:rsid w:val="000E0D07"/>
    <w:rsid w:val="000E1550"/>
    <w:rsid w:val="000E15AC"/>
    <w:rsid w:val="000E1D37"/>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F0158"/>
    <w:rsid w:val="000F188F"/>
    <w:rsid w:val="000F18C1"/>
    <w:rsid w:val="000F1C0C"/>
    <w:rsid w:val="000F285F"/>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EF5"/>
    <w:rsid w:val="00104933"/>
    <w:rsid w:val="00104BAD"/>
    <w:rsid w:val="001059AD"/>
    <w:rsid w:val="00105D42"/>
    <w:rsid w:val="0010732C"/>
    <w:rsid w:val="001073E3"/>
    <w:rsid w:val="001074EA"/>
    <w:rsid w:val="00107940"/>
    <w:rsid w:val="001107F4"/>
    <w:rsid w:val="00111097"/>
    <w:rsid w:val="00111B0D"/>
    <w:rsid w:val="00112653"/>
    <w:rsid w:val="0011296E"/>
    <w:rsid w:val="00112A03"/>
    <w:rsid w:val="00112AB0"/>
    <w:rsid w:val="00112CC1"/>
    <w:rsid w:val="00112F3A"/>
    <w:rsid w:val="00113203"/>
    <w:rsid w:val="00113522"/>
    <w:rsid w:val="00114A59"/>
    <w:rsid w:val="001150DF"/>
    <w:rsid w:val="001155AE"/>
    <w:rsid w:val="00115865"/>
    <w:rsid w:val="00116E79"/>
    <w:rsid w:val="00117144"/>
    <w:rsid w:val="001179CA"/>
    <w:rsid w:val="00120076"/>
    <w:rsid w:val="001203ED"/>
    <w:rsid w:val="0012054C"/>
    <w:rsid w:val="0012075B"/>
    <w:rsid w:val="001208EF"/>
    <w:rsid w:val="00120A79"/>
    <w:rsid w:val="00120D0B"/>
    <w:rsid w:val="00121A9E"/>
    <w:rsid w:val="00121C54"/>
    <w:rsid w:val="00121CFD"/>
    <w:rsid w:val="001220FC"/>
    <w:rsid w:val="00122340"/>
    <w:rsid w:val="00122482"/>
    <w:rsid w:val="00122A45"/>
    <w:rsid w:val="00124D23"/>
    <w:rsid w:val="001250AC"/>
    <w:rsid w:val="001256DD"/>
    <w:rsid w:val="001260E0"/>
    <w:rsid w:val="00126CBD"/>
    <w:rsid w:val="00127719"/>
    <w:rsid w:val="001277F4"/>
    <w:rsid w:val="001303EE"/>
    <w:rsid w:val="00130A38"/>
    <w:rsid w:val="00130CD5"/>
    <w:rsid w:val="001318A1"/>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C0A"/>
    <w:rsid w:val="001403CA"/>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22F"/>
    <w:rsid w:val="001600F6"/>
    <w:rsid w:val="001607FE"/>
    <w:rsid w:val="00161876"/>
    <w:rsid w:val="00161FBD"/>
    <w:rsid w:val="00162052"/>
    <w:rsid w:val="00162137"/>
    <w:rsid w:val="001621F1"/>
    <w:rsid w:val="00162495"/>
    <w:rsid w:val="00162496"/>
    <w:rsid w:val="00162520"/>
    <w:rsid w:val="00162833"/>
    <w:rsid w:val="00162988"/>
    <w:rsid w:val="00163387"/>
    <w:rsid w:val="001636AF"/>
    <w:rsid w:val="00163C4A"/>
    <w:rsid w:val="00163CF6"/>
    <w:rsid w:val="001647EE"/>
    <w:rsid w:val="00164E6D"/>
    <w:rsid w:val="00164E9C"/>
    <w:rsid w:val="001652E3"/>
    <w:rsid w:val="00165398"/>
    <w:rsid w:val="00165D92"/>
    <w:rsid w:val="001675E1"/>
    <w:rsid w:val="001675F6"/>
    <w:rsid w:val="0016773A"/>
    <w:rsid w:val="00167B8F"/>
    <w:rsid w:val="00167E31"/>
    <w:rsid w:val="00167FC4"/>
    <w:rsid w:val="0017046B"/>
    <w:rsid w:val="0017069F"/>
    <w:rsid w:val="0017072D"/>
    <w:rsid w:val="0017093C"/>
    <w:rsid w:val="00170A3B"/>
    <w:rsid w:val="001720BC"/>
    <w:rsid w:val="001728C0"/>
    <w:rsid w:val="001729DD"/>
    <w:rsid w:val="00172D4A"/>
    <w:rsid w:val="001735E2"/>
    <w:rsid w:val="00174695"/>
    <w:rsid w:val="0017535F"/>
    <w:rsid w:val="001754C7"/>
    <w:rsid w:val="001757EE"/>
    <w:rsid w:val="00175AA8"/>
    <w:rsid w:val="0017690D"/>
    <w:rsid w:val="0017707F"/>
    <w:rsid w:val="001770A0"/>
    <w:rsid w:val="001776B3"/>
    <w:rsid w:val="00177BDB"/>
    <w:rsid w:val="001804D4"/>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1310"/>
    <w:rsid w:val="001A1A38"/>
    <w:rsid w:val="001A1C3B"/>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A01"/>
    <w:rsid w:val="001C401A"/>
    <w:rsid w:val="001C455F"/>
    <w:rsid w:val="001C4925"/>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4B6C"/>
    <w:rsid w:val="001E5852"/>
    <w:rsid w:val="001E5A10"/>
    <w:rsid w:val="001E64DD"/>
    <w:rsid w:val="001E683F"/>
    <w:rsid w:val="001E6B54"/>
    <w:rsid w:val="001F0322"/>
    <w:rsid w:val="001F128A"/>
    <w:rsid w:val="001F144B"/>
    <w:rsid w:val="001F1525"/>
    <w:rsid w:val="001F17F1"/>
    <w:rsid w:val="001F32D5"/>
    <w:rsid w:val="001F33F8"/>
    <w:rsid w:val="001F364B"/>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4F6"/>
    <w:rsid w:val="0020117C"/>
    <w:rsid w:val="0020134B"/>
    <w:rsid w:val="00201854"/>
    <w:rsid w:val="00202E1D"/>
    <w:rsid w:val="00203486"/>
    <w:rsid w:val="002039B1"/>
    <w:rsid w:val="00203B96"/>
    <w:rsid w:val="00203FFE"/>
    <w:rsid w:val="0020497A"/>
    <w:rsid w:val="00204EC5"/>
    <w:rsid w:val="00206313"/>
    <w:rsid w:val="0020647C"/>
    <w:rsid w:val="00206B62"/>
    <w:rsid w:val="002075BD"/>
    <w:rsid w:val="002101BC"/>
    <w:rsid w:val="002103F8"/>
    <w:rsid w:val="002105D1"/>
    <w:rsid w:val="002105D3"/>
    <w:rsid w:val="00211041"/>
    <w:rsid w:val="002115BB"/>
    <w:rsid w:val="00211C73"/>
    <w:rsid w:val="0021216B"/>
    <w:rsid w:val="00212255"/>
    <w:rsid w:val="002123BC"/>
    <w:rsid w:val="00212C33"/>
    <w:rsid w:val="00212EE4"/>
    <w:rsid w:val="0021301B"/>
    <w:rsid w:val="00213FB2"/>
    <w:rsid w:val="0021415E"/>
    <w:rsid w:val="002143F6"/>
    <w:rsid w:val="00214914"/>
    <w:rsid w:val="00215A54"/>
    <w:rsid w:val="00216013"/>
    <w:rsid w:val="00217423"/>
    <w:rsid w:val="00217472"/>
    <w:rsid w:val="00217688"/>
    <w:rsid w:val="00217835"/>
    <w:rsid w:val="002200B1"/>
    <w:rsid w:val="002205D4"/>
    <w:rsid w:val="00220B0B"/>
    <w:rsid w:val="00220B1F"/>
    <w:rsid w:val="0022204D"/>
    <w:rsid w:val="00222077"/>
    <w:rsid w:val="002221D5"/>
    <w:rsid w:val="00222EF6"/>
    <w:rsid w:val="002232F5"/>
    <w:rsid w:val="0022347C"/>
    <w:rsid w:val="002238A5"/>
    <w:rsid w:val="002238AD"/>
    <w:rsid w:val="00223F49"/>
    <w:rsid w:val="002240D9"/>
    <w:rsid w:val="002245E5"/>
    <w:rsid w:val="002245EF"/>
    <w:rsid w:val="002246FC"/>
    <w:rsid w:val="00224CBD"/>
    <w:rsid w:val="00225BE4"/>
    <w:rsid w:val="00226285"/>
    <w:rsid w:val="00226942"/>
    <w:rsid w:val="00226AD2"/>
    <w:rsid w:val="0022722B"/>
    <w:rsid w:val="002277D6"/>
    <w:rsid w:val="002301DC"/>
    <w:rsid w:val="00230F3B"/>
    <w:rsid w:val="00230F7E"/>
    <w:rsid w:val="00232093"/>
    <w:rsid w:val="00232753"/>
    <w:rsid w:val="0023275F"/>
    <w:rsid w:val="0023279A"/>
    <w:rsid w:val="002337AA"/>
    <w:rsid w:val="00233809"/>
    <w:rsid w:val="00233A47"/>
    <w:rsid w:val="002345E9"/>
    <w:rsid w:val="002345F4"/>
    <w:rsid w:val="002352C4"/>
    <w:rsid w:val="00235937"/>
    <w:rsid w:val="00235A9A"/>
    <w:rsid w:val="00235CE9"/>
    <w:rsid w:val="002360EB"/>
    <w:rsid w:val="002364BE"/>
    <w:rsid w:val="00236A82"/>
    <w:rsid w:val="00236C87"/>
    <w:rsid w:val="00236EDF"/>
    <w:rsid w:val="00236EE3"/>
    <w:rsid w:val="00237412"/>
    <w:rsid w:val="002376DA"/>
    <w:rsid w:val="00237C15"/>
    <w:rsid w:val="00237FC7"/>
    <w:rsid w:val="002401BB"/>
    <w:rsid w:val="002401D5"/>
    <w:rsid w:val="00240EFC"/>
    <w:rsid w:val="00241B98"/>
    <w:rsid w:val="00242DDC"/>
    <w:rsid w:val="00242E5C"/>
    <w:rsid w:val="00243D4A"/>
    <w:rsid w:val="00243E30"/>
    <w:rsid w:val="002446D8"/>
    <w:rsid w:val="00244CFC"/>
    <w:rsid w:val="002458E9"/>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48DA"/>
    <w:rsid w:val="00255106"/>
    <w:rsid w:val="00255DE7"/>
    <w:rsid w:val="002560C5"/>
    <w:rsid w:val="0025654E"/>
    <w:rsid w:val="00256888"/>
    <w:rsid w:val="00256F72"/>
    <w:rsid w:val="00257C22"/>
    <w:rsid w:val="0026063D"/>
    <w:rsid w:val="00261357"/>
    <w:rsid w:val="00261665"/>
    <w:rsid w:val="00262774"/>
    <w:rsid w:val="00263189"/>
    <w:rsid w:val="0026332D"/>
    <w:rsid w:val="0026424B"/>
    <w:rsid w:val="00264296"/>
    <w:rsid w:val="00265ECA"/>
    <w:rsid w:val="0026625C"/>
    <w:rsid w:val="002665D8"/>
    <w:rsid w:val="00266C6D"/>
    <w:rsid w:val="00266F1F"/>
    <w:rsid w:val="00266F84"/>
    <w:rsid w:val="002672E2"/>
    <w:rsid w:val="00270BEC"/>
    <w:rsid w:val="002712ED"/>
    <w:rsid w:val="00271F4D"/>
    <w:rsid w:val="00272C05"/>
    <w:rsid w:val="00273ADF"/>
    <w:rsid w:val="00273CDC"/>
    <w:rsid w:val="0027465E"/>
    <w:rsid w:val="00274AFC"/>
    <w:rsid w:val="0027567F"/>
    <w:rsid w:val="0027604F"/>
    <w:rsid w:val="00276241"/>
    <w:rsid w:val="00276AD4"/>
    <w:rsid w:val="00276F84"/>
    <w:rsid w:val="00277B92"/>
    <w:rsid w:val="00277C71"/>
    <w:rsid w:val="00277E9B"/>
    <w:rsid w:val="00280E81"/>
    <w:rsid w:val="0028112F"/>
    <w:rsid w:val="00281333"/>
    <w:rsid w:val="00281488"/>
    <w:rsid w:val="00281ACC"/>
    <w:rsid w:val="00281D48"/>
    <w:rsid w:val="00282BC7"/>
    <w:rsid w:val="00282E4A"/>
    <w:rsid w:val="00283160"/>
    <w:rsid w:val="00283499"/>
    <w:rsid w:val="0028373D"/>
    <w:rsid w:val="00283BDF"/>
    <w:rsid w:val="002840F3"/>
    <w:rsid w:val="0028499F"/>
    <w:rsid w:val="00284C24"/>
    <w:rsid w:val="0028565E"/>
    <w:rsid w:val="00286F89"/>
    <w:rsid w:val="00287506"/>
    <w:rsid w:val="002877AF"/>
    <w:rsid w:val="00287D19"/>
    <w:rsid w:val="00287EB3"/>
    <w:rsid w:val="0029115F"/>
    <w:rsid w:val="00291531"/>
    <w:rsid w:val="002920B2"/>
    <w:rsid w:val="00292310"/>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252B"/>
    <w:rsid w:val="002A2F93"/>
    <w:rsid w:val="002A395C"/>
    <w:rsid w:val="002A49E0"/>
    <w:rsid w:val="002A4CE0"/>
    <w:rsid w:val="002A4DA1"/>
    <w:rsid w:val="002A5CF7"/>
    <w:rsid w:val="002A6598"/>
    <w:rsid w:val="002A65AB"/>
    <w:rsid w:val="002A6642"/>
    <w:rsid w:val="002A6DF7"/>
    <w:rsid w:val="002A7C1A"/>
    <w:rsid w:val="002B0798"/>
    <w:rsid w:val="002B0980"/>
    <w:rsid w:val="002B1437"/>
    <w:rsid w:val="002B1E18"/>
    <w:rsid w:val="002B1F2A"/>
    <w:rsid w:val="002B26D7"/>
    <w:rsid w:val="002B2D45"/>
    <w:rsid w:val="002B2F34"/>
    <w:rsid w:val="002B4060"/>
    <w:rsid w:val="002B44A1"/>
    <w:rsid w:val="002B450A"/>
    <w:rsid w:val="002B46CF"/>
    <w:rsid w:val="002B4892"/>
    <w:rsid w:val="002B4F5D"/>
    <w:rsid w:val="002B5424"/>
    <w:rsid w:val="002B56C4"/>
    <w:rsid w:val="002B6150"/>
    <w:rsid w:val="002B64D0"/>
    <w:rsid w:val="002B6961"/>
    <w:rsid w:val="002B6D96"/>
    <w:rsid w:val="002B74D6"/>
    <w:rsid w:val="002C081B"/>
    <w:rsid w:val="002C0997"/>
    <w:rsid w:val="002C0A8D"/>
    <w:rsid w:val="002C1D57"/>
    <w:rsid w:val="002C1F0C"/>
    <w:rsid w:val="002C1F89"/>
    <w:rsid w:val="002C3128"/>
    <w:rsid w:val="002C3E51"/>
    <w:rsid w:val="002C3F27"/>
    <w:rsid w:val="002C3FD7"/>
    <w:rsid w:val="002C5D6E"/>
    <w:rsid w:val="002C6714"/>
    <w:rsid w:val="002C6876"/>
    <w:rsid w:val="002C6DBE"/>
    <w:rsid w:val="002C6E11"/>
    <w:rsid w:val="002C7F91"/>
    <w:rsid w:val="002D0653"/>
    <w:rsid w:val="002D06F0"/>
    <w:rsid w:val="002D172D"/>
    <w:rsid w:val="002D203C"/>
    <w:rsid w:val="002D2DF5"/>
    <w:rsid w:val="002D3AB9"/>
    <w:rsid w:val="002D3FFD"/>
    <w:rsid w:val="002D4017"/>
    <w:rsid w:val="002D466F"/>
    <w:rsid w:val="002D4771"/>
    <w:rsid w:val="002D4F9C"/>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E8"/>
    <w:rsid w:val="002E26B8"/>
    <w:rsid w:val="002E2817"/>
    <w:rsid w:val="002E2C96"/>
    <w:rsid w:val="002E410E"/>
    <w:rsid w:val="002E47DD"/>
    <w:rsid w:val="002E58B7"/>
    <w:rsid w:val="002E5AE8"/>
    <w:rsid w:val="002E5F10"/>
    <w:rsid w:val="002E622E"/>
    <w:rsid w:val="002E690E"/>
    <w:rsid w:val="002E7E4F"/>
    <w:rsid w:val="002F0BFD"/>
    <w:rsid w:val="002F0C6E"/>
    <w:rsid w:val="002F1621"/>
    <w:rsid w:val="002F1D7C"/>
    <w:rsid w:val="002F1F3A"/>
    <w:rsid w:val="002F2049"/>
    <w:rsid w:val="002F2542"/>
    <w:rsid w:val="002F28CA"/>
    <w:rsid w:val="002F39D0"/>
    <w:rsid w:val="002F3FC0"/>
    <w:rsid w:val="002F4041"/>
    <w:rsid w:val="002F4518"/>
    <w:rsid w:val="002F4C53"/>
    <w:rsid w:val="002F4F34"/>
    <w:rsid w:val="002F5CDD"/>
    <w:rsid w:val="002F6018"/>
    <w:rsid w:val="002F6806"/>
    <w:rsid w:val="002F6E73"/>
    <w:rsid w:val="002F6F57"/>
    <w:rsid w:val="002F7292"/>
    <w:rsid w:val="002F7E73"/>
    <w:rsid w:val="0030021F"/>
    <w:rsid w:val="00300BE7"/>
    <w:rsid w:val="003015DE"/>
    <w:rsid w:val="00301975"/>
    <w:rsid w:val="00301A5B"/>
    <w:rsid w:val="00301C8B"/>
    <w:rsid w:val="00301E07"/>
    <w:rsid w:val="0030223E"/>
    <w:rsid w:val="00302DBC"/>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3BD"/>
    <w:rsid w:val="0031260E"/>
    <w:rsid w:val="003128CA"/>
    <w:rsid w:val="0031335A"/>
    <w:rsid w:val="0031388C"/>
    <w:rsid w:val="00313FC1"/>
    <w:rsid w:val="00314347"/>
    <w:rsid w:val="00314CAE"/>
    <w:rsid w:val="00314EC3"/>
    <w:rsid w:val="00315517"/>
    <w:rsid w:val="00316539"/>
    <w:rsid w:val="0031654C"/>
    <w:rsid w:val="00316584"/>
    <w:rsid w:val="00317896"/>
    <w:rsid w:val="00320713"/>
    <w:rsid w:val="0032129B"/>
    <w:rsid w:val="00321771"/>
    <w:rsid w:val="00321916"/>
    <w:rsid w:val="0032253A"/>
    <w:rsid w:val="00322C7E"/>
    <w:rsid w:val="00323179"/>
    <w:rsid w:val="0032329B"/>
    <w:rsid w:val="003238FB"/>
    <w:rsid w:val="00323B41"/>
    <w:rsid w:val="0032421C"/>
    <w:rsid w:val="003248BD"/>
    <w:rsid w:val="003252B5"/>
    <w:rsid w:val="0032531B"/>
    <w:rsid w:val="00326480"/>
    <w:rsid w:val="00327022"/>
    <w:rsid w:val="00327A72"/>
    <w:rsid w:val="00327B37"/>
    <w:rsid w:val="00327B7E"/>
    <w:rsid w:val="00330637"/>
    <w:rsid w:val="00330697"/>
    <w:rsid w:val="00330B7F"/>
    <w:rsid w:val="00331C3C"/>
    <w:rsid w:val="00331C45"/>
    <w:rsid w:val="003328EA"/>
    <w:rsid w:val="00332DB0"/>
    <w:rsid w:val="00332F71"/>
    <w:rsid w:val="00333098"/>
    <w:rsid w:val="00333A61"/>
    <w:rsid w:val="00333D93"/>
    <w:rsid w:val="00334460"/>
    <w:rsid w:val="00334B1C"/>
    <w:rsid w:val="003352CF"/>
    <w:rsid w:val="00335955"/>
    <w:rsid w:val="0033598F"/>
    <w:rsid w:val="00335E17"/>
    <w:rsid w:val="00336DEF"/>
    <w:rsid w:val="00336FC4"/>
    <w:rsid w:val="00337678"/>
    <w:rsid w:val="00337945"/>
    <w:rsid w:val="00340627"/>
    <w:rsid w:val="0034064F"/>
    <w:rsid w:val="00340693"/>
    <w:rsid w:val="00340713"/>
    <w:rsid w:val="00340B00"/>
    <w:rsid w:val="003412C6"/>
    <w:rsid w:val="00341419"/>
    <w:rsid w:val="00341C3F"/>
    <w:rsid w:val="00341D45"/>
    <w:rsid w:val="00342B39"/>
    <w:rsid w:val="00342DF4"/>
    <w:rsid w:val="00343908"/>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7FC7"/>
    <w:rsid w:val="0036058C"/>
    <w:rsid w:val="00360614"/>
    <w:rsid w:val="0036061A"/>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6EF"/>
    <w:rsid w:val="00382A51"/>
    <w:rsid w:val="00383212"/>
    <w:rsid w:val="003832BC"/>
    <w:rsid w:val="00383553"/>
    <w:rsid w:val="00385441"/>
    <w:rsid w:val="003854CE"/>
    <w:rsid w:val="00385B00"/>
    <w:rsid w:val="00385DEC"/>
    <w:rsid w:val="00385F85"/>
    <w:rsid w:val="003867E7"/>
    <w:rsid w:val="00386D13"/>
    <w:rsid w:val="00387047"/>
    <w:rsid w:val="003876EC"/>
    <w:rsid w:val="003876F0"/>
    <w:rsid w:val="00390488"/>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BB5"/>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4147"/>
    <w:rsid w:val="003A42A7"/>
    <w:rsid w:val="003A42D4"/>
    <w:rsid w:val="003A42E7"/>
    <w:rsid w:val="003A4FEB"/>
    <w:rsid w:val="003A508A"/>
    <w:rsid w:val="003A5510"/>
    <w:rsid w:val="003A5A7B"/>
    <w:rsid w:val="003A6681"/>
    <w:rsid w:val="003A692E"/>
    <w:rsid w:val="003A7A97"/>
    <w:rsid w:val="003B072F"/>
    <w:rsid w:val="003B0E32"/>
    <w:rsid w:val="003B1640"/>
    <w:rsid w:val="003B1688"/>
    <w:rsid w:val="003B24E6"/>
    <w:rsid w:val="003B2B6E"/>
    <w:rsid w:val="003B2B95"/>
    <w:rsid w:val="003B39BC"/>
    <w:rsid w:val="003B3E63"/>
    <w:rsid w:val="003B3EF8"/>
    <w:rsid w:val="003B4C34"/>
    <w:rsid w:val="003B4E7C"/>
    <w:rsid w:val="003B5943"/>
    <w:rsid w:val="003B5D8B"/>
    <w:rsid w:val="003B60B7"/>
    <w:rsid w:val="003B6345"/>
    <w:rsid w:val="003B7A3B"/>
    <w:rsid w:val="003C0A4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17C4"/>
    <w:rsid w:val="003D1BCC"/>
    <w:rsid w:val="003D1DBC"/>
    <w:rsid w:val="003D2684"/>
    <w:rsid w:val="003D29A1"/>
    <w:rsid w:val="003D2D3B"/>
    <w:rsid w:val="003D3EC5"/>
    <w:rsid w:val="003D4CEF"/>
    <w:rsid w:val="003D4F17"/>
    <w:rsid w:val="003D55D2"/>
    <w:rsid w:val="003D56C8"/>
    <w:rsid w:val="003D56CE"/>
    <w:rsid w:val="003D5AD5"/>
    <w:rsid w:val="003D5C50"/>
    <w:rsid w:val="003D6D4A"/>
    <w:rsid w:val="003D7B1C"/>
    <w:rsid w:val="003E041B"/>
    <w:rsid w:val="003E05A1"/>
    <w:rsid w:val="003E0767"/>
    <w:rsid w:val="003E283B"/>
    <w:rsid w:val="003E2E4F"/>
    <w:rsid w:val="003E3540"/>
    <w:rsid w:val="003E3D75"/>
    <w:rsid w:val="003E4A21"/>
    <w:rsid w:val="003E4D12"/>
    <w:rsid w:val="003E4DC3"/>
    <w:rsid w:val="003E4DDB"/>
    <w:rsid w:val="003E563E"/>
    <w:rsid w:val="003E56F6"/>
    <w:rsid w:val="003E6AFA"/>
    <w:rsid w:val="003E6E0C"/>
    <w:rsid w:val="003E7666"/>
    <w:rsid w:val="003E76AA"/>
    <w:rsid w:val="003F054B"/>
    <w:rsid w:val="003F1093"/>
    <w:rsid w:val="003F1162"/>
    <w:rsid w:val="003F22C2"/>
    <w:rsid w:val="003F2775"/>
    <w:rsid w:val="003F32E4"/>
    <w:rsid w:val="003F3499"/>
    <w:rsid w:val="003F3A21"/>
    <w:rsid w:val="003F3AEE"/>
    <w:rsid w:val="003F49D5"/>
    <w:rsid w:val="003F50B2"/>
    <w:rsid w:val="003F51C8"/>
    <w:rsid w:val="003F6708"/>
    <w:rsid w:val="003F6E48"/>
    <w:rsid w:val="003F7396"/>
    <w:rsid w:val="004009AA"/>
    <w:rsid w:val="0040167B"/>
    <w:rsid w:val="004018AC"/>
    <w:rsid w:val="00401B43"/>
    <w:rsid w:val="00401CD5"/>
    <w:rsid w:val="00401E4F"/>
    <w:rsid w:val="004025B0"/>
    <w:rsid w:val="004028C7"/>
    <w:rsid w:val="004032DA"/>
    <w:rsid w:val="0040348F"/>
    <w:rsid w:val="00404086"/>
    <w:rsid w:val="0040464E"/>
    <w:rsid w:val="00404B61"/>
    <w:rsid w:val="00405B15"/>
    <w:rsid w:val="00405DD0"/>
    <w:rsid w:val="00406031"/>
    <w:rsid w:val="00406088"/>
    <w:rsid w:val="004060D3"/>
    <w:rsid w:val="00406BA9"/>
    <w:rsid w:val="00407445"/>
    <w:rsid w:val="00407448"/>
    <w:rsid w:val="00407B00"/>
    <w:rsid w:val="00407D0A"/>
    <w:rsid w:val="00410327"/>
    <w:rsid w:val="0041047A"/>
    <w:rsid w:val="00410B85"/>
    <w:rsid w:val="00410FE4"/>
    <w:rsid w:val="00411331"/>
    <w:rsid w:val="004113CA"/>
    <w:rsid w:val="00411F25"/>
    <w:rsid w:val="0041279D"/>
    <w:rsid w:val="00412D97"/>
    <w:rsid w:val="004130F0"/>
    <w:rsid w:val="004137DB"/>
    <w:rsid w:val="0041384F"/>
    <w:rsid w:val="00413AFC"/>
    <w:rsid w:val="00414170"/>
    <w:rsid w:val="004141C4"/>
    <w:rsid w:val="0041507C"/>
    <w:rsid w:val="0041597E"/>
    <w:rsid w:val="0041660E"/>
    <w:rsid w:val="004168E1"/>
    <w:rsid w:val="0042013C"/>
    <w:rsid w:val="00420471"/>
    <w:rsid w:val="00420D65"/>
    <w:rsid w:val="00420F69"/>
    <w:rsid w:val="0042167C"/>
    <w:rsid w:val="00421899"/>
    <w:rsid w:val="0042200A"/>
    <w:rsid w:val="0042206F"/>
    <w:rsid w:val="004225C1"/>
    <w:rsid w:val="004226BD"/>
    <w:rsid w:val="00422C19"/>
    <w:rsid w:val="0042346D"/>
    <w:rsid w:val="00423922"/>
    <w:rsid w:val="0042398B"/>
    <w:rsid w:val="00423A1F"/>
    <w:rsid w:val="00423D77"/>
    <w:rsid w:val="00423E85"/>
    <w:rsid w:val="00424E3E"/>
    <w:rsid w:val="004251DA"/>
    <w:rsid w:val="00425576"/>
    <w:rsid w:val="00425EE1"/>
    <w:rsid w:val="004263F7"/>
    <w:rsid w:val="00426ADD"/>
    <w:rsid w:val="0042725C"/>
    <w:rsid w:val="00427395"/>
    <w:rsid w:val="00427583"/>
    <w:rsid w:val="00427D88"/>
    <w:rsid w:val="00430211"/>
    <w:rsid w:val="00430872"/>
    <w:rsid w:val="00430CCD"/>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40B2C"/>
    <w:rsid w:val="00440E94"/>
    <w:rsid w:val="00440F6B"/>
    <w:rsid w:val="00441007"/>
    <w:rsid w:val="00441AEE"/>
    <w:rsid w:val="004422C9"/>
    <w:rsid w:val="00442404"/>
    <w:rsid w:val="0044342D"/>
    <w:rsid w:val="00443A6A"/>
    <w:rsid w:val="00443FD0"/>
    <w:rsid w:val="00444789"/>
    <w:rsid w:val="00444EB5"/>
    <w:rsid w:val="00446252"/>
    <w:rsid w:val="0044628A"/>
    <w:rsid w:val="00447183"/>
    <w:rsid w:val="00447265"/>
    <w:rsid w:val="00447E96"/>
    <w:rsid w:val="00447FD5"/>
    <w:rsid w:val="004506FC"/>
    <w:rsid w:val="0045071A"/>
    <w:rsid w:val="00450EF9"/>
    <w:rsid w:val="0045218B"/>
    <w:rsid w:val="00452C8C"/>
    <w:rsid w:val="00453046"/>
    <w:rsid w:val="004531AA"/>
    <w:rsid w:val="004532F5"/>
    <w:rsid w:val="00453D05"/>
    <w:rsid w:val="004544DC"/>
    <w:rsid w:val="004552EB"/>
    <w:rsid w:val="00455413"/>
    <w:rsid w:val="00455BCA"/>
    <w:rsid w:val="00455CB0"/>
    <w:rsid w:val="004565EC"/>
    <w:rsid w:val="00456A43"/>
    <w:rsid w:val="00456ED0"/>
    <w:rsid w:val="00456FEF"/>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C16"/>
    <w:rsid w:val="00472FBA"/>
    <w:rsid w:val="004745C6"/>
    <w:rsid w:val="00474978"/>
    <w:rsid w:val="004750C6"/>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33B8"/>
    <w:rsid w:val="00493816"/>
    <w:rsid w:val="00493ABA"/>
    <w:rsid w:val="00494071"/>
    <w:rsid w:val="00494140"/>
    <w:rsid w:val="0049461A"/>
    <w:rsid w:val="00494798"/>
    <w:rsid w:val="00494A73"/>
    <w:rsid w:val="00494E30"/>
    <w:rsid w:val="0049593D"/>
    <w:rsid w:val="00497398"/>
    <w:rsid w:val="0049759E"/>
    <w:rsid w:val="00497805"/>
    <w:rsid w:val="00497951"/>
    <w:rsid w:val="004A001C"/>
    <w:rsid w:val="004A018D"/>
    <w:rsid w:val="004A094B"/>
    <w:rsid w:val="004A0C19"/>
    <w:rsid w:val="004A0F8C"/>
    <w:rsid w:val="004A102D"/>
    <w:rsid w:val="004A186D"/>
    <w:rsid w:val="004A2937"/>
    <w:rsid w:val="004A2938"/>
    <w:rsid w:val="004A2D6B"/>
    <w:rsid w:val="004A2E4B"/>
    <w:rsid w:val="004A38A6"/>
    <w:rsid w:val="004A3CDF"/>
    <w:rsid w:val="004A444C"/>
    <w:rsid w:val="004A461F"/>
    <w:rsid w:val="004A5131"/>
    <w:rsid w:val="004A53DA"/>
    <w:rsid w:val="004A5446"/>
    <w:rsid w:val="004A57ED"/>
    <w:rsid w:val="004A6550"/>
    <w:rsid w:val="004A6C99"/>
    <w:rsid w:val="004A7583"/>
    <w:rsid w:val="004A7ECC"/>
    <w:rsid w:val="004B018B"/>
    <w:rsid w:val="004B1039"/>
    <w:rsid w:val="004B11AD"/>
    <w:rsid w:val="004B1E78"/>
    <w:rsid w:val="004B23C6"/>
    <w:rsid w:val="004B280E"/>
    <w:rsid w:val="004B2B21"/>
    <w:rsid w:val="004B2CE3"/>
    <w:rsid w:val="004B333F"/>
    <w:rsid w:val="004B3A31"/>
    <w:rsid w:val="004B3EFD"/>
    <w:rsid w:val="004B4059"/>
    <w:rsid w:val="004B4243"/>
    <w:rsid w:val="004B4771"/>
    <w:rsid w:val="004B47E2"/>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AF9"/>
    <w:rsid w:val="004D15D6"/>
    <w:rsid w:val="004D1F15"/>
    <w:rsid w:val="004D2248"/>
    <w:rsid w:val="004D272C"/>
    <w:rsid w:val="004D3029"/>
    <w:rsid w:val="004D3BB6"/>
    <w:rsid w:val="004D445B"/>
    <w:rsid w:val="004D563E"/>
    <w:rsid w:val="004D671E"/>
    <w:rsid w:val="004D6CC2"/>
    <w:rsid w:val="004D6E8D"/>
    <w:rsid w:val="004D7C5A"/>
    <w:rsid w:val="004E0B95"/>
    <w:rsid w:val="004E2582"/>
    <w:rsid w:val="004E2968"/>
    <w:rsid w:val="004E3467"/>
    <w:rsid w:val="004E4B37"/>
    <w:rsid w:val="004E4C86"/>
    <w:rsid w:val="004E5791"/>
    <w:rsid w:val="004E5961"/>
    <w:rsid w:val="004E5E36"/>
    <w:rsid w:val="004E6EC8"/>
    <w:rsid w:val="004E73D7"/>
    <w:rsid w:val="004E7442"/>
    <w:rsid w:val="004E7595"/>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66E"/>
    <w:rsid w:val="004F6484"/>
    <w:rsid w:val="004F6891"/>
    <w:rsid w:val="004F68FD"/>
    <w:rsid w:val="004F6C7E"/>
    <w:rsid w:val="004F6E0E"/>
    <w:rsid w:val="004F6E21"/>
    <w:rsid w:val="004F765A"/>
    <w:rsid w:val="004F78A6"/>
    <w:rsid w:val="004F7D53"/>
    <w:rsid w:val="004F7E16"/>
    <w:rsid w:val="005001BC"/>
    <w:rsid w:val="00501CB4"/>
    <w:rsid w:val="00501E34"/>
    <w:rsid w:val="005027AB"/>
    <w:rsid w:val="00502818"/>
    <w:rsid w:val="0050292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1398"/>
    <w:rsid w:val="005116FA"/>
    <w:rsid w:val="00511922"/>
    <w:rsid w:val="00511D21"/>
    <w:rsid w:val="00511D96"/>
    <w:rsid w:val="0051267A"/>
    <w:rsid w:val="0051288C"/>
    <w:rsid w:val="005129AC"/>
    <w:rsid w:val="00512DA8"/>
    <w:rsid w:val="0051362C"/>
    <w:rsid w:val="005137EC"/>
    <w:rsid w:val="0051394B"/>
    <w:rsid w:val="0051426D"/>
    <w:rsid w:val="005147FC"/>
    <w:rsid w:val="00515E70"/>
    <w:rsid w:val="00516246"/>
    <w:rsid w:val="005164D8"/>
    <w:rsid w:val="00516EAD"/>
    <w:rsid w:val="00520AE7"/>
    <w:rsid w:val="00520B64"/>
    <w:rsid w:val="00520E93"/>
    <w:rsid w:val="0052108F"/>
    <w:rsid w:val="00521A33"/>
    <w:rsid w:val="00521C75"/>
    <w:rsid w:val="0052237A"/>
    <w:rsid w:val="005228E0"/>
    <w:rsid w:val="00522953"/>
    <w:rsid w:val="00523998"/>
    <w:rsid w:val="00523F98"/>
    <w:rsid w:val="0052451A"/>
    <w:rsid w:val="00524762"/>
    <w:rsid w:val="0052527A"/>
    <w:rsid w:val="00526208"/>
    <w:rsid w:val="00526496"/>
    <w:rsid w:val="00526AE3"/>
    <w:rsid w:val="0052768D"/>
    <w:rsid w:val="00527892"/>
    <w:rsid w:val="00527BE4"/>
    <w:rsid w:val="00527D03"/>
    <w:rsid w:val="00530182"/>
    <w:rsid w:val="00530238"/>
    <w:rsid w:val="0053159A"/>
    <w:rsid w:val="005315AB"/>
    <w:rsid w:val="00531A35"/>
    <w:rsid w:val="00531BF9"/>
    <w:rsid w:val="0053234A"/>
    <w:rsid w:val="005328D7"/>
    <w:rsid w:val="00533466"/>
    <w:rsid w:val="005338EC"/>
    <w:rsid w:val="00533E76"/>
    <w:rsid w:val="00533EB6"/>
    <w:rsid w:val="00535242"/>
    <w:rsid w:val="0053534A"/>
    <w:rsid w:val="00535768"/>
    <w:rsid w:val="00536650"/>
    <w:rsid w:val="00536CC6"/>
    <w:rsid w:val="00542AF5"/>
    <w:rsid w:val="00542AFE"/>
    <w:rsid w:val="0054303F"/>
    <w:rsid w:val="005431A5"/>
    <w:rsid w:val="00543497"/>
    <w:rsid w:val="00543D3C"/>
    <w:rsid w:val="005444A8"/>
    <w:rsid w:val="00544E8E"/>
    <w:rsid w:val="005456D5"/>
    <w:rsid w:val="00545DE7"/>
    <w:rsid w:val="00547575"/>
    <w:rsid w:val="0054784E"/>
    <w:rsid w:val="00550AE7"/>
    <w:rsid w:val="00550AEE"/>
    <w:rsid w:val="00552001"/>
    <w:rsid w:val="005523F2"/>
    <w:rsid w:val="0055241C"/>
    <w:rsid w:val="005527FC"/>
    <w:rsid w:val="005528AB"/>
    <w:rsid w:val="00552B8E"/>
    <w:rsid w:val="005532EA"/>
    <w:rsid w:val="00553C71"/>
    <w:rsid w:val="00553EB7"/>
    <w:rsid w:val="005542AF"/>
    <w:rsid w:val="005543F6"/>
    <w:rsid w:val="005553A9"/>
    <w:rsid w:val="005556BF"/>
    <w:rsid w:val="00555A28"/>
    <w:rsid w:val="005561A5"/>
    <w:rsid w:val="005561C0"/>
    <w:rsid w:val="005563A4"/>
    <w:rsid w:val="00557414"/>
    <w:rsid w:val="00557490"/>
    <w:rsid w:val="0055761F"/>
    <w:rsid w:val="00557AD6"/>
    <w:rsid w:val="00560828"/>
    <w:rsid w:val="00560F70"/>
    <w:rsid w:val="00561027"/>
    <w:rsid w:val="00561A9B"/>
    <w:rsid w:val="00561C83"/>
    <w:rsid w:val="00561D7B"/>
    <w:rsid w:val="00561EE2"/>
    <w:rsid w:val="00562F9E"/>
    <w:rsid w:val="00563E46"/>
    <w:rsid w:val="005641AC"/>
    <w:rsid w:val="00564713"/>
    <w:rsid w:val="0056495A"/>
    <w:rsid w:val="005649EC"/>
    <w:rsid w:val="005650C8"/>
    <w:rsid w:val="00565B63"/>
    <w:rsid w:val="00565FDB"/>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907C3"/>
    <w:rsid w:val="00590C92"/>
    <w:rsid w:val="00591144"/>
    <w:rsid w:val="005915A4"/>
    <w:rsid w:val="005916E3"/>
    <w:rsid w:val="005920FF"/>
    <w:rsid w:val="005929AB"/>
    <w:rsid w:val="00592BFA"/>
    <w:rsid w:val="00593042"/>
    <w:rsid w:val="0059354A"/>
    <w:rsid w:val="00593AA9"/>
    <w:rsid w:val="00593B14"/>
    <w:rsid w:val="00593C32"/>
    <w:rsid w:val="005941C0"/>
    <w:rsid w:val="00594484"/>
    <w:rsid w:val="005944D0"/>
    <w:rsid w:val="005949A7"/>
    <w:rsid w:val="00595A58"/>
    <w:rsid w:val="00595B01"/>
    <w:rsid w:val="00595BFD"/>
    <w:rsid w:val="005963BA"/>
    <w:rsid w:val="00596ED7"/>
    <w:rsid w:val="0059731E"/>
    <w:rsid w:val="005975EE"/>
    <w:rsid w:val="00597949"/>
    <w:rsid w:val="00597ADD"/>
    <w:rsid w:val="00597AE9"/>
    <w:rsid w:val="00597F01"/>
    <w:rsid w:val="005A110C"/>
    <w:rsid w:val="005A156F"/>
    <w:rsid w:val="005A16E3"/>
    <w:rsid w:val="005A1C15"/>
    <w:rsid w:val="005A1C6C"/>
    <w:rsid w:val="005A2D82"/>
    <w:rsid w:val="005A30E9"/>
    <w:rsid w:val="005A360D"/>
    <w:rsid w:val="005A398E"/>
    <w:rsid w:val="005A3A50"/>
    <w:rsid w:val="005A3AA8"/>
    <w:rsid w:val="005A4024"/>
    <w:rsid w:val="005A42E6"/>
    <w:rsid w:val="005A44E4"/>
    <w:rsid w:val="005A4CDA"/>
    <w:rsid w:val="005A4FB1"/>
    <w:rsid w:val="005A507D"/>
    <w:rsid w:val="005A57E0"/>
    <w:rsid w:val="005A6B73"/>
    <w:rsid w:val="005A6CCA"/>
    <w:rsid w:val="005A6D48"/>
    <w:rsid w:val="005A7757"/>
    <w:rsid w:val="005A79EF"/>
    <w:rsid w:val="005B035A"/>
    <w:rsid w:val="005B0844"/>
    <w:rsid w:val="005B1551"/>
    <w:rsid w:val="005B19A1"/>
    <w:rsid w:val="005B2490"/>
    <w:rsid w:val="005B27E0"/>
    <w:rsid w:val="005B2AEE"/>
    <w:rsid w:val="005B2C9A"/>
    <w:rsid w:val="005B371D"/>
    <w:rsid w:val="005B3910"/>
    <w:rsid w:val="005B3B4B"/>
    <w:rsid w:val="005B46FC"/>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7636"/>
    <w:rsid w:val="005D7CB9"/>
    <w:rsid w:val="005E0C81"/>
    <w:rsid w:val="005E0D8F"/>
    <w:rsid w:val="005E1081"/>
    <w:rsid w:val="005E1D70"/>
    <w:rsid w:val="005E28AB"/>
    <w:rsid w:val="005E3B81"/>
    <w:rsid w:val="005E4B5A"/>
    <w:rsid w:val="005E4FA8"/>
    <w:rsid w:val="005E6828"/>
    <w:rsid w:val="005E68D9"/>
    <w:rsid w:val="005F039D"/>
    <w:rsid w:val="005F03D3"/>
    <w:rsid w:val="005F0E33"/>
    <w:rsid w:val="005F15CC"/>
    <w:rsid w:val="005F1C5A"/>
    <w:rsid w:val="005F215D"/>
    <w:rsid w:val="005F2212"/>
    <w:rsid w:val="005F2363"/>
    <w:rsid w:val="005F24C4"/>
    <w:rsid w:val="005F2C6A"/>
    <w:rsid w:val="005F2CD6"/>
    <w:rsid w:val="005F38CC"/>
    <w:rsid w:val="005F3952"/>
    <w:rsid w:val="005F3B99"/>
    <w:rsid w:val="005F3BBF"/>
    <w:rsid w:val="005F426D"/>
    <w:rsid w:val="005F4282"/>
    <w:rsid w:val="005F4B34"/>
    <w:rsid w:val="005F4DAC"/>
    <w:rsid w:val="005F5682"/>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423F"/>
    <w:rsid w:val="0060425E"/>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6B6"/>
    <w:rsid w:val="00621716"/>
    <w:rsid w:val="00621908"/>
    <w:rsid w:val="00621DBA"/>
    <w:rsid w:val="00623C2B"/>
    <w:rsid w:val="00623CCD"/>
    <w:rsid w:val="00623F6F"/>
    <w:rsid w:val="00624045"/>
    <w:rsid w:val="00624288"/>
    <w:rsid w:val="00625094"/>
    <w:rsid w:val="006250F2"/>
    <w:rsid w:val="00625290"/>
    <w:rsid w:val="006252E9"/>
    <w:rsid w:val="00625673"/>
    <w:rsid w:val="00625922"/>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400B2"/>
    <w:rsid w:val="0064026E"/>
    <w:rsid w:val="00640AEC"/>
    <w:rsid w:val="00641277"/>
    <w:rsid w:val="006412E4"/>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2487"/>
    <w:rsid w:val="00653DE0"/>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357A"/>
    <w:rsid w:val="006635C3"/>
    <w:rsid w:val="00663632"/>
    <w:rsid w:val="00663873"/>
    <w:rsid w:val="00663A28"/>
    <w:rsid w:val="00663B8D"/>
    <w:rsid w:val="006646B9"/>
    <w:rsid w:val="006648F7"/>
    <w:rsid w:val="00664ABC"/>
    <w:rsid w:val="00664AC6"/>
    <w:rsid w:val="00664E15"/>
    <w:rsid w:val="00664EA8"/>
    <w:rsid w:val="00664F22"/>
    <w:rsid w:val="00665ABF"/>
    <w:rsid w:val="00665F2B"/>
    <w:rsid w:val="00666309"/>
    <w:rsid w:val="00666856"/>
    <w:rsid w:val="006704A7"/>
    <w:rsid w:val="00670668"/>
    <w:rsid w:val="00672AB3"/>
    <w:rsid w:val="00672FB6"/>
    <w:rsid w:val="00673380"/>
    <w:rsid w:val="0067428E"/>
    <w:rsid w:val="0067451B"/>
    <w:rsid w:val="006749F0"/>
    <w:rsid w:val="00674A37"/>
    <w:rsid w:val="00674E6E"/>
    <w:rsid w:val="006759FF"/>
    <w:rsid w:val="00675A3A"/>
    <w:rsid w:val="00675B06"/>
    <w:rsid w:val="00675E4A"/>
    <w:rsid w:val="0067688C"/>
    <w:rsid w:val="006774E3"/>
    <w:rsid w:val="006807F8"/>
    <w:rsid w:val="00680A30"/>
    <w:rsid w:val="00681784"/>
    <w:rsid w:val="006817E0"/>
    <w:rsid w:val="00681AB2"/>
    <w:rsid w:val="00681E88"/>
    <w:rsid w:val="006824C2"/>
    <w:rsid w:val="006826B5"/>
    <w:rsid w:val="00682961"/>
    <w:rsid w:val="00682FD4"/>
    <w:rsid w:val="006831AA"/>
    <w:rsid w:val="00683E8E"/>
    <w:rsid w:val="00684198"/>
    <w:rsid w:val="006856B2"/>
    <w:rsid w:val="00685958"/>
    <w:rsid w:val="00686050"/>
    <w:rsid w:val="006867E8"/>
    <w:rsid w:val="00686A17"/>
    <w:rsid w:val="00686AD9"/>
    <w:rsid w:val="00687582"/>
    <w:rsid w:val="006877E5"/>
    <w:rsid w:val="00690D14"/>
    <w:rsid w:val="0069122D"/>
    <w:rsid w:val="006916A8"/>
    <w:rsid w:val="00691D25"/>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A79"/>
    <w:rsid w:val="006A5D89"/>
    <w:rsid w:val="006A5DBE"/>
    <w:rsid w:val="006A6348"/>
    <w:rsid w:val="006A6510"/>
    <w:rsid w:val="006A6767"/>
    <w:rsid w:val="006A67CB"/>
    <w:rsid w:val="006A6B12"/>
    <w:rsid w:val="006A6FB9"/>
    <w:rsid w:val="006A70FE"/>
    <w:rsid w:val="006A75FD"/>
    <w:rsid w:val="006A7984"/>
    <w:rsid w:val="006A7ACD"/>
    <w:rsid w:val="006A7EE3"/>
    <w:rsid w:val="006B031C"/>
    <w:rsid w:val="006B0589"/>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B51"/>
    <w:rsid w:val="006F2153"/>
    <w:rsid w:val="006F2185"/>
    <w:rsid w:val="006F2227"/>
    <w:rsid w:val="006F26CC"/>
    <w:rsid w:val="006F3144"/>
    <w:rsid w:val="006F3831"/>
    <w:rsid w:val="006F49BB"/>
    <w:rsid w:val="006F4D5D"/>
    <w:rsid w:val="006F5051"/>
    <w:rsid w:val="006F52D9"/>
    <w:rsid w:val="006F6047"/>
    <w:rsid w:val="006F6493"/>
    <w:rsid w:val="006F6701"/>
    <w:rsid w:val="006F6BBC"/>
    <w:rsid w:val="006F6C43"/>
    <w:rsid w:val="006F6FFB"/>
    <w:rsid w:val="006F7011"/>
    <w:rsid w:val="007007E9"/>
    <w:rsid w:val="007009CE"/>
    <w:rsid w:val="00700C68"/>
    <w:rsid w:val="00700DB0"/>
    <w:rsid w:val="0070104F"/>
    <w:rsid w:val="00702891"/>
    <w:rsid w:val="007028CA"/>
    <w:rsid w:val="00703114"/>
    <w:rsid w:val="0070374A"/>
    <w:rsid w:val="00703A8E"/>
    <w:rsid w:val="00703DD5"/>
    <w:rsid w:val="00704D96"/>
    <w:rsid w:val="007051D5"/>
    <w:rsid w:val="007054C6"/>
    <w:rsid w:val="007056FB"/>
    <w:rsid w:val="007059D7"/>
    <w:rsid w:val="0070639A"/>
    <w:rsid w:val="0070650A"/>
    <w:rsid w:val="00706AE1"/>
    <w:rsid w:val="00706D39"/>
    <w:rsid w:val="007072B0"/>
    <w:rsid w:val="007077AF"/>
    <w:rsid w:val="00707B89"/>
    <w:rsid w:val="0071076D"/>
    <w:rsid w:val="00710BAC"/>
    <w:rsid w:val="0071110C"/>
    <w:rsid w:val="007120D7"/>
    <w:rsid w:val="00712952"/>
    <w:rsid w:val="00712BF9"/>
    <w:rsid w:val="00713732"/>
    <w:rsid w:val="00713775"/>
    <w:rsid w:val="00713B4B"/>
    <w:rsid w:val="007145A9"/>
    <w:rsid w:val="00714A1D"/>
    <w:rsid w:val="0071596A"/>
    <w:rsid w:val="00715C6C"/>
    <w:rsid w:val="0071629B"/>
    <w:rsid w:val="00717448"/>
    <w:rsid w:val="0071746F"/>
    <w:rsid w:val="00717710"/>
    <w:rsid w:val="00717EB8"/>
    <w:rsid w:val="0072020B"/>
    <w:rsid w:val="00720672"/>
    <w:rsid w:val="00721DF1"/>
    <w:rsid w:val="00721E40"/>
    <w:rsid w:val="00721E74"/>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8FC"/>
    <w:rsid w:val="00727CAB"/>
    <w:rsid w:val="00727E07"/>
    <w:rsid w:val="00730332"/>
    <w:rsid w:val="00730DCC"/>
    <w:rsid w:val="00731F9D"/>
    <w:rsid w:val="00731FC3"/>
    <w:rsid w:val="0073241E"/>
    <w:rsid w:val="0073256B"/>
    <w:rsid w:val="00732618"/>
    <w:rsid w:val="00732A60"/>
    <w:rsid w:val="007338C7"/>
    <w:rsid w:val="00733933"/>
    <w:rsid w:val="00733D8B"/>
    <w:rsid w:val="0073474B"/>
    <w:rsid w:val="007349B3"/>
    <w:rsid w:val="00734B19"/>
    <w:rsid w:val="00734D09"/>
    <w:rsid w:val="00735418"/>
    <w:rsid w:val="00735BC9"/>
    <w:rsid w:val="00736661"/>
    <w:rsid w:val="007373F3"/>
    <w:rsid w:val="00737A21"/>
    <w:rsid w:val="00737C26"/>
    <w:rsid w:val="00737E90"/>
    <w:rsid w:val="007405C5"/>
    <w:rsid w:val="0074068D"/>
    <w:rsid w:val="00740BA7"/>
    <w:rsid w:val="007415EF"/>
    <w:rsid w:val="0074197A"/>
    <w:rsid w:val="00741FE6"/>
    <w:rsid w:val="0074227E"/>
    <w:rsid w:val="00742860"/>
    <w:rsid w:val="00742AC8"/>
    <w:rsid w:val="00742D34"/>
    <w:rsid w:val="00742F39"/>
    <w:rsid w:val="00743237"/>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C73"/>
    <w:rsid w:val="00752BE4"/>
    <w:rsid w:val="00752BFF"/>
    <w:rsid w:val="00753662"/>
    <w:rsid w:val="00753BAE"/>
    <w:rsid w:val="00754DDB"/>
    <w:rsid w:val="00754F67"/>
    <w:rsid w:val="007551A2"/>
    <w:rsid w:val="00755D52"/>
    <w:rsid w:val="00755F40"/>
    <w:rsid w:val="007569CA"/>
    <w:rsid w:val="00756D14"/>
    <w:rsid w:val="007572E4"/>
    <w:rsid w:val="007579FB"/>
    <w:rsid w:val="00760362"/>
    <w:rsid w:val="00760917"/>
    <w:rsid w:val="00762149"/>
    <w:rsid w:val="00762A82"/>
    <w:rsid w:val="0076377E"/>
    <w:rsid w:val="00763C5F"/>
    <w:rsid w:val="00763DFE"/>
    <w:rsid w:val="00763EC7"/>
    <w:rsid w:val="00765D30"/>
    <w:rsid w:val="00766BF0"/>
    <w:rsid w:val="00766D76"/>
    <w:rsid w:val="00767E8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434B"/>
    <w:rsid w:val="0077471D"/>
    <w:rsid w:val="00774A99"/>
    <w:rsid w:val="00774DD2"/>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B32"/>
    <w:rsid w:val="00785C22"/>
    <w:rsid w:val="0078697C"/>
    <w:rsid w:val="00787435"/>
    <w:rsid w:val="00787547"/>
    <w:rsid w:val="00787F5C"/>
    <w:rsid w:val="007901B4"/>
    <w:rsid w:val="00790252"/>
    <w:rsid w:val="0079055D"/>
    <w:rsid w:val="00790A22"/>
    <w:rsid w:val="007913C5"/>
    <w:rsid w:val="00791E52"/>
    <w:rsid w:val="007923E1"/>
    <w:rsid w:val="007929FA"/>
    <w:rsid w:val="0079320D"/>
    <w:rsid w:val="007940B2"/>
    <w:rsid w:val="007943C7"/>
    <w:rsid w:val="00794ED3"/>
    <w:rsid w:val="007951FC"/>
    <w:rsid w:val="007952B4"/>
    <w:rsid w:val="0079563F"/>
    <w:rsid w:val="0079596A"/>
    <w:rsid w:val="00797188"/>
    <w:rsid w:val="007975CD"/>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E"/>
    <w:rsid w:val="007A3148"/>
    <w:rsid w:val="007A33D1"/>
    <w:rsid w:val="007A3D6A"/>
    <w:rsid w:val="007A3DBE"/>
    <w:rsid w:val="007A3F72"/>
    <w:rsid w:val="007A4258"/>
    <w:rsid w:val="007A464E"/>
    <w:rsid w:val="007A4A25"/>
    <w:rsid w:val="007A501A"/>
    <w:rsid w:val="007A65BF"/>
    <w:rsid w:val="007A69CA"/>
    <w:rsid w:val="007A6E1A"/>
    <w:rsid w:val="007A6EC1"/>
    <w:rsid w:val="007A7807"/>
    <w:rsid w:val="007A7870"/>
    <w:rsid w:val="007B05DA"/>
    <w:rsid w:val="007B0908"/>
    <w:rsid w:val="007B1143"/>
    <w:rsid w:val="007B19C9"/>
    <w:rsid w:val="007B290A"/>
    <w:rsid w:val="007B351A"/>
    <w:rsid w:val="007B35BE"/>
    <w:rsid w:val="007B3CA9"/>
    <w:rsid w:val="007B44E3"/>
    <w:rsid w:val="007B4CC3"/>
    <w:rsid w:val="007B4E58"/>
    <w:rsid w:val="007B5F03"/>
    <w:rsid w:val="007B64BE"/>
    <w:rsid w:val="007C00AF"/>
    <w:rsid w:val="007C034D"/>
    <w:rsid w:val="007C048C"/>
    <w:rsid w:val="007C04E8"/>
    <w:rsid w:val="007C1233"/>
    <w:rsid w:val="007C1955"/>
    <w:rsid w:val="007C19E2"/>
    <w:rsid w:val="007C1C5E"/>
    <w:rsid w:val="007C2752"/>
    <w:rsid w:val="007C295E"/>
    <w:rsid w:val="007C2EE0"/>
    <w:rsid w:val="007C310B"/>
    <w:rsid w:val="007C3FAB"/>
    <w:rsid w:val="007C4581"/>
    <w:rsid w:val="007C4F7B"/>
    <w:rsid w:val="007C6217"/>
    <w:rsid w:val="007C69FC"/>
    <w:rsid w:val="007C7382"/>
    <w:rsid w:val="007C7564"/>
    <w:rsid w:val="007C773B"/>
    <w:rsid w:val="007C79D5"/>
    <w:rsid w:val="007C7F32"/>
    <w:rsid w:val="007D0C2E"/>
    <w:rsid w:val="007D0FE1"/>
    <w:rsid w:val="007D10C8"/>
    <w:rsid w:val="007D1D93"/>
    <w:rsid w:val="007D26BA"/>
    <w:rsid w:val="007D2C3D"/>
    <w:rsid w:val="007D3367"/>
    <w:rsid w:val="007D35BF"/>
    <w:rsid w:val="007D38CF"/>
    <w:rsid w:val="007D3D78"/>
    <w:rsid w:val="007D3E5D"/>
    <w:rsid w:val="007D5708"/>
    <w:rsid w:val="007D6775"/>
    <w:rsid w:val="007D6E90"/>
    <w:rsid w:val="007D7804"/>
    <w:rsid w:val="007D7A82"/>
    <w:rsid w:val="007D7BE4"/>
    <w:rsid w:val="007D7CD5"/>
    <w:rsid w:val="007E119E"/>
    <w:rsid w:val="007E1465"/>
    <w:rsid w:val="007E21FB"/>
    <w:rsid w:val="007E230E"/>
    <w:rsid w:val="007E23C2"/>
    <w:rsid w:val="007E2CCE"/>
    <w:rsid w:val="007E2F3D"/>
    <w:rsid w:val="007E3BB2"/>
    <w:rsid w:val="007E40D2"/>
    <w:rsid w:val="007E5BA7"/>
    <w:rsid w:val="007E5FD1"/>
    <w:rsid w:val="007E60BF"/>
    <w:rsid w:val="007E6B1C"/>
    <w:rsid w:val="007E7126"/>
    <w:rsid w:val="007F1020"/>
    <w:rsid w:val="007F16EB"/>
    <w:rsid w:val="007F1D53"/>
    <w:rsid w:val="007F1E27"/>
    <w:rsid w:val="007F1F6F"/>
    <w:rsid w:val="007F2DFC"/>
    <w:rsid w:val="007F2DFF"/>
    <w:rsid w:val="007F3610"/>
    <w:rsid w:val="007F3AC3"/>
    <w:rsid w:val="007F3D98"/>
    <w:rsid w:val="007F3FBA"/>
    <w:rsid w:val="007F5CE5"/>
    <w:rsid w:val="007F5E4C"/>
    <w:rsid w:val="007F73C4"/>
    <w:rsid w:val="007F7BE7"/>
    <w:rsid w:val="008007FA"/>
    <w:rsid w:val="00802026"/>
    <w:rsid w:val="008027A9"/>
    <w:rsid w:val="00802AB2"/>
    <w:rsid w:val="00802C76"/>
    <w:rsid w:val="00803177"/>
    <w:rsid w:val="008031FD"/>
    <w:rsid w:val="008035CD"/>
    <w:rsid w:val="00803763"/>
    <w:rsid w:val="00803AD9"/>
    <w:rsid w:val="00804613"/>
    <w:rsid w:val="00804AB0"/>
    <w:rsid w:val="00804C0B"/>
    <w:rsid w:val="00805BC8"/>
    <w:rsid w:val="008072B2"/>
    <w:rsid w:val="0080732E"/>
    <w:rsid w:val="008073FA"/>
    <w:rsid w:val="00807C5A"/>
    <w:rsid w:val="008117C7"/>
    <w:rsid w:val="00811AB1"/>
    <w:rsid w:val="00811E14"/>
    <w:rsid w:val="008125CD"/>
    <w:rsid w:val="0081260D"/>
    <w:rsid w:val="00812695"/>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EC3"/>
    <w:rsid w:val="00821F89"/>
    <w:rsid w:val="0082202F"/>
    <w:rsid w:val="008221A3"/>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2B11"/>
    <w:rsid w:val="008331DB"/>
    <w:rsid w:val="00833A74"/>
    <w:rsid w:val="008345B1"/>
    <w:rsid w:val="00834999"/>
    <w:rsid w:val="00835034"/>
    <w:rsid w:val="00835179"/>
    <w:rsid w:val="00835497"/>
    <w:rsid w:val="00835525"/>
    <w:rsid w:val="008355AE"/>
    <w:rsid w:val="00835944"/>
    <w:rsid w:val="008366C9"/>
    <w:rsid w:val="00836F10"/>
    <w:rsid w:val="008377C9"/>
    <w:rsid w:val="00837A17"/>
    <w:rsid w:val="00840BBF"/>
    <w:rsid w:val="00840E60"/>
    <w:rsid w:val="00841CF9"/>
    <w:rsid w:val="00841D0B"/>
    <w:rsid w:val="00842041"/>
    <w:rsid w:val="008421C9"/>
    <w:rsid w:val="00842E81"/>
    <w:rsid w:val="0084376F"/>
    <w:rsid w:val="00843EAD"/>
    <w:rsid w:val="00843F6E"/>
    <w:rsid w:val="00845225"/>
    <w:rsid w:val="00845BC2"/>
    <w:rsid w:val="0084675D"/>
    <w:rsid w:val="008468E2"/>
    <w:rsid w:val="00846BB1"/>
    <w:rsid w:val="00847B7D"/>
    <w:rsid w:val="00847ECD"/>
    <w:rsid w:val="008506DD"/>
    <w:rsid w:val="00850A21"/>
    <w:rsid w:val="00850EA9"/>
    <w:rsid w:val="0085111C"/>
    <w:rsid w:val="00851548"/>
    <w:rsid w:val="0085191A"/>
    <w:rsid w:val="00851B7B"/>
    <w:rsid w:val="00851C9D"/>
    <w:rsid w:val="00852242"/>
    <w:rsid w:val="00852A4F"/>
    <w:rsid w:val="00852F1A"/>
    <w:rsid w:val="0085351F"/>
    <w:rsid w:val="00853AC8"/>
    <w:rsid w:val="00854004"/>
    <w:rsid w:val="00854456"/>
    <w:rsid w:val="008544E8"/>
    <w:rsid w:val="00854917"/>
    <w:rsid w:val="00854D81"/>
    <w:rsid w:val="008551F8"/>
    <w:rsid w:val="008563C8"/>
    <w:rsid w:val="00856AE9"/>
    <w:rsid w:val="00856B38"/>
    <w:rsid w:val="00856DDD"/>
    <w:rsid w:val="00857573"/>
    <w:rsid w:val="0085797D"/>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7D23"/>
    <w:rsid w:val="00867D52"/>
    <w:rsid w:val="008702F2"/>
    <w:rsid w:val="008704B1"/>
    <w:rsid w:val="008707CB"/>
    <w:rsid w:val="00870F3C"/>
    <w:rsid w:val="0087117E"/>
    <w:rsid w:val="00871F52"/>
    <w:rsid w:val="00871F8C"/>
    <w:rsid w:val="0087250C"/>
    <w:rsid w:val="00872624"/>
    <w:rsid w:val="00872A2F"/>
    <w:rsid w:val="00873360"/>
    <w:rsid w:val="008735F6"/>
    <w:rsid w:val="00873E96"/>
    <w:rsid w:val="008747F5"/>
    <w:rsid w:val="00874E90"/>
    <w:rsid w:val="00875080"/>
    <w:rsid w:val="008751E8"/>
    <w:rsid w:val="008755E7"/>
    <w:rsid w:val="008757C7"/>
    <w:rsid w:val="00876747"/>
    <w:rsid w:val="00877408"/>
    <w:rsid w:val="00877597"/>
    <w:rsid w:val="008775F3"/>
    <w:rsid w:val="0087766E"/>
    <w:rsid w:val="00880060"/>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9D4"/>
    <w:rsid w:val="00886A88"/>
    <w:rsid w:val="00886C2A"/>
    <w:rsid w:val="00886F61"/>
    <w:rsid w:val="00890520"/>
    <w:rsid w:val="00890859"/>
    <w:rsid w:val="0089097D"/>
    <w:rsid w:val="00891378"/>
    <w:rsid w:val="00891818"/>
    <w:rsid w:val="008919D9"/>
    <w:rsid w:val="00893767"/>
    <w:rsid w:val="00893996"/>
    <w:rsid w:val="00893BC5"/>
    <w:rsid w:val="00893E16"/>
    <w:rsid w:val="00894368"/>
    <w:rsid w:val="00895BE9"/>
    <w:rsid w:val="008961A3"/>
    <w:rsid w:val="008961D7"/>
    <w:rsid w:val="0089620B"/>
    <w:rsid w:val="00896773"/>
    <w:rsid w:val="00896D2E"/>
    <w:rsid w:val="00897053"/>
    <w:rsid w:val="00897380"/>
    <w:rsid w:val="008A093A"/>
    <w:rsid w:val="008A0CED"/>
    <w:rsid w:val="008A1F0F"/>
    <w:rsid w:val="008A2FC1"/>
    <w:rsid w:val="008A3AA9"/>
    <w:rsid w:val="008A3F24"/>
    <w:rsid w:val="008A3FBF"/>
    <w:rsid w:val="008A43E3"/>
    <w:rsid w:val="008A4781"/>
    <w:rsid w:val="008A58D6"/>
    <w:rsid w:val="008A62C0"/>
    <w:rsid w:val="008A7432"/>
    <w:rsid w:val="008A7714"/>
    <w:rsid w:val="008A788B"/>
    <w:rsid w:val="008A7C06"/>
    <w:rsid w:val="008B0200"/>
    <w:rsid w:val="008B0804"/>
    <w:rsid w:val="008B097A"/>
    <w:rsid w:val="008B1CAE"/>
    <w:rsid w:val="008B1EA6"/>
    <w:rsid w:val="008B1EB6"/>
    <w:rsid w:val="008B1F75"/>
    <w:rsid w:val="008B2970"/>
    <w:rsid w:val="008B2FB4"/>
    <w:rsid w:val="008B3D0D"/>
    <w:rsid w:val="008B4009"/>
    <w:rsid w:val="008B4215"/>
    <w:rsid w:val="008B46AE"/>
    <w:rsid w:val="008B4CF1"/>
    <w:rsid w:val="008B563D"/>
    <w:rsid w:val="008B5716"/>
    <w:rsid w:val="008B5815"/>
    <w:rsid w:val="008B5B26"/>
    <w:rsid w:val="008B5C7C"/>
    <w:rsid w:val="008B5E8B"/>
    <w:rsid w:val="008B60C4"/>
    <w:rsid w:val="008B6FEF"/>
    <w:rsid w:val="008B7CE3"/>
    <w:rsid w:val="008C12AF"/>
    <w:rsid w:val="008C1EAB"/>
    <w:rsid w:val="008C243C"/>
    <w:rsid w:val="008C2718"/>
    <w:rsid w:val="008C3195"/>
    <w:rsid w:val="008C3320"/>
    <w:rsid w:val="008C3C45"/>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261C"/>
    <w:rsid w:val="008D27DB"/>
    <w:rsid w:val="008D27EB"/>
    <w:rsid w:val="008D28C8"/>
    <w:rsid w:val="008D2CB6"/>
    <w:rsid w:val="008D35B2"/>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8DA"/>
    <w:rsid w:val="008D6EBB"/>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DD9"/>
    <w:rsid w:val="008E527B"/>
    <w:rsid w:val="008E5489"/>
    <w:rsid w:val="008E57BF"/>
    <w:rsid w:val="008E5966"/>
    <w:rsid w:val="008E66D1"/>
    <w:rsid w:val="008E67FB"/>
    <w:rsid w:val="008E6C09"/>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D08"/>
    <w:rsid w:val="008F3FC8"/>
    <w:rsid w:val="008F40D5"/>
    <w:rsid w:val="008F434E"/>
    <w:rsid w:val="008F5074"/>
    <w:rsid w:val="008F50A1"/>
    <w:rsid w:val="008F54F8"/>
    <w:rsid w:val="008F5CFE"/>
    <w:rsid w:val="008F6038"/>
    <w:rsid w:val="008F6103"/>
    <w:rsid w:val="008F62B8"/>
    <w:rsid w:val="008F73E8"/>
    <w:rsid w:val="008F7B76"/>
    <w:rsid w:val="008F7FD4"/>
    <w:rsid w:val="009002E8"/>
    <w:rsid w:val="009003CD"/>
    <w:rsid w:val="00900C90"/>
    <w:rsid w:val="009013B2"/>
    <w:rsid w:val="00901FFD"/>
    <w:rsid w:val="00902D76"/>
    <w:rsid w:val="009035E5"/>
    <w:rsid w:val="009037E7"/>
    <w:rsid w:val="00903E93"/>
    <w:rsid w:val="00903EBC"/>
    <w:rsid w:val="00904496"/>
    <w:rsid w:val="00904BD4"/>
    <w:rsid w:val="00904DEE"/>
    <w:rsid w:val="00904EF3"/>
    <w:rsid w:val="00905624"/>
    <w:rsid w:val="00905742"/>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E31"/>
    <w:rsid w:val="009141E2"/>
    <w:rsid w:val="00914E7C"/>
    <w:rsid w:val="00915255"/>
    <w:rsid w:val="00915279"/>
    <w:rsid w:val="0091576B"/>
    <w:rsid w:val="00915DA1"/>
    <w:rsid w:val="00916291"/>
    <w:rsid w:val="0091671E"/>
    <w:rsid w:val="00916731"/>
    <w:rsid w:val="00916A49"/>
    <w:rsid w:val="00916A76"/>
    <w:rsid w:val="00917C27"/>
    <w:rsid w:val="00917EA8"/>
    <w:rsid w:val="00920219"/>
    <w:rsid w:val="00920907"/>
    <w:rsid w:val="009209B0"/>
    <w:rsid w:val="00920DBE"/>
    <w:rsid w:val="0092175A"/>
    <w:rsid w:val="00921D82"/>
    <w:rsid w:val="00921FCC"/>
    <w:rsid w:val="00922BFA"/>
    <w:rsid w:val="00923095"/>
    <w:rsid w:val="00923A1D"/>
    <w:rsid w:val="00923A4B"/>
    <w:rsid w:val="00923AF6"/>
    <w:rsid w:val="00923CC1"/>
    <w:rsid w:val="009244FA"/>
    <w:rsid w:val="009246F2"/>
    <w:rsid w:val="00924BFB"/>
    <w:rsid w:val="0092522E"/>
    <w:rsid w:val="009253BB"/>
    <w:rsid w:val="009258E6"/>
    <w:rsid w:val="009259FB"/>
    <w:rsid w:val="00925C86"/>
    <w:rsid w:val="0092648C"/>
    <w:rsid w:val="00926816"/>
    <w:rsid w:val="0092690C"/>
    <w:rsid w:val="00926BE2"/>
    <w:rsid w:val="00930067"/>
    <w:rsid w:val="00930C55"/>
    <w:rsid w:val="00930FDD"/>
    <w:rsid w:val="009310D2"/>
    <w:rsid w:val="0093172C"/>
    <w:rsid w:val="00931C24"/>
    <w:rsid w:val="00931F44"/>
    <w:rsid w:val="00932069"/>
    <w:rsid w:val="00932A2E"/>
    <w:rsid w:val="00933C5E"/>
    <w:rsid w:val="00934079"/>
    <w:rsid w:val="0093465C"/>
    <w:rsid w:val="009347DC"/>
    <w:rsid w:val="009348A4"/>
    <w:rsid w:val="009348DB"/>
    <w:rsid w:val="00934FF3"/>
    <w:rsid w:val="00935418"/>
    <w:rsid w:val="0093583C"/>
    <w:rsid w:val="00935E79"/>
    <w:rsid w:val="00936193"/>
    <w:rsid w:val="00936253"/>
    <w:rsid w:val="009368FD"/>
    <w:rsid w:val="0093722D"/>
    <w:rsid w:val="009374C4"/>
    <w:rsid w:val="009374F1"/>
    <w:rsid w:val="009376F6"/>
    <w:rsid w:val="00937A7E"/>
    <w:rsid w:val="00937ECE"/>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179D"/>
    <w:rsid w:val="00951888"/>
    <w:rsid w:val="00951CB9"/>
    <w:rsid w:val="00951EA0"/>
    <w:rsid w:val="00952498"/>
    <w:rsid w:val="00952901"/>
    <w:rsid w:val="00952FFE"/>
    <w:rsid w:val="00953778"/>
    <w:rsid w:val="00953BDD"/>
    <w:rsid w:val="00954886"/>
    <w:rsid w:val="00954F7F"/>
    <w:rsid w:val="0095543D"/>
    <w:rsid w:val="00955604"/>
    <w:rsid w:val="00956712"/>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7C"/>
    <w:rsid w:val="009643D2"/>
    <w:rsid w:val="009648F2"/>
    <w:rsid w:val="0096493A"/>
    <w:rsid w:val="00964FAA"/>
    <w:rsid w:val="00965C4A"/>
    <w:rsid w:val="009662ED"/>
    <w:rsid w:val="00966564"/>
    <w:rsid w:val="00966DAA"/>
    <w:rsid w:val="00967031"/>
    <w:rsid w:val="00967EDE"/>
    <w:rsid w:val="00970128"/>
    <w:rsid w:val="009702FB"/>
    <w:rsid w:val="009703D4"/>
    <w:rsid w:val="009706B5"/>
    <w:rsid w:val="00971B1A"/>
    <w:rsid w:val="009720B0"/>
    <w:rsid w:val="00972144"/>
    <w:rsid w:val="00972815"/>
    <w:rsid w:val="00972ADD"/>
    <w:rsid w:val="00972CA4"/>
    <w:rsid w:val="009730CF"/>
    <w:rsid w:val="00973DEF"/>
    <w:rsid w:val="009745A7"/>
    <w:rsid w:val="00975683"/>
    <w:rsid w:val="009759CF"/>
    <w:rsid w:val="0097684B"/>
    <w:rsid w:val="00976FFA"/>
    <w:rsid w:val="00977887"/>
    <w:rsid w:val="00977CE1"/>
    <w:rsid w:val="00977EFA"/>
    <w:rsid w:val="00977F66"/>
    <w:rsid w:val="009803C3"/>
    <w:rsid w:val="00980454"/>
    <w:rsid w:val="00980C14"/>
    <w:rsid w:val="009812CF"/>
    <w:rsid w:val="009815C0"/>
    <w:rsid w:val="00981713"/>
    <w:rsid w:val="0098180D"/>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257B"/>
    <w:rsid w:val="00992955"/>
    <w:rsid w:val="00992F11"/>
    <w:rsid w:val="00993296"/>
    <w:rsid w:val="0099351F"/>
    <w:rsid w:val="009935DD"/>
    <w:rsid w:val="0099396A"/>
    <w:rsid w:val="0099448E"/>
    <w:rsid w:val="009945CA"/>
    <w:rsid w:val="00994B76"/>
    <w:rsid w:val="00994D0F"/>
    <w:rsid w:val="0099571C"/>
    <w:rsid w:val="009961A7"/>
    <w:rsid w:val="00996727"/>
    <w:rsid w:val="00996AC6"/>
    <w:rsid w:val="00996FF9"/>
    <w:rsid w:val="00997D26"/>
    <w:rsid w:val="00997EF0"/>
    <w:rsid w:val="009A099C"/>
    <w:rsid w:val="009A0AF0"/>
    <w:rsid w:val="009A0B4C"/>
    <w:rsid w:val="009A12A4"/>
    <w:rsid w:val="009A1B12"/>
    <w:rsid w:val="009A1C4C"/>
    <w:rsid w:val="009A20BA"/>
    <w:rsid w:val="009A212C"/>
    <w:rsid w:val="009A212E"/>
    <w:rsid w:val="009A235C"/>
    <w:rsid w:val="009A2458"/>
    <w:rsid w:val="009A34A5"/>
    <w:rsid w:val="009A3629"/>
    <w:rsid w:val="009A39BA"/>
    <w:rsid w:val="009A40B1"/>
    <w:rsid w:val="009A44B6"/>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E7"/>
    <w:rsid w:val="009B1485"/>
    <w:rsid w:val="009B338A"/>
    <w:rsid w:val="009B34FD"/>
    <w:rsid w:val="009B399B"/>
    <w:rsid w:val="009B3D26"/>
    <w:rsid w:val="009B448F"/>
    <w:rsid w:val="009B467B"/>
    <w:rsid w:val="009B4A23"/>
    <w:rsid w:val="009B52FF"/>
    <w:rsid w:val="009B62FA"/>
    <w:rsid w:val="009B6A33"/>
    <w:rsid w:val="009B74AD"/>
    <w:rsid w:val="009B7885"/>
    <w:rsid w:val="009B7C2D"/>
    <w:rsid w:val="009C0112"/>
    <w:rsid w:val="009C069D"/>
    <w:rsid w:val="009C08D7"/>
    <w:rsid w:val="009C0AF2"/>
    <w:rsid w:val="009C0E04"/>
    <w:rsid w:val="009C21C2"/>
    <w:rsid w:val="009C2604"/>
    <w:rsid w:val="009C3153"/>
    <w:rsid w:val="009C3AD9"/>
    <w:rsid w:val="009C3E8C"/>
    <w:rsid w:val="009C4849"/>
    <w:rsid w:val="009C4BB4"/>
    <w:rsid w:val="009C5510"/>
    <w:rsid w:val="009C558D"/>
    <w:rsid w:val="009C5AA0"/>
    <w:rsid w:val="009C60CB"/>
    <w:rsid w:val="009C66B3"/>
    <w:rsid w:val="009C6895"/>
    <w:rsid w:val="009C6D77"/>
    <w:rsid w:val="009C6EFE"/>
    <w:rsid w:val="009D0428"/>
    <w:rsid w:val="009D04E2"/>
    <w:rsid w:val="009D0639"/>
    <w:rsid w:val="009D0D89"/>
    <w:rsid w:val="009D0F09"/>
    <w:rsid w:val="009D1013"/>
    <w:rsid w:val="009D143D"/>
    <w:rsid w:val="009D2677"/>
    <w:rsid w:val="009D2AF6"/>
    <w:rsid w:val="009D3613"/>
    <w:rsid w:val="009D3647"/>
    <w:rsid w:val="009D38BF"/>
    <w:rsid w:val="009D54A8"/>
    <w:rsid w:val="009D5583"/>
    <w:rsid w:val="009D6115"/>
    <w:rsid w:val="009D64E1"/>
    <w:rsid w:val="009D7170"/>
    <w:rsid w:val="009D72C6"/>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40AD"/>
    <w:rsid w:val="009E4CB5"/>
    <w:rsid w:val="009E4F2B"/>
    <w:rsid w:val="009E5277"/>
    <w:rsid w:val="009E5F1A"/>
    <w:rsid w:val="009E6005"/>
    <w:rsid w:val="009E632D"/>
    <w:rsid w:val="009E7192"/>
    <w:rsid w:val="009E7B9F"/>
    <w:rsid w:val="009F0A7D"/>
    <w:rsid w:val="009F0E50"/>
    <w:rsid w:val="009F192F"/>
    <w:rsid w:val="009F25F8"/>
    <w:rsid w:val="009F2771"/>
    <w:rsid w:val="009F2AB3"/>
    <w:rsid w:val="009F2F04"/>
    <w:rsid w:val="009F398C"/>
    <w:rsid w:val="009F3A13"/>
    <w:rsid w:val="009F3D3C"/>
    <w:rsid w:val="009F3DB0"/>
    <w:rsid w:val="009F59D3"/>
    <w:rsid w:val="009F62E8"/>
    <w:rsid w:val="009F6545"/>
    <w:rsid w:val="009F6C30"/>
    <w:rsid w:val="00A0083B"/>
    <w:rsid w:val="00A015BD"/>
    <w:rsid w:val="00A02AF6"/>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1169"/>
    <w:rsid w:val="00A21240"/>
    <w:rsid w:val="00A216A4"/>
    <w:rsid w:val="00A21D8D"/>
    <w:rsid w:val="00A21F1C"/>
    <w:rsid w:val="00A224D4"/>
    <w:rsid w:val="00A2266E"/>
    <w:rsid w:val="00A22BC9"/>
    <w:rsid w:val="00A22D32"/>
    <w:rsid w:val="00A2309B"/>
    <w:rsid w:val="00A23D51"/>
    <w:rsid w:val="00A2406E"/>
    <w:rsid w:val="00A2411D"/>
    <w:rsid w:val="00A24CBB"/>
    <w:rsid w:val="00A24DF7"/>
    <w:rsid w:val="00A24EB3"/>
    <w:rsid w:val="00A25351"/>
    <w:rsid w:val="00A25ADE"/>
    <w:rsid w:val="00A260A2"/>
    <w:rsid w:val="00A261AF"/>
    <w:rsid w:val="00A27374"/>
    <w:rsid w:val="00A278D5"/>
    <w:rsid w:val="00A27924"/>
    <w:rsid w:val="00A30027"/>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6F5"/>
    <w:rsid w:val="00A42980"/>
    <w:rsid w:val="00A42B11"/>
    <w:rsid w:val="00A42C4A"/>
    <w:rsid w:val="00A42DD7"/>
    <w:rsid w:val="00A442FB"/>
    <w:rsid w:val="00A44749"/>
    <w:rsid w:val="00A456DB"/>
    <w:rsid w:val="00A46305"/>
    <w:rsid w:val="00A4714D"/>
    <w:rsid w:val="00A47375"/>
    <w:rsid w:val="00A4747A"/>
    <w:rsid w:val="00A476E6"/>
    <w:rsid w:val="00A5074F"/>
    <w:rsid w:val="00A5085B"/>
    <w:rsid w:val="00A50E54"/>
    <w:rsid w:val="00A51367"/>
    <w:rsid w:val="00A51734"/>
    <w:rsid w:val="00A521AE"/>
    <w:rsid w:val="00A525ED"/>
    <w:rsid w:val="00A5275B"/>
    <w:rsid w:val="00A5276A"/>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FC"/>
    <w:rsid w:val="00A60DDC"/>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7229"/>
    <w:rsid w:val="00A67D9D"/>
    <w:rsid w:val="00A67DB2"/>
    <w:rsid w:val="00A70339"/>
    <w:rsid w:val="00A70461"/>
    <w:rsid w:val="00A704AD"/>
    <w:rsid w:val="00A70BE0"/>
    <w:rsid w:val="00A71D17"/>
    <w:rsid w:val="00A720E0"/>
    <w:rsid w:val="00A72782"/>
    <w:rsid w:val="00A72F51"/>
    <w:rsid w:val="00A731FA"/>
    <w:rsid w:val="00A733DC"/>
    <w:rsid w:val="00A74026"/>
    <w:rsid w:val="00A74123"/>
    <w:rsid w:val="00A74AF9"/>
    <w:rsid w:val="00A74D2C"/>
    <w:rsid w:val="00A75F2B"/>
    <w:rsid w:val="00A76603"/>
    <w:rsid w:val="00A7697E"/>
    <w:rsid w:val="00A7704F"/>
    <w:rsid w:val="00A77404"/>
    <w:rsid w:val="00A80475"/>
    <w:rsid w:val="00A80BA0"/>
    <w:rsid w:val="00A80F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63F1"/>
    <w:rsid w:val="00A8640C"/>
    <w:rsid w:val="00A86773"/>
    <w:rsid w:val="00A87099"/>
    <w:rsid w:val="00A8735D"/>
    <w:rsid w:val="00A876C3"/>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88B"/>
    <w:rsid w:val="00AA14E5"/>
    <w:rsid w:val="00AA1797"/>
    <w:rsid w:val="00AA27FC"/>
    <w:rsid w:val="00AA2FF5"/>
    <w:rsid w:val="00AA308D"/>
    <w:rsid w:val="00AA337C"/>
    <w:rsid w:val="00AA3AE7"/>
    <w:rsid w:val="00AA3BED"/>
    <w:rsid w:val="00AA3CEC"/>
    <w:rsid w:val="00AA3EFA"/>
    <w:rsid w:val="00AA4002"/>
    <w:rsid w:val="00AA44E8"/>
    <w:rsid w:val="00AA459B"/>
    <w:rsid w:val="00AA47F2"/>
    <w:rsid w:val="00AA4E43"/>
    <w:rsid w:val="00AA5520"/>
    <w:rsid w:val="00AA56B8"/>
    <w:rsid w:val="00AA5A29"/>
    <w:rsid w:val="00AA6709"/>
    <w:rsid w:val="00AA6A77"/>
    <w:rsid w:val="00AA7123"/>
    <w:rsid w:val="00AA7604"/>
    <w:rsid w:val="00AA77BF"/>
    <w:rsid w:val="00AA7FF1"/>
    <w:rsid w:val="00AB046D"/>
    <w:rsid w:val="00AB0915"/>
    <w:rsid w:val="00AB0925"/>
    <w:rsid w:val="00AB0F0A"/>
    <w:rsid w:val="00AB153E"/>
    <w:rsid w:val="00AB1ACE"/>
    <w:rsid w:val="00AB1EE7"/>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70B7"/>
    <w:rsid w:val="00AB7703"/>
    <w:rsid w:val="00AB77CF"/>
    <w:rsid w:val="00AB7A50"/>
    <w:rsid w:val="00AB7A60"/>
    <w:rsid w:val="00AB7B09"/>
    <w:rsid w:val="00AB7C17"/>
    <w:rsid w:val="00AC0DF6"/>
    <w:rsid w:val="00AC20FF"/>
    <w:rsid w:val="00AC23CC"/>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F73"/>
    <w:rsid w:val="00AC717C"/>
    <w:rsid w:val="00AC7537"/>
    <w:rsid w:val="00AC76DB"/>
    <w:rsid w:val="00AC7A74"/>
    <w:rsid w:val="00AC7F65"/>
    <w:rsid w:val="00AD01C9"/>
    <w:rsid w:val="00AD0706"/>
    <w:rsid w:val="00AD0828"/>
    <w:rsid w:val="00AD0982"/>
    <w:rsid w:val="00AD1192"/>
    <w:rsid w:val="00AD213F"/>
    <w:rsid w:val="00AD2329"/>
    <w:rsid w:val="00AD3262"/>
    <w:rsid w:val="00AD3398"/>
    <w:rsid w:val="00AD356A"/>
    <w:rsid w:val="00AD380F"/>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BA0"/>
    <w:rsid w:val="00AF00ED"/>
    <w:rsid w:val="00AF04AD"/>
    <w:rsid w:val="00AF054A"/>
    <w:rsid w:val="00AF0E33"/>
    <w:rsid w:val="00AF13A7"/>
    <w:rsid w:val="00AF268B"/>
    <w:rsid w:val="00AF2A8D"/>
    <w:rsid w:val="00AF2B3E"/>
    <w:rsid w:val="00AF3175"/>
    <w:rsid w:val="00AF38C5"/>
    <w:rsid w:val="00AF44DE"/>
    <w:rsid w:val="00AF545E"/>
    <w:rsid w:val="00AF60E7"/>
    <w:rsid w:val="00AF6CC6"/>
    <w:rsid w:val="00AF6E25"/>
    <w:rsid w:val="00AF717F"/>
    <w:rsid w:val="00AF752C"/>
    <w:rsid w:val="00B003F0"/>
    <w:rsid w:val="00B004A5"/>
    <w:rsid w:val="00B00888"/>
    <w:rsid w:val="00B00BBF"/>
    <w:rsid w:val="00B00D77"/>
    <w:rsid w:val="00B0103D"/>
    <w:rsid w:val="00B010F1"/>
    <w:rsid w:val="00B01953"/>
    <w:rsid w:val="00B01B64"/>
    <w:rsid w:val="00B030A7"/>
    <w:rsid w:val="00B0479D"/>
    <w:rsid w:val="00B049D8"/>
    <w:rsid w:val="00B053E6"/>
    <w:rsid w:val="00B05634"/>
    <w:rsid w:val="00B05A5C"/>
    <w:rsid w:val="00B05B3F"/>
    <w:rsid w:val="00B06124"/>
    <w:rsid w:val="00B06A43"/>
    <w:rsid w:val="00B06AB5"/>
    <w:rsid w:val="00B06D1F"/>
    <w:rsid w:val="00B06FA1"/>
    <w:rsid w:val="00B072E1"/>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3423"/>
    <w:rsid w:val="00B235F3"/>
    <w:rsid w:val="00B23721"/>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4111"/>
    <w:rsid w:val="00B34E2C"/>
    <w:rsid w:val="00B35154"/>
    <w:rsid w:val="00B3533A"/>
    <w:rsid w:val="00B35CC2"/>
    <w:rsid w:val="00B361D0"/>
    <w:rsid w:val="00B36CF9"/>
    <w:rsid w:val="00B37227"/>
    <w:rsid w:val="00B37E87"/>
    <w:rsid w:val="00B40559"/>
    <w:rsid w:val="00B40A95"/>
    <w:rsid w:val="00B40B22"/>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B54"/>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570"/>
    <w:rsid w:val="00B536F9"/>
    <w:rsid w:val="00B53EFF"/>
    <w:rsid w:val="00B549EC"/>
    <w:rsid w:val="00B54FE7"/>
    <w:rsid w:val="00B55501"/>
    <w:rsid w:val="00B55B15"/>
    <w:rsid w:val="00B55CF1"/>
    <w:rsid w:val="00B55E39"/>
    <w:rsid w:val="00B55F2F"/>
    <w:rsid w:val="00B5601B"/>
    <w:rsid w:val="00B560B2"/>
    <w:rsid w:val="00B567D4"/>
    <w:rsid w:val="00B569CA"/>
    <w:rsid w:val="00B5709B"/>
    <w:rsid w:val="00B5763F"/>
    <w:rsid w:val="00B578C7"/>
    <w:rsid w:val="00B57B9C"/>
    <w:rsid w:val="00B61011"/>
    <w:rsid w:val="00B6257F"/>
    <w:rsid w:val="00B62FD4"/>
    <w:rsid w:val="00B635FE"/>
    <w:rsid w:val="00B63E0F"/>
    <w:rsid w:val="00B6428F"/>
    <w:rsid w:val="00B6488A"/>
    <w:rsid w:val="00B650B5"/>
    <w:rsid w:val="00B6604D"/>
    <w:rsid w:val="00B6644F"/>
    <w:rsid w:val="00B665E4"/>
    <w:rsid w:val="00B6700D"/>
    <w:rsid w:val="00B673D7"/>
    <w:rsid w:val="00B6761F"/>
    <w:rsid w:val="00B6781D"/>
    <w:rsid w:val="00B67A3D"/>
    <w:rsid w:val="00B67B4C"/>
    <w:rsid w:val="00B705DC"/>
    <w:rsid w:val="00B70B5E"/>
    <w:rsid w:val="00B71192"/>
    <w:rsid w:val="00B71434"/>
    <w:rsid w:val="00B71AC7"/>
    <w:rsid w:val="00B7203D"/>
    <w:rsid w:val="00B720A8"/>
    <w:rsid w:val="00B72587"/>
    <w:rsid w:val="00B728A3"/>
    <w:rsid w:val="00B72CCE"/>
    <w:rsid w:val="00B740C8"/>
    <w:rsid w:val="00B742D9"/>
    <w:rsid w:val="00B74359"/>
    <w:rsid w:val="00B74469"/>
    <w:rsid w:val="00B74877"/>
    <w:rsid w:val="00B748BC"/>
    <w:rsid w:val="00B7538E"/>
    <w:rsid w:val="00B75404"/>
    <w:rsid w:val="00B75629"/>
    <w:rsid w:val="00B7598B"/>
    <w:rsid w:val="00B765D7"/>
    <w:rsid w:val="00B76D60"/>
    <w:rsid w:val="00B77761"/>
    <w:rsid w:val="00B7781D"/>
    <w:rsid w:val="00B7788C"/>
    <w:rsid w:val="00B77A02"/>
    <w:rsid w:val="00B77F0D"/>
    <w:rsid w:val="00B80D5E"/>
    <w:rsid w:val="00B81070"/>
    <w:rsid w:val="00B8139B"/>
    <w:rsid w:val="00B81707"/>
    <w:rsid w:val="00B820E7"/>
    <w:rsid w:val="00B8246F"/>
    <w:rsid w:val="00B8263E"/>
    <w:rsid w:val="00B82910"/>
    <w:rsid w:val="00B834CA"/>
    <w:rsid w:val="00B83A46"/>
    <w:rsid w:val="00B84AC7"/>
    <w:rsid w:val="00B84CE9"/>
    <w:rsid w:val="00B85219"/>
    <w:rsid w:val="00B85E52"/>
    <w:rsid w:val="00B85F50"/>
    <w:rsid w:val="00B8629E"/>
    <w:rsid w:val="00B871C8"/>
    <w:rsid w:val="00B87301"/>
    <w:rsid w:val="00B87DF3"/>
    <w:rsid w:val="00B90023"/>
    <w:rsid w:val="00B90D27"/>
    <w:rsid w:val="00B90E54"/>
    <w:rsid w:val="00B9127D"/>
    <w:rsid w:val="00B91563"/>
    <w:rsid w:val="00B9175C"/>
    <w:rsid w:val="00B91BB1"/>
    <w:rsid w:val="00B91D66"/>
    <w:rsid w:val="00B925BE"/>
    <w:rsid w:val="00B92A8E"/>
    <w:rsid w:val="00B92F07"/>
    <w:rsid w:val="00B92FFE"/>
    <w:rsid w:val="00B9395F"/>
    <w:rsid w:val="00B93A8D"/>
    <w:rsid w:val="00B9407E"/>
    <w:rsid w:val="00B94164"/>
    <w:rsid w:val="00B944E6"/>
    <w:rsid w:val="00B9530E"/>
    <w:rsid w:val="00B959C4"/>
    <w:rsid w:val="00B9601C"/>
    <w:rsid w:val="00B96491"/>
    <w:rsid w:val="00B96699"/>
    <w:rsid w:val="00B96F7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164B"/>
    <w:rsid w:val="00BB1888"/>
    <w:rsid w:val="00BB2605"/>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3266"/>
    <w:rsid w:val="00BC3566"/>
    <w:rsid w:val="00BC42A7"/>
    <w:rsid w:val="00BC42E9"/>
    <w:rsid w:val="00BC5789"/>
    <w:rsid w:val="00BC5AF9"/>
    <w:rsid w:val="00BC74A3"/>
    <w:rsid w:val="00BC772C"/>
    <w:rsid w:val="00BC7795"/>
    <w:rsid w:val="00BD02EC"/>
    <w:rsid w:val="00BD07CE"/>
    <w:rsid w:val="00BD0A4D"/>
    <w:rsid w:val="00BD0A7C"/>
    <w:rsid w:val="00BD0B4B"/>
    <w:rsid w:val="00BD0E24"/>
    <w:rsid w:val="00BD1165"/>
    <w:rsid w:val="00BD13C9"/>
    <w:rsid w:val="00BD1433"/>
    <w:rsid w:val="00BD1955"/>
    <w:rsid w:val="00BD1DF7"/>
    <w:rsid w:val="00BD25CB"/>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D40"/>
    <w:rsid w:val="00BE236F"/>
    <w:rsid w:val="00BE2456"/>
    <w:rsid w:val="00BE25E9"/>
    <w:rsid w:val="00BE290E"/>
    <w:rsid w:val="00BE297A"/>
    <w:rsid w:val="00BE29C9"/>
    <w:rsid w:val="00BE364A"/>
    <w:rsid w:val="00BE3B54"/>
    <w:rsid w:val="00BE3FBC"/>
    <w:rsid w:val="00BE41C6"/>
    <w:rsid w:val="00BE545A"/>
    <w:rsid w:val="00BE5F60"/>
    <w:rsid w:val="00BE6455"/>
    <w:rsid w:val="00BE6511"/>
    <w:rsid w:val="00BE7024"/>
    <w:rsid w:val="00BE742E"/>
    <w:rsid w:val="00BE79E4"/>
    <w:rsid w:val="00BE7B98"/>
    <w:rsid w:val="00BF0306"/>
    <w:rsid w:val="00BF0701"/>
    <w:rsid w:val="00BF07C7"/>
    <w:rsid w:val="00BF0CEC"/>
    <w:rsid w:val="00BF1631"/>
    <w:rsid w:val="00BF19FE"/>
    <w:rsid w:val="00BF2B37"/>
    <w:rsid w:val="00BF2FCA"/>
    <w:rsid w:val="00BF3313"/>
    <w:rsid w:val="00BF3BD7"/>
    <w:rsid w:val="00BF422E"/>
    <w:rsid w:val="00BF467D"/>
    <w:rsid w:val="00BF5C5A"/>
    <w:rsid w:val="00BF5D98"/>
    <w:rsid w:val="00BF5E32"/>
    <w:rsid w:val="00BF5E74"/>
    <w:rsid w:val="00BF648C"/>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6954"/>
    <w:rsid w:val="00C06F2E"/>
    <w:rsid w:val="00C071F8"/>
    <w:rsid w:val="00C07DFB"/>
    <w:rsid w:val="00C103C8"/>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615B"/>
    <w:rsid w:val="00C16CF5"/>
    <w:rsid w:val="00C17FDA"/>
    <w:rsid w:val="00C20898"/>
    <w:rsid w:val="00C20930"/>
    <w:rsid w:val="00C2097C"/>
    <w:rsid w:val="00C20AF4"/>
    <w:rsid w:val="00C20D5C"/>
    <w:rsid w:val="00C21160"/>
    <w:rsid w:val="00C2125E"/>
    <w:rsid w:val="00C21800"/>
    <w:rsid w:val="00C221C8"/>
    <w:rsid w:val="00C22285"/>
    <w:rsid w:val="00C228B3"/>
    <w:rsid w:val="00C22E13"/>
    <w:rsid w:val="00C22F3F"/>
    <w:rsid w:val="00C232ED"/>
    <w:rsid w:val="00C241E7"/>
    <w:rsid w:val="00C24319"/>
    <w:rsid w:val="00C24DF3"/>
    <w:rsid w:val="00C25551"/>
    <w:rsid w:val="00C2612C"/>
    <w:rsid w:val="00C26B17"/>
    <w:rsid w:val="00C307DF"/>
    <w:rsid w:val="00C30BF8"/>
    <w:rsid w:val="00C31C0F"/>
    <w:rsid w:val="00C31C8C"/>
    <w:rsid w:val="00C31D4C"/>
    <w:rsid w:val="00C32894"/>
    <w:rsid w:val="00C328BB"/>
    <w:rsid w:val="00C32D83"/>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9D"/>
    <w:rsid w:val="00C36D2C"/>
    <w:rsid w:val="00C36D7C"/>
    <w:rsid w:val="00C373EE"/>
    <w:rsid w:val="00C373F8"/>
    <w:rsid w:val="00C37483"/>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3603"/>
    <w:rsid w:val="00C5414F"/>
    <w:rsid w:val="00C5446C"/>
    <w:rsid w:val="00C54F04"/>
    <w:rsid w:val="00C551B7"/>
    <w:rsid w:val="00C55622"/>
    <w:rsid w:val="00C558DF"/>
    <w:rsid w:val="00C55A09"/>
    <w:rsid w:val="00C56167"/>
    <w:rsid w:val="00C578D2"/>
    <w:rsid w:val="00C60055"/>
    <w:rsid w:val="00C602ED"/>
    <w:rsid w:val="00C6125F"/>
    <w:rsid w:val="00C61695"/>
    <w:rsid w:val="00C617AF"/>
    <w:rsid w:val="00C624B3"/>
    <w:rsid w:val="00C62990"/>
    <w:rsid w:val="00C6379D"/>
    <w:rsid w:val="00C63DF4"/>
    <w:rsid w:val="00C64154"/>
    <w:rsid w:val="00C649C8"/>
    <w:rsid w:val="00C64F08"/>
    <w:rsid w:val="00C64F1B"/>
    <w:rsid w:val="00C65132"/>
    <w:rsid w:val="00C656D6"/>
    <w:rsid w:val="00C65B32"/>
    <w:rsid w:val="00C66528"/>
    <w:rsid w:val="00C668C5"/>
    <w:rsid w:val="00C66EC2"/>
    <w:rsid w:val="00C66FF4"/>
    <w:rsid w:val="00C675DE"/>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639"/>
    <w:rsid w:val="00C75C19"/>
    <w:rsid w:val="00C75FA1"/>
    <w:rsid w:val="00C766E6"/>
    <w:rsid w:val="00C76F03"/>
    <w:rsid w:val="00C804D1"/>
    <w:rsid w:val="00C81073"/>
    <w:rsid w:val="00C812ED"/>
    <w:rsid w:val="00C818E6"/>
    <w:rsid w:val="00C82245"/>
    <w:rsid w:val="00C82CD2"/>
    <w:rsid w:val="00C84132"/>
    <w:rsid w:val="00C84BAB"/>
    <w:rsid w:val="00C85AA3"/>
    <w:rsid w:val="00C86054"/>
    <w:rsid w:val="00C86685"/>
    <w:rsid w:val="00C86B31"/>
    <w:rsid w:val="00C86DFB"/>
    <w:rsid w:val="00C87818"/>
    <w:rsid w:val="00C90F97"/>
    <w:rsid w:val="00C9166A"/>
    <w:rsid w:val="00C91BEC"/>
    <w:rsid w:val="00C92484"/>
    <w:rsid w:val="00C932E0"/>
    <w:rsid w:val="00C937E0"/>
    <w:rsid w:val="00C937F0"/>
    <w:rsid w:val="00C93BCB"/>
    <w:rsid w:val="00C93BF4"/>
    <w:rsid w:val="00C93C15"/>
    <w:rsid w:val="00C93EF3"/>
    <w:rsid w:val="00C95275"/>
    <w:rsid w:val="00C95A99"/>
    <w:rsid w:val="00C96D50"/>
    <w:rsid w:val="00C974ED"/>
    <w:rsid w:val="00C97D8F"/>
    <w:rsid w:val="00C97EB0"/>
    <w:rsid w:val="00C97FE1"/>
    <w:rsid w:val="00CA0201"/>
    <w:rsid w:val="00CA059A"/>
    <w:rsid w:val="00CA0A39"/>
    <w:rsid w:val="00CA0FDF"/>
    <w:rsid w:val="00CA12F8"/>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9EE"/>
    <w:rsid w:val="00CB0DAE"/>
    <w:rsid w:val="00CB106D"/>
    <w:rsid w:val="00CB1963"/>
    <w:rsid w:val="00CB204C"/>
    <w:rsid w:val="00CB3172"/>
    <w:rsid w:val="00CB34F8"/>
    <w:rsid w:val="00CB3D4D"/>
    <w:rsid w:val="00CB41FC"/>
    <w:rsid w:val="00CB43F7"/>
    <w:rsid w:val="00CB4AF3"/>
    <w:rsid w:val="00CB4BEA"/>
    <w:rsid w:val="00CB548C"/>
    <w:rsid w:val="00CB6DB7"/>
    <w:rsid w:val="00CB73B7"/>
    <w:rsid w:val="00CB79A8"/>
    <w:rsid w:val="00CB7DCB"/>
    <w:rsid w:val="00CC07DA"/>
    <w:rsid w:val="00CC0E45"/>
    <w:rsid w:val="00CC1CC7"/>
    <w:rsid w:val="00CC1DB9"/>
    <w:rsid w:val="00CC1F75"/>
    <w:rsid w:val="00CC284C"/>
    <w:rsid w:val="00CC3B41"/>
    <w:rsid w:val="00CC3C52"/>
    <w:rsid w:val="00CC4455"/>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60D"/>
    <w:rsid w:val="00CD3684"/>
    <w:rsid w:val="00CD3EAF"/>
    <w:rsid w:val="00CD4205"/>
    <w:rsid w:val="00CD488D"/>
    <w:rsid w:val="00CD4E09"/>
    <w:rsid w:val="00CD52EB"/>
    <w:rsid w:val="00CD52F1"/>
    <w:rsid w:val="00CD6C9E"/>
    <w:rsid w:val="00CD735F"/>
    <w:rsid w:val="00CD7A96"/>
    <w:rsid w:val="00CE00D7"/>
    <w:rsid w:val="00CE0287"/>
    <w:rsid w:val="00CE04CA"/>
    <w:rsid w:val="00CE04FE"/>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CF6"/>
    <w:rsid w:val="00D0099A"/>
    <w:rsid w:val="00D00BC8"/>
    <w:rsid w:val="00D0157F"/>
    <w:rsid w:val="00D01B3F"/>
    <w:rsid w:val="00D01CC2"/>
    <w:rsid w:val="00D02BEC"/>
    <w:rsid w:val="00D02CA6"/>
    <w:rsid w:val="00D02CCF"/>
    <w:rsid w:val="00D043B8"/>
    <w:rsid w:val="00D0495B"/>
    <w:rsid w:val="00D04F15"/>
    <w:rsid w:val="00D05964"/>
    <w:rsid w:val="00D07969"/>
    <w:rsid w:val="00D07B32"/>
    <w:rsid w:val="00D07BC0"/>
    <w:rsid w:val="00D11021"/>
    <w:rsid w:val="00D11309"/>
    <w:rsid w:val="00D11370"/>
    <w:rsid w:val="00D11864"/>
    <w:rsid w:val="00D11B93"/>
    <w:rsid w:val="00D11C40"/>
    <w:rsid w:val="00D11DF5"/>
    <w:rsid w:val="00D120A1"/>
    <w:rsid w:val="00D12A6D"/>
    <w:rsid w:val="00D13A23"/>
    <w:rsid w:val="00D13B3D"/>
    <w:rsid w:val="00D13DF9"/>
    <w:rsid w:val="00D142CF"/>
    <w:rsid w:val="00D146B5"/>
    <w:rsid w:val="00D147A5"/>
    <w:rsid w:val="00D14FFE"/>
    <w:rsid w:val="00D15A6B"/>
    <w:rsid w:val="00D16136"/>
    <w:rsid w:val="00D171CE"/>
    <w:rsid w:val="00D17774"/>
    <w:rsid w:val="00D2097E"/>
    <w:rsid w:val="00D20ABF"/>
    <w:rsid w:val="00D20BE7"/>
    <w:rsid w:val="00D210A2"/>
    <w:rsid w:val="00D212B6"/>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398"/>
    <w:rsid w:val="00D259E1"/>
    <w:rsid w:val="00D26159"/>
    <w:rsid w:val="00D2653F"/>
    <w:rsid w:val="00D26950"/>
    <w:rsid w:val="00D271FD"/>
    <w:rsid w:val="00D27ACD"/>
    <w:rsid w:val="00D27FE1"/>
    <w:rsid w:val="00D305C4"/>
    <w:rsid w:val="00D30614"/>
    <w:rsid w:val="00D32508"/>
    <w:rsid w:val="00D32586"/>
    <w:rsid w:val="00D325EA"/>
    <w:rsid w:val="00D32ED3"/>
    <w:rsid w:val="00D32FAF"/>
    <w:rsid w:val="00D33037"/>
    <w:rsid w:val="00D33B6E"/>
    <w:rsid w:val="00D33F6E"/>
    <w:rsid w:val="00D33FC9"/>
    <w:rsid w:val="00D3483B"/>
    <w:rsid w:val="00D34B41"/>
    <w:rsid w:val="00D350A9"/>
    <w:rsid w:val="00D35C90"/>
    <w:rsid w:val="00D35CBC"/>
    <w:rsid w:val="00D35D83"/>
    <w:rsid w:val="00D35EEA"/>
    <w:rsid w:val="00D36590"/>
    <w:rsid w:val="00D36B60"/>
    <w:rsid w:val="00D36BCE"/>
    <w:rsid w:val="00D37027"/>
    <w:rsid w:val="00D377A4"/>
    <w:rsid w:val="00D37859"/>
    <w:rsid w:val="00D37A5D"/>
    <w:rsid w:val="00D37E11"/>
    <w:rsid w:val="00D403CD"/>
    <w:rsid w:val="00D41059"/>
    <w:rsid w:val="00D415A5"/>
    <w:rsid w:val="00D41628"/>
    <w:rsid w:val="00D4168A"/>
    <w:rsid w:val="00D41B82"/>
    <w:rsid w:val="00D43921"/>
    <w:rsid w:val="00D439DB"/>
    <w:rsid w:val="00D43AB8"/>
    <w:rsid w:val="00D44483"/>
    <w:rsid w:val="00D445A8"/>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65"/>
    <w:rsid w:val="00D51957"/>
    <w:rsid w:val="00D5250B"/>
    <w:rsid w:val="00D539FA"/>
    <w:rsid w:val="00D53AE8"/>
    <w:rsid w:val="00D53B0C"/>
    <w:rsid w:val="00D53DB2"/>
    <w:rsid w:val="00D54896"/>
    <w:rsid w:val="00D54C24"/>
    <w:rsid w:val="00D54FA4"/>
    <w:rsid w:val="00D54FAE"/>
    <w:rsid w:val="00D55B9D"/>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3053"/>
    <w:rsid w:val="00D634AC"/>
    <w:rsid w:val="00D635B4"/>
    <w:rsid w:val="00D63B08"/>
    <w:rsid w:val="00D6437F"/>
    <w:rsid w:val="00D64821"/>
    <w:rsid w:val="00D6482F"/>
    <w:rsid w:val="00D64E6A"/>
    <w:rsid w:val="00D64FA4"/>
    <w:rsid w:val="00D653C6"/>
    <w:rsid w:val="00D658A7"/>
    <w:rsid w:val="00D66090"/>
    <w:rsid w:val="00D662E3"/>
    <w:rsid w:val="00D662FD"/>
    <w:rsid w:val="00D6631A"/>
    <w:rsid w:val="00D66646"/>
    <w:rsid w:val="00D670BC"/>
    <w:rsid w:val="00D67EAA"/>
    <w:rsid w:val="00D70C3A"/>
    <w:rsid w:val="00D70E6A"/>
    <w:rsid w:val="00D71AB4"/>
    <w:rsid w:val="00D71DC8"/>
    <w:rsid w:val="00D724EF"/>
    <w:rsid w:val="00D72909"/>
    <w:rsid w:val="00D7291B"/>
    <w:rsid w:val="00D729BD"/>
    <w:rsid w:val="00D730F9"/>
    <w:rsid w:val="00D73C12"/>
    <w:rsid w:val="00D7414A"/>
    <w:rsid w:val="00D747AC"/>
    <w:rsid w:val="00D74B8A"/>
    <w:rsid w:val="00D74D02"/>
    <w:rsid w:val="00D76BB1"/>
    <w:rsid w:val="00D7769E"/>
    <w:rsid w:val="00D800BC"/>
    <w:rsid w:val="00D80534"/>
    <w:rsid w:val="00D80D72"/>
    <w:rsid w:val="00D815B0"/>
    <w:rsid w:val="00D82527"/>
    <w:rsid w:val="00D82950"/>
    <w:rsid w:val="00D8365C"/>
    <w:rsid w:val="00D83809"/>
    <w:rsid w:val="00D83A0A"/>
    <w:rsid w:val="00D842C8"/>
    <w:rsid w:val="00D84968"/>
    <w:rsid w:val="00D84DE2"/>
    <w:rsid w:val="00D8599A"/>
    <w:rsid w:val="00D86CD0"/>
    <w:rsid w:val="00D86E36"/>
    <w:rsid w:val="00D86E45"/>
    <w:rsid w:val="00D87EE8"/>
    <w:rsid w:val="00D87FF2"/>
    <w:rsid w:val="00D90472"/>
    <w:rsid w:val="00D91616"/>
    <w:rsid w:val="00D91C00"/>
    <w:rsid w:val="00D91ECB"/>
    <w:rsid w:val="00D92A04"/>
    <w:rsid w:val="00D9315F"/>
    <w:rsid w:val="00D939CD"/>
    <w:rsid w:val="00D94239"/>
    <w:rsid w:val="00D95234"/>
    <w:rsid w:val="00D9560D"/>
    <w:rsid w:val="00D957ED"/>
    <w:rsid w:val="00D95A2E"/>
    <w:rsid w:val="00D97C2B"/>
    <w:rsid w:val="00DA0178"/>
    <w:rsid w:val="00DA02E0"/>
    <w:rsid w:val="00DA0B9E"/>
    <w:rsid w:val="00DA0E8A"/>
    <w:rsid w:val="00DA16AA"/>
    <w:rsid w:val="00DA1A22"/>
    <w:rsid w:val="00DA1F8E"/>
    <w:rsid w:val="00DA2321"/>
    <w:rsid w:val="00DA2DD1"/>
    <w:rsid w:val="00DA304A"/>
    <w:rsid w:val="00DA304E"/>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2EE5"/>
    <w:rsid w:val="00DB3F3B"/>
    <w:rsid w:val="00DB4074"/>
    <w:rsid w:val="00DB40F2"/>
    <w:rsid w:val="00DB5667"/>
    <w:rsid w:val="00DB5FD4"/>
    <w:rsid w:val="00DB638F"/>
    <w:rsid w:val="00DB6719"/>
    <w:rsid w:val="00DB675D"/>
    <w:rsid w:val="00DB691E"/>
    <w:rsid w:val="00DB6EA2"/>
    <w:rsid w:val="00DB7029"/>
    <w:rsid w:val="00DC03B5"/>
    <w:rsid w:val="00DC0A29"/>
    <w:rsid w:val="00DC0A90"/>
    <w:rsid w:val="00DC1331"/>
    <w:rsid w:val="00DC1D78"/>
    <w:rsid w:val="00DC1E6D"/>
    <w:rsid w:val="00DC24D4"/>
    <w:rsid w:val="00DC2765"/>
    <w:rsid w:val="00DC31B3"/>
    <w:rsid w:val="00DC39DE"/>
    <w:rsid w:val="00DC40E2"/>
    <w:rsid w:val="00DC4330"/>
    <w:rsid w:val="00DC46AF"/>
    <w:rsid w:val="00DC4CFF"/>
    <w:rsid w:val="00DC525B"/>
    <w:rsid w:val="00DC5A3D"/>
    <w:rsid w:val="00DC6667"/>
    <w:rsid w:val="00DC6AFB"/>
    <w:rsid w:val="00DC7246"/>
    <w:rsid w:val="00DC7C81"/>
    <w:rsid w:val="00DC7D88"/>
    <w:rsid w:val="00DD05EA"/>
    <w:rsid w:val="00DD17F9"/>
    <w:rsid w:val="00DD1A90"/>
    <w:rsid w:val="00DD1B80"/>
    <w:rsid w:val="00DD3DDF"/>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2E50"/>
    <w:rsid w:val="00DE39E1"/>
    <w:rsid w:val="00DE3B50"/>
    <w:rsid w:val="00DE41A1"/>
    <w:rsid w:val="00DE42C8"/>
    <w:rsid w:val="00DE4711"/>
    <w:rsid w:val="00DE50D0"/>
    <w:rsid w:val="00DE5253"/>
    <w:rsid w:val="00DE56A5"/>
    <w:rsid w:val="00DE5F0E"/>
    <w:rsid w:val="00DE607D"/>
    <w:rsid w:val="00DE6E4B"/>
    <w:rsid w:val="00DE7ECD"/>
    <w:rsid w:val="00DF001D"/>
    <w:rsid w:val="00DF0047"/>
    <w:rsid w:val="00DF05AF"/>
    <w:rsid w:val="00DF0B95"/>
    <w:rsid w:val="00DF1735"/>
    <w:rsid w:val="00DF1938"/>
    <w:rsid w:val="00DF1A7F"/>
    <w:rsid w:val="00DF1CE4"/>
    <w:rsid w:val="00DF40F5"/>
    <w:rsid w:val="00DF44A4"/>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500B"/>
    <w:rsid w:val="00E2557F"/>
    <w:rsid w:val="00E255E0"/>
    <w:rsid w:val="00E25B3B"/>
    <w:rsid w:val="00E25ED3"/>
    <w:rsid w:val="00E263CB"/>
    <w:rsid w:val="00E26698"/>
    <w:rsid w:val="00E26701"/>
    <w:rsid w:val="00E26796"/>
    <w:rsid w:val="00E26AB3"/>
    <w:rsid w:val="00E27676"/>
    <w:rsid w:val="00E27C52"/>
    <w:rsid w:val="00E27EAD"/>
    <w:rsid w:val="00E30103"/>
    <w:rsid w:val="00E30881"/>
    <w:rsid w:val="00E30972"/>
    <w:rsid w:val="00E30CED"/>
    <w:rsid w:val="00E31A24"/>
    <w:rsid w:val="00E32BCE"/>
    <w:rsid w:val="00E32F15"/>
    <w:rsid w:val="00E33377"/>
    <w:rsid w:val="00E33D4F"/>
    <w:rsid w:val="00E34267"/>
    <w:rsid w:val="00E343B0"/>
    <w:rsid w:val="00E347E5"/>
    <w:rsid w:val="00E34DE2"/>
    <w:rsid w:val="00E355C6"/>
    <w:rsid w:val="00E35EF2"/>
    <w:rsid w:val="00E36147"/>
    <w:rsid w:val="00E36EB9"/>
    <w:rsid w:val="00E37361"/>
    <w:rsid w:val="00E37722"/>
    <w:rsid w:val="00E37C8F"/>
    <w:rsid w:val="00E40509"/>
    <w:rsid w:val="00E40538"/>
    <w:rsid w:val="00E40B07"/>
    <w:rsid w:val="00E41E4B"/>
    <w:rsid w:val="00E421F3"/>
    <w:rsid w:val="00E42943"/>
    <w:rsid w:val="00E42EE8"/>
    <w:rsid w:val="00E433D7"/>
    <w:rsid w:val="00E449F4"/>
    <w:rsid w:val="00E45B82"/>
    <w:rsid w:val="00E45E3D"/>
    <w:rsid w:val="00E46252"/>
    <w:rsid w:val="00E4625E"/>
    <w:rsid w:val="00E46ABF"/>
    <w:rsid w:val="00E470C5"/>
    <w:rsid w:val="00E47115"/>
    <w:rsid w:val="00E4720F"/>
    <w:rsid w:val="00E475BD"/>
    <w:rsid w:val="00E47902"/>
    <w:rsid w:val="00E479DD"/>
    <w:rsid w:val="00E47DE5"/>
    <w:rsid w:val="00E50455"/>
    <w:rsid w:val="00E50C03"/>
    <w:rsid w:val="00E50C35"/>
    <w:rsid w:val="00E50E1E"/>
    <w:rsid w:val="00E510F6"/>
    <w:rsid w:val="00E5122B"/>
    <w:rsid w:val="00E518F6"/>
    <w:rsid w:val="00E51DEF"/>
    <w:rsid w:val="00E521ED"/>
    <w:rsid w:val="00E524B3"/>
    <w:rsid w:val="00E52DED"/>
    <w:rsid w:val="00E53C92"/>
    <w:rsid w:val="00E5455C"/>
    <w:rsid w:val="00E54892"/>
    <w:rsid w:val="00E548B2"/>
    <w:rsid w:val="00E55087"/>
    <w:rsid w:val="00E55B6E"/>
    <w:rsid w:val="00E55BA8"/>
    <w:rsid w:val="00E55DC2"/>
    <w:rsid w:val="00E560A0"/>
    <w:rsid w:val="00E56FCC"/>
    <w:rsid w:val="00E574AB"/>
    <w:rsid w:val="00E57B52"/>
    <w:rsid w:val="00E57F80"/>
    <w:rsid w:val="00E605E0"/>
    <w:rsid w:val="00E6105F"/>
    <w:rsid w:val="00E615DE"/>
    <w:rsid w:val="00E6162C"/>
    <w:rsid w:val="00E61719"/>
    <w:rsid w:val="00E61A46"/>
    <w:rsid w:val="00E62140"/>
    <w:rsid w:val="00E63AF2"/>
    <w:rsid w:val="00E63D51"/>
    <w:rsid w:val="00E64648"/>
    <w:rsid w:val="00E64AB1"/>
    <w:rsid w:val="00E65C16"/>
    <w:rsid w:val="00E65E10"/>
    <w:rsid w:val="00E65EA2"/>
    <w:rsid w:val="00E661A3"/>
    <w:rsid w:val="00E662CE"/>
    <w:rsid w:val="00E66D12"/>
    <w:rsid w:val="00E67AFC"/>
    <w:rsid w:val="00E702B4"/>
    <w:rsid w:val="00E7046E"/>
    <w:rsid w:val="00E7085B"/>
    <w:rsid w:val="00E70C9C"/>
    <w:rsid w:val="00E71EA0"/>
    <w:rsid w:val="00E721C5"/>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E4F"/>
    <w:rsid w:val="00E81394"/>
    <w:rsid w:val="00E82265"/>
    <w:rsid w:val="00E82DD8"/>
    <w:rsid w:val="00E82FEB"/>
    <w:rsid w:val="00E83351"/>
    <w:rsid w:val="00E833D7"/>
    <w:rsid w:val="00E8362D"/>
    <w:rsid w:val="00E837D4"/>
    <w:rsid w:val="00E83927"/>
    <w:rsid w:val="00E8409C"/>
    <w:rsid w:val="00E84349"/>
    <w:rsid w:val="00E8460C"/>
    <w:rsid w:val="00E84D72"/>
    <w:rsid w:val="00E850A6"/>
    <w:rsid w:val="00E857C6"/>
    <w:rsid w:val="00E85B85"/>
    <w:rsid w:val="00E86695"/>
    <w:rsid w:val="00E8674C"/>
    <w:rsid w:val="00E868D8"/>
    <w:rsid w:val="00E86EAD"/>
    <w:rsid w:val="00E87D5B"/>
    <w:rsid w:val="00E87F2D"/>
    <w:rsid w:val="00E901A3"/>
    <w:rsid w:val="00E90404"/>
    <w:rsid w:val="00E90725"/>
    <w:rsid w:val="00E90BE2"/>
    <w:rsid w:val="00E90C1A"/>
    <w:rsid w:val="00E90DF8"/>
    <w:rsid w:val="00E9152B"/>
    <w:rsid w:val="00E9259A"/>
    <w:rsid w:val="00E9269D"/>
    <w:rsid w:val="00E926FD"/>
    <w:rsid w:val="00E92AF2"/>
    <w:rsid w:val="00E9335C"/>
    <w:rsid w:val="00E93635"/>
    <w:rsid w:val="00E93662"/>
    <w:rsid w:val="00E93889"/>
    <w:rsid w:val="00E93B41"/>
    <w:rsid w:val="00E94349"/>
    <w:rsid w:val="00E94C6A"/>
    <w:rsid w:val="00E94DAB"/>
    <w:rsid w:val="00E951FD"/>
    <w:rsid w:val="00E95D79"/>
    <w:rsid w:val="00E9637F"/>
    <w:rsid w:val="00E9673F"/>
    <w:rsid w:val="00E9723E"/>
    <w:rsid w:val="00E9774D"/>
    <w:rsid w:val="00E978E4"/>
    <w:rsid w:val="00EA04B8"/>
    <w:rsid w:val="00EA0BF8"/>
    <w:rsid w:val="00EA0C17"/>
    <w:rsid w:val="00EA13D5"/>
    <w:rsid w:val="00EA1BE6"/>
    <w:rsid w:val="00EA1EAA"/>
    <w:rsid w:val="00EA3195"/>
    <w:rsid w:val="00EA4B01"/>
    <w:rsid w:val="00EA4BD0"/>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800"/>
    <w:rsid w:val="00EC5947"/>
    <w:rsid w:val="00EC6BD2"/>
    <w:rsid w:val="00EC71E4"/>
    <w:rsid w:val="00EC7621"/>
    <w:rsid w:val="00EC7638"/>
    <w:rsid w:val="00EC76A7"/>
    <w:rsid w:val="00EC7F14"/>
    <w:rsid w:val="00ED0E5A"/>
    <w:rsid w:val="00ED186A"/>
    <w:rsid w:val="00ED18B0"/>
    <w:rsid w:val="00ED2646"/>
    <w:rsid w:val="00ED26B4"/>
    <w:rsid w:val="00ED2A58"/>
    <w:rsid w:val="00ED2B71"/>
    <w:rsid w:val="00ED2F73"/>
    <w:rsid w:val="00ED321F"/>
    <w:rsid w:val="00ED3F5E"/>
    <w:rsid w:val="00ED4526"/>
    <w:rsid w:val="00ED4BEE"/>
    <w:rsid w:val="00ED549D"/>
    <w:rsid w:val="00ED5550"/>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7140"/>
    <w:rsid w:val="00EE751F"/>
    <w:rsid w:val="00EE7FD2"/>
    <w:rsid w:val="00EF01B0"/>
    <w:rsid w:val="00EF21CE"/>
    <w:rsid w:val="00EF2FD2"/>
    <w:rsid w:val="00EF38BB"/>
    <w:rsid w:val="00EF3993"/>
    <w:rsid w:val="00EF3A4C"/>
    <w:rsid w:val="00EF427F"/>
    <w:rsid w:val="00EF4744"/>
    <w:rsid w:val="00EF538A"/>
    <w:rsid w:val="00EF5957"/>
    <w:rsid w:val="00EF5F16"/>
    <w:rsid w:val="00EF666C"/>
    <w:rsid w:val="00EF69CB"/>
    <w:rsid w:val="00EF6AAE"/>
    <w:rsid w:val="00EF6E17"/>
    <w:rsid w:val="00EF7803"/>
    <w:rsid w:val="00EF7AEE"/>
    <w:rsid w:val="00EF7D38"/>
    <w:rsid w:val="00F00006"/>
    <w:rsid w:val="00F00032"/>
    <w:rsid w:val="00F00382"/>
    <w:rsid w:val="00F00A58"/>
    <w:rsid w:val="00F00B38"/>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8E"/>
    <w:rsid w:val="00F12A1D"/>
    <w:rsid w:val="00F12AC8"/>
    <w:rsid w:val="00F12F5F"/>
    <w:rsid w:val="00F13643"/>
    <w:rsid w:val="00F14045"/>
    <w:rsid w:val="00F148E9"/>
    <w:rsid w:val="00F14950"/>
    <w:rsid w:val="00F1499D"/>
    <w:rsid w:val="00F14C65"/>
    <w:rsid w:val="00F14D5A"/>
    <w:rsid w:val="00F14E07"/>
    <w:rsid w:val="00F159B1"/>
    <w:rsid w:val="00F15F7A"/>
    <w:rsid w:val="00F16199"/>
    <w:rsid w:val="00F1690D"/>
    <w:rsid w:val="00F16F4A"/>
    <w:rsid w:val="00F172D4"/>
    <w:rsid w:val="00F173CF"/>
    <w:rsid w:val="00F17535"/>
    <w:rsid w:val="00F1770B"/>
    <w:rsid w:val="00F17A2B"/>
    <w:rsid w:val="00F21513"/>
    <w:rsid w:val="00F22227"/>
    <w:rsid w:val="00F224A7"/>
    <w:rsid w:val="00F229B9"/>
    <w:rsid w:val="00F23983"/>
    <w:rsid w:val="00F24C30"/>
    <w:rsid w:val="00F2616C"/>
    <w:rsid w:val="00F26D51"/>
    <w:rsid w:val="00F3081E"/>
    <w:rsid w:val="00F30D0C"/>
    <w:rsid w:val="00F31957"/>
    <w:rsid w:val="00F32EE5"/>
    <w:rsid w:val="00F33649"/>
    <w:rsid w:val="00F33EBA"/>
    <w:rsid w:val="00F3484E"/>
    <w:rsid w:val="00F34C83"/>
    <w:rsid w:val="00F34F5B"/>
    <w:rsid w:val="00F3511B"/>
    <w:rsid w:val="00F355F4"/>
    <w:rsid w:val="00F357D6"/>
    <w:rsid w:val="00F36919"/>
    <w:rsid w:val="00F36D94"/>
    <w:rsid w:val="00F374EF"/>
    <w:rsid w:val="00F37588"/>
    <w:rsid w:val="00F37C0C"/>
    <w:rsid w:val="00F37C8C"/>
    <w:rsid w:val="00F40627"/>
    <w:rsid w:val="00F41028"/>
    <w:rsid w:val="00F411BD"/>
    <w:rsid w:val="00F41954"/>
    <w:rsid w:val="00F41E0F"/>
    <w:rsid w:val="00F426A1"/>
    <w:rsid w:val="00F42F2E"/>
    <w:rsid w:val="00F43235"/>
    <w:rsid w:val="00F4387D"/>
    <w:rsid w:val="00F438C4"/>
    <w:rsid w:val="00F43DAD"/>
    <w:rsid w:val="00F44BCB"/>
    <w:rsid w:val="00F453AD"/>
    <w:rsid w:val="00F46553"/>
    <w:rsid w:val="00F46FAD"/>
    <w:rsid w:val="00F47D36"/>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47D5"/>
    <w:rsid w:val="00F549A8"/>
    <w:rsid w:val="00F54DC0"/>
    <w:rsid w:val="00F5576D"/>
    <w:rsid w:val="00F560C1"/>
    <w:rsid w:val="00F56350"/>
    <w:rsid w:val="00F56487"/>
    <w:rsid w:val="00F564EB"/>
    <w:rsid w:val="00F5655B"/>
    <w:rsid w:val="00F572F1"/>
    <w:rsid w:val="00F57B38"/>
    <w:rsid w:val="00F57F01"/>
    <w:rsid w:val="00F6117F"/>
    <w:rsid w:val="00F6167F"/>
    <w:rsid w:val="00F61AC6"/>
    <w:rsid w:val="00F61B5B"/>
    <w:rsid w:val="00F61E2F"/>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7B6"/>
    <w:rsid w:val="00F70B11"/>
    <w:rsid w:val="00F710A9"/>
    <w:rsid w:val="00F71239"/>
    <w:rsid w:val="00F72196"/>
    <w:rsid w:val="00F721B2"/>
    <w:rsid w:val="00F728AE"/>
    <w:rsid w:val="00F72A6A"/>
    <w:rsid w:val="00F72CB7"/>
    <w:rsid w:val="00F7392F"/>
    <w:rsid w:val="00F739A6"/>
    <w:rsid w:val="00F7422B"/>
    <w:rsid w:val="00F7458A"/>
    <w:rsid w:val="00F74900"/>
    <w:rsid w:val="00F74AD5"/>
    <w:rsid w:val="00F7596C"/>
    <w:rsid w:val="00F75AD8"/>
    <w:rsid w:val="00F77055"/>
    <w:rsid w:val="00F7753D"/>
    <w:rsid w:val="00F776D7"/>
    <w:rsid w:val="00F77847"/>
    <w:rsid w:val="00F77862"/>
    <w:rsid w:val="00F803B4"/>
    <w:rsid w:val="00F81AF1"/>
    <w:rsid w:val="00F82450"/>
    <w:rsid w:val="00F82A55"/>
    <w:rsid w:val="00F83402"/>
    <w:rsid w:val="00F8363E"/>
    <w:rsid w:val="00F843A6"/>
    <w:rsid w:val="00F84862"/>
    <w:rsid w:val="00F84EFD"/>
    <w:rsid w:val="00F852BD"/>
    <w:rsid w:val="00F85493"/>
    <w:rsid w:val="00F866E4"/>
    <w:rsid w:val="00F868BD"/>
    <w:rsid w:val="00F86E6C"/>
    <w:rsid w:val="00F879D3"/>
    <w:rsid w:val="00F87A67"/>
    <w:rsid w:val="00F904AC"/>
    <w:rsid w:val="00F905F7"/>
    <w:rsid w:val="00F90918"/>
    <w:rsid w:val="00F9139F"/>
    <w:rsid w:val="00F91672"/>
    <w:rsid w:val="00F9180F"/>
    <w:rsid w:val="00F91BF2"/>
    <w:rsid w:val="00F92551"/>
    <w:rsid w:val="00F92E74"/>
    <w:rsid w:val="00F937F3"/>
    <w:rsid w:val="00F9386C"/>
    <w:rsid w:val="00F939A8"/>
    <w:rsid w:val="00F9456F"/>
    <w:rsid w:val="00F94D98"/>
    <w:rsid w:val="00F956EE"/>
    <w:rsid w:val="00F958B1"/>
    <w:rsid w:val="00F96023"/>
    <w:rsid w:val="00F9613F"/>
    <w:rsid w:val="00F96B09"/>
    <w:rsid w:val="00F96B2B"/>
    <w:rsid w:val="00FA0103"/>
    <w:rsid w:val="00FA086A"/>
    <w:rsid w:val="00FA13D6"/>
    <w:rsid w:val="00FA1D49"/>
    <w:rsid w:val="00FA1FEB"/>
    <w:rsid w:val="00FA2932"/>
    <w:rsid w:val="00FA2962"/>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F50"/>
    <w:rsid w:val="00FB2042"/>
    <w:rsid w:val="00FB20A3"/>
    <w:rsid w:val="00FB2E08"/>
    <w:rsid w:val="00FB3366"/>
    <w:rsid w:val="00FB34C1"/>
    <w:rsid w:val="00FB35B1"/>
    <w:rsid w:val="00FB44EE"/>
    <w:rsid w:val="00FB456C"/>
    <w:rsid w:val="00FB4BB6"/>
    <w:rsid w:val="00FB53C1"/>
    <w:rsid w:val="00FB5D5E"/>
    <w:rsid w:val="00FB5EF7"/>
    <w:rsid w:val="00FB69F7"/>
    <w:rsid w:val="00FB7229"/>
    <w:rsid w:val="00FB72B2"/>
    <w:rsid w:val="00FB7996"/>
    <w:rsid w:val="00FB7BCB"/>
    <w:rsid w:val="00FB7E42"/>
    <w:rsid w:val="00FB7EC4"/>
    <w:rsid w:val="00FC002D"/>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413"/>
    <w:rsid w:val="00FC7D7E"/>
    <w:rsid w:val="00FC7DD9"/>
    <w:rsid w:val="00FC7DF6"/>
    <w:rsid w:val="00FD0890"/>
    <w:rsid w:val="00FD0AEA"/>
    <w:rsid w:val="00FD13D1"/>
    <w:rsid w:val="00FD1F6C"/>
    <w:rsid w:val="00FD29F2"/>
    <w:rsid w:val="00FD2AE9"/>
    <w:rsid w:val="00FD2AEE"/>
    <w:rsid w:val="00FD310A"/>
    <w:rsid w:val="00FD3E48"/>
    <w:rsid w:val="00FD47C8"/>
    <w:rsid w:val="00FD4943"/>
    <w:rsid w:val="00FD4D33"/>
    <w:rsid w:val="00FD572C"/>
    <w:rsid w:val="00FD5788"/>
    <w:rsid w:val="00FD5C30"/>
    <w:rsid w:val="00FD60C3"/>
    <w:rsid w:val="00FD6DC6"/>
    <w:rsid w:val="00FD7131"/>
    <w:rsid w:val="00FD7420"/>
    <w:rsid w:val="00FD769D"/>
    <w:rsid w:val="00FD79DC"/>
    <w:rsid w:val="00FE089B"/>
    <w:rsid w:val="00FE123E"/>
    <w:rsid w:val="00FE135F"/>
    <w:rsid w:val="00FE1554"/>
    <w:rsid w:val="00FE1899"/>
    <w:rsid w:val="00FE2150"/>
    <w:rsid w:val="00FE21CE"/>
    <w:rsid w:val="00FE2B03"/>
    <w:rsid w:val="00FE2DBD"/>
    <w:rsid w:val="00FE2EFB"/>
    <w:rsid w:val="00FE31D2"/>
    <w:rsid w:val="00FE3404"/>
    <w:rsid w:val="00FE376C"/>
    <w:rsid w:val="00FE4927"/>
    <w:rsid w:val="00FE4D67"/>
    <w:rsid w:val="00FE54F9"/>
    <w:rsid w:val="00FE5627"/>
    <w:rsid w:val="00FE5D95"/>
    <w:rsid w:val="00FE7A59"/>
    <w:rsid w:val="00FE7BFB"/>
    <w:rsid w:val="00FF05C3"/>
    <w:rsid w:val="00FF1440"/>
    <w:rsid w:val="00FF204D"/>
    <w:rsid w:val="00FF2588"/>
    <w:rsid w:val="00FF25BD"/>
    <w:rsid w:val="00FF2688"/>
    <w:rsid w:val="00FF26DC"/>
    <w:rsid w:val="00FF2E81"/>
    <w:rsid w:val="00FF3D6C"/>
    <w:rsid w:val="00FF4B5A"/>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1BFDA11-E17E-4A83-AE24-3E7C43BFE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11614-146B-4C89-8F9F-D28C3A53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1901</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2017-11-15T07:00:00Z</cp:lastPrinted>
  <dcterms:created xsi:type="dcterms:W3CDTF">2017-11-16T02:44:00Z</dcterms:created>
  <dcterms:modified xsi:type="dcterms:W3CDTF">2017-11-16T02:48:00Z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