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47B" w:rsidRDefault="00BD747B" w:rsidP="00E438A9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  <w:bookmarkStart w:id="0" w:name="SubTitle"/>
    </w:p>
    <w:p w:rsidR="00BD747B" w:rsidRDefault="00BD747B" w:rsidP="00E438A9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:rsidR="00BD747B" w:rsidRDefault="00BD747B" w:rsidP="00E438A9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:rsidR="00BD747B" w:rsidRDefault="00BD747B" w:rsidP="00E438A9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:rsidR="00BD747B" w:rsidRDefault="00BD747B" w:rsidP="00E438A9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:rsidR="00BD747B" w:rsidRDefault="00BD747B" w:rsidP="00E438A9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:rsidR="00DF3C43" w:rsidRPr="00E55D53" w:rsidRDefault="000C0E88" w:rsidP="00E438A9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</w:p>
    <w:p w:rsidR="00DF3C43" w:rsidRPr="00E55D53" w:rsidRDefault="00DF3C43" w:rsidP="00E438A9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:rsidR="00DF3C43" w:rsidRPr="00E55D53" w:rsidRDefault="00DF3C43" w:rsidP="004E5FDF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E55D53">
        <w:rPr>
          <w:rFonts w:ascii="Angsana New" w:hAnsi="Angsana New" w:cs="Angsana New"/>
          <w:sz w:val="52"/>
          <w:szCs w:val="52"/>
          <w:cs/>
        </w:rPr>
        <w:t>บริษัท มูราโมโต้ อีเล็คตรอน (ประเทศไทย) จำกัด (มหาชน)</w:t>
      </w:r>
    </w:p>
    <w:p w:rsidR="00DF3C43" w:rsidRPr="00E55D53" w:rsidRDefault="00DF3C43" w:rsidP="004E5FDF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E55D53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DF3C43" w:rsidRPr="00E55D53" w:rsidRDefault="00DF3C43" w:rsidP="00E438A9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bookmarkEnd w:id="0"/>
    <w:p w:rsidR="002525C1" w:rsidRPr="00E55D53" w:rsidRDefault="00DF3C43" w:rsidP="002525C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55D5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181E1B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สำหรับปีสิ้นสุดวันที่</w:t>
      </w:r>
      <w:r w:rsidR="00CD6FD5">
        <w:rPr>
          <w:rFonts w:ascii="Angsana New" w:hAnsi="Angsana New" w:cs="Angsana New"/>
          <w:b w:val="0"/>
          <w:bCs w:val="0"/>
          <w:sz w:val="32"/>
          <w:szCs w:val="32"/>
        </w:rPr>
        <w:t xml:space="preserve"> 30</w:t>
      </w:r>
      <w:r w:rsidR="00D113B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181E1B">
        <w:rPr>
          <w:rFonts w:ascii="Angsana New" w:hAnsi="Angsana New" w:cs="Angsana New"/>
          <w:b w:val="0"/>
          <w:bCs w:val="0"/>
          <w:sz w:val="32"/>
          <w:szCs w:val="32"/>
          <w:cs/>
        </w:rPr>
        <w:t>กันยายน</w:t>
      </w:r>
      <w:r w:rsidR="00092DDF">
        <w:rPr>
          <w:rFonts w:ascii="Angsana New" w:hAnsi="Angsana New" w:cs="Angsana New"/>
          <w:b w:val="0"/>
          <w:bCs w:val="0"/>
          <w:sz w:val="32"/>
          <w:szCs w:val="32"/>
        </w:rPr>
        <w:t xml:space="preserve"> 2560</w:t>
      </w:r>
    </w:p>
    <w:p w:rsidR="00DF3C43" w:rsidRPr="00E55D53" w:rsidRDefault="00DF3C43" w:rsidP="00E438A9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55D5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DF3C43" w:rsidRPr="00E55D53" w:rsidRDefault="00DF3C43" w:rsidP="00E438A9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55D5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DF3C43" w:rsidRPr="00E55D53" w:rsidRDefault="00DF3C43" w:rsidP="00E438A9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DF3C43" w:rsidRPr="005669D7" w:rsidRDefault="00DF3C43" w:rsidP="00E438A9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  <w:sz w:val="34"/>
          <w:szCs w:val="34"/>
          <w:cs/>
        </w:rPr>
        <w:sectPr w:rsidR="00DF3C43" w:rsidRPr="005669D7" w:rsidSect="00C55443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327B20" w:rsidRDefault="00327B20" w:rsidP="00E438A9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  <w:sz w:val="32"/>
          <w:szCs w:val="32"/>
        </w:rPr>
      </w:pPr>
    </w:p>
    <w:p w:rsidR="00F32D6D" w:rsidRDefault="00F32D6D" w:rsidP="00F32D6D"/>
    <w:p w:rsidR="00F32D6D" w:rsidRDefault="00F32D6D" w:rsidP="00F32D6D"/>
    <w:p w:rsidR="00F32D6D" w:rsidRDefault="00F32D6D" w:rsidP="00F32D6D"/>
    <w:p w:rsidR="00F32D6D" w:rsidRDefault="00F32D6D" w:rsidP="00F32D6D"/>
    <w:p w:rsidR="00F32D6D" w:rsidRDefault="00F32D6D" w:rsidP="00F32D6D"/>
    <w:p w:rsidR="00F32D6D" w:rsidRDefault="00F32D6D" w:rsidP="00F32D6D"/>
    <w:p w:rsidR="00F32D6D" w:rsidRPr="00F32D6D" w:rsidRDefault="00F32D6D" w:rsidP="00F32D6D"/>
    <w:p w:rsidR="00817C35" w:rsidRPr="00913491" w:rsidRDefault="00817C35" w:rsidP="00817C35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13491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:rsidR="00817C35" w:rsidRPr="00913491" w:rsidRDefault="00817C35" w:rsidP="00817C35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817C35" w:rsidRPr="00913491" w:rsidRDefault="00817C35" w:rsidP="00817C35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913491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913491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913491">
        <w:rPr>
          <w:rFonts w:ascii="Angsana New" w:hAnsi="Angsana New"/>
          <w:b/>
          <w:bCs/>
          <w:sz w:val="30"/>
          <w:szCs w:val="30"/>
          <w:cs/>
        </w:rPr>
        <w:t xml:space="preserve"> บริษัท </w:t>
      </w:r>
      <w:r w:rsidRPr="00913491">
        <w:rPr>
          <w:rFonts w:ascii="Angsana New" w:hAnsi="Angsana New" w:hint="cs"/>
          <w:b/>
          <w:bCs/>
          <w:sz w:val="30"/>
          <w:szCs w:val="30"/>
          <w:cs/>
        </w:rPr>
        <w:t>มูราโมโต้ อีเล็คตรอน</w:t>
      </w:r>
      <w:r w:rsidRPr="00913491">
        <w:rPr>
          <w:rFonts w:ascii="Angsana New" w:hAnsi="Angsana New"/>
          <w:b/>
          <w:bCs/>
          <w:sz w:val="30"/>
          <w:szCs w:val="30"/>
          <w:cs/>
        </w:rPr>
        <w:t xml:space="preserve"> (ประเทศไทย)</w:t>
      </w:r>
      <w:r w:rsidRPr="00913491">
        <w:rPr>
          <w:rFonts w:ascii="Angsana New" w:hAnsi="Angsana New"/>
          <w:b/>
          <w:bCs/>
          <w:sz w:val="30"/>
          <w:szCs w:val="30"/>
        </w:rPr>
        <w:t xml:space="preserve"> </w:t>
      </w:r>
      <w:r w:rsidRPr="00913491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:rsidR="00817C35" w:rsidRPr="002C6F3A" w:rsidRDefault="00817C35" w:rsidP="00817C35">
      <w:p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:rsidR="00817C35" w:rsidRDefault="00817C35" w:rsidP="00817C35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13491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:rsidR="00817C35" w:rsidRPr="002C6F3A" w:rsidRDefault="00817C35" w:rsidP="00817C35">
      <w:pPr>
        <w:jc w:val="thaiDistribute"/>
        <w:rPr>
          <w:rFonts w:ascii="Angsana New" w:eastAsia="Calibri" w:hAnsi="Angsana New"/>
          <w:i/>
          <w:iCs/>
          <w:sz w:val="28"/>
          <w:szCs w:val="28"/>
        </w:rPr>
      </w:pPr>
    </w:p>
    <w:p w:rsidR="00817C35" w:rsidRDefault="00817C35" w:rsidP="00817C3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13491">
        <w:rPr>
          <w:rFonts w:ascii="Angsana New" w:hAnsi="Angsana New"/>
          <w:color w:val="000000"/>
          <w:sz w:val="30"/>
          <w:szCs w:val="30"/>
          <w:cs/>
        </w:rPr>
        <w:t>ข้าพเจ้าได้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ตรวจสอบงบการเงิน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>รวมและงบการเงินเฉพาะกิจการ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ของบริษัท</w:t>
      </w:r>
      <w:r w:rsidRPr="006B0582">
        <w:rPr>
          <w:rFonts w:ascii="Angsana New" w:hAnsi="Angsana New"/>
          <w:color w:val="000000"/>
          <w:sz w:val="30"/>
          <w:szCs w:val="30"/>
        </w:rPr>
        <w:t xml:space="preserve"> </w:t>
      </w:r>
      <w:r w:rsidRPr="001F26C9">
        <w:rPr>
          <w:rFonts w:ascii="Angsana New" w:hAnsi="Angsana New"/>
          <w:color w:val="000000"/>
          <w:sz w:val="30"/>
          <w:szCs w:val="30"/>
          <w:cs/>
        </w:rPr>
        <w:t>มูราโมโต้ อีเล็คตรอน (ประเทศไทย) จำกัด (มหาชน)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 xml:space="preserve"> และบริษัทย่อย</w:t>
      </w:r>
      <w:r>
        <w:rPr>
          <w:rFonts w:ascii="Angsana New" w:hAnsi="Angsana New"/>
          <w:color w:val="000000"/>
          <w:sz w:val="30"/>
          <w:szCs w:val="30"/>
        </w:rPr>
        <w:t xml:space="preserve"> (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>
        <w:rPr>
          <w:rFonts w:ascii="Angsana New" w:hAnsi="Angsana New"/>
          <w:color w:val="000000"/>
          <w:sz w:val="30"/>
          <w:szCs w:val="30"/>
        </w:rPr>
        <w:t xml:space="preserve">) 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 xml:space="preserve">และของเฉพาะบริษัท </w:t>
      </w:r>
      <w:r w:rsidRPr="001F26C9">
        <w:rPr>
          <w:rFonts w:ascii="Angsana New" w:hAnsi="Angsana New"/>
          <w:color w:val="000000"/>
          <w:sz w:val="30"/>
          <w:szCs w:val="30"/>
          <w:cs/>
        </w:rPr>
        <w:t>มูราโมโต้ อีเล็คตรอน (ประเทศไทย) จำกัด (มหาชน)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(</w:t>
      </w:r>
      <w:r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>
        <w:rPr>
          <w:rFonts w:ascii="Angsana New" w:hAnsi="Angsana New"/>
          <w:color w:val="000000"/>
          <w:sz w:val="30"/>
          <w:szCs w:val="30"/>
        </w:rPr>
        <w:t xml:space="preserve">) </w:t>
      </w:r>
      <w:r w:rsidRPr="006B0582">
        <w:rPr>
          <w:rFonts w:hint="cs"/>
          <w:color w:val="000000"/>
          <w:sz w:val="30"/>
          <w:szCs w:val="30"/>
          <w:cs/>
        </w:rPr>
        <w:t>ตามลำดับ</w:t>
      </w:r>
      <w:r>
        <w:rPr>
          <w:color w:val="000000"/>
          <w:sz w:val="30"/>
          <w:szCs w:val="30"/>
        </w:rPr>
        <w:t xml:space="preserve"> 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ซึ่งประกอบด้วยงบแสดงฐานะการเงิน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>รวมและงบแสดงฐานะการเงินเฉพาะกิจการ</w:t>
      </w:r>
      <w:r w:rsidRPr="006B05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ณ</w:t>
      </w:r>
      <w:r w:rsidRPr="006B05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30</w:t>
      </w:r>
      <w:r w:rsidRPr="006B0582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>
        <w:rPr>
          <w:rFonts w:ascii="Angsana New" w:hAnsi="Angsana New"/>
          <w:color w:val="000000"/>
          <w:sz w:val="30"/>
          <w:szCs w:val="30"/>
        </w:rPr>
        <w:t xml:space="preserve"> 2560</w:t>
      </w:r>
      <w:r w:rsidRPr="006B05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งบกำไรขาดทุนเบ็ดเสร็จ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>รวมและงบกำไรขาดทุนเบ็ดเสร็จเฉพาะกิจการ</w:t>
      </w:r>
      <w:r w:rsidRPr="006B05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งบแสดงการเปลี่ยนแปลงส่วนของ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 xml:space="preserve">ผู้ถือหุ้นรวมและงบแสดงการเปลี่ยนแปลงส่วนของผู้ถือหุ้นเฉพาะกิจการ 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และงบกระแสเงินสด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>รวมและงบกระแสเงินสดเฉพาะกิจการ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สำหรับปีสิ้นสุดวันเดียวกัน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รวมถึง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>หมายเหตุ</w:t>
      </w:r>
      <w:r>
        <w:rPr>
          <w:rFonts w:ascii="Angsana New" w:hAnsi="Angsana New" w:hint="cs"/>
          <w:color w:val="000000"/>
          <w:sz w:val="30"/>
          <w:szCs w:val="30"/>
          <w:cs/>
        </w:rPr>
        <w:t>ซึ่งประกอบด้วยสรุป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นโยบายการบัญชีที่สำคัญและ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>เรื่อง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อื่น</w:t>
      </w:r>
      <w:r w:rsidRPr="006B05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>ๆ</w:t>
      </w:r>
    </w:p>
    <w:p w:rsidR="00817C35" w:rsidRPr="002C6F3A" w:rsidRDefault="00817C35" w:rsidP="00817C3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p w:rsidR="00817C35" w:rsidRPr="006B0582" w:rsidRDefault="00817C35" w:rsidP="00817C3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B0582">
        <w:rPr>
          <w:rFonts w:ascii="Angsana New" w:hAnsi="Angsana New"/>
          <w:color w:val="000000"/>
          <w:sz w:val="30"/>
          <w:szCs w:val="30"/>
          <w:cs/>
        </w:rPr>
        <w:t>ข้าพเจ้าเห็นว่า</w:t>
      </w:r>
      <w:r w:rsidRPr="006B05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งบการเงิน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>รวมและงบการเงินเฉพาะกิจการ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ข้างต้นนี้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แสดงฐานะการเงิน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>รวมและฐานะการเงินเฉพาะกิจการ</w:t>
      </w:r>
      <w:r w:rsidRPr="006B0582">
        <w:rPr>
          <w:rFonts w:hint="cs"/>
          <w:color w:val="000000"/>
          <w:sz w:val="30"/>
          <w:szCs w:val="30"/>
          <w:cs/>
        </w:rPr>
        <w:t>ของ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กลุ่มบริษัทและบริษัท</w:t>
      </w:r>
      <w:r w:rsidRPr="006B0582">
        <w:rPr>
          <w:rFonts w:hint="cs"/>
          <w:color w:val="000000"/>
          <w:sz w:val="30"/>
          <w:szCs w:val="30"/>
          <w:cs/>
        </w:rPr>
        <w:t xml:space="preserve"> ตามลำดับ 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ณ</w:t>
      </w:r>
      <w:r w:rsidRPr="006B05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วันที่</w:t>
      </w:r>
      <w:r>
        <w:rPr>
          <w:rFonts w:ascii="Angsana New" w:hAnsi="Angsana New"/>
          <w:color w:val="000000"/>
          <w:sz w:val="30"/>
          <w:szCs w:val="30"/>
        </w:rPr>
        <w:t xml:space="preserve"> 30 </w:t>
      </w:r>
      <w:r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2560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ผลการดำเนินงาน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 xml:space="preserve">รวมและผลการดำเนินงานเฉพาะกิจการ 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และกระแสเงินสด</w:t>
      </w:r>
      <w:r w:rsidRPr="006B0582">
        <w:rPr>
          <w:rFonts w:ascii="Angsana New" w:hAnsi="Angsana New" w:hint="cs"/>
          <w:color w:val="000000"/>
          <w:sz w:val="30"/>
          <w:szCs w:val="30"/>
          <w:cs/>
        </w:rPr>
        <w:t>รวมและกระแสเงินสดเฉพาะกิจการ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สำหรับปีสิ้นสุดวันเดียวกัน</w:t>
      </w:r>
      <w:r w:rsidRPr="006B05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0582">
        <w:rPr>
          <w:rFonts w:ascii="Angsana New" w:hAnsi="Angsana New"/>
          <w:color w:val="000000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817C35" w:rsidRPr="002C6F3A" w:rsidRDefault="00817C35" w:rsidP="00817C3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p w:rsidR="00817C35" w:rsidRPr="00C101D5" w:rsidRDefault="00817C35" w:rsidP="00817C35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817C35" w:rsidRPr="002C6F3A" w:rsidRDefault="00817C35" w:rsidP="00817C35">
      <w:pPr>
        <w:jc w:val="thaiDistribute"/>
        <w:rPr>
          <w:rFonts w:ascii="Angsana New" w:eastAsia="Calibri" w:hAnsi="Angsana New"/>
          <w:b/>
          <w:bCs/>
          <w:sz w:val="28"/>
          <w:szCs w:val="28"/>
        </w:rPr>
      </w:pPr>
    </w:p>
    <w:p w:rsidR="00817C35" w:rsidRDefault="00817C35" w:rsidP="00817C35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77113D">
        <w:rPr>
          <w:rFonts w:ascii="Angsana New" w:eastAsia="Calibri" w:hAnsi="Angsana New"/>
          <w:sz w:val="30"/>
          <w:szCs w:val="30"/>
          <w:cs/>
        </w:rPr>
        <w:t>ส่วนของ</w:t>
      </w:r>
      <w:r>
        <w:rPr>
          <w:rFonts w:ascii="Angsana New" w:eastAsia="Calibri" w:hAnsi="Angsana New"/>
          <w:sz w:val="30"/>
          <w:szCs w:val="30"/>
        </w:rPr>
        <w:t xml:space="preserve">              </w:t>
      </w: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</w:t>
      </w:r>
      <w:r w:rsidRPr="007255DC">
        <w:rPr>
          <w:rFonts w:ascii="Angsana New" w:eastAsia="Calibri" w:hAnsi="Angsana New"/>
          <w:i/>
          <w:iCs/>
          <w:sz w:val="30"/>
          <w:szCs w:val="30"/>
          <w:cs/>
        </w:rPr>
        <w:t>งบการเงิน</w:t>
      </w:r>
      <w:r w:rsidRPr="007255DC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7255DC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7255DC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255DC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</w:t>
      </w:r>
      <w:r w:rsidRPr="007255DC">
        <w:rPr>
          <w:rFonts w:ascii="Angsana New" w:eastAsia="Calibri" w:hAnsi="Angsana New"/>
          <w:sz w:val="30"/>
          <w:szCs w:val="30"/>
        </w:rPr>
        <w:t xml:space="preserve"> </w:t>
      </w:r>
      <w:r w:rsidRPr="007255DC">
        <w:rPr>
          <w:rFonts w:ascii="Angsana New" w:eastAsia="Calibri" w:hAnsi="Angsana New"/>
          <w:sz w:val="30"/>
          <w:szCs w:val="30"/>
          <w:cs/>
        </w:rPr>
        <w:t>ในพระบรมราชูปถัมภ์</w:t>
      </w:r>
      <w:r w:rsidRPr="007255DC">
        <w:rPr>
          <w:rFonts w:ascii="Angsana New" w:eastAsia="Calibri" w:hAnsi="Angsana New"/>
          <w:sz w:val="30"/>
          <w:szCs w:val="30"/>
        </w:rPr>
        <w:t xml:space="preserve"> </w:t>
      </w:r>
      <w:r w:rsidRPr="007255DC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</w:t>
      </w:r>
      <w:r w:rsidRPr="0077113D">
        <w:rPr>
          <w:rFonts w:ascii="Angsana New" w:eastAsia="Calibri" w:hAnsi="Angsana New"/>
          <w:sz w:val="30"/>
          <w:szCs w:val="30"/>
          <w:cs/>
        </w:rPr>
        <w:t>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7616B3"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D7F30" w:rsidRDefault="006D7F30" w:rsidP="00817C35">
      <w:pPr>
        <w:jc w:val="thaiDistribute"/>
        <w:rPr>
          <w:rFonts w:ascii="Angsana New" w:eastAsia="Calibri" w:hAnsi="Angsana New"/>
          <w:sz w:val="30"/>
          <w:szCs w:val="30"/>
        </w:rPr>
        <w:sectPr w:rsidR="006D7F30" w:rsidSect="00C4585A">
          <w:footerReference w:type="first" r:id="rId12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:rsidR="002C6F3A" w:rsidRDefault="002C6F3A" w:rsidP="00817C35">
      <w:pPr>
        <w:jc w:val="thaiDistribute"/>
        <w:rPr>
          <w:rFonts w:ascii="Angsana New" w:hAnsi="Angsana New"/>
          <w:i/>
          <w:iCs/>
          <w:sz w:val="26"/>
          <w:szCs w:val="26"/>
        </w:rPr>
      </w:pPr>
    </w:p>
    <w:p w:rsidR="00817C35" w:rsidRPr="007255DC" w:rsidRDefault="00817C35" w:rsidP="00817C35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7255DC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:rsidR="00817C35" w:rsidRPr="007B5879" w:rsidRDefault="00817C35" w:rsidP="00817C35">
      <w:pPr>
        <w:jc w:val="thaiDistribute"/>
        <w:rPr>
          <w:rFonts w:ascii="Angsana New" w:eastAsia="Calibri" w:hAnsi="Angsana New"/>
          <w:sz w:val="28"/>
          <w:szCs w:val="28"/>
        </w:rPr>
      </w:pPr>
    </w:p>
    <w:p w:rsidR="00817C35" w:rsidRPr="007255DC" w:rsidRDefault="00817C35" w:rsidP="00817C35">
      <w:pPr>
        <w:jc w:val="thaiDistribute"/>
        <w:rPr>
          <w:rFonts w:ascii="Angsana New" w:eastAsia="Calibri" w:hAnsi="Angsana New"/>
          <w:sz w:val="30"/>
          <w:szCs w:val="30"/>
        </w:rPr>
      </w:pPr>
      <w:r w:rsidRPr="007255DC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>
        <w:rPr>
          <w:rFonts w:ascii="Angsana New" w:eastAsia="Calibri" w:hAnsi="Angsana New"/>
          <w:sz w:val="30"/>
          <w:szCs w:val="30"/>
        </w:rPr>
        <w:br/>
      </w:r>
      <w:r w:rsidRPr="007255DC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7255DC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255DC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7255DC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7255DC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7255DC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255DC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7255DC">
        <w:rPr>
          <w:rFonts w:ascii="Angsana New" w:hAnsi="Angsana New"/>
          <w:sz w:val="30"/>
          <w:szCs w:val="30"/>
          <w:cs/>
        </w:rPr>
        <w:t>ข้าพเจ้า</w:t>
      </w:r>
      <w:r w:rsidRPr="007255DC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255DC">
        <w:rPr>
          <w:rFonts w:ascii="Angsana New" w:hAnsi="Angsana New"/>
          <w:sz w:val="30"/>
          <w:szCs w:val="30"/>
          <w:cs/>
        </w:rPr>
        <w:t>ข้าพเจ้า</w:t>
      </w:r>
      <w:r w:rsidRPr="007255DC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817C35" w:rsidRPr="003403B6" w:rsidRDefault="00817C35" w:rsidP="00817C35">
      <w:pPr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5"/>
        <w:gridCol w:w="4675"/>
      </w:tblGrid>
      <w:tr w:rsidR="00817C35" w:rsidRPr="007255DC" w:rsidTr="005F0B12">
        <w:tc>
          <w:tcPr>
            <w:tcW w:w="9350" w:type="dxa"/>
            <w:gridSpan w:val="2"/>
            <w:shd w:val="clear" w:color="auto" w:fill="auto"/>
          </w:tcPr>
          <w:p w:rsidR="00817C35" w:rsidRPr="002E079E" w:rsidRDefault="00817C35" w:rsidP="005F0B1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54E20">
              <w:rPr>
                <w:rFonts w:ascii="Angsana New" w:hAnsi="Angsana New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817C35" w:rsidRPr="007255DC" w:rsidTr="005F0B12">
        <w:tc>
          <w:tcPr>
            <w:tcW w:w="9350" w:type="dxa"/>
            <w:gridSpan w:val="2"/>
            <w:shd w:val="clear" w:color="auto" w:fill="auto"/>
          </w:tcPr>
          <w:p w:rsidR="00817C35" w:rsidRPr="002E079E" w:rsidRDefault="00817C35" w:rsidP="005C4B5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A3619">
              <w:rPr>
                <w:rFonts w:ascii="Angsana New" w:hAnsi="Angsana New"/>
                <w:sz w:val="30"/>
                <w:szCs w:val="30"/>
                <w:cs/>
              </w:rPr>
              <w:t>อ้างถึ</w:t>
            </w:r>
            <w:r>
              <w:rPr>
                <w:rFonts w:ascii="Angsana New" w:hAnsi="Angsana New"/>
                <w:sz w:val="30"/>
                <w:szCs w:val="30"/>
                <w:cs/>
              </w:rPr>
              <w:t>งหมายเหตุ</w:t>
            </w:r>
            <w:r w:rsidR="005C4B54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="00887DB5">
              <w:rPr>
                <w:rFonts w:ascii="Angsana New" w:hAnsi="Angsana New"/>
                <w:sz w:val="30"/>
                <w:szCs w:val="30"/>
              </w:rPr>
              <w:t>3</w:t>
            </w:r>
            <w:r w:rsidR="00887D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87DB5">
              <w:rPr>
                <w:rFonts w:ascii="Angsana New" w:hAnsi="Angsana New"/>
                <w:sz w:val="30"/>
                <w:szCs w:val="30"/>
              </w:rPr>
              <w:t>(</w:t>
            </w:r>
            <w:r w:rsidR="00887DB5">
              <w:rPr>
                <w:rFonts w:ascii="Angsana New" w:hAnsi="Angsana New" w:hint="cs"/>
                <w:sz w:val="30"/>
                <w:szCs w:val="30"/>
                <w:cs/>
              </w:rPr>
              <w:t>ฉ</w:t>
            </w:r>
            <w:r w:rsidR="00887DB5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887DB5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4A361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817C35" w:rsidRPr="007255DC" w:rsidTr="005F0B12">
        <w:tc>
          <w:tcPr>
            <w:tcW w:w="4675" w:type="dxa"/>
            <w:shd w:val="clear" w:color="auto" w:fill="auto"/>
          </w:tcPr>
          <w:p w:rsidR="00817C35" w:rsidRPr="00D80001" w:rsidRDefault="00817C35" w:rsidP="005F0B1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00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:rsidR="00817C35" w:rsidRPr="00D80001" w:rsidRDefault="00817C35" w:rsidP="005F0B1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00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D800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D800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817C35" w:rsidRPr="007255DC" w:rsidTr="005F0B12">
        <w:tc>
          <w:tcPr>
            <w:tcW w:w="4675" w:type="dxa"/>
            <w:shd w:val="clear" w:color="auto" w:fill="auto"/>
          </w:tcPr>
          <w:p w:rsidR="003403B6" w:rsidRPr="00E43B8F" w:rsidRDefault="003403B6" w:rsidP="005F0B12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i/>
                <w:color w:val="auto"/>
              </w:rPr>
            </w:pPr>
          </w:p>
          <w:p w:rsidR="00817C35" w:rsidRPr="000F25B1" w:rsidRDefault="00817C35" w:rsidP="005F0B12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Times New Roman" w:hAnsi="Times New Roman" w:cs="Angsana New"/>
                <w:i/>
                <w:color w:val="auto"/>
                <w:sz w:val="30"/>
                <w:szCs w:val="30"/>
              </w:rPr>
            </w:pPr>
            <w:r>
              <w:rPr>
                <w:rFonts w:ascii="Times New Roman" w:hAnsi="Times New Roman" w:cs="Angsana New" w:hint="cs"/>
                <w:i/>
                <w:color w:val="auto"/>
                <w:sz w:val="30"/>
                <w:szCs w:val="30"/>
                <w:cs/>
              </w:rPr>
              <w:t>สินค้า</w:t>
            </w:r>
            <w:r w:rsidRPr="00BF422A">
              <w:rPr>
                <w:rFonts w:ascii="Times New Roman" w:hAnsi="Times New Roman" w:cs="Angsana New"/>
                <w:i/>
                <w:color w:val="auto"/>
                <w:sz w:val="30"/>
                <w:szCs w:val="30"/>
                <w:cs/>
              </w:rPr>
              <w:t>ของกลุ่มบริษัท</w:t>
            </w:r>
            <w:r>
              <w:rPr>
                <w:rFonts w:ascii="Times New Roman" w:hAnsi="Times New Roman" w:cs="Angsana New" w:hint="cs"/>
                <w:i/>
                <w:color w:val="auto"/>
                <w:sz w:val="30"/>
                <w:szCs w:val="30"/>
                <w:cs/>
              </w:rPr>
              <w:t>เป็น</w:t>
            </w:r>
            <w:r w:rsidRPr="00C11F70">
              <w:rPr>
                <w:rFonts w:ascii="Times New Roman" w:hAnsi="Times New Roman" w:cs="Angsana New"/>
                <w:i/>
                <w:color w:val="auto"/>
                <w:sz w:val="30"/>
                <w:szCs w:val="30"/>
                <w:cs/>
              </w:rPr>
              <w:t>ชิ้</w:t>
            </w:r>
            <w:r>
              <w:rPr>
                <w:rFonts w:ascii="Times New Roman" w:hAnsi="Times New Roman" w:cs="Angsana New"/>
                <w:i/>
                <w:color w:val="auto"/>
                <w:sz w:val="30"/>
                <w:szCs w:val="30"/>
                <w:cs/>
              </w:rPr>
              <w:t>นส่วนโลหะและพลาสติกของอุปกรณ์อิเล็ก</w:t>
            </w:r>
            <w:r>
              <w:rPr>
                <w:rFonts w:ascii="Times New Roman" w:hAnsi="Times New Roman" w:cs="Angsana New" w:hint="cs"/>
                <w:i/>
                <w:color w:val="auto"/>
                <w:sz w:val="30"/>
                <w:szCs w:val="30"/>
                <w:cs/>
              </w:rPr>
              <w:t>ทรอ</w:t>
            </w:r>
            <w:r w:rsidRPr="00C11F70">
              <w:rPr>
                <w:rFonts w:ascii="Times New Roman" w:hAnsi="Times New Roman" w:cs="Angsana New"/>
                <w:i/>
                <w:color w:val="auto"/>
                <w:sz w:val="30"/>
                <w:szCs w:val="30"/>
                <w:cs/>
              </w:rPr>
              <w:t>นิกส์สำหรับยานยนต์</w:t>
            </w:r>
            <w:r w:rsidRPr="00C11F70">
              <w:rPr>
                <w:rFonts w:ascii="Times New Roman" w:hAnsi="Times New Roman" w:cs="Angsana New"/>
                <w:i/>
                <w:color w:val="auto"/>
                <w:sz w:val="30"/>
                <w:szCs w:val="30"/>
              </w:rPr>
              <w:t xml:space="preserve"> </w:t>
            </w:r>
            <w:r w:rsidRPr="00C11F70">
              <w:rPr>
                <w:rFonts w:ascii="Times New Roman" w:hAnsi="Times New Roman" w:cs="Angsana New"/>
                <w:i/>
                <w:color w:val="auto"/>
                <w:sz w:val="30"/>
                <w:szCs w:val="30"/>
                <w:cs/>
              </w:rPr>
              <w:t>และชิ้นส่วนอุป</w:t>
            </w:r>
            <w:r w:rsidRPr="007873E0">
              <w:rPr>
                <w:rFonts w:ascii="Times New Roman" w:hAnsi="Times New Roman" w:cs="Angsana New"/>
                <w:i/>
                <w:color w:val="auto"/>
                <w:sz w:val="30"/>
                <w:szCs w:val="30"/>
                <w:cs/>
              </w:rPr>
              <w:t>กรณ์สำนักงานอัตโนมัติ</w:t>
            </w:r>
            <w:r w:rsidRPr="007873E0">
              <w:rPr>
                <w:rFonts w:ascii="Times New Roman" w:hAnsi="Times New Roman" w:cs="Angsana New" w:hint="cs"/>
                <w:i/>
                <w:color w:val="auto"/>
                <w:sz w:val="30"/>
                <w:szCs w:val="30"/>
                <w:cs/>
              </w:rPr>
              <w:t xml:space="preserve"> ที่มีการพัฒนาทางเทคโนโลยีที่รวดเร็ว</w:t>
            </w:r>
            <w:r>
              <w:rPr>
                <w:rFonts w:ascii="Times New Roman" w:hAnsi="Times New Roman" w:cs="Angsana New" w:hint="cs"/>
                <w:i/>
                <w:color w:val="auto"/>
                <w:sz w:val="30"/>
                <w:szCs w:val="30"/>
                <w:cs/>
              </w:rPr>
              <w:t xml:space="preserve"> และ</w:t>
            </w:r>
            <w:r w:rsidRPr="007873E0">
              <w:rPr>
                <w:rFonts w:ascii="Times New Roman" w:hAnsi="Times New Roman" w:cs="Angsana New"/>
                <w:i/>
                <w:color w:val="auto"/>
                <w:sz w:val="30"/>
                <w:szCs w:val="30"/>
                <w:cs/>
              </w:rPr>
              <w:t>การมีสินค้า</w:t>
            </w:r>
            <w:r>
              <w:rPr>
                <w:rFonts w:ascii="Times New Roman" w:hAnsi="Times New Roman" w:cs="Angsana New" w:hint="cs"/>
                <w:i/>
                <w:color w:val="auto"/>
                <w:sz w:val="30"/>
                <w:szCs w:val="30"/>
                <w:cs/>
              </w:rPr>
              <w:t>คง</w:t>
            </w:r>
            <w:r w:rsidRPr="007873E0">
              <w:rPr>
                <w:rFonts w:ascii="Times New Roman" w:hAnsi="Times New Roman" w:cs="Angsana New"/>
                <w:i/>
                <w:color w:val="auto"/>
                <w:sz w:val="30"/>
                <w:szCs w:val="30"/>
                <w:cs/>
              </w:rPr>
              <w:t>เหลืออยู่เป็นจำนวนมาก</w:t>
            </w:r>
            <w:r w:rsidRPr="007873E0">
              <w:rPr>
                <w:rFonts w:ascii="Times New Roman" w:hAnsi="Times New Roman" w:cs="Angsana New" w:hint="cs"/>
                <w:i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="Times New Roman" w:hAnsi="Times New Roman" w:cs="Angsana New" w:hint="cs"/>
                <w:i/>
                <w:color w:val="auto"/>
                <w:sz w:val="30"/>
                <w:szCs w:val="30"/>
                <w:cs/>
              </w:rPr>
              <w:t>จึงมีความเสี่ยงทั้งการล้าสมัยและ</w:t>
            </w:r>
            <w:r w:rsidRPr="007873E0">
              <w:rPr>
                <w:rFonts w:ascii="Times New Roman" w:hAnsi="Times New Roman" w:cs="Angsana New" w:hint="cs"/>
                <w:i/>
                <w:color w:val="auto"/>
                <w:sz w:val="30"/>
                <w:szCs w:val="30"/>
                <w:cs/>
              </w:rPr>
              <w:t>การเสื่อมคุณภาพของวัตถุดิบ ชิ้นส่วนและสินค้าที่ผลิตระหว่างการเก็บรักษา</w:t>
            </w:r>
            <w:r>
              <w:rPr>
                <w:rFonts w:ascii="Times New Roman" w:hAnsi="Times New Roman" w:cs="Angsana New" w:hint="cs"/>
                <w:i/>
                <w:color w:val="auto"/>
                <w:sz w:val="30"/>
                <w:szCs w:val="30"/>
                <w:cs/>
              </w:rPr>
              <w:t xml:space="preserve"> เนื่องด้วยสินค้าคงเหลือมีมูลค่าที่มีนัยสำคัญ และการพิจารณามูลค่าที่คาดว่าจะได้รับของสินค้าคงเหลือนั้นอาศัยดุลพินิจและ</w:t>
            </w:r>
            <w:r w:rsidRPr="007873E0">
              <w:rPr>
                <w:rFonts w:ascii="Times New Roman" w:hAnsi="Times New Roman" w:cs="Angsana New" w:hint="cs"/>
                <w:i/>
                <w:color w:val="auto"/>
                <w:sz w:val="30"/>
                <w:szCs w:val="30"/>
                <w:cs/>
              </w:rPr>
              <w:t>วิจารณญาณ</w:t>
            </w:r>
            <w:r>
              <w:rPr>
                <w:rFonts w:ascii="Times New Roman" w:hAnsi="Times New Roman" w:cs="Angsana New" w:hint="cs"/>
                <w:i/>
                <w:color w:val="auto"/>
                <w:sz w:val="30"/>
                <w:szCs w:val="30"/>
                <w:cs/>
              </w:rPr>
              <w:t>ของฝ่ายบริหาร</w:t>
            </w:r>
            <w:r w:rsidRPr="00BF422A">
              <w:rPr>
                <w:rFonts w:ascii="Times New Roman" w:hAnsi="Times New Roman" w:cs="Angsana New" w:hint="cs"/>
                <w:i/>
                <w:color w:val="auto"/>
                <w:sz w:val="30"/>
                <w:szCs w:val="30"/>
                <w:cs/>
              </w:rPr>
              <w:t>ค่อนข้างมาก</w:t>
            </w:r>
            <w:r>
              <w:rPr>
                <w:rFonts w:ascii="Times New Roman" w:hAnsi="Times New Roman" w:cs="Angsana New" w:hint="cs"/>
                <w:i/>
                <w:color w:val="auto"/>
                <w:sz w:val="30"/>
                <w:szCs w:val="30"/>
                <w:cs/>
              </w:rPr>
              <w:t xml:space="preserve"> </w:t>
            </w:r>
            <w:r w:rsidRPr="00817C35">
              <w:rPr>
                <w:rFonts w:ascii="Angsana New" w:hAnsi="Angsana New" w:cs="Angsana New"/>
                <w:i/>
                <w:sz w:val="30"/>
                <w:szCs w:val="30"/>
                <w:cs/>
              </w:rPr>
              <w:t>ดังนั้น ข้าพเจ้าจึงพิจารณาเรื่องดังกล่าวเป็นเรื่องสำคัญในการตรวจสอบ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:rsidR="003403B6" w:rsidRPr="00E43B8F" w:rsidRDefault="003403B6" w:rsidP="003403B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i/>
              </w:rPr>
            </w:pPr>
          </w:p>
          <w:p w:rsidR="00817C35" w:rsidRDefault="00817C35" w:rsidP="005F0B12">
            <w:pPr>
              <w:jc w:val="thaiDistribute"/>
              <w:rPr>
                <w:rFonts w:ascii="Times New Roman" w:hAnsi="Times New Roman"/>
                <w:i/>
                <w:sz w:val="30"/>
                <w:szCs w:val="30"/>
              </w:rPr>
            </w:pPr>
            <w:r w:rsidRPr="007B5879">
              <w:rPr>
                <w:rFonts w:ascii="Times New Roman" w:hAnsi="Times New Roman"/>
                <w:i/>
                <w:sz w:val="30"/>
                <w:szCs w:val="30"/>
                <w:cs/>
              </w:rPr>
              <w:t>วิธีการตรวจสอบ</w:t>
            </w:r>
            <w:r w:rsidRPr="007B5879">
              <w:rPr>
                <w:rFonts w:ascii="Times New Roman" w:hAnsi="Times New Roman" w:hint="cs"/>
                <w:i/>
                <w:sz w:val="30"/>
                <w:szCs w:val="30"/>
                <w:cs/>
              </w:rPr>
              <w:t>ของ</w:t>
            </w:r>
            <w:r w:rsidRPr="007B5879">
              <w:rPr>
                <w:rFonts w:ascii="Times New Roman" w:hAnsi="Times New Roman"/>
                <w:i/>
                <w:sz w:val="30"/>
                <w:szCs w:val="30"/>
                <w:cs/>
              </w:rPr>
              <w:t>ข้าพเจ้า</w:t>
            </w:r>
            <w:r w:rsidRPr="007B5879">
              <w:rPr>
                <w:rFonts w:ascii="Times New Roman" w:hAnsi="Times New Roman" w:hint="cs"/>
                <w:i/>
                <w:sz w:val="30"/>
                <w:szCs w:val="30"/>
                <w:cs/>
              </w:rPr>
              <w:t>รวมถึงการทำความเข้าใจ</w:t>
            </w:r>
            <w:r>
              <w:rPr>
                <w:rFonts w:ascii="Times New Roman" w:hAnsi="Times New Roman" w:hint="cs"/>
                <w:i/>
                <w:sz w:val="30"/>
                <w:szCs w:val="30"/>
                <w:cs/>
              </w:rPr>
              <w:t xml:space="preserve"> เ</w:t>
            </w:r>
            <w:r w:rsidRPr="007B5879">
              <w:rPr>
                <w:rFonts w:ascii="Times New Roman" w:hAnsi="Times New Roman" w:hint="cs"/>
                <w:i/>
                <w:sz w:val="30"/>
                <w:szCs w:val="30"/>
                <w:cs/>
              </w:rPr>
              <w:t>กณฑ์ที่ใช้ในการ</w:t>
            </w:r>
            <w:r w:rsidRPr="00CB1E8B">
              <w:rPr>
                <w:rFonts w:ascii="Times New Roman" w:hAnsi="Times New Roman" w:hint="cs"/>
                <w:i/>
                <w:sz w:val="30"/>
                <w:szCs w:val="30"/>
                <w:cs/>
              </w:rPr>
              <w:t>พิจารณามูลค่า</w:t>
            </w:r>
            <w:r>
              <w:rPr>
                <w:rFonts w:ascii="Times New Roman" w:hAnsi="Times New Roman" w:hint="cs"/>
                <w:i/>
                <w:sz w:val="30"/>
                <w:szCs w:val="30"/>
                <w:cs/>
              </w:rPr>
              <w:t>ที่คาดว่าจะได้รับ</w:t>
            </w:r>
            <w:r w:rsidRPr="00CB1E8B">
              <w:rPr>
                <w:rFonts w:ascii="Times New Roman" w:hAnsi="Times New Roman"/>
                <w:i/>
                <w:sz w:val="30"/>
                <w:szCs w:val="30"/>
              </w:rPr>
              <w:t xml:space="preserve"> </w:t>
            </w:r>
            <w:r w:rsidRPr="00CB1E8B">
              <w:rPr>
                <w:rFonts w:ascii="Times New Roman" w:hAnsi="Times New Roman" w:hint="cs"/>
                <w:i/>
                <w:sz w:val="30"/>
                <w:szCs w:val="30"/>
                <w:cs/>
              </w:rPr>
              <w:t>วิธีการบริหารจัดการสินค้า</w:t>
            </w:r>
            <w:r w:rsidRPr="007B5879">
              <w:rPr>
                <w:rFonts w:ascii="Times New Roman" w:hAnsi="Times New Roman" w:hint="cs"/>
                <w:i/>
                <w:sz w:val="30"/>
                <w:szCs w:val="30"/>
                <w:cs/>
              </w:rPr>
              <w:t>คงเหลือของกลุ่มบริษัท</w:t>
            </w:r>
            <w:r>
              <w:rPr>
                <w:rFonts w:ascii="Times New Roman" w:hAnsi="Times New Roman" w:hint="cs"/>
                <w:i/>
                <w:sz w:val="30"/>
                <w:szCs w:val="30"/>
                <w:cs/>
              </w:rPr>
              <w:t xml:space="preserve"> </w:t>
            </w:r>
            <w:r w:rsidRPr="007B5879">
              <w:rPr>
                <w:rFonts w:ascii="Times New Roman" w:hAnsi="Times New Roman"/>
                <w:i/>
                <w:sz w:val="30"/>
                <w:szCs w:val="30"/>
                <w:cs/>
              </w:rPr>
              <w:t>โดยการส</w:t>
            </w:r>
            <w:r>
              <w:rPr>
                <w:rFonts w:ascii="Times New Roman" w:hAnsi="Times New Roman"/>
                <w:i/>
                <w:sz w:val="30"/>
                <w:szCs w:val="30"/>
                <w:cs/>
              </w:rPr>
              <w:t>อบถามผู้บริหารที่รับผิดชอบ</w:t>
            </w:r>
            <w:r>
              <w:rPr>
                <w:rFonts w:ascii="Times New Roman" w:hAnsi="Times New Roman" w:hint="cs"/>
                <w:i/>
                <w:sz w:val="30"/>
                <w:szCs w:val="30"/>
                <w:cs/>
              </w:rPr>
              <w:t xml:space="preserve"> </w:t>
            </w:r>
            <w:r>
              <w:rPr>
                <w:rFonts w:ascii="Times New Roman" w:hAnsi="Times New Roman"/>
                <w:i/>
                <w:sz w:val="30"/>
                <w:szCs w:val="30"/>
                <w:cs/>
              </w:rPr>
              <w:t>และ</w:t>
            </w:r>
            <w:r>
              <w:rPr>
                <w:rFonts w:ascii="Times New Roman" w:hAnsi="Times New Roman" w:hint="cs"/>
                <w:i/>
                <w:sz w:val="30"/>
                <w:szCs w:val="30"/>
                <w:cs/>
              </w:rPr>
              <w:t>ทดสอบการออกแบบ</w:t>
            </w:r>
            <w:r w:rsidRPr="007B5879">
              <w:rPr>
                <w:rFonts w:ascii="Times New Roman" w:hAnsi="Times New Roman"/>
                <w:i/>
                <w:sz w:val="30"/>
                <w:szCs w:val="30"/>
                <w:cs/>
              </w:rPr>
              <w:t>และ</w:t>
            </w:r>
            <w:r>
              <w:rPr>
                <w:rFonts w:ascii="Times New Roman" w:hAnsi="Times New Roman"/>
                <w:i/>
                <w:sz w:val="30"/>
                <w:szCs w:val="30"/>
                <w:cs/>
              </w:rPr>
              <w:t>การ</w:t>
            </w:r>
            <w:r>
              <w:rPr>
                <w:rFonts w:ascii="Times New Roman" w:hAnsi="Times New Roman" w:hint="cs"/>
                <w:i/>
                <w:sz w:val="30"/>
                <w:szCs w:val="30"/>
                <w:cs/>
              </w:rPr>
              <w:t>ปฏิบัติ</w:t>
            </w:r>
            <w:r>
              <w:rPr>
                <w:rFonts w:ascii="Times New Roman" w:hAnsi="Times New Roman"/>
                <w:i/>
                <w:sz w:val="30"/>
                <w:szCs w:val="30"/>
                <w:cs/>
              </w:rPr>
              <w:t>ตามการควบคุม</w:t>
            </w:r>
            <w:r>
              <w:rPr>
                <w:rFonts w:ascii="Times New Roman" w:hAnsi="Times New Roman" w:hint="cs"/>
                <w:i/>
                <w:sz w:val="30"/>
                <w:szCs w:val="30"/>
                <w:cs/>
              </w:rPr>
              <w:t>ภายในเรื่องการอนุมัติรายงานสินค้าล้าสมัยและร</w:t>
            </w:r>
            <w:r w:rsidRPr="009D488E">
              <w:rPr>
                <w:rFonts w:ascii="Times New Roman" w:hAnsi="Times New Roman" w:hint="cs"/>
                <w:i/>
                <w:sz w:val="30"/>
                <w:szCs w:val="30"/>
                <w:cs/>
              </w:rPr>
              <w:t>ายงานการคำนวณมูลค่าสุทธิที่จะได้รับ</w:t>
            </w:r>
          </w:p>
          <w:p w:rsidR="00817C35" w:rsidRPr="007B5879" w:rsidRDefault="00817C35" w:rsidP="003403B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Times New Roman" w:hAnsi="Times New Roman"/>
                <w:i/>
                <w:sz w:val="30"/>
                <w:szCs w:val="30"/>
              </w:rPr>
            </w:pPr>
          </w:p>
          <w:p w:rsidR="00817C35" w:rsidRDefault="00817C35" w:rsidP="005F0B12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Times New Roman" w:hAnsi="Times New Roman" w:cs="Angsana New"/>
                <w:i/>
                <w:color w:val="auto"/>
                <w:sz w:val="30"/>
                <w:szCs w:val="30"/>
              </w:rPr>
            </w:pPr>
            <w:r>
              <w:rPr>
                <w:rFonts w:ascii="Times New Roman" w:hAnsi="Times New Roman" w:cs="Angsana New" w:hint="cs"/>
                <w:i/>
                <w:color w:val="auto"/>
                <w:sz w:val="30"/>
                <w:szCs w:val="30"/>
                <w:cs/>
              </w:rPr>
              <w:t>ข้าพเจ้า</w:t>
            </w:r>
            <w:r w:rsidRPr="004355B8">
              <w:rPr>
                <w:rFonts w:ascii="Times New Roman" w:hAnsi="Times New Roman" w:cs="Angsana New" w:hint="cs"/>
                <w:i/>
                <w:color w:val="auto"/>
                <w:sz w:val="30"/>
                <w:szCs w:val="30"/>
                <w:cs/>
              </w:rPr>
              <w:t>ได้</w:t>
            </w:r>
            <w:r>
              <w:rPr>
                <w:rFonts w:ascii="Times New Roman" w:hAnsi="Times New Roman" w:cs="Angsana New" w:hint="cs"/>
                <w:i/>
                <w:color w:val="auto"/>
                <w:sz w:val="30"/>
                <w:szCs w:val="30"/>
                <w:cs/>
              </w:rPr>
              <w:t>พิจารณารายงานสินค้าล้าสมัยซึ่งจัดทำโดย</w:t>
            </w:r>
            <w:r w:rsidR="007D1E5B">
              <w:rPr>
                <w:rFonts w:ascii="Times New Roman" w:hAnsi="Times New Roman" w:cs="Angsana New"/>
                <w:i/>
                <w:color w:val="auto"/>
                <w:sz w:val="30"/>
                <w:szCs w:val="30"/>
              </w:rPr>
              <w:t xml:space="preserve">   </w:t>
            </w:r>
            <w:r>
              <w:rPr>
                <w:rFonts w:ascii="Times New Roman" w:hAnsi="Times New Roman" w:cs="Angsana New" w:hint="cs"/>
                <w:i/>
                <w:color w:val="auto"/>
                <w:sz w:val="30"/>
                <w:szCs w:val="30"/>
                <w:cs/>
              </w:rPr>
              <w:t>แต่ละแผนกและอนุมัติโดยผู้จัดการแผนก ทดสอบการคำนวณ ตรวจสอบความถูกต้องของรายงานจากการสุ่มตัวอย่างกับเอกสารที่เกี่ยวข้อง สังเกตการณ์ตรวจนับสินค้าคงเหลือสิ้นปี และ</w:t>
            </w:r>
            <w:r w:rsidRPr="007B5879">
              <w:rPr>
                <w:rFonts w:ascii="Times New Roman" w:hAnsi="Times New Roman" w:cs="Angsana New" w:hint="cs"/>
                <w:i/>
                <w:color w:val="auto"/>
                <w:sz w:val="30"/>
                <w:szCs w:val="30"/>
                <w:cs/>
              </w:rPr>
              <w:t>เปรียบเทียบการตัดจำหน่ายสินค้าในงวดปัจจุบันก</w:t>
            </w:r>
            <w:r>
              <w:rPr>
                <w:rFonts w:ascii="Times New Roman" w:hAnsi="Times New Roman" w:cs="Angsana New" w:hint="cs"/>
                <w:i/>
                <w:color w:val="auto"/>
                <w:sz w:val="30"/>
                <w:szCs w:val="30"/>
                <w:cs/>
              </w:rPr>
              <w:t>ับ</w:t>
            </w:r>
            <w:r w:rsidRPr="00C451F8">
              <w:rPr>
                <w:rFonts w:ascii="Times New Roman" w:hAnsi="Times New Roman" w:cs="Angsana New" w:hint="cs"/>
                <w:i/>
                <w:color w:val="auto"/>
                <w:sz w:val="30"/>
                <w:szCs w:val="30"/>
                <w:cs/>
              </w:rPr>
              <w:t>ค่าเผื่อมูลค่าสินค้าลดลงของสินค้าที่เคลื่อนไหวช้า</w:t>
            </w:r>
            <w:r>
              <w:rPr>
                <w:rFonts w:ascii="Times New Roman" w:hAnsi="Times New Roman" w:cs="Angsana New" w:hint="cs"/>
                <w:i/>
                <w:color w:val="auto"/>
                <w:sz w:val="30"/>
                <w:szCs w:val="30"/>
                <w:cs/>
              </w:rPr>
              <w:t>ในปีก่อน</w:t>
            </w:r>
          </w:p>
          <w:p w:rsidR="00817C35" w:rsidRDefault="00817C35" w:rsidP="005F0B12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Times New Roman" w:hAnsi="Times New Roman" w:cs="Angsana New"/>
                <w:i/>
                <w:color w:val="auto"/>
                <w:sz w:val="30"/>
                <w:szCs w:val="30"/>
              </w:rPr>
            </w:pPr>
          </w:p>
          <w:p w:rsidR="00817C35" w:rsidRPr="003E4384" w:rsidRDefault="00817C35" w:rsidP="002C6F3A">
            <w:pPr>
              <w:shd w:val="clear" w:color="auto" w:fill="FFFFFF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Times New Roman" w:hAnsi="Times New Roman"/>
                <w:i/>
                <w:sz w:val="30"/>
                <w:szCs w:val="30"/>
              </w:rPr>
            </w:pPr>
            <w:r>
              <w:rPr>
                <w:rFonts w:ascii="Times New Roman" w:hAnsi="Times New Roman" w:hint="cs"/>
                <w:i/>
                <w:sz w:val="30"/>
                <w:szCs w:val="30"/>
                <w:cs/>
              </w:rPr>
              <w:t>นอกจากนี้</w:t>
            </w:r>
            <w:r w:rsidRPr="009D488E">
              <w:rPr>
                <w:rFonts w:ascii="Times New Roman" w:hAnsi="Times New Roman"/>
                <w:i/>
                <w:sz w:val="30"/>
                <w:szCs w:val="30"/>
                <w:cs/>
              </w:rPr>
              <w:t>ข้าพเจ้า</w:t>
            </w:r>
            <w:r>
              <w:rPr>
                <w:rFonts w:ascii="Times New Roman" w:hAnsi="Times New Roman" w:hint="cs"/>
                <w:i/>
                <w:sz w:val="30"/>
                <w:szCs w:val="30"/>
                <w:cs/>
              </w:rPr>
              <w:t>ได้ทดสอบ</w:t>
            </w:r>
            <w:r w:rsidRPr="009D488E">
              <w:rPr>
                <w:rFonts w:ascii="Times New Roman" w:hAnsi="Times New Roman" w:hint="cs"/>
                <w:i/>
                <w:sz w:val="30"/>
                <w:szCs w:val="30"/>
                <w:cs/>
              </w:rPr>
              <w:t>มูลค่าสุทธิที่จะได้รับ โดย</w:t>
            </w:r>
            <w:r>
              <w:rPr>
                <w:rFonts w:ascii="Times New Roman" w:hAnsi="Times New Roman" w:hint="cs"/>
                <w:i/>
                <w:sz w:val="30"/>
                <w:szCs w:val="30"/>
                <w:cs/>
              </w:rPr>
              <w:t>สุ่มตัวอย่าง</w:t>
            </w:r>
            <w:r w:rsidRPr="009D488E">
              <w:rPr>
                <w:rFonts w:ascii="Times New Roman" w:hAnsi="Times New Roman" w:hint="cs"/>
                <w:i/>
                <w:sz w:val="30"/>
                <w:szCs w:val="30"/>
                <w:cs/>
              </w:rPr>
              <w:t>ราคาขาย</w:t>
            </w:r>
            <w:r>
              <w:rPr>
                <w:rFonts w:ascii="Times New Roman" w:hAnsi="Times New Roman" w:hint="cs"/>
                <w:i/>
                <w:sz w:val="30"/>
                <w:szCs w:val="30"/>
                <w:cs/>
              </w:rPr>
              <w:t>สินค้าที่</w:t>
            </w:r>
            <w:r w:rsidRPr="009D488E">
              <w:rPr>
                <w:rFonts w:ascii="Times New Roman" w:hAnsi="Times New Roman" w:hint="cs"/>
                <w:i/>
                <w:sz w:val="30"/>
                <w:szCs w:val="30"/>
                <w:cs/>
              </w:rPr>
              <w:t>เกิดขึ้นจริงภายหลังวันสิ้นปี</w:t>
            </w:r>
            <w:r>
              <w:rPr>
                <w:rFonts w:ascii="Times New Roman" w:hAnsi="Times New Roman" w:hint="cs"/>
                <w:i/>
                <w:sz w:val="30"/>
                <w:szCs w:val="30"/>
                <w:cs/>
              </w:rPr>
              <w:t xml:space="preserve">กับเอกสารที่เกี่ยวข้อง </w:t>
            </w:r>
            <w:r w:rsidRPr="006A2D85">
              <w:rPr>
                <w:rFonts w:ascii="Times New Roman" w:hAnsi="Times New Roman" w:hint="cs"/>
                <w:i/>
                <w:sz w:val="30"/>
                <w:szCs w:val="30"/>
                <w:cs/>
              </w:rPr>
              <w:t>ตลอดจนประมาณการต้นทุน</w:t>
            </w:r>
            <w:r>
              <w:rPr>
                <w:rFonts w:ascii="Times New Roman" w:hAnsi="Times New Roman" w:hint="cs"/>
                <w:i/>
                <w:sz w:val="30"/>
                <w:szCs w:val="30"/>
                <w:cs/>
              </w:rPr>
              <w:t>ในการ</w:t>
            </w:r>
            <w:r w:rsidRPr="006A2D85">
              <w:rPr>
                <w:rFonts w:ascii="Times New Roman" w:hAnsi="Times New Roman" w:hint="cs"/>
                <w:i/>
                <w:sz w:val="30"/>
                <w:szCs w:val="30"/>
                <w:cs/>
              </w:rPr>
              <w:t>ขาย</w:t>
            </w:r>
            <w:r>
              <w:rPr>
                <w:rFonts w:ascii="Times New Roman" w:hAnsi="Times New Roman"/>
                <w:i/>
                <w:sz w:val="30"/>
                <w:szCs w:val="30"/>
              </w:rPr>
              <w:t xml:space="preserve"> </w:t>
            </w:r>
            <w:r w:rsidRPr="007B5879">
              <w:rPr>
                <w:rFonts w:ascii="Times New Roman" w:hAnsi="Times New Roman" w:hint="cs"/>
                <w:i/>
                <w:sz w:val="30"/>
                <w:szCs w:val="30"/>
                <w:cs/>
              </w:rPr>
              <w:t>และประเมินความเพียงพอของการเปิดเผยข้อมูลตามมาตรฐานการรายงานทางการเงิน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:rsidR="00817C35" w:rsidRPr="003403B6" w:rsidRDefault="00817C35" w:rsidP="00817C35">
      <w:pPr>
        <w:jc w:val="thaiDistribute"/>
        <w:rPr>
          <w:rFonts w:ascii="Angsana New" w:eastAsia="Calibri" w:hAnsi="Angsana New"/>
          <w:sz w:val="26"/>
          <w:szCs w:val="26"/>
        </w:rPr>
      </w:pPr>
    </w:p>
    <w:p w:rsidR="00462495" w:rsidRDefault="00462495" w:rsidP="002C6F3A">
      <w:pPr>
        <w:jc w:val="thaiDistribute"/>
        <w:rPr>
          <w:rFonts w:ascii="Angsana New" w:eastAsia="Calibri" w:hAnsi="Angsana New"/>
          <w:sz w:val="26"/>
          <w:szCs w:val="26"/>
        </w:rPr>
      </w:pPr>
    </w:p>
    <w:p w:rsidR="00EB6790" w:rsidRPr="002C6F3A" w:rsidRDefault="00EB6790" w:rsidP="002C6F3A">
      <w:pPr>
        <w:jc w:val="thaiDistribute"/>
        <w:rPr>
          <w:rFonts w:ascii="Angsana New" w:eastAsia="Calibri" w:hAnsi="Angsana New"/>
          <w:sz w:val="26"/>
          <w:szCs w:val="26"/>
        </w:rPr>
      </w:pPr>
    </w:p>
    <w:p w:rsidR="003403B6" w:rsidRPr="002C6F3A" w:rsidRDefault="003403B6" w:rsidP="002C6F3A">
      <w:pPr>
        <w:jc w:val="thaiDistribute"/>
        <w:rPr>
          <w:rFonts w:ascii="Angsana New" w:eastAsia="Calibri" w:hAnsi="Angsana New"/>
          <w:sz w:val="26"/>
          <w:szCs w:val="26"/>
        </w:rPr>
      </w:pPr>
    </w:p>
    <w:p w:rsidR="00817C35" w:rsidRPr="007255DC" w:rsidRDefault="00817C35" w:rsidP="00817C35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255DC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:rsidR="00817C35" w:rsidRPr="002C6F3A" w:rsidRDefault="00817C35" w:rsidP="00817C35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  <w:szCs w:val="28"/>
        </w:rPr>
      </w:pPr>
    </w:p>
    <w:p w:rsidR="00817C35" w:rsidRPr="007255DC" w:rsidRDefault="00817C35" w:rsidP="00817C35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7255DC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7255DC">
        <w:rPr>
          <w:rFonts w:ascii="Angsana New" w:eastAsia="Calibri" w:hAnsi="Angsana New"/>
          <w:sz w:val="30"/>
          <w:szCs w:val="30"/>
        </w:rPr>
        <w:t xml:space="preserve"> </w:t>
      </w:r>
      <w:r w:rsidRPr="007255DC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7255DC">
        <w:rPr>
          <w:rFonts w:ascii="Angsana New" w:eastAsia="Calibri" w:hAnsi="Angsana New"/>
          <w:sz w:val="30"/>
          <w:szCs w:val="30"/>
        </w:rPr>
        <w:t xml:space="preserve"> </w:t>
      </w:r>
      <w:r w:rsidRPr="007255DC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Pr="007255DC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255DC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7255DC">
        <w:rPr>
          <w:rFonts w:ascii="Angsana New" w:eastAsia="Calibri" w:hAnsi="Angsana New"/>
          <w:sz w:val="30"/>
          <w:szCs w:val="30"/>
        </w:rPr>
        <w:t xml:space="preserve"> </w:t>
      </w:r>
      <w:r w:rsidRPr="007255DC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817C35" w:rsidRPr="002C6F3A" w:rsidRDefault="00817C35" w:rsidP="00817C35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  <w:szCs w:val="28"/>
        </w:rPr>
      </w:pPr>
    </w:p>
    <w:p w:rsidR="00817C35" w:rsidRPr="007255DC" w:rsidRDefault="00817C35" w:rsidP="00817C35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7255DC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7255DC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255DC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7255DC">
        <w:rPr>
          <w:rFonts w:ascii="Angsana New" w:eastAsia="Calibri" w:hAnsi="Angsana New"/>
          <w:sz w:val="30"/>
          <w:szCs w:val="30"/>
        </w:rPr>
        <w:t xml:space="preserve"> </w:t>
      </w:r>
    </w:p>
    <w:p w:rsidR="00817C35" w:rsidRPr="002C6F3A" w:rsidRDefault="00817C35" w:rsidP="00817C35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  <w:szCs w:val="28"/>
        </w:rPr>
      </w:pPr>
    </w:p>
    <w:p w:rsidR="00817C35" w:rsidRDefault="00817C35" w:rsidP="00817C35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7255DC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7255DC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7255DC">
        <w:rPr>
          <w:rFonts w:ascii="Angsana New" w:eastAsia="Calibri" w:hAnsi="Angsana New"/>
          <w:sz w:val="30"/>
          <w:szCs w:val="30"/>
          <w:cs/>
        </w:rPr>
        <w:t>คือ</w:t>
      </w:r>
      <w:r w:rsidRPr="007255DC">
        <w:rPr>
          <w:rFonts w:ascii="Angsana New" w:eastAsia="Calibri" w:hAnsi="Angsana New"/>
          <w:sz w:val="30"/>
          <w:szCs w:val="30"/>
        </w:rPr>
        <w:t xml:space="preserve"> </w:t>
      </w:r>
      <w:r w:rsidRPr="007255DC">
        <w:rPr>
          <w:rFonts w:ascii="Angsana New" w:eastAsia="Calibri" w:hAnsi="Angsana New"/>
          <w:sz w:val="30"/>
          <w:szCs w:val="30"/>
          <w:cs/>
        </w:rPr>
        <w:t>การอ่าน</w:t>
      </w:r>
      <w:r w:rsidRPr="007255DC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7255DC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7255DC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255DC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7255DC">
        <w:rPr>
          <w:rFonts w:ascii="Angsana New" w:eastAsia="Calibri" w:hAnsi="Angsana New"/>
          <w:sz w:val="30"/>
          <w:szCs w:val="30"/>
        </w:rPr>
        <w:t xml:space="preserve"> </w:t>
      </w:r>
      <w:r w:rsidRPr="007255DC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255DC">
        <w:rPr>
          <w:rFonts w:ascii="Angsana New" w:eastAsia="Calibri" w:hAnsi="Angsana New"/>
          <w:sz w:val="30"/>
          <w:szCs w:val="30"/>
        </w:rPr>
        <w:t xml:space="preserve"> </w:t>
      </w:r>
    </w:p>
    <w:p w:rsidR="00817C35" w:rsidRPr="002C6F3A" w:rsidRDefault="00817C35" w:rsidP="00817C35">
      <w:pPr>
        <w:jc w:val="thaiDistribute"/>
        <w:rPr>
          <w:rFonts w:ascii="Angsana New" w:eastAsia="Calibri" w:hAnsi="Angsana New"/>
          <w:i/>
          <w:iCs/>
          <w:sz w:val="28"/>
          <w:szCs w:val="28"/>
        </w:rPr>
      </w:pPr>
    </w:p>
    <w:p w:rsidR="00817C35" w:rsidRPr="007255DC" w:rsidRDefault="00817C35" w:rsidP="00817C35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255DC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7255DC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:rsidR="00817C35" w:rsidRPr="002C6F3A" w:rsidRDefault="00817C35" w:rsidP="00817C35">
      <w:pPr>
        <w:jc w:val="thaiDistribute"/>
        <w:rPr>
          <w:rFonts w:ascii="Angsana New" w:eastAsia="Calibri" w:hAnsi="Angsana New"/>
          <w:sz w:val="28"/>
          <w:szCs w:val="28"/>
        </w:rPr>
      </w:pPr>
    </w:p>
    <w:p w:rsidR="00817C35" w:rsidRPr="007255DC" w:rsidRDefault="00817C35" w:rsidP="00817C35">
      <w:pPr>
        <w:jc w:val="thaiDistribute"/>
        <w:rPr>
          <w:rFonts w:ascii="Angsana New" w:eastAsia="Calibri" w:hAnsi="Angsana New"/>
          <w:sz w:val="30"/>
          <w:szCs w:val="30"/>
        </w:rPr>
      </w:pPr>
      <w:r w:rsidRPr="007255DC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7255DC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255DC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7255DC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255DC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817C35" w:rsidRPr="002C6F3A" w:rsidRDefault="00817C35" w:rsidP="00817C35">
      <w:pPr>
        <w:jc w:val="thaiDistribute"/>
        <w:rPr>
          <w:rFonts w:ascii="Angsana New" w:eastAsia="Calibri" w:hAnsi="Angsana New"/>
          <w:sz w:val="28"/>
          <w:szCs w:val="28"/>
        </w:rPr>
      </w:pPr>
    </w:p>
    <w:p w:rsidR="00817C35" w:rsidRPr="007255DC" w:rsidRDefault="00817C35" w:rsidP="00817C35">
      <w:pPr>
        <w:jc w:val="thaiDistribute"/>
        <w:rPr>
          <w:rFonts w:ascii="Angsana New" w:eastAsia="Calibri" w:hAnsi="Angsana New"/>
          <w:sz w:val="30"/>
          <w:szCs w:val="30"/>
        </w:rPr>
      </w:pPr>
      <w:r w:rsidRPr="007255DC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7255DC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7255DC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7255DC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7255DC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255DC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255DC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7255DC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7255DC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7255DC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7255DC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255DC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817C35" w:rsidRPr="002C6F3A" w:rsidRDefault="00817C35" w:rsidP="00817C35">
      <w:pPr>
        <w:jc w:val="thaiDistribute"/>
        <w:rPr>
          <w:rFonts w:ascii="Angsana New" w:eastAsia="Calibri" w:hAnsi="Angsana New"/>
          <w:sz w:val="28"/>
          <w:szCs w:val="28"/>
        </w:rPr>
      </w:pPr>
    </w:p>
    <w:p w:rsidR="00817C35" w:rsidRDefault="00817C35" w:rsidP="00817C35">
      <w:pPr>
        <w:jc w:val="thaiDistribute"/>
        <w:rPr>
          <w:rFonts w:ascii="Angsana New" w:hAnsi="Angsana New"/>
          <w:sz w:val="30"/>
          <w:szCs w:val="30"/>
        </w:rPr>
      </w:pPr>
      <w:r w:rsidRPr="007255DC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7255DC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:rsidR="00817C35" w:rsidRDefault="00817C35" w:rsidP="00817C35">
      <w:pPr>
        <w:jc w:val="thaiDistribute"/>
        <w:rPr>
          <w:rFonts w:ascii="Angsana New" w:hAnsi="Angsana New"/>
          <w:sz w:val="30"/>
          <w:szCs w:val="30"/>
        </w:rPr>
      </w:pPr>
    </w:p>
    <w:p w:rsidR="00817C35" w:rsidRDefault="00817C35" w:rsidP="00817C35">
      <w:pPr>
        <w:jc w:val="thaiDistribute"/>
        <w:rPr>
          <w:rFonts w:ascii="Angsana New" w:hAnsi="Angsana New"/>
          <w:sz w:val="30"/>
          <w:szCs w:val="30"/>
        </w:rPr>
      </w:pPr>
    </w:p>
    <w:p w:rsidR="00817C35" w:rsidRDefault="00817C35" w:rsidP="00817C35">
      <w:pPr>
        <w:jc w:val="thaiDistribute"/>
        <w:rPr>
          <w:rFonts w:ascii="Angsana New" w:hAnsi="Angsana New"/>
          <w:sz w:val="30"/>
          <w:szCs w:val="30"/>
        </w:rPr>
      </w:pPr>
    </w:p>
    <w:p w:rsidR="00EB6790" w:rsidRDefault="00EB6790" w:rsidP="00817C35">
      <w:pPr>
        <w:jc w:val="thaiDistribute"/>
        <w:rPr>
          <w:rFonts w:ascii="Angsana New" w:hAnsi="Angsana New"/>
          <w:sz w:val="30"/>
          <w:szCs w:val="30"/>
        </w:rPr>
      </w:pPr>
    </w:p>
    <w:p w:rsidR="00817C35" w:rsidRPr="002C6F3A" w:rsidRDefault="00817C35" w:rsidP="00817C35">
      <w:pPr>
        <w:jc w:val="thaiDistribute"/>
        <w:rPr>
          <w:rFonts w:ascii="Angsana New" w:hAnsi="Angsana New"/>
          <w:sz w:val="26"/>
          <w:szCs w:val="26"/>
        </w:rPr>
      </w:pPr>
    </w:p>
    <w:p w:rsidR="00817C35" w:rsidRPr="002C6F3A" w:rsidRDefault="00817C35" w:rsidP="00817C35">
      <w:pPr>
        <w:jc w:val="thaiDistribute"/>
        <w:rPr>
          <w:rFonts w:ascii="Angsana New" w:hAnsi="Angsana New"/>
          <w:sz w:val="26"/>
          <w:szCs w:val="26"/>
        </w:rPr>
      </w:pPr>
    </w:p>
    <w:p w:rsidR="002221E4" w:rsidRDefault="002221E4" w:rsidP="00817C35">
      <w:pPr>
        <w:jc w:val="thaiDistribute"/>
        <w:rPr>
          <w:rFonts w:ascii="Angsana New" w:hAnsi="Angsana New"/>
          <w:sz w:val="26"/>
          <w:szCs w:val="26"/>
        </w:rPr>
      </w:pPr>
    </w:p>
    <w:p w:rsidR="00817C35" w:rsidRPr="007255DC" w:rsidRDefault="00817C35" w:rsidP="00817C35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7255DC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817C35" w:rsidRPr="002C6F3A" w:rsidRDefault="00817C35" w:rsidP="00817C35">
      <w:pPr>
        <w:jc w:val="thaiDistribute"/>
        <w:rPr>
          <w:rFonts w:ascii="Angsana New" w:eastAsia="Calibri" w:hAnsi="Angsana New"/>
          <w:sz w:val="20"/>
          <w:szCs w:val="20"/>
        </w:rPr>
      </w:pPr>
    </w:p>
    <w:p w:rsidR="00817C35" w:rsidRPr="007255DC" w:rsidRDefault="00817C35" w:rsidP="00817C35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255DC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255DC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7255DC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255DC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817C35" w:rsidRPr="002C6F3A" w:rsidRDefault="00817C35" w:rsidP="00817C35">
      <w:pPr>
        <w:jc w:val="thaiDistribute"/>
        <w:rPr>
          <w:rFonts w:ascii="Angsana New" w:hAnsi="Angsana New"/>
          <w:sz w:val="20"/>
          <w:szCs w:val="20"/>
        </w:rPr>
      </w:pPr>
      <w:r w:rsidRPr="007255DC">
        <w:rPr>
          <w:rFonts w:ascii="Angsana New" w:hAnsi="Angsana New"/>
          <w:sz w:val="30"/>
          <w:szCs w:val="30"/>
          <w:rtl/>
          <w:cs/>
        </w:rPr>
        <w:t xml:space="preserve"> </w:t>
      </w:r>
    </w:p>
    <w:p w:rsidR="00817C35" w:rsidRPr="007255DC" w:rsidRDefault="00817C35" w:rsidP="00817C35">
      <w:pPr>
        <w:jc w:val="thaiDistribute"/>
        <w:rPr>
          <w:rFonts w:ascii="Angsana New" w:hAnsi="Angsana New"/>
          <w:sz w:val="30"/>
          <w:szCs w:val="30"/>
        </w:rPr>
      </w:pPr>
      <w:r w:rsidRPr="007255DC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817C35" w:rsidRPr="002D5B08" w:rsidRDefault="00817C35" w:rsidP="00817C35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FC3189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C3189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C3189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</w:t>
      </w:r>
      <w:r w:rsidRPr="002D5B08">
        <w:rPr>
          <w:rFonts w:ascii="Angsana New" w:eastAsia="Calibri" w:hAnsi="Angsana New"/>
          <w:sz w:val="30"/>
          <w:szCs w:val="30"/>
          <w:cs/>
        </w:rPr>
        <w:t>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D5B08">
        <w:rPr>
          <w:rFonts w:ascii="Angsana New" w:hAnsi="Angsana New"/>
          <w:sz w:val="30"/>
          <w:szCs w:val="30"/>
          <w:cs/>
        </w:rPr>
        <w:t>ายใน</w:t>
      </w:r>
    </w:p>
    <w:p w:rsidR="00817C35" w:rsidRPr="007255DC" w:rsidRDefault="00817C35" w:rsidP="00817C35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7255DC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255DC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255DC">
        <w:rPr>
          <w:rFonts w:ascii="Angsana New" w:hAnsi="Angsana New"/>
          <w:sz w:val="30"/>
          <w:szCs w:val="30"/>
          <w:cs/>
        </w:rPr>
        <w:t>บริษัท</w:t>
      </w:r>
    </w:p>
    <w:p w:rsidR="00817C35" w:rsidRDefault="00817C35" w:rsidP="00817C35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EA59F9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A59F9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817C35" w:rsidRDefault="00817C35" w:rsidP="00817C35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17C35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817C35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817C35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817C35">
        <w:rPr>
          <w:rFonts w:ascii="Angsana New" w:hAnsi="Angsana New" w:hint="cs"/>
          <w:sz w:val="30"/>
          <w:szCs w:val="30"/>
          <w:cs/>
        </w:rPr>
        <w:t xml:space="preserve"> </w:t>
      </w:r>
      <w:r w:rsidRPr="00817C35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รวมและงบการเงินเฉพาะกิจการ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817C35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817C35">
        <w:rPr>
          <w:rFonts w:ascii="Angsana New" w:hAnsi="Angsana New"/>
          <w:sz w:val="30"/>
          <w:szCs w:val="30"/>
          <w:cs/>
        </w:rPr>
        <w:t>บริษัทต้องหยุดการดำเนินงานต่อเนื่อง</w:t>
      </w:r>
    </w:p>
    <w:p w:rsidR="000D1D7B" w:rsidRDefault="000D1D7B" w:rsidP="000D1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:rsidR="00EB6790" w:rsidRDefault="00EB6790" w:rsidP="000D1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:rsidR="00817C35" w:rsidRDefault="00817C35" w:rsidP="00817C35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255DC">
        <w:rPr>
          <w:rFonts w:ascii="Angsana New" w:hAnsi="Angsana New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   </w:t>
      </w:r>
    </w:p>
    <w:p w:rsidR="00817C35" w:rsidRPr="002D5B08" w:rsidRDefault="00817C35" w:rsidP="00817C35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D5B08">
        <w:rPr>
          <w:rFonts w:ascii="Angsana New" w:hAnsi="Angsana New"/>
          <w:sz w:val="30"/>
          <w:szCs w:val="30"/>
          <w:cs/>
        </w:rPr>
        <w:t>ได้</w:t>
      </w:r>
      <w:r w:rsidRPr="002D5B08">
        <w:rPr>
          <w:rFonts w:ascii="Angsana New" w:hAnsi="Angsana New" w:hint="cs"/>
          <w:sz w:val="30"/>
          <w:szCs w:val="30"/>
          <w:cs/>
        </w:rPr>
        <w:t>รับ</w:t>
      </w:r>
      <w:r w:rsidRPr="002D5B08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D5B08">
        <w:rPr>
          <w:rFonts w:ascii="Angsana New" w:hAnsi="Angsana New"/>
          <w:sz w:val="30"/>
          <w:szCs w:val="30"/>
        </w:rPr>
        <w:t xml:space="preserve"> </w:t>
      </w:r>
      <w:r w:rsidRPr="002D5B08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2D5B08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2D5B08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2D5B08">
        <w:rPr>
          <w:rFonts w:ascii="Angsana New" w:hAnsi="Angsana New"/>
          <w:sz w:val="30"/>
          <w:szCs w:val="30"/>
        </w:rPr>
        <w:t xml:space="preserve"> </w:t>
      </w:r>
      <w:r w:rsidRPr="002D5B08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817C35" w:rsidRPr="00652952" w:rsidRDefault="00817C35" w:rsidP="00817C35">
      <w:pPr>
        <w:jc w:val="thaiDistribute"/>
        <w:rPr>
          <w:rFonts w:ascii="Angsana New" w:eastAsia="Calibri" w:hAnsi="Angsana New"/>
          <w:sz w:val="28"/>
          <w:szCs w:val="28"/>
        </w:rPr>
      </w:pPr>
    </w:p>
    <w:p w:rsidR="00817C35" w:rsidRDefault="00817C35" w:rsidP="00817C35">
      <w:pPr>
        <w:jc w:val="thaiDistribute"/>
        <w:rPr>
          <w:rFonts w:ascii="Angsana New" w:hAnsi="Angsana New"/>
          <w:sz w:val="30"/>
          <w:szCs w:val="30"/>
        </w:rPr>
      </w:pPr>
      <w:r w:rsidRPr="007255DC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</w:t>
      </w:r>
      <w:r w:rsidRPr="007255DC">
        <w:rPr>
          <w:rFonts w:ascii="Angsana New" w:hAnsi="Angsana New"/>
          <w:sz w:val="30"/>
          <w:szCs w:val="30"/>
          <w:cs/>
        </w:rPr>
        <w:t>งข้าพเจ้า</w:t>
      </w:r>
    </w:p>
    <w:p w:rsidR="00817C35" w:rsidRPr="00652952" w:rsidRDefault="00817C35" w:rsidP="00817C35">
      <w:pPr>
        <w:jc w:val="thaiDistribute"/>
        <w:rPr>
          <w:rFonts w:ascii="Angsana New" w:eastAsia="Calibri" w:hAnsi="Angsana New"/>
          <w:sz w:val="28"/>
          <w:szCs w:val="28"/>
        </w:rPr>
      </w:pPr>
    </w:p>
    <w:p w:rsidR="00817C35" w:rsidRPr="007255DC" w:rsidRDefault="00817C35" w:rsidP="00817C35">
      <w:pPr>
        <w:jc w:val="thaiDistribute"/>
        <w:rPr>
          <w:rFonts w:ascii="Angsana New" w:hAnsi="Angsana New"/>
          <w:sz w:val="30"/>
          <w:szCs w:val="30"/>
        </w:rPr>
      </w:pPr>
      <w:r w:rsidRPr="007255DC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7255DC">
        <w:rPr>
          <w:rFonts w:ascii="Angsana New" w:hAnsi="Angsana New"/>
          <w:sz w:val="30"/>
          <w:szCs w:val="30"/>
          <w:cs/>
        </w:rPr>
        <w:t>อิสระ</w:t>
      </w:r>
    </w:p>
    <w:p w:rsidR="00817C35" w:rsidRPr="00652952" w:rsidRDefault="00817C35" w:rsidP="00817C3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817C35" w:rsidRPr="007255DC" w:rsidRDefault="00817C35" w:rsidP="00FB2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thaiDistribute"/>
        <w:rPr>
          <w:rFonts w:ascii="Angsana New" w:hAnsi="Angsana New"/>
          <w:sz w:val="30"/>
          <w:szCs w:val="30"/>
        </w:rPr>
      </w:pPr>
      <w:r w:rsidRPr="007255DC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817C35" w:rsidRDefault="00817C35" w:rsidP="00817C3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BD747B" w:rsidRPr="00462495" w:rsidRDefault="00BD747B" w:rsidP="00817C3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817C35" w:rsidRDefault="00817C35" w:rsidP="00817C35">
      <w:pPr>
        <w:pStyle w:val="T"/>
        <w:ind w:left="0" w:right="0"/>
        <w:jc w:val="left"/>
        <w:rPr>
          <w:rFonts w:ascii="Angsana New" w:hAnsi="Angsana New" w:cs="Angsana New"/>
          <w:sz w:val="16"/>
          <w:szCs w:val="16"/>
          <w:lang w:val="en-US"/>
        </w:rPr>
      </w:pPr>
    </w:p>
    <w:p w:rsidR="0081286E" w:rsidRPr="00462495" w:rsidRDefault="0081286E" w:rsidP="00817C35">
      <w:pPr>
        <w:pStyle w:val="T"/>
        <w:ind w:left="0" w:right="0"/>
        <w:jc w:val="left"/>
        <w:rPr>
          <w:rFonts w:ascii="Angsana New" w:hAnsi="Angsana New" w:cs="Angsana New"/>
          <w:sz w:val="16"/>
          <w:szCs w:val="16"/>
          <w:lang w:val="en-US"/>
        </w:rPr>
      </w:pPr>
    </w:p>
    <w:p w:rsidR="00817C35" w:rsidRPr="002C6F3A" w:rsidRDefault="00817C35" w:rsidP="00817C35">
      <w:pPr>
        <w:pStyle w:val="T"/>
        <w:ind w:left="0" w:right="0"/>
        <w:jc w:val="left"/>
        <w:rPr>
          <w:rFonts w:ascii="Angsana New" w:hAnsi="Angsana New" w:cs="Angsana New"/>
          <w:sz w:val="24"/>
          <w:szCs w:val="24"/>
          <w:lang w:val="en-US"/>
        </w:rPr>
      </w:pPr>
    </w:p>
    <w:p w:rsidR="00817C35" w:rsidRPr="00C327A7" w:rsidRDefault="00817C35" w:rsidP="00817C35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C327A7">
        <w:rPr>
          <w:rFonts w:ascii="Angsana New" w:hAnsi="Angsana New" w:cs="Angsana New" w:hint="cs"/>
          <w:cs/>
        </w:rPr>
        <w:t>(</w:t>
      </w:r>
      <w:r>
        <w:rPr>
          <w:rFonts w:ascii="Angsana New" w:hAnsi="Angsana New" w:cs="Angsana New" w:hint="cs"/>
          <w:cs/>
        </w:rPr>
        <w:t>นางศิริเพ็ญ สุขเจริญยิ่งยง</w:t>
      </w:r>
      <w:r w:rsidRPr="00C327A7">
        <w:rPr>
          <w:rFonts w:ascii="Angsana New" w:hAnsi="Angsana New" w:cs="Angsana New" w:hint="cs"/>
          <w:cs/>
        </w:rPr>
        <w:t>)</w:t>
      </w:r>
    </w:p>
    <w:p w:rsidR="00817C35" w:rsidRPr="00C327A7" w:rsidRDefault="00817C35" w:rsidP="00817C35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C327A7">
        <w:rPr>
          <w:rFonts w:ascii="Angsana New" w:hAnsi="Angsana New" w:cs="Angsana New"/>
          <w:cs/>
        </w:rPr>
        <w:t>ผู้สอบบัญชีรับอนุ</w:t>
      </w:r>
      <w:r w:rsidRPr="00C327A7">
        <w:rPr>
          <w:rFonts w:ascii="Angsana New" w:hAnsi="Angsana New" w:cs="Angsana New" w:hint="cs"/>
          <w:cs/>
        </w:rPr>
        <w:t>ญาต</w:t>
      </w:r>
    </w:p>
    <w:p w:rsidR="00BD747B" w:rsidRDefault="00817C35" w:rsidP="002C6F3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C327A7">
        <w:rPr>
          <w:rFonts w:ascii="Angsana New" w:hAnsi="Angsana New" w:cs="Angsana New"/>
          <w:cs/>
        </w:rPr>
        <w:t xml:space="preserve">เลขทะเบียน </w:t>
      </w:r>
      <w:r>
        <w:rPr>
          <w:rFonts w:ascii="Angsana New" w:hAnsi="Angsana New" w:cs="Angsana New"/>
          <w:lang w:val="en-US"/>
        </w:rPr>
        <w:t>3636</w:t>
      </w:r>
    </w:p>
    <w:p w:rsidR="002C6F3A" w:rsidRPr="002C6F3A" w:rsidRDefault="002C6F3A" w:rsidP="002C6F3A">
      <w:pPr>
        <w:pStyle w:val="T"/>
        <w:ind w:left="0" w:right="0"/>
        <w:jc w:val="left"/>
        <w:rPr>
          <w:rFonts w:ascii="Angsana New" w:hAnsi="Angsana New" w:cs="Angsana New"/>
          <w:sz w:val="20"/>
          <w:szCs w:val="20"/>
          <w:lang w:val="en-US"/>
        </w:rPr>
      </w:pPr>
    </w:p>
    <w:p w:rsidR="002C6F3A" w:rsidRPr="002C6F3A" w:rsidRDefault="002C6F3A" w:rsidP="002C6F3A">
      <w:pPr>
        <w:pStyle w:val="T"/>
        <w:ind w:left="0" w:right="0"/>
        <w:jc w:val="left"/>
        <w:rPr>
          <w:rFonts w:ascii="Angsana New" w:hAnsi="Angsana New" w:cs="Angsana New"/>
          <w:sz w:val="2"/>
          <w:szCs w:val="2"/>
          <w:lang w:val="en-US"/>
        </w:rPr>
      </w:pPr>
    </w:p>
    <w:p w:rsidR="00817C35" w:rsidRPr="00C327A7" w:rsidRDefault="00817C35" w:rsidP="00817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327A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817C35" w:rsidRPr="00C327A7" w:rsidRDefault="00817C35" w:rsidP="00817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327A7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585752" w:rsidRPr="007D41EB" w:rsidRDefault="00817C35" w:rsidP="00EB6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highlight w:val="yellow"/>
        </w:rPr>
      </w:pPr>
      <w:r w:rsidRPr="00817C35">
        <w:rPr>
          <w:rFonts w:ascii="Angsana New" w:hAnsi="Angsana New"/>
          <w:sz w:val="30"/>
          <w:szCs w:val="30"/>
        </w:rPr>
        <w:t xml:space="preserve">24 </w:t>
      </w:r>
      <w:r w:rsidRPr="00817C35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817C35">
        <w:rPr>
          <w:rFonts w:ascii="Angsana New" w:hAnsi="Angsana New"/>
          <w:sz w:val="30"/>
          <w:szCs w:val="30"/>
        </w:rPr>
        <w:t>2560</w:t>
      </w:r>
      <w:r w:rsidR="000D1D7B">
        <w:rPr>
          <w:rFonts w:ascii="Angsana New" w:hAnsi="Angsana New"/>
          <w:sz w:val="30"/>
          <w:szCs w:val="30"/>
          <w:cs/>
        </w:rPr>
        <w:tab/>
      </w:r>
    </w:p>
    <w:sectPr w:rsidR="00585752" w:rsidRPr="007D41EB" w:rsidSect="00C55443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0645" w:rsidRDefault="00AA0645">
      <w:r>
        <w:separator/>
      </w:r>
    </w:p>
  </w:endnote>
  <w:endnote w:type="continuationSeparator" w:id="1">
    <w:p w:rsidR="00AA0645" w:rsidRDefault="00AA0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35B" w:rsidRDefault="00FF735B" w:rsidP="006F2F1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FF735B" w:rsidRDefault="00FF735B" w:rsidP="00DF3C43">
    <w:pPr>
      <w:pStyle w:val="Footer"/>
      <w:ind w:right="360"/>
    </w:pPr>
  </w:p>
  <w:p w:rsidR="00FF735B" w:rsidRDefault="00FF735B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35B" w:rsidRPr="000D1D7B" w:rsidRDefault="00FF735B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0D1D7B">
      <w:rPr>
        <w:rFonts w:ascii="Times New Roman" w:hAnsi="Times New Roman" w:cs="Times New Roman"/>
        <w:sz w:val="22"/>
        <w:szCs w:val="22"/>
      </w:rPr>
      <w:fldChar w:fldCharType="begin"/>
    </w:r>
    <w:r w:rsidRPr="000D1D7B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0D1D7B">
      <w:rPr>
        <w:rFonts w:ascii="Times New Roman" w:hAnsi="Times New Roman" w:cs="Times New Roman"/>
        <w:sz w:val="22"/>
        <w:szCs w:val="22"/>
      </w:rPr>
      <w:fldChar w:fldCharType="separate"/>
    </w:r>
    <w:r w:rsidR="00EB6790">
      <w:rPr>
        <w:rFonts w:ascii="Times New Roman" w:hAnsi="Times New Roman" w:cs="Times New Roman"/>
        <w:noProof/>
        <w:sz w:val="22"/>
        <w:szCs w:val="22"/>
      </w:rPr>
      <w:t>6</w:t>
    </w:r>
    <w:r w:rsidRPr="000D1D7B">
      <w:rPr>
        <w:rFonts w:ascii="Times New Roman" w:hAnsi="Times New Roman" w:cs="Times New Roman"/>
        <w:noProof/>
        <w:sz w:val="22"/>
        <w:szCs w:val="22"/>
      </w:rPr>
      <w:fldChar w:fldCharType="end"/>
    </w:r>
  </w:p>
  <w:p w:rsidR="00FF735B" w:rsidRDefault="00FF735B" w:rsidP="002221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Times New Roman" w:hAnsi="Times New Roman" w:cs="Times New Roman"/>
        <w:i/>
        <w:iCs/>
        <w:sz w:val="30"/>
        <w:szCs w:val="30"/>
        <w:lang w:val="en-GB"/>
      </w:rPr>
    </w:pPr>
  </w:p>
  <w:p w:rsidR="00FF735B" w:rsidRPr="002C6F3A" w:rsidRDefault="00FF735B" w:rsidP="001E25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Times New Roman" w:hAnsi="Times New Roman" w:cs="Times New Roman"/>
        <w:i/>
        <w:iCs/>
        <w:sz w:val="30"/>
        <w:szCs w:val="30"/>
        <w:lang w:val="en-GB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35B" w:rsidRPr="004E5FDF" w:rsidRDefault="00FF735B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790" w:rsidRPr="000D1D7B" w:rsidRDefault="00EB6790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0D1D7B">
      <w:rPr>
        <w:rFonts w:ascii="Times New Roman" w:hAnsi="Times New Roman" w:cs="Times New Roman"/>
        <w:sz w:val="22"/>
        <w:szCs w:val="22"/>
      </w:rPr>
      <w:fldChar w:fldCharType="begin"/>
    </w:r>
    <w:r w:rsidRPr="000D1D7B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0D1D7B">
      <w:rPr>
        <w:rFonts w:ascii="Times New Roman" w:hAnsi="Times New Roman" w:cs="Times New Roman"/>
        <w:sz w:val="22"/>
        <w:szCs w:val="22"/>
      </w:rPr>
      <w:fldChar w:fldCharType="separate"/>
    </w:r>
    <w:r w:rsidR="007001DB">
      <w:rPr>
        <w:rFonts w:ascii="Times New Roman" w:hAnsi="Times New Roman" w:cs="Times New Roman"/>
        <w:noProof/>
        <w:sz w:val="22"/>
        <w:szCs w:val="22"/>
      </w:rPr>
      <w:t>5</w:t>
    </w:r>
    <w:r w:rsidRPr="000D1D7B">
      <w:rPr>
        <w:rFonts w:ascii="Times New Roman" w:hAnsi="Times New Roman" w:cs="Times New Roman"/>
        <w:noProof/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0645" w:rsidRDefault="00AA0645">
      <w:r>
        <w:separator/>
      </w:r>
    </w:p>
  </w:footnote>
  <w:footnote w:type="continuationSeparator" w:id="1">
    <w:p w:rsidR="00AA0645" w:rsidRDefault="00AA06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35B" w:rsidRDefault="00FF735B" w:rsidP="00C403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F735B" w:rsidRDefault="00FF735B" w:rsidP="0046249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063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cs/>
      </w:rPr>
      <w:tab/>
    </w:r>
  </w:p>
  <w:p w:rsidR="00FF735B" w:rsidRPr="00C403A7" w:rsidRDefault="00FF735B" w:rsidP="00BD74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Fonts w:ascii="Angsana New" w:hAnsi="Angsana New"/>
        <w:sz w:val="30"/>
        <w:szCs w:val="30"/>
      </w:rPr>
    </w:pPr>
  </w:p>
  <w:p w:rsidR="00FF735B" w:rsidRDefault="00FF735B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35B" w:rsidRDefault="00FF735B" w:rsidP="00DF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F735B" w:rsidRDefault="00FF735B" w:rsidP="00DF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F735B" w:rsidRDefault="00FF735B" w:rsidP="00DF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F735B" w:rsidRPr="00DF3C43" w:rsidRDefault="00FF735B" w:rsidP="00DF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35B" w:rsidRDefault="00FF735B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</w:p>
  <w:p w:rsidR="00FF735B" w:rsidRPr="003333FB" w:rsidRDefault="00FF735B" w:rsidP="00DF3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hint="cs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FooterCha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Caption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AAAddress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HeaderChar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Index8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Heading9Char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Heading8Char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Heading7Char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Head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Heading6Char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5DC0631"/>
    <w:multiLevelType w:val="hybridMultilevel"/>
    <w:tmpl w:val="C5225848"/>
    <w:lvl w:ilvl="0" w:tplc="2A58FDCC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81A4796"/>
    <w:multiLevelType w:val="hybridMultilevel"/>
    <w:tmpl w:val="2F44B97A"/>
    <w:lvl w:ilvl="0" w:tplc="8AD0B6CC">
      <w:numFmt w:val="bullet"/>
      <w:lvlText w:val="-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TableofFigures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TOC6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TOC9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61D03881"/>
    <w:multiLevelType w:val="multilevel"/>
    <w:tmpl w:val="E4D697BE"/>
    <w:lvl w:ilvl="0">
      <w:start w:val="3"/>
      <w:numFmt w:val="decimal"/>
      <w:lvlText w:val="%1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>
      <w:numFmt w:val="decimal"/>
      <w:isLgl/>
      <w:lvlText w:val="%1.%2"/>
      <w:lvlJc w:val="left"/>
      <w:pPr>
        <w:ind w:left="1035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>
    <w:nsid w:val="66AD448B"/>
    <w:multiLevelType w:val="singleLevel"/>
    <w:tmpl w:val="E6002CD6"/>
    <w:lvl w:ilvl="0">
      <w:start w:val="1"/>
      <w:numFmt w:val="lowerLetter"/>
      <w:pStyle w:val="BodyTextIndentChar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>
    <w:nsid w:val="7C6031E4"/>
    <w:multiLevelType w:val="hybridMultilevel"/>
    <w:tmpl w:val="A5D6AF3C"/>
    <w:lvl w:ilvl="0" w:tplc="FE7A49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2"/>
  </w:num>
  <w:num w:numId="14">
    <w:abstractNumId w:val="15"/>
  </w:num>
  <w:num w:numId="15">
    <w:abstractNumId w:val="17"/>
  </w:num>
  <w:num w:numId="16">
    <w:abstractNumId w:val="10"/>
  </w:num>
  <w:num w:numId="17">
    <w:abstractNumId w:val="21"/>
  </w:num>
  <w:num w:numId="18">
    <w:abstractNumId w:val="19"/>
  </w:num>
  <w:num w:numId="19">
    <w:abstractNumId w:val="23"/>
  </w:num>
  <w:num w:numId="20">
    <w:abstractNumId w:val="18"/>
  </w:num>
  <w:num w:numId="21">
    <w:abstractNumId w:val="14"/>
  </w:num>
  <w:num w:numId="22">
    <w:abstractNumId w:val="20"/>
  </w:num>
  <w:num w:numId="23">
    <w:abstractNumId w:val="12"/>
  </w:num>
  <w:num w:numId="24">
    <w:abstractNumId w:val="11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074" fill="f" fillcolor="#f49100" strokecolor="#f49100">
      <v:fill color="#f49100" on="f"/>
      <v:stroke color="#f49100"/>
      <o:colormru v:ext="edit" colors="#f49100,#8f9286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CB6A5C"/>
    <w:rsid w:val="00000613"/>
    <w:rsid w:val="00000FD2"/>
    <w:rsid w:val="00001049"/>
    <w:rsid w:val="00001A75"/>
    <w:rsid w:val="00002306"/>
    <w:rsid w:val="00002F82"/>
    <w:rsid w:val="00003210"/>
    <w:rsid w:val="00003411"/>
    <w:rsid w:val="000035BE"/>
    <w:rsid w:val="00003D2D"/>
    <w:rsid w:val="00004310"/>
    <w:rsid w:val="000043E7"/>
    <w:rsid w:val="0000473F"/>
    <w:rsid w:val="0000476B"/>
    <w:rsid w:val="00004D93"/>
    <w:rsid w:val="00005675"/>
    <w:rsid w:val="00005765"/>
    <w:rsid w:val="00005903"/>
    <w:rsid w:val="00005A16"/>
    <w:rsid w:val="000065E5"/>
    <w:rsid w:val="00006CBE"/>
    <w:rsid w:val="00007E83"/>
    <w:rsid w:val="00010395"/>
    <w:rsid w:val="00011144"/>
    <w:rsid w:val="000114C6"/>
    <w:rsid w:val="00011578"/>
    <w:rsid w:val="00011B6F"/>
    <w:rsid w:val="00012B2B"/>
    <w:rsid w:val="00012DBC"/>
    <w:rsid w:val="0001302F"/>
    <w:rsid w:val="000142B7"/>
    <w:rsid w:val="00014317"/>
    <w:rsid w:val="00015419"/>
    <w:rsid w:val="00015FE7"/>
    <w:rsid w:val="000160B7"/>
    <w:rsid w:val="00016193"/>
    <w:rsid w:val="00016718"/>
    <w:rsid w:val="00016A5C"/>
    <w:rsid w:val="00016B4D"/>
    <w:rsid w:val="00016B70"/>
    <w:rsid w:val="00016C93"/>
    <w:rsid w:val="000171CC"/>
    <w:rsid w:val="00020135"/>
    <w:rsid w:val="00020555"/>
    <w:rsid w:val="00020FCE"/>
    <w:rsid w:val="00020FE9"/>
    <w:rsid w:val="00021B48"/>
    <w:rsid w:val="00022BE8"/>
    <w:rsid w:val="00023B40"/>
    <w:rsid w:val="00023B96"/>
    <w:rsid w:val="00024005"/>
    <w:rsid w:val="000241E8"/>
    <w:rsid w:val="00024533"/>
    <w:rsid w:val="0002461A"/>
    <w:rsid w:val="00024643"/>
    <w:rsid w:val="00024937"/>
    <w:rsid w:val="00024E14"/>
    <w:rsid w:val="00025724"/>
    <w:rsid w:val="00025802"/>
    <w:rsid w:val="00025B11"/>
    <w:rsid w:val="000262B8"/>
    <w:rsid w:val="00026360"/>
    <w:rsid w:val="000270F5"/>
    <w:rsid w:val="000277C9"/>
    <w:rsid w:val="0002793A"/>
    <w:rsid w:val="000300A6"/>
    <w:rsid w:val="00030103"/>
    <w:rsid w:val="00030E27"/>
    <w:rsid w:val="00031939"/>
    <w:rsid w:val="00031D12"/>
    <w:rsid w:val="00031E46"/>
    <w:rsid w:val="00031E89"/>
    <w:rsid w:val="00032128"/>
    <w:rsid w:val="0003222E"/>
    <w:rsid w:val="00032B80"/>
    <w:rsid w:val="00032BB4"/>
    <w:rsid w:val="00032D26"/>
    <w:rsid w:val="00032DBF"/>
    <w:rsid w:val="00032E0E"/>
    <w:rsid w:val="00033677"/>
    <w:rsid w:val="00033949"/>
    <w:rsid w:val="00034F59"/>
    <w:rsid w:val="00035252"/>
    <w:rsid w:val="0003620B"/>
    <w:rsid w:val="000367F0"/>
    <w:rsid w:val="0003681E"/>
    <w:rsid w:val="0003688D"/>
    <w:rsid w:val="00036CE9"/>
    <w:rsid w:val="00036FE3"/>
    <w:rsid w:val="0003785B"/>
    <w:rsid w:val="000378AD"/>
    <w:rsid w:val="000401AA"/>
    <w:rsid w:val="00040B00"/>
    <w:rsid w:val="00040EAE"/>
    <w:rsid w:val="00041364"/>
    <w:rsid w:val="0004181D"/>
    <w:rsid w:val="0004247F"/>
    <w:rsid w:val="00042820"/>
    <w:rsid w:val="00042AA4"/>
    <w:rsid w:val="000432B0"/>
    <w:rsid w:val="000445BA"/>
    <w:rsid w:val="000452B6"/>
    <w:rsid w:val="00045DE6"/>
    <w:rsid w:val="00046EA2"/>
    <w:rsid w:val="000470D5"/>
    <w:rsid w:val="00047811"/>
    <w:rsid w:val="0004794A"/>
    <w:rsid w:val="0005090B"/>
    <w:rsid w:val="00050968"/>
    <w:rsid w:val="00050BE5"/>
    <w:rsid w:val="00051FF2"/>
    <w:rsid w:val="00052034"/>
    <w:rsid w:val="00052409"/>
    <w:rsid w:val="00052617"/>
    <w:rsid w:val="000529A7"/>
    <w:rsid w:val="00052FBC"/>
    <w:rsid w:val="00053E82"/>
    <w:rsid w:val="00054830"/>
    <w:rsid w:val="00054D4B"/>
    <w:rsid w:val="00055B8A"/>
    <w:rsid w:val="00055D69"/>
    <w:rsid w:val="00055DB6"/>
    <w:rsid w:val="00055E51"/>
    <w:rsid w:val="00056096"/>
    <w:rsid w:val="00056BDA"/>
    <w:rsid w:val="00056F74"/>
    <w:rsid w:val="00056FAB"/>
    <w:rsid w:val="00057440"/>
    <w:rsid w:val="00060449"/>
    <w:rsid w:val="00060BD2"/>
    <w:rsid w:val="000610D2"/>
    <w:rsid w:val="00061830"/>
    <w:rsid w:val="00061993"/>
    <w:rsid w:val="0006262A"/>
    <w:rsid w:val="00062C01"/>
    <w:rsid w:val="00062E2F"/>
    <w:rsid w:val="00063635"/>
    <w:rsid w:val="000637D4"/>
    <w:rsid w:val="00063CC2"/>
    <w:rsid w:val="00064358"/>
    <w:rsid w:val="00064B81"/>
    <w:rsid w:val="00065EEF"/>
    <w:rsid w:val="00065F25"/>
    <w:rsid w:val="0006644A"/>
    <w:rsid w:val="00067707"/>
    <w:rsid w:val="000700E3"/>
    <w:rsid w:val="0007037B"/>
    <w:rsid w:val="00070667"/>
    <w:rsid w:val="00070E7E"/>
    <w:rsid w:val="000722BF"/>
    <w:rsid w:val="000729A9"/>
    <w:rsid w:val="00072F40"/>
    <w:rsid w:val="000734A7"/>
    <w:rsid w:val="000735A3"/>
    <w:rsid w:val="0007373C"/>
    <w:rsid w:val="00074175"/>
    <w:rsid w:val="0007437F"/>
    <w:rsid w:val="00074D40"/>
    <w:rsid w:val="0007542A"/>
    <w:rsid w:val="0007558B"/>
    <w:rsid w:val="000772BB"/>
    <w:rsid w:val="000774C8"/>
    <w:rsid w:val="00080ADA"/>
    <w:rsid w:val="00080D32"/>
    <w:rsid w:val="00081377"/>
    <w:rsid w:val="000814F4"/>
    <w:rsid w:val="0008325C"/>
    <w:rsid w:val="000834ED"/>
    <w:rsid w:val="00083E52"/>
    <w:rsid w:val="00083FC9"/>
    <w:rsid w:val="000858F3"/>
    <w:rsid w:val="000867BD"/>
    <w:rsid w:val="00086927"/>
    <w:rsid w:val="00086FC0"/>
    <w:rsid w:val="00087715"/>
    <w:rsid w:val="00087839"/>
    <w:rsid w:val="00087918"/>
    <w:rsid w:val="00087D28"/>
    <w:rsid w:val="00087DA8"/>
    <w:rsid w:val="00087DE4"/>
    <w:rsid w:val="000906EB"/>
    <w:rsid w:val="00090792"/>
    <w:rsid w:val="00090B74"/>
    <w:rsid w:val="00090CC6"/>
    <w:rsid w:val="000910A1"/>
    <w:rsid w:val="00091268"/>
    <w:rsid w:val="00091BDC"/>
    <w:rsid w:val="00092120"/>
    <w:rsid w:val="000926E3"/>
    <w:rsid w:val="00092790"/>
    <w:rsid w:val="00092B2F"/>
    <w:rsid w:val="00092DDF"/>
    <w:rsid w:val="00093A04"/>
    <w:rsid w:val="00095234"/>
    <w:rsid w:val="0009571C"/>
    <w:rsid w:val="00095A36"/>
    <w:rsid w:val="00095EF7"/>
    <w:rsid w:val="0009674A"/>
    <w:rsid w:val="00096FAB"/>
    <w:rsid w:val="0009714F"/>
    <w:rsid w:val="0009715C"/>
    <w:rsid w:val="000976F6"/>
    <w:rsid w:val="000978BC"/>
    <w:rsid w:val="00097D83"/>
    <w:rsid w:val="000A0415"/>
    <w:rsid w:val="000A0AF0"/>
    <w:rsid w:val="000A0F7C"/>
    <w:rsid w:val="000A0F7F"/>
    <w:rsid w:val="000A0FAA"/>
    <w:rsid w:val="000A1321"/>
    <w:rsid w:val="000A13BE"/>
    <w:rsid w:val="000A172F"/>
    <w:rsid w:val="000A1E5C"/>
    <w:rsid w:val="000A2234"/>
    <w:rsid w:val="000A2677"/>
    <w:rsid w:val="000A2A57"/>
    <w:rsid w:val="000A315D"/>
    <w:rsid w:val="000A34CB"/>
    <w:rsid w:val="000A3C69"/>
    <w:rsid w:val="000A42A4"/>
    <w:rsid w:val="000A45DA"/>
    <w:rsid w:val="000A4AD2"/>
    <w:rsid w:val="000A4F25"/>
    <w:rsid w:val="000A500B"/>
    <w:rsid w:val="000A588F"/>
    <w:rsid w:val="000A5F59"/>
    <w:rsid w:val="000A6566"/>
    <w:rsid w:val="000A659A"/>
    <w:rsid w:val="000A6610"/>
    <w:rsid w:val="000A66A6"/>
    <w:rsid w:val="000A7A1D"/>
    <w:rsid w:val="000A7FE6"/>
    <w:rsid w:val="000B01BA"/>
    <w:rsid w:val="000B023B"/>
    <w:rsid w:val="000B0302"/>
    <w:rsid w:val="000B05AC"/>
    <w:rsid w:val="000B0BAD"/>
    <w:rsid w:val="000B0F50"/>
    <w:rsid w:val="000B2568"/>
    <w:rsid w:val="000B292C"/>
    <w:rsid w:val="000B2F4F"/>
    <w:rsid w:val="000B3CEB"/>
    <w:rsid w:val="000B433D"/>
    <w:rsid w:val="000B481E"/>
    <w:rsid w:val="000B4E3F"/>
    <w:rsid w:val="000B530D"/>
    <w:rsid w:val="000B5790"/>
    <w:rsid w:val="000B5EEC"/>
    <w:rsid w:val="000B5F78"/>
    <w:rsid w:val="000B6082"/>
    <w:rsid w:val="000B6B74"/>
    <w:rsid w:val="000B6CD5"/>
    <w:rsid w:val="000B7249"/>
    <w:rsid w:val="000B7603"/>
    <w:rsid w:val="000B7AB4"/>
    <w:rsid w:val="000C04AA"/>
    <w:rsid w:val="000C06C4"/>
    <w:rsid w:val="000C0E88"/>
    <w:rsid w:val="000C155D"/>
    <w:rsid w:val="000C2BE3"/>
    <w:rsid w:val="000C2F41"/>
    <w:rsid w:val="000C40C6"/>
    <w:rsid w:val="000C5041"/>
    <w:rsid w:val="000C5DF2"/>
    <w:rsid w:val="000C5F67"/>
    <w:rsid w:val="000C6292"/>
    <w:rsid w:val="000C6422"/>
    <w:rsid w:val="000C68D5"/>
    <w:rsid w:val="000C6E89"/>
    <w:rsid w:val="000C6FC3"/>
    <w:rsid w:val="000C6FDD"/>
    <w:rsid w:val="000C70EA"/>
    <w:rsid w:val="000C750F"/>
    <w:rsid w:val="000D01BA"/>
    <w:rsid w:val="000D0643"/>
    <w:rsid w:val="000D079E"/>
    <w:rsid w:val="000D18BC"/>
    <w:rsid w:val="000D1D7B"/>
    <w:rsid w:val="000D2103"/>
    <w:rsid w:val="000D24D7"/>
    <w:rsid w:val="000D2DCE"/>
    <w:rsid w:val="000D3075"/>
    <w:rsid w:val="000D31B4"/>
    <w:rsid w:val="000D358B"/>
    <w:rsid w:val="000D35BB"/>
    <w:rsid w:val="000D3C78"/>
    <w:rsid w:val="000D3E0F"/>
    <w:rsid w:val="000D3F13"/>
    <w:rsid w:val="000D4101"/>
    <w:rsid w:val="000D4764"/>
    <w:rsid w:val="000D536E"/>
    <w:rsid w:val="000D6344"/>
    <w:rsid w:val="000D6BD4"/>
    <w:rsid w:val="000D6F9E"/>
    <w:rsid w:val="000D7882"/>
    <w:rsid w:val="000E11C9"/>
    <w:rsid w:val="000E2332"/>
    <w:rsid w:val="000E2589"/>
    <w:rsid w:val="000E287C"/>
    <w:rsid w:val="000E34D7"/>
    <w:rsid w:val="000E3CBD"/>
    <w:rsid w:val="000E4AA9"/>
    <w:rsid w:val="000E4C84"/>
    <w:rsid w:val="000E5237"/>
    <w:rsid w:val="000E569B"/>
    <w:rsid w:val="000E570C"/>
    <w:rsid w:val="000E5E7C"/>
    <w:rsid w:val="000E7137"/>
    <w:rsid w:val="000E79CF"/>
    <w:rsid w:val="000E7D97"/>
    <w:rsid w:val="000E7DFC"/>
    <w:rsid w:val="000F062D"/>
    <w:rsid w:val="000F068D"/>
    <w:rsid w:val="000F18ED"/>
    <w:rsid w:val="000F190A"/>
    <w:rsid w:val="000F190D"/>
    <w:rsid w:val="000F2063"/>
    <w:rsid w:val="000F209F"/>
    <w:rsid w:val="000F2142"/>
    <w:rsid w:val="000F214B"/>
    <w:rsid w:val="000F2210"/>
    <w:rsid w:val="000F238E"/>
    <w:rsid w:val="000F24AB"/>
    <w:rsid w:val="000F2F23"/>
    <w:rsid w:val="000F380B"/>
    <w:rsid w:val="000F45DB"/>
    <w:rsid w:val="000F46EF"/>
    <w:rsid w:val="000F49A9"/>
    <w:rsid w:val="000F49B1"/>
    <w:rsid w:val="000F4B3C"/>
    <w:rsid w:val="000F50D7"/>
    <w:rsid w:val="000F5495"/>
    <w:rsid w:val="000F54CF"/>
    <w:rsid w:val="000F5BF5"/>
    <w:rsid w:val="000F6784"/>
    <w:rsid w:val="000F7CA6"/>
    <w:rsid w:val="000F7DE6"/>
    <w:rsid w:val="00100627"/>
    <w:rsid w:val="00100BC5"/>
    <w:rsid w:val="00100E19"/>
    <w:rsid w:val="001018F0"/>
    <w:rsid w:val="00101A6D"/>
    <w:rsid w:val="00101B1D"/>
    <w:rsid w:val="00101BE3"/>
    <w:rsid w:val="0010208B"/>
    <w:rsid w:val="0010238D"/>
    <w:rsid w:val="00102477"/>
    <w:rsid w:val="001024C4"/>
    <w:rsid w:val="001030D7"/>
    <w:rsid w:val="00103363"/>
    <w:rsid w:val="001034EB"/>
    <w:rsid w:val="00103730"/>
    <w:rsid w:val="00103AE8"/>
    <w:rsid w:val="00103B2F"/>
    <w:rsid w:val="00104AE3"/>
    <w:rsid w:val="0010522D"/>
    <w:rsid w:val="0010557D"/>
    <w:rsid w:val="0010596E"/>
    <w:rsid w:val="001060F2"/>
    <w:rsid w:val="001062D3"/>
    <w:rsid w:val="00106894"/>
    <w:rsid w:val="001070BC"/>
    <w:rsid w:val="00107F21"/>
    <w:rsid w:val="00107F9A"/>
    <w:rsid w:val="001101D4"/>
    <w:rsid w:val="001105BB"/>
    <w:rsid w:val="00111B89"/>
    <w:rsid w:val="00111EEA"/>
    <w:rsid w:val="001121B5"/>
    <w:rsid w:val="001122B7"/>
    <w:rsid w:val="0011236A"/>
    <w:rsid w:val="00112F00"/>
    <w:rsid w:val="001130B8"/>
    <w:rsid w:val="00113F6C"/>
    <w:rsid w:val="001141AD"/>
    <w:rsid w:val="001142F1"/>
    <w:rsid w:val="00114774"/>
    <w:rsid w:val="0011538C"/>
    <w:rsid w:val="00115629"/>
    <w:rsid w:val="00115CA4"/>
    <w:rsid w:val="00115EF0"/>
    <w:rsid w:val="00116379"/>
    <w:rsid w:val="00116878"/>
    <w:rsid w:val="00116B0F"/>
    <w:rsid w:val="0011706F"/>
    <w:rsid w:val="001171BE"/>
    <w:rsid w:val="0011766A"/>
    <w:rsid w:val="00117699"/>
    <w:rsid w:val="00117889"/>
    <w:rsid w:val="00117A94"/>
    <w:rsid w:val="00120090"/>
    <w:rsid w:val="001222D5"/>
    <w:rsid w:val="00122364"/>
    <w:rsid w:val="0012275C"/>
    <w:rsid w:val="001228C6"/>
    <w:rsid w:val="00122CF4"/>
    <w:rsid w:val="00122D03"/>
    <w:rsid w:val="00123989"/>
    <w:rsid w:val="00123A45"/>
    <w:rsid w:val="00124202"/>
    <w:rsid w:val="0012485C"/>
    <w:rsid w:val="00124F8E"/>
    <w:rsid w:val="0012500F"/>
    <w:rsid w:val="001253FB"/>
    <w:rsid w:val="00125A35"/>
    <w:rsid w:val="00125AC0"/>
    <w:rsid w:val="00125B36"/>
    <w:rsid w:val="00125C0D"/>
    <w:rsid w:val="00126656"/>
    <w:rsid w:val="0012672D"/>
    <w:rsid w:val="00126A7B"/>
    <w:rsid w:val="00126B24"/>
    <w:rsid w:val="0012711F"/>
    <w:rsid w:val="0012736E"/>
    <w:rsid w:val="00127D57"/>
    <w:rsid w:val="00127D9D"/>
    <w:rsid w:val="00127FAF"/>
    <w:rsid w:val="00130909"/>
    <w:rsid w:val="0013136D"/>
    <w:rsid w:val="00131435"/>
    <w:rsid w:val="00131823"/>
    <w:rsid w:val="001319D3"/>
    <w:rsid w:val="00131BFD"/>
    <w:rsid w:val="00131E2C"/>
    <w:rsid w:val="00132594"/>
    <w:rsid w:val="0013271C"/>
    <w:rsid w:val="00132B0A"/>
    <w:rsid w:val="00132B4D"/>
    <w:rsid w:val="00132D0C"/>
    <w:rsid w:val="00133751"/>
    <w:rsid w:val="001338F8"/>
    <w:rsid w:val="00133D40"/>
    <w:rsid w:val="0013579E"/>
    <w:rsid w:val="00135977"/>
    <w:rsid w:val="00135AA5"/>
    <w:rsid w:val="00136318"/>
    <w:rsid w:val="00136333"/>
    <w:rsid w:val="001365D2"/>
    <w:rsid w:val="00136B56"/>
    <w:rsid w:val="00137A1D"/>
    <w:rsid w:val="00141017"/>
    <w:rsid w:val="00141CC2"/>
    <w:rsid w:val="00141DCB"/>
    <w:rsid w:val="001421E3"/>
    <w:rsid w:val="00142404"/>
    <w:rsid w:val="00142D88"/>
    <w:rsid w:val="001430AE"/>
    <w:rsid w:val="001436FA"/>
    <w:rsid w:val="00143DE1"/>
    <w:rsid w:val="00144AD4"/>
    <w:rsid w:val="00144DE3"/>
    <w:rsid w:val="001452C6"/>
    <w:rsid w:val="00146098"/>
    <w:rsid w:val="0014677C"/>
    <w:rsid w:val="0014747A"/>
    <w:rsid w:val="0014766F"/>
    <w:rsid w:val="00147774"/>
    <w:rsid w:val="001477B8"/>
    <w:rsid w:val="0014786B"/>
    <w:rsid w:val="00150504"/>
    <w:rsid w:val="00150599"/>
    <w:rsid w:val="001512A3"/>
    <w:rsid w:val="00151E19"/>
    <w:rsid w:val="00151F45"/>
    <w:rsid w:val="00152F82"/>
    <w:rsid w:val="001539CD"/>
    <w:rsid w:val="00153B33"/>
    <w:rsid w:val="0015403E"/>
    <w:rsid w:val="00154113"/>
    <w:rsid w:val="001556D9"/>
    <w:rsid w:val="0015575E"/>
    <w:rsid w:val="00155884"/>
    <w:rsid w:val="001563A0"/>
    <w:rsid w:val="001564FF"/>
    <w:rsid w:val="0015682E"/>
    <w:rsid w:val="00156BF2"/>
    <w:rsid w:val="00157DB5"/>
    <w:rsid w:val="00157E9C"/>
    <w:rsid w:val="00160346"/>
    <w:rsid w:val="0016098E"/>
    <w:rsid w:val="00161878"/>
    <w:rsid w:val="00162ADE"/>
    <w:rsid w:val="00162F99"/>
    <w:rsid w:val="00163A02"/>
    <w:rsid w:val="00163DCC"/>
    <w:rsid w:val="001654FA"/>
    <w:rsid w:val="0016621A"/>
    <w:rsid w:val="00166258"/>
    <w:rsid w:val="001665A9"/>
    <w:rsid w:val="00166794"/>
    <w:rsid w:val="00166EF8"/>
    <w:rsid w:val="001675CF"/>
    <w:rsid w:val="00167873"/>
    <w:rsid w:val="00167B38"/>
    <w:rsid w:val="0017075B"/>
    <w:rsid w:val="00170B51"/>
    <w:rsid w:val="001715B2"/>
    <w:rsid w:val="00171647"/>
    <w:rsid w:val="00171B3F"/>
    <w:rsid w:val="00172154"/>
    <w:rsid w:val="001721AA"/>
    <w:rsid w:val="0017259C"/>
    <w:rsid w:val="00172AD4"/>
    <w:rsid w:val="00172D85"/>
    <w:rsid w:val="0017306B"/>
    <w:rsid w:val="00173A4D"/>
    <w:rsid w:val="00173B6A"/>
    <w:rsid w:val="0017466F"/>
    <w:rsid w:val="0017476C"/>
    <w:rsid w:val="0017485D"/>
    <w:rsid w:val="00175887"/>
    <w:rsid w:val="00175EEA"/>
    <w:rsid w:val="00176A21"/>
    <w:rsid w:val="0017737D"/>
    <w:rsid w:val="0017787E"/>
    <w:rsid w:val="00177D56"/>
    <w:rsid w:val="00180DCE"/>
    <w:rsid w:val="00181341"/>
    <w:rsid w:val="00181E1B"/>
    <w:rsid w:val="001820A7"/>
    <w:rsid w:val="001820C2"/>
    <w:rsid w:val="0018283F"/>
    <w:rsid w:val="00183519"/>
    <w:rsid w:val="001836BD"/>
    <w:rsid w:val="0018387A"/>
    <w:rsid w:val="00184D0C"/>
    <w:rsid w:val="00185042"/>
    <w:rsid w:val="001856F4"/>
    <w:rsid w:val="0018593A"/>
    <w:rsid w:val="001860FE"/>
    <w:rsid w:val="00186856"/>
    <w:rsid w:val="00186A2D"/>
    <w:rsid w:val="00186D03"/>
    <w:rsid w:val="00186E63"/>
    <w:rsid w:val="001879AE"/>
    <w:rsid w:val="00190E58"/>
    <w:rsid w:val="00191011"/>
    <w:rsid w:val="001913CC"/>
    <w:rsid w:val="00192799"/>
    <w:rsid w:val="00193106"/>
    <w:rsid w:val="00193150"/>
    <w:rsid w:val="001934BB"/>
    <w:rsid w:val="0019504A"/>
    <w:rsid w:val="001957CC"/>
    <w:rsid w:val="001958DF"/>
    <w:rsid w:val="0019641C"/>
    <w:rsid w:val="0019643B"/>
    <w:rsid w:val="00196562"/>
    <w:rsid w:val="00196EE9"/>
    <w:rsid w:val="0019732A"/>
    <w:rsid w:val="001A01DE"/>
    <w:rsid w:val="001A04B1"/>
    <w:rsid w:val="001A05B8"/>
    <w:rsid w:val="001A0878"/>
    <w:rsid w:val="001A16AB"/>
    <w:rsid w:val="001A18CA"/>
    <w:rsid w:val="001A20E1"/>
    <w:rsid w:val="001A2113"/>
    <w:rsid w:val="001A22CD"/>
    <w:rsid w:val="001A2BD3"/>
    <w:rsid w:val="001A3067"/>
    <w:rsid w:val="001A3622"/>
    <w:rsid w:val="001A3CE3"/>
    <w:rsid w:val="001A4D01"/>
    <w:rsid w:val="001A547D"/>
    <w:rsid w:val="001A5781"/>
    <w:rsid w:val="001A5FA8"/>
    <w:rsid w:val="001A6DEE"/>
    <w:rsid w:val="001A7810"/>
    <w:rsid w:val="001B0079"/>
    <w:rsid w:val="001B0158"/>
    <w:rsid w:val="001B1752"/>
    <w:rsid w:val="001B21F2"/>
    <w:rsid w:val="001B2ED3"/>
    <w:rsid w:val="001B35B7"/>
    <w:rsid w:val="001B363F"/>
    <w:rsid w:val="001B3BAE"/>
    <w:rsid w:val="001B3D69"/>
    <w:rsid w:val="001B3F42"/>
    <w:rsid w:val="001B47FF"/>
    <w:rsid w:val="001B493D"/>
    <w:rsid w:val="001B698B"/>
    <w:rsid w:val="001B6F61"/>
    <w:rsid w:val="001B7CAF"/>
    <w:rsid w:val="001B7FE6"/>
    <w:rsid w:val="001C026F"/>
    <w:rsid w:val="001C047C"/>
    <w:rsid w:val="001C07CD"/>
    <w:rsid w:val="001C2E54"/>
    <w:rsid w:val="001C345B"/>
    <w:rsid w:val="001C34D8"/>
    <w:rsid w:val="001C37CF"/>
    <w:rsid w:val="001C3909"/>
    <w:rsid w:val="001C3ACA"/>
    <w:rsid w:val="001C3C46"/>
    <w:rsid w:val="001C3CA1"/>
    <w:rsid w:val="001C406A"/>
    <w:rsid w:val="001C4424"/>
    <w:rsid w:val="001C4AB0"/>
    <w:rsid w:val="001C4EB5"/>
    <w:rsid w:val="001C5918"/>
    <w:rsid w:val="001C5DB4"/>
    <w:rsid w:val="001C64B6"/>
    <w:rsid w:val="001C65AC"/>
    <w:rsid w:val="001C663C"/>
    <w:rsid w:val="001C667C"/>
    <w:rsid w:val="001C6806"/>
    <w:rsid w:val="001C6C3B"/>
    <w:rsid w:val="001C79B9"/>
    <w:rsid w:val="001D0010"/>
    <w:rsid w:val="001D02C7"/>
    <w:rsid w:val="001D0B36"/>
    <w:rsid w:val="001D0CFC"/>
    <w:rsid w:val="001D158C"/>
    <w:rsid w:val="001D1B7D"/>
    <w:rsid w:val="001D2737"/>
    <w:rsid w:val="001D2B57"/>
    <w:rsid w:val="001D326E"/>
    <w:rsid w:val="001D4066"/>
    <w:rsid w:val="001D4369"/>
    <w:rsid w:val="001D4399"/>
    <w:rsid w:val="001D46BC"/>
    <w:rsid w:val="001D4FCA"/>
    <w:rsid w:val="001D541B"/>
    <w:rsid w:val="001D5474"/>
    <w:rsid w:val="001D5FA7"/>
    <w:rsid w:val="001D6446"/>
    <w:rsid w:val="001D653A"/>
    <w:rsid w:val="001D6D0A"/>
    <w:rsid w:val="001D7087"/>
    <w:rsid w:val="001E031A"/>
    <w:rsid w:val="001E0523"/>
    <w:rsid w:val="001E0D60"/>
    <w:rsid w:val="001E13EA"/>
    <w:rsid w:val="001E1474"/>
    <w:rsid w:val="001E1652"/>
    <w:rsid w:val="001E1738"/>
    <w:rsid w:val="001E1E26"/>
    <w:rsid w:val="001E25B2"/>
    <w:rsid w:val="001E2677"/>
    <w:rsid w:val="001E2900"/>
    <w:rsid w:val="001E2ECB"/>
    <w:rsid w:val="001E2F3F"/>
    <w:rsid w:val="001E313F"/>
    <w:rsid w:val="001E31FE"/>
    <w:rsid w:val="001E34B9"/>
    <w:rsid w:val="001E3A73"/>
    <w:rsid w:val="001E46DC"/>
    <w:rsid w:val="001E4735"/>
    <w:rsid w:val="001E4A8A"/>
    <w:rsid w:val="001E5288"/>
    <w:rsid w:val="001E57AD"/>
    <w:rsid w:val="001E59EB"/>
    <w:rsid w:val="001E5CF7"/>
    <w:rsid w:val="001E6940"/>
    <w:rsid w:val="001E7123"/>
    <w:rsid w:val="001E7135"/>
    <w:rsid w:val="001E7514"/>
    <w:rsid w:val="001E7F66"/>
    <w:rsid w:val="001F0215"/>
    <w:rsid w:val="001F0960"/>
    <w:rsid w:val="001F13A2"/>
    <w:rsid w:val="001F1979"/>
    <w:rsid w:val="001F2821"/>
    <w:rsid w:val="001F2BE6"/>
    <w:rsid w:val="001F2CEB"/>
    <w:rsid w:val="001F2D0F"/>
    <w:rsid w:val="001F310B"/>
    <w:rsid w:val="001F4839"/>
    <w:rsid w:val="001F49F8"/>
    <w:rsid w:val="001F50BD"/>
    <w:rsid w:val="001F5149"/>
    <w:rsid w:val="001F544E"/>
    <w:rsid w:val="001F65A8"/>
    <w:rsid w:val="001F71D7"/>
    <w:rsid w:val="001F735F"/>
    <w:rsid w:val="001F746B"/>
    <w:rsid w:val="001F7641"/>
    <w:rsid w:val="002000A5"/>
    <w:rsid w:val="0020010C"/>
    <w:rsid w:val="00200461"/>
    <w:rsid w:val="002006B6"/>
    <w:rsid w:val="002007E4"/>
    <w:rsid w:val="00200A50"/>
    <w:rsid w:val="00200D0A"/>
    <w:rsid w:val="00201273"/>
    <w:rsid w:val="0020135E"/>
    <w:rsid w:val="00201783"/>
    <w:rsid w:val="00201F25"/>
    <w:rsid w:val="00202A4F"/>
    <w:rsid w:val="002035D9"/>
    <w:rsid w:val="002036E6"/>
    <w:rsid w:val="00203E7B"/>
    <w:rsid w:val="00203F10"/>
    <w:rsid w:val="00204C46"/>
    <w:rsid w:val="00204E78"/>
    <w:rsid w:val="00205A6A"/>
    <w:rsid w:val="00205B8F"/>
    <w:rsid w:val="00205D43"/>
    <w:rsid w:val="00205EA8"/>
    <w:rsid w:val="00206DEC"/>
    <w:rsid w:val="00206FA5"/>
    <w:rsid w:val="002073ED"/>
    <w:rsid w:val="0020750B"/>
    <w:rsid w:val="0020769D"/>
    <w:rsid w:val="00207977"/>
    <w:rsid w:val="00207F4D"/>
    <w:rsid w:val="00207F71"/>
    <w:rsid w:val="00207F81"/>
    <w:rsid w:val="0021049E"/>
    <w:rsid w:val="00210B43"/>
    <w:rsid w:val="002119F3"/>
    <w:rsid w:val="00211DDE"/>
    <w:rsid w:val="00211E0D"/>
    <w:rsid w:val="00212AA4"/>
    <w:rsid w:val="00212DDE"/>
    <w:rsid w:val="002130AC"/>
    <w:rsid w:val="0021356F"/>
    <w:rsid w:val="002137A2"/>
    <w:rsid w:val="00213F1C"/>
    <w:rsid w:val="00214854"/>
    <w:rsid w:val="00214ACE"/>
    <w:rsid w:val="00214ACF"/>
    <w:rsid w:val="00214E06"/>
    <w:rsid w:val="00214E11"/>
    <w:rsid w:val="00214E9A"/>
    <w:rsid w:val="00215416"/>
    <w:rsid w:val="00216B85"/>
    <w:rsid w:val="00216BF0"/>
    <w:rsid w:val="00216CE5"/>
    <w:rsid w:val="002174DD"/>
    <w:rsid w:val="002174EC"/>
    <w:rsid w:val="0021767E"/>
    <w:rsid w:val="002204DB"/>
    <w:rsid w:val="00220CA0"/>
    <w:rsid w:val="00220DBD"/>
    <w:rsid w:val="00221134"/>
    <w:rsid w:val="002212CC"/>
    <w:rsid w:val="002219DE"/>
    <w:rsid w:val="00221C5D"/>
    <w:rsid w:val="00221CC5"/>
    <w:rsid w:val="00221CD7"/>
    <w:rsid w:val="002221E4"/>
    <w:rsid w:val="00222397"/>
    <w:rsid w:val="00222B2D"/>
    <w:rsid w:val="00222BFE"/>
    <w:rsid w:val="002234A4"/>
    <w:rsid w:val="002235A6"/>
    <w:rsid w:val="00223609"/>
    <w:rsid w:val="00223904"/>
    <w:rsid w:val="00224A10"/>
    <w:rsid w:val="00224EC8"/>
    <w:rsid w:val="00225C49"/>
    <w:rsid w:val="0022600F"/>
    <w:rsid w:val="002265E6"/>
    <w:rsid w:val="00226A58"/>
    <w:rsid w:val="00226CBB"/>
    <w:rsid w:val="00226DD4"/>
    <w:rsid w:val="00226FCB"/>
    <w:rsid w:val="002274CB"/>
    <w:rsid w:val="002276AA"/>
    <w:rsid w:val="0023080C"/>
    <w:rsid w:val="00230F78"/>
    <w:rsid w:val="002310C9"/>
    <w:rsid w:val="0023211D"/>
    <w:rsid w:val="0023281F"/>
    <w:rsid w:val="00232DEE"/>
    <w:rsid w:val="00232EF0"/>
    <w:rsid w:val="00233CAB"/>
    <w:rsid w:val="00233F84"/>
    <w:rsid w:val="00234398"/>
    <w:rsid w:val="0023528C"/>
    <w:rsid w:val="00235898"/>
    <w:rsid w:val="00235A70"/>
    <w:rsid w:val="00236395"/>
    <w:rsid w:val="00236439"/>
    <w:rsid w:val="00236717"/>
    <w:rsid w:val="00236A66"/>
    <w:rsid w:val="00236C36"/>
    <w:rsid w:val="0023744E"/>
    <w:rsid w:val="00237478"/>
    <w:rsid w:val="00240300"/>
    <w:rsid w:val="00240913"/>
    <w:rsid w:val="00240C84"/>
    <w:rsid w:val="00240F9E"/>
    <w:rsid w:val="00241280"/>
    <w:rsid w:val="00241604"/>
    <w:rsid w:val="00241630"/>
    <w:rsid w:val="00241B25"/>
    <w:rsid w:val="00241FF4"/>
    <w:rsid w:val="002420FB"/>
    <w:rsid w:val="002423DC"/>
    <w:rsid w:val="002424EE"/>
    <w:rsid w:val="00242863"/>
    <w:rsid w:val="002429BA"/>
    <w:rsid w:val="00242AA8"/>
    <w:rsid w:val="00242CDF"/>
    <w:rsid w:val="002432DD"/>
    <w:rsid w:val="0024354C"/>
    <w:rsid w:val="00243680"/>
    <w:rsid w:val="00243D6D"/>
    <w:rsid w:val="002443E8"/>
    <w:rsid w:val="00244A6F"/>
    <w:rsid w:val="00244C17"/>
    <w:rsid w:val="00244F3E"/>
    <w:rsid w:val="0024559F"/>
    <w:rsid w:val="00245ED3"/>
    <w:rsid w:val="00246211"/>
    <w:rsid w:val="002462C5"/>
    <w:rsid w:val="002472A5"/>
    <w:rsid w:val="00247C32"/>
    <w:rsid w:val="00247FCF"/>
    <w:rsid w:val="002500B0"/>
    <w:rsid w:val="002501EC"/>
    <w:rsid w:val="00250347"/>
    <w:rsid w:val="00250B8C"/>
    <w:rsid w:val="00250F47"/>
    <w:rsid w:val="002517C5"/>
    <w:rsid w:val="002521B4"/>
    <w:rsid w:val="002525C1"/>
    <w:rsid w:val="00252606"/>
    <w:rsid w:val="0025284F"/>
    <w:rsid w:val="002530D2"/>
    <w:rsid w:val="002530FD"/>
    <w:rsid w:val="002532AB"/>
    <w:rsid w:val="00253814"/>
    <w:rsid w:val="002539A0"/>
    <w:rsid w:val="00254251"/>
    <w:rsid w:val="00254375"/>
    <w:rsid w:val="0025526A"/>
    <w:rsid w:val="0025637A"/>
    <w:rsid w:val="00257321"/>
    <w:rsid w:val="0026038A"/>
    <w:rsid w:val="002604AC"/>
    <w:rsid w:val="0026066E"/>
    <w:rsid w:val="00261841"/>
    <w:rsid w:val="00261BBF"/>
    <w:rsid w:val="00261DA9"/>
    <w:rsid w:val="002622A6"/>
    <w:rsid w:val="002622B4"/>
    <w:rsid w:val="002625E2"/>
    <w:rsid w:val="0026293B"/>
    <w:rsid w:val="00262DEE"/>
    <w:rsid w:val="002633AC"/>
    <w:rsid w:val="0026385D"/>
    <w:rsid w:val="0026392E"/>
    <w:rsid w:val="00263C42"/>
    <w:rsid w:val="0026462D"/>
    <w:rsid w:val="002648F8"/>
    <w:rsid w:val="00264A33"/>
    <w:rsid w:val="00265093"/>
    <w:rsid w:val="00265A47"/>
    <w:rsid w:val="00266E63"/>
    <w:rsid w:val="00266E8A"/>
    <w:rsid w:val="00267AFC"/>
    <w:rsid w:val="002709AA"/>
    <w:rsid w:val="00272569"/>
    <w:rsid w:val="00272989"/>
    <w:rsid w:val="00273193"/>
    <w:rsid w:val="00273291"/>
    <w:rsid w:val="00273D94"/>
    <w:rsid w:val="002749F4"/>
    <w:rsid w:val="002759D4"/>
    <w:rsid w:val="002763C3"/>
    <w:rsid w:val="002765E9"/>
    <w:rsid w:val="00276F30"/>
    <w:rsid w:val="0027770A"/>
    <w:rsid w:val="002777E5"/>
    <w:rsid w:val="00277923"/>
    <w:rsid w:val="00277E06"/>
    <w:rsid w:val="00277F1D"/>
    <w:rsid w:val="002800BF"/>
    <w:rsid w:val="0028091E"/>
    <w:rsid w:val="00280DBE"/>
    <w:rsid w:val="002816B0"/>
    <w:rsid w:val="002818D3"/>
    <w:rsid w:val="0028247A"/>
    <w:rsid w:val="002829DF"/>
    <w:rsid w:val="00282C5A"/>
    <w:rsid w:val="00282CCB"/>
    <w:rsid w:val="002844BF"/>
    <w:rsid w:val="00284871"/>
    <w:rsid w:val="00285278"/>
    <w:rsid w:val="00285612"/>
    <w:rsid w:val="002857B0"/>
    <w:rsid w:val="00285895"/>
    <w:rsid w:val="00285BC4"/>
    <w:rsid w:val="00285BDB"/>
    <w:rsid w:val="00285C0C"/>
    <w:rsid w:val="00286B1C"/>
    <w:rsid w:val="00286D05"/>
    <w:rsid w:val="00287B4D"/>
    <w:rsid w:val="00287F24"/>
    <w:rsid w:val="002908D4"/>
    <w:rsid w:val="00290BAB"/>
    <w:rsid w:val="0029182C"/>
    <w:rsid w:val="00291993"/>
    <w:rsid w:val="002922F9"/>
    <w:rsid w:val="00292D4C"/>
    <w:rsid w:val="00293875"/>
    <w:rsid w:val="00293EB4"/>
    <w:rsid w:val="002944C5"/>
    <w:rsid w:val="002947AD"/>
    <w:rsid w:val="002954C1"/>
    <w:rsid w:val="002954EB"/>
    <w:rsid w:val="0029561B"/>
    <w:rsid w:val="002957C2"/>
    <w:rsid w:val="00296412"/>
    <w:rsid w:val="00297A40"/>
    <w:rsid w:val="002A041A"/>
    <w:rsid w:val="002A0635"/>
    <w:rsid w:val="002A0850"/>
    <w:rsid w:val="002A09E4"/>
    <w:rsid w:val="002A10D4"/>
    <w:rsid w:val="002A13D3"/>
    <w:rsid w:val="002A15A9"/>
    <w:rsid w:val="002A1C72"/>
    <w:rsid w:val="002A1DD3"/>
    <w:rsid w:val="002A2455"/>
    <w:rsid w:val="002A2557"/>
    <w:rsid w:val="002A27C6"/>
    <w:rsid w:val="002A305C"/>
    <w:rsid w:val="002A318B"/>
    <w:rsid w:val="002A3511"/>
    <w:rsid w:val="002A429C"/>
    <w:rsid w:val="002A4BC9"/>
    <w:rsid w:val="002A4DEA"/>
    <w:rsid w:val="002A59DD"/>
    <w:rsid w:val="002A5C31"/>
    <w:rsid w:val="002A664A"/>
    <w:rsid w:val="002A6685"/>
    <w:rsid w:val="002A6845"/>
    <w:rsid w:val="002A6969"/>
    <w:rsid w:val="002A6A94"/>
    <w:rsid w:val="002A6BDB"/>
    <w:rsid w:val="002A703E"/>
    <w:rsid w:val="002A7061"/>
    <w:rsid w:val="002A7556"/>
    <w:rsid w:val="002A7A6B"/>
    <w:rsid w:val="002A7BAD"/>
    <w:rsid w:val="002B02B9"/>
    <w:rsid w:val="002B0337"/>
    <w:rsid w:val="002B101B"/>
    <w:rsid w:val="002B13F4"/>
    <w:rsid w:val="002B19D1"/>
    <w:rsid w:val="002B1A77"/>
    <w:rsid w:val="002B1B2B"/>
    <w:rsid w:val="002B26FC"/>
    <w:rsid w:val="002B2932"/>
    <w:rsid w:val="002B2B77"/>
    <w:rsid w:val="002B31BE"/>
    <w:rsid w:val="002B335D"/>
    <w:rsid w:val="002B3723"/>
    <w:rsid w:val="002B3B3E"/>
    <w:rsid w:val="002B3CA3"/>
    <w:rsid w:val="002B48AA"/>
    <w:rsid w:val="002B53A9"/>
    <w:rsid w:val="002B5F05"/>
    <w:rsid w:val="002B6247"/>
    <w:rsid w:val="002B638A"/>
    <w:rsid w:val="002B6431"/>
    <w:rsid w:val="002B6900"/>
    <w:rsid w:val="002B6AED"/>
    <w:rsid w:val="002C0847"/>
    <w:rsid w:val="002C0ADA"/>
    <w:rsid w:val="002C0D7B"/>
    <w:rsid w:val="002C0E3A"/>
    <w:rsid w:val="002C1025"/>
    <w:rsid w:val="002C1283"/>
    <w:rsid w:val="002C13A2"/>
    <w:rsid w:val="002C16F3"/>
    <w:rsid w:val="002C1FA6"/>
    <w:rsid w:val="002C29DE"/>
    <w:rsid w:val="002C2AFD"/>
    <w:rsid w:val="002C2B3B"/>
    <w:rsid w:val="002C2C12"/>
    <w:rsid w:val="002C345A"/>
    <w:rsid w:val="002C4438"/>
    <w:rsid w:val="002C477D"/>
    <w:rsid w:val="002C50BA"/>
    <w:rsid w:val="002C52CF"/>
    <w:rsid w:val="002C5CE4"/>
    <w:rsid w:val="002C65D4"/>
    <w:rsid w:val="002C65DC"/>
    <w:rsid w:val="002C6745"/>
    <w:rsid w:val="002C6F3A"/>
    <w:rsid w:val="002C7819"/>
    <w:rsid w:val="002C797C"/>
    <w:rsid w:val="002C7A11"/>
    <w:rsid w:val="002D11B5"/>
    <w:rsid w:val="002D136A"/>
    <w:rsid w:val="002D1399"/>
    <w:rsid w:val="002D2864"/>
    <w:rsid w:val="002D303B"/>
    <w:rsid w:val="002D3B90"/>
    <w:rsid w:val="002D3C1B"/>
    <w:rsid w:val="002D3F38"/>
    <w:rsid w:val="002D3FE7"/>
    <w:rsid w:val="002D4108"/>
    <w:rsid w:val="002D44F8"/>
    <w:rsid w:val="002D60FD"/>
    <w:rsid w:val="002D6669"/>
    <w:rsid w:val="002D6B6F"/>
    <w:rsid w:val="002D6B9F"/>
    <w:rsid w:val="002D7798"/>
    <w:rsid w:val="002E04D4"/>
    <w:rsid w:val="002E065C"/>
    <w:rsid w:val="002E094F"/>
    <w:rsid w:val="002E17D4"/>
    <w:rsid w:val="002E1C29"/>
    <w:rsid w:val="002E2927"/>
    <w:rsid w:val="002E2C1F"/>
    <w:rsid w:val="002E304D"/>
    <w:rsid w:val="002E3873"/>
    <w:rsid w:val="002E387F"/>
    <w:rsid w:val="002E3AC9"/>
    <w:rsid w:val="002E4461"/>
    <w:rsid w:val="002E474E"/>
    <w:rsid w:val="002E4A9C"/>
    <w:rsid w:val="002E50C0"/>
    <w:rsid w:val="002E5581"/>
    <w:rsid w:val="002E5BEC"/>
    <w:rsid w:val="002E5EC9"/>
    <w:rsid w:val="002E6791"/>
    <w:rsid w:val="002E6CD1"/>
    <w:rsid w:val="002E6ECA"/>
    <w:rsid w:val="002E7363"/>
    <w:rsid w:val="002E774C"/>
    <w:rsid w:val="002F07A3"/>
    <w:rsid w:val="002F091B"/>
    <w:rsid w:val="002F1560"/>
    <w:rsid w:val="002F254D"/>
    <w:rsid w:val="002F28BB"/>
    <w:rsid w:val="002F3503"/>
    <w:rsid w:val="002F3CC4"/>
    <w:rsid w:val="002F3D93"/>
    <w:rsid w:val="002F42E2"/>
    <w:rsid w:val="002F447E"/>
    <w:rsid w:val="002F4890"/>
    <w:rsid w:val="002F49FB"/>
    <w:rsid w:val="002F4A72"/>
    <w:rsid w:val="002F5038"/>
    <w:rsid w:val="002F5419"/>
    <w:rsid w:val="002F6422"/>
    <w:rsid w:val="002F68EE"/>
    <w:rsid w:val="002F6DBD"/>
    <w:rsid w:val="002F6F63"/>
    <w:rsid w:val="002F6FEA"/>
    <w:rsid w:val="002F706D"/>
    <w:rsid w:val="002F7C02"/>
    <w:rsid w:val="003005C5"/>
    <w:rsid w:val="00300985"/>
    <w:rsid w:val="003012CF"/>
    <w:rsid w:val="0030160D"/>
    <w:rsid w:val="00301D25"/>
    <w:rsid w:val="00302040"/>
    <w:rsid w:val="003022B0"/>
    <w:rsid w:val="0030249A"/>
    <w:rsid w:val="003029F6"/>
    <w:rsid w:val="003032E7"/>
    <w:rsid w:val="00303A20"/>
    <w:rsid w:val="00303B5B"/>
    <w:rsid w:val="00303EF1"/>
    <w:rsid w:val="00304C20"/>
    <w:rsid w:val="00305039"/>
    <w:rsid w:val="003051B0"/>
    <w:rsid w:val="00305DBD"/>
    <w:rsid w:val="0030605A"/>
    <w:rsid w:val="003070FB"/>
    <w:rsid w:val="00307948"/>
    <w:rsid w:val="00310130"/>
    <w:rsid w:val="00310256"/>
    <w:rsid w:val="00310F74"/>
    <w:rsid w:val="00311007"/>
    <w:rsid w:val="00312F06"/>
    <w:rsid w:val="003135EA"/>
    <w:rsid w:val="00313B55"/>
    <w:rsid w:val="0031436B"/>
    <w:rsid w:val="00314497"/>
    <w:rsid w:val="00315307"/>
    <w:rsid w:val="00315482"/>
    <w:rsid w:val="00315B5A"/>
    <w:rsid w:val="00316A78"/>
    <w:rsid w:val="003172A3"/>
    <w:rsid w:val="00317F81"/>
    <w:rsid w:val="00320250"/>
    <w:rsid w:val="00320AB8"/>
    <w:rsid w:val="00321119"/>
    <w:rsid w:val="00321D4C"/>
    <w:rsid w:val="003220E4"/>
    <w:rsid w:val="003225E9"/>
    <w:rsid w:val="003227AB"/>
    <w:rsid w:val="00322BB9"/>
    <w:rsid w:val="00322BE4"/>
    <w:rsid w:val="00323BDC"/>
    <w:rsid w:val="00323D20"/>
    <w:rsid w:val="00323FE2"/>
    <w:rsid w:val="00324CC2"/>
    <w:rsid w:val="00327B20"/>
    <w:rsid w:val="003304F9"/>
    <w:rsid w:val="00330826"/>
    <w:rsid w:val="00331445"/>
    <w:rsid w:val="00331558"/>
    <w:rsid w:val="00332538"/>
    <w:rsid w:val="0033263B"/>
    <w:rsid w:val="0033291C"/>
    <w:rsid w:val="003333FB"/>
    <w:rsid w:val="0033367C"/>
    <w:rsid w:val="003344A6"/>
    <w:rsid w:val="00334AA8"/>
    <w:rsid w:val="00334C7B"/>
    <w:rsid w:val="003350A7"/>
    <w:rsid w:val="003350D6"/>
    <w:rsid w:val="003354A4"/>
    <w:rsid w:val="00335779"/>
    <w:rsid w:val="003357E6"/>
    <w:rsid w:val="00335E6E"/>
    <w:rsid w:val="003360BF"/>
    <w:rsid w:val="003361AF"/>
    <w:rsid w:val="00336338"/>
    <w:rsid w:val="00336727"/>
    <w:rsid w:val="00336762"/>
    <w:rsid w:val="00336DF7"/>
    <w:rsid w:val="003403B6"/>
    <w:rsid w:val="00340C9E"/>
    <w:rsid w:val="00341A4F"/>
    <w:rsid w:val="00341E42"/>
    <w:rsid w:val="00341EEC"/>
    <w:rsid w:val="003429C8"/>
    <w:rsid w:val="00343586"/>
    <w:rsid w:val="00343795"/>
    <w:rsid w:val="003442EC"/>
    <w:rsid w:val="00344E63"/>
    <w:rsid w:val="00345661"/>
    <w:rsid w:val="00345CCC"/>
    <w:rsid w:val="00345E0E"/>
    <w:rsid w:val="003460EC"/>
    <w:rsid w:val="0034657B"/>
    <w:rsid w:val="003470EE"/>
    <w:rsid w:val="0034746D"/>
    <w:rsid w:val="00347A31"/>
    <w:rsid w:val="003503A2"/>
    <w:rsid w:val="00350C29"/>
    <w:rsid w:val="003510AA"/>
    <w:rsid w:val="003514B0"/>
    <w:rsid w:val="00351835"/>
    <w:rsid w:val="00351E4C"/>
    <w:rsid w:val="0035237D"/>
    <w:rsid w:val="003523CB"/>
    <w:rsid w:val="00352705"/>
    <w:rsid w:val="0035281D"/>
    <w:rsid w:val="0035306C"/>
    <w:rsid w:val="00353890"/>
    <w:rsid w:val="00353ABC"/>
    <w:rsid w:val="00354702"/>
    <w:rsid w:val="00354F9F"/>
    <w:rsid w:val="00355F08"/>
    <w:rsid w:val="00355F5F"/>
    <w:rsid w:val="00356124"/>
    <w:rsid w:val="00356481"/>
    <w:rsid w:val="003566F5"/>
    <w:rsid w:val="00356890"/>
    <w:rsid w:val="00356A72"/>
    <w:rsid w:val="0035703F"/>
    <w:rsid w:val="00357631"/>
    <w:rsid w:val="00357A8D"/>
    <w:rsid w:val="00357EB6"/>
    <w:rsid w:val="00357EFA"/>
    <w:rsid w:val="00361020"/>
    <w:rsid w:val="00362099"/>
    <w:rsid w:val="003626B8"/>
    <w:rsid w:val="00362ABC"/>
    <w:rsid w:val="00362DE4"/>
    <w:rsid w:val="003639CD"/>
    <w:rsid w:val="00364288"/>
    <w:rsid w:val="003644E3"/>
    <w:rsid w:val="00364ACC"/>
    <w:rsid w:val="00365569"/>
    <w:rsid w:val="0036577E"/>
    <w:rsid w:val="00365A9F"/>
    <w:rsid w:val="00365F29"/>
    <w:rsid w:val="00365F37"/>
    <w:rsid w:val="00366F87"/>
    <w:rsid w:val="0036745F"/>
    <w:rsid w:val="003674DD"/>
    <w:rsid w:val="0037025A"/>
    <w:rsid w:val="003702F9"/>
    <w:rsid w:val="0037046B"/>
    <w:rsid w:val="00370B25"/>
    <w:rsid w:val="003725C9"/>
    <w:rsid w:val="003729AD"/>
    <w:rsid w:val="00372EA6"/>
    <w:rsid w:val="003736EA"/>
    <w:rsid w:val="00373B4D"/>
    <w:rsid w:val="00373E43"/>
    <w:rsid w:val="0037427B"/>
    <w:rsid w:val="00374356"/>
    <w:rsid w:val="00374C96"/>
    <w:rsid w:val="00375613"/>
    <w:rsid w:val="00375B28"/>
    <w:rsid w:val="00375CB5"/>
    <w:rsid w:val="00375E75"/>
    <w:rsid w:val="00376A71"/>
    <w:rsid w:val="00376E64"/>
    <w:rsid w:val="003771C2"/>
    <w:rsid w:val="003778D1"/>
    <w:rsid w:val="00377BD8"/>
    <w:rsid w:val="00380645"/>
    <w:rsid w:val="00380CD5"/>
    <w:rsid w:val="0038178A"/>
    <w:rsid w:val="00381A21"/>
    <w:rsid w:val="003824CC"/>
    <w:rsid w:val="003825D5"/>
    <w:rsid w:val="00382868"/>
    <w:rsid w:val="00382E9D"/>
    <w:rsid w:val="003835ED"/>
    <w:rsid w:val="00383909"/>
    <w:rsid w:val="00383A0C"/>
    <w:rsid w:val="00385573"/>
    <w:rsid w:val="0038596A"/>
    <w:rsid w:val="0038643F"/>
    <w:rsid w:val="00386B7A"/>
    <w:rsid w:val="00386D18"/>
    <w:rsid w:val="0038797C"/>
    <w:rsid w:val="00387DAB"/>
    <w:rsid w:val="00390906"/>
    <w:rsid w:val="00391C5C"/>
    <w:rsid w:val="00391DDD"/>
    <w:rsid w:val="00392147"/>
    <w:rsid w:val="0039226A"/>
    <w:rsid w:val="003933C8"/>
    <w:rsid w:val="00393FA1"/>
    <w:rsid w:val="00394815"/>
    <w:rsid w:val="00394B0E"/>
    <w:rsid w:val="00394CC3"/>
    <w:rsid w:val="00394FEC"/>
    <w:rsid w:val="0039694C"/>
    <w:rsid w:val="00396A36"/>
    <w:rsid w:val="00397583"/>
    <w:rsid w:val="003A0634"/>
    <w:rsid w:val="003A0752"/>
    <w:rsid w:val="003A0810"/>
    <w:rsid w:val="003A0DA2"/>
    <w:rsid w:val="003A13D7"/>
    <w:rsid w:val="003A1474"/>
    <w:rsid w:val="003A19D1"/>
    <w:rsid w:val="003A1BED"/>
    <w:rsid w:val="003A257E"/>
    <w:rsid w:val="003A2A3B"/>
    <w:rsid w:val="003A2A95"/>
    <w:rsid w:val="003A2BFC"/>
    <w:rsid w:val="003A2F6A"/>
    <w:rsid w:val="003A3050"/>
    <w:rsid w:val="003A324D"/>
    <w:rsid w:val="003A3676"/>
    <w:rsid w:val="003A3816"/>
    <w:rsid w:val="003A39F9"/>
    <w:rsid w:val="003A47D4"/>
    <w:rsid w:val="003A4BC4"/>
    <w:rsid w:val="003A5291"/>
    <w:rsid w:val="003A5BE8"/>
    <w:rsid w:val="003A6235"/>
    <w:rsid w:val="003A67E0"/>
    <w:rsid w:val="003A68FC"/>
    <w:rsid w:val="003A74C8"/>
    <w:rsid w:val="003A79F5"/>
    <w:rsid w:val="003A7E04"/>
    <w:rsid w:val="003B00D5"/>
    <w:rsid w:val="003B0615"/>
    <w:rsid w:val="003B2DE1"/>
    <w:rsid w:val="003B2F9A"/>
    <w:rsid w:val="003B331C"/>
    <w:rsid w:val="003B3BC6"/>
    <w:rsid w:val="003B3CC3"/>
    <w:rsid w:val="003B40BD"/>
    <w:rsid w:val="003B40E5"/>
    <w:rsid w:val="003B49AF"/>
    <w:rsid w:val="003B4CE2"/>
    <w:rsid w:val="003B5264"/>
    <w:rsid w:val="003B5516"/>
    <w:rsid w:val="003B5DA7"/>
    <w:rsid w:val="003B73B0"/>
    <w:rsid w:val="003B77A2"/>
    <w:rsid w:val="003B7869"/>
    <w:rsid w:val="003B790A"/>
    <w:rsid w:val="003B7B4B"/>
    <w:rsid w:val="003B7CBE"/>
    <w:rsid w:val="003B7E43"/>
    <w:rsid w:val="003C0186"/>
    <w:rsid w:val="003C131E"/>
    <w:rsid w:val="003C15FB"/>
    <w:rsid w:val="003C1719"/>
    <w:rsid w:val="003C183B"/>
    <w:rsid w:val="003C1888"/>
    <w:rsid w:val="003C19F7"/>
    <w:rsid w:val="003C1EFF"/>
    <w:rsid w:val="003C1FE0"/>
    <w:rsid w:val="003C2102"/>
    <w:rsid w:val="003C39D7"/>
    <w:rsid w:val="003C3B0C"/>
    <w:rsid w:val="003C41B5"/>
    <w:rsid w:val="003C4227"/>
    <w:rsid w:val="003C4320"/>
    <w:rsid w:val="003C49BF"/>
    <w:rsid w:val="003C53CF"/>
    <w:rsid w:val="003C5790"/>
    <w:rsid w:val="003C5837"/>
    <w:rsid w:val="003C5A87"/>
    <w:rsid w:val="003C5D8E"/>
    <w:rsid w:val="003C6130"/>
    <w:rsid w:val="003C6181"/>
    <w:rsid w:val="003C62A0"/>
    <w:rsid w:val="003C65DD"/>
    <w:rsid w:val="003C735E"/>
    <w:rsid w:val="003C7EF2"/>
    <w:rsid w:val="003D01E2"/>
    <w:rsid w:val="003D040F"/>
    <w:rsid w:val="003D0467"/>
    <w:rsid w:val="003D0CA3"/>
    <w:rsid w:val="003D1641"/>
    <w:rsid w:val="003D17DC"/>
    <w:rsid w:val="003D1FAF"/>
    <w:rsid w:val="003D2BA3"/>
    <w:rsid w:val="003D39C2"/>
    <w:rsid w:val="003D3FF3"/>
    <w:rsid w:val="003D4428"/>
    <w:rsid w:val="003D489A"/>
    <w:rsid w:val="003D5628"/>
    <w:rsid w:val="003D5667"/>
    <w:rsid w:val="003D5B20"/>
    <w:rsid w:val="003D6315"/>
    <w:rsid w:val="003D640C"/>
    <w:rsid w:val="003D74B2"/>
    <w:rsid w:val="003D7EA3"/>
    <w:rsid w:val="003E06D2"/>
    <w:rsid w:val="003E0869"/>
    <w:rsid w:val="003E0B70"/>
    <w:rsid w:val="003E0BB3"/>
    <w:rsid w:val="003E0F38"/>
    <w:rsid w:val="003E1CFA"/>
    <w:rsid w:val="003E2201"/>
    <w:rsid w:val="003E2358"/>
    <w:rsid w:val="003E2AA5"/>
    <w:rsid w:val="003E2F52"/>
    <w:rsid w:val="003E3334"/>
    <w:rsid w:val="003E351A"/>
    <w:rsid w:val="003E3EA5"/>
    <w:rsid w:val="003E434D"/>
    <w:rsid w:val="003E490F"/>
    <w:rsid w:val="003E4D03"/>
    <w:rsid w:val="003E527E"/>
    <w:rsid w:val="003E59B9"/>
    <w:rsid w:val="003E696B"/>
    <w:rsid w:val="003F0014"/>
    <w:rsid w:val="003F0216"/>
    <w:rsid w:val="003F02B3"/>
    <w:rsid w:val="003F040B"/>
    <w:rsid w:val="003F0412"/>
    <w:rsid w:val="003F0806"/>
    <w:rsid w:val="003F10A6"/>
    <w:rsid w:val="003F166C"/>
    <w:rsid w:val="003F1D4F"/>
    <w:rsid w:val="003F1D77"/>
    <w:rsid w:val="003F243E"/>
    <w:rsid w:val="003F25E6"/>
    <w:rsid w:val="003F265A"/>
    <w:rsid w:val="003F2B09"/>
    <w:rsid w:val="003F2BF2"/>
    <w:rsid w:val="003F2CA0"/>
    <w:rsid w:val="003F2F69"/>
    <w:rsid w:val="003F3762"/>
    <w:rsid w:val="003F38F7"/>
    <w:rsid w:val="003F3945"/>
    <w:rsid w:val="003F46EC"/>
    <w:rsid w:val="003F4C03"/>
    <w:rsid w:val="003F5811"/>
    <w:rsid w:val="003F5817"/>
    <w:rsid w:val="003F6677"/>
    <w:rsid w:val="003F6869"/>
    <w:rsid w:val="003F68C1"/>
    <w:rsid w:val="003F6D53"/>
    <w:rsid w:val="003F7912"/>
    <w:rsid w:val="003F7D8C"/>
    <w:rsid w:val="003F7EC7"/>
    <w:rsid w:val="004002E3"/>
    <w:rsid w:val="00400373"/>
    <w:rsid w:val="0040043E"/>
    <w:rsid w:val="00400B95"/>
    <w:rsid w:val="00401858"/>
    <w:rsid w:val="00401A8B"/>
    <w:rsid w:val="004023BB"/>
    <w:rsid w:val="00402682"/>
    <w:rsid w:val="004029CF"/>
    <w:rsid w:val="00402D92"/>
    <w:rsid w:val="00403143"/>
    <w:rsid w:val="004034CD"/>
    <w:rsid w:val="00403815"/>
    <w:rsid w:val="00403A83"/>
    <w:rsid w:val="00403F1E"/>
    <w:rsid w:val="00404154"/>
    <w:rsid w:val="00404655"/>
    <w:rsid w:val="0040520D"/>
    <w:rsid w:val="0040679A"/>
    <w:rsid w:val="0040691E"/>
    <w:rsid w:val="00406A80"/>
    <w:rsid w:val="00406BFD"/>
    <w:rsid w:val="00406F19"/>
    <w:rsid w:val="0041071E"/>
    <w:rsid w:val="00410CFB"/>
    <w:rsid w:val="004119F1"/>
    <w:rsid w:val="00411AFE"/>
    <w:rsid w:val="00412203"/>
    <w:rsid w:val="00412424"/>
    <w:rsid w:val="004124D4"/>
    <w:rsid w:val="0041250D"/>
    <w:rsid w:val="00412593"/>
    <w:rsid w:val="0041280A"/>
    <w:rsid w:val="00412F4E"/>
    <w:rsid w:val="00413A20"/>
    <w:rsid w:val="00413A66"/>
    <w:rsid w:val="00413D28"/>
    <w:rsid w:val="004146A6"/>
    <w:rsid w:val="00415569"/>
    <w:rsid w:val="00415893"/>
    <w:rsid w:val="00415C4A"/>
    <w:rsid w:val="004167CA"/>
    <w:rsid w:val="00416C40"/>
    <w:rsid w:val="00416E1A"/>
    <w:rsid w:val="00417262"/>
    <w:rsid w:val="00417347"/>
    <w:rsid w:val="00417DB8"/>
    <w:rsid w:val="0042006D"/>
    <w:rsid w:val="00420F3B"/>
    <w:rsid w:val="004216B5"/>
    <w:rsid w:val="00421AA5"/>
    <w:rsid w:val="004220A2"/>
    <w:rsid w:val="004221C2"/>
    <w:rsid w:val="004226ED"/>
    <w:rsid w:val="00422FF2"/>
    <w:rsid w:val="00423135"/>
    <w:rsid w:val="00423665"/>
    <w:rsid w:val="0042380B"/>
    <w:rsid w:val="004238C4"/>
    <w:rsid w:val="00424412"/>
    <w:rsid w:val="00424424"/>
    <w:rsid w:val="00424623"/>
    <w:rsid w:val="00424A72"/>
    <w:rsid w:val="004251CC"/>
    <w:rsid w:val="004252C2"/>
    <w:rsid w:val="00425362"/>
    <w:rsid w:val="004254AC"/>
    <w:rsid w:val="00425B2D"/>
    <w:rsid w:val="00425F67"/>
    <w:rsid w:val="0042606A"/>
    <w:rsid w:val="00426336"/>
    <w:rsid w:val="00426407"/>
    <w:rsid w:val="004267F4"/>
    <w:rsid w:val="00427BC8"/>
    <w:rsid w:val="00430396"/>
    <w:rsid w:val="00430B4D"/>
    <w:rsid w:val="0043195A"/>
    <w:rsid w:val="00431CD5"/>
    <w:rsid w:val="00431D3C"/>
    <w:rsid w:val="004324E7"/>
    <w:rsid w:val="004325DF"/>
    <w:rsid w:val="0043266E"/>
    <w:rsid w:val="004327B4"/>
    <w:rsid w:val="00432FAE"/>
    <w:rsid w:val="00433437"/>
    <w:rsid w:val="004334A3"/>
    <w:rsid w:val="00433985"/>
    <w:rsid w:val="00433F0B"/>
    <w:rsid w:val="00434888"/>
    <w:rsid w:val="00434B00"/>
    <w:rsid w:val="004352DC"/>
    <w:rsid w:val="004355D3"/>
    <w:rsid w:val="004358A7"/>
    <w:rsid w:val="00435E83"/>
    <w:rsid w:val="00436167"/>
    <w:rsid w:val="0043677F"/>
    <w:rsid w:val="00436E68"/>
    <w:rsid w:val="00437792"/>
    <w:rsid w:val="00440344"/>
    <w:rsid w:val="00441612"/>
    <w:rsid w:val="00441B5F"/>
    <w:rsid w:val="00441C8B"/>
    <w:rsid w:val="00441DB4"/>
    <w:rsid w:val="00441F07"/>
    <w:rsid w:val="00442162"/>
    <w:rsid w:val="004424A9"/>
    <w:rsid w:val="00442A3A"/>
    <w:rsid w:val="00442A77"/>
    <w:rsid w:val="00443425"/>
    <w:rsid w:val="00443472"/>
    <w:rsid w:val="00444803"/>
    <w:rsid w:val="0044543B"/>
    <w:rsid w:val="00446616"/>
    <w:rsid w:val="0044678E"/>
    <w:rsid w:val="004467AE"/>
    <w:rsid w:val="0044694B"/>
    <w:rsid w:val="00446F8B"/>
    <w:rsid w:val="00447332"/>
    <w:rsid w:val="004477BC"/>
    <w:rsid w:val="004478D4"/>
    <w:rsid w:val="00447FD7"/>
    <w:rsid w:val="00447FE9"/>
    <w:rsid w:val="0045014D"/>
    <w:rsid w:val="00450C2B"/>
    <w:rsid w:val="00450EB6"/>
    <w:rsid w:val="004516C9"/>
    <w:rsid w:val="004517A6"/>
    <w:rsid w:val="00451EE6"/>
    <w:rsid w:val="00452282"/>
    <w:rsid w:val="004525C4"/>
    <w:rsid w:val="00452770"/>
    <w:rsid w:val="00452AD6"/>
    <w:rsid w:val="00453314"/>
    <w:rsid w:val="0045361C"/>
    <w:rsid w:val="00453D27"/>
    <w:rsid w:val="004547EB"/>
    <w:rsid w:val="00455187"/>
    <w:rsid w:val="00455774"/>
    <w:rsid w:val="00456EAC"/>
    <w:rsid w:val="004572F2"/>
    <w:rsid w:val="00457E96"/>
    <w:rsid w:val="0046030B"/>
    <w:rsid w:val="004608C7"/>
    <w:rsid w:val="004620FE"/>
    <w:rsid w:val="00462495"/>
    <w:rsid w:val="0046282B"/>
    <w:rsid w:val="004628FC"/>
    <w:rsid w:val="004629BB"/>
    <w:rsid w:val="00462B63"/>
    <w:rsid w:val="00462F60"/>
    <w:rsid w:val="0046356C"/>
    <w:rsid w:val="00463609"/>
    <w:rsid w:val="004638B0"/>
    <w:rsid w:val="00463ADE"/>
    <w:rsid w:val="0046429B"/>
    <w:rsid w:val="00464863"/>
    <w:rsid w:val="00465213"/>
    <w:rsid w:val="00465F6E"/>
    <w:rsid w:val="00466952"/>
    <w:rsid w:val="0046696D"/>
    <w:rsid w:val="00466C6F"/>
    <w:rsid w:val="00466C8D"/>
    <w:rsid w:val="00467353"/>
    <w:rsid w:val="004675E0"/>
    <w:rsid w:val="00467893"/>
    <w:rsid w:val="00467A99"/>
    <w:rsid w:val="00467AB7"/>
    <w:rsid w:val="00470113"/>
    <w:rsid w:val="004706C1"/>
    <w:rsid w:val="0047119A"/>
    <w:rsid w:val="004719AA"/>
    <w:rsid w:val="00471EF9"/>
    <w:rsid w:val="00472FF8"/>
    <w:rsid w:val="0047353F"/>
    <w:rsid w:val="0047357A"/>
    <w:rsid w:val="004739F2"/>
    <w:rsid w:val="0047462A"/>
    <w:rsid w:val="004748BA"/>
    <w:rsid w:val="00474B83"/>
    <w:rsid w:val="00475134"/>
    <w:rsid w:val="0047538A"/>
    <w:rsid w:val="00475836"/>
    <w:rsid w:val="00475AB5"/>
    <w:rsid w:val="00475FA0"/>
    <w:rsid w:val="004767F8"/>
    <w:rsid w:val="00476E6B"/>
    <w:rsid w:val="00476EC9"/>
    <w:rsid w:val="0047768F"/>
    <w:rsid w:val="00477D31"/>
    <w:rsid w:val="00480508"/>
    <w:rsid w:val="00480F65"/>
    <w:rsid w:val="00481246"/>
    <w:rsid w:val="00481624"/>
    <w:rsid w:val="00481E17"/>
    <w:rsid w:val="00481FDA"/>
    <w:rsid w:val="0048206D"/>
    <w:rsid w:val="0048215F"/>
    <w:rsid w:val="00482FCC"/>
    <w:rsid w:val="00482FE2"/>
    <w:rsid w:val="00483633"/>
    <w:rsid w:val="00483776"/>
    <w:rsid w:val="00483FD0"/>
    <w:rsid w:val="004841E1"/>
    <w:rsid w:val="00484AAA"/>
    <w:rsid w:val="00484E9A"/>
    <w:rsid w:val="00486299"/>
    <w:rsid w:val="00486D20"/>
    <w:rsid w:val="00486EF6"/>
    <w:rsid w:val="00487081"/>
    <w:rsid w:val="004873D2"/>
    <w:rsid w:val="00487B91"/>
    <w:rsid w:val="004900FA"/>
    <w:rsid w:val="00490145"/>
    <w:rsid w:val="00490B18"/>
    <w:rsid w:val="00490DDE"/>
    <w:rsid w:val="00491142"/>
    <w:rsid w:val="004914C5"/>
    <w:rsid w:val="00491C9F"/>
    <w:rsid w:val="00491EB3"/>
    <w:rsid w:val="00493003"/>
    <w:rsid w:val="00493735"/>
    <w:rsid w:val="00493A18"/>
    <w:rsid w:val="00493C71"/>
    <w:rsid w:val="00494269"/>
    <w:rsid w:val="00494441"/>
    <w:rsid w:val="00494B40"/>
    <w:rsid w:val="00494E03"/>
    <w:rsid w:val="004951CD"/>
    <w:rsid w:val="004954C1"/>
    <w:rsid w:val="0049693D"/>
    <w:rsid w:val="00496B8E"/>
    <w:rsid w:val="00496D42"/>
    <w:rsid w:val="00497E87"/>
    <w:rsid w:val="004A0800"/>
    <w:rsid w:val="004A080E"/>
    <w:rsid w:val="004A0E6A"/>
    <w:rsid w:val="004A1AAE"/>
    <w:rsid w:val="004A2438"/>
    <w:rsid w:val="004A2991"/>
    <w:rsid w:val="004A3256"/>
    <w:rsid w:val="004A3790"/>
    <w:rsid w:val="004A4276"/>
    <w:rsid w:val="004A51FD"/>
    <w:rsid w:val="004A55E3"/>
    <w:rsid w:val="004A59A9"/>
    <w:rsid w:val="004A64CB"/>
    <w:rsid w:val="004A65B7"/>
    <w:rsid w:val="004A66B5"/>
    <w:rsid w:val="004A677E"/>
    <w:rsid w:val="004A7029"/>
    <w:rsid w:val="004A72C6"/>
    <w:rsid w:val="004A772E"/>
    <w:rsid w:val="004A78D0"/>
    <w:rsid w:val="004B045A"/>
    <w:rsid w:val="004B0A3B"/>
    <w:rsid w:val="004B16D9"/>
    <w:rsid w:val="004B19B1"/>
    <w:rsid w:val="004B1A72"/>
    <w:rsid w:val="004B1A8E"/>
    <w:rsid w:val="004B1EB6"/>
    <w:rsid w:val="004B224C"/>
    <w:rsid w:val="004B2E24"/>
    <w:rsid w:val="004B2E30"/>
    <w:rsid w:val="004B3385"/>
    <w:rsid w:val="004B33E0"/>
    <w:rsid w:val="004B35F0"/>
    <w:rsid w:val="004B3B42"/>
    <w:rsid w:val="004B5A04"/>
    <w:rsid w:val="004B5CF7"/>
    <w:rsid w:val="004B6C3C"/>
    <w:rsid w:val="004B6D83"/>
    <w:rsid w:val="004B6FD3"/>
    <w:rsid w:val="004B71EA"/>
    <w:rsid w:val="004B767B"/>
    <w:rsid w:val="004B78AD"/>
    <w:rsid w:val="004C0AD8"/>
    <w:rsid w:val="004C0D01"/>
    <w:rsid w:val="004C0D34"/>
    <w:rsid w:val="004C0FA8"/>
    <w:rsid w:val="004C2795"/>
    <w:rsid w:val="004C2FBF"/>
    <w:rsid w:val="004C3078"/>
    <w:rsid w:val="004C417D"/>
    <w:rsid w:val="004C43D0"/>
    <w:rsid w:val="004C4B35"/>
    <w:rsid w:val="004C4E90"/>
    <w:rsid w:val="004C5BEE"/>
    <w:rsid w:val="004C5DF3"/>
    <w:rsid w:val="004C69A7"/>
    <w:rsid w:val="004C727D"/>
    <w:rsid w:val="004C7D4E"/>
    <w:rsid w:val="004D0087"/>
    <w:rsid w:val="004D02A8"/>
    <w:rsid w:val="004D02C0"/>
    <w:rsid w:val="004D15F2"/>
    <w:rsid w:val="004D1E4C"/>
    <w:rsid w:val="004D23C3"/>
    <w:rsid w:val="004D24B7"/>
    <w:rsid w:val="004D25C4"/>
    <w:rsid w:val="004D2F35"/>
    <w:rsid w:val="004D32E3"/>
    <w:rsid w:val="004D3B50"/>
    <w:rsid w:val="004D471C"/>
    <w:rsid w:val="004D57DC"/>
    <w:rsid w:val="004D5994"/>
    <w:rsid w:val="004D5995"/>
    <w:rsid w:val="004D5A35"/>
    <w:rsid w:val="004D64AF"/>
    <w:rsid w:val="004D6CD1"/>
    <w:rsid w:val="004D6F13"/>
    <w:rsid w:val="004D6FA5"/>
    <w:rsid w:val="004E06D3"/>
    <w:rsid w:val="004E07B6"/>
    <w:rsid w:val="004E09C5"/>
    <w:rsid w:val="004E1880"/>
    <w:rsid w:val="004E2059"/>
    <w:rsid w:val="004E26C7"/>
    <w:rsid w:val="004E284B"/>
    <w:rsid w:val="004E2C31"/>
    <w:rsid w:val="004E2D36"/>
    <w:rsid w:val="004E367C"/>
    <w:rsid w:val="004E3A47"/>
    <w:rsid w:val="004E3DC6"/>
    <w:rsid w:val="004E3EAD"/>
    <w:rsid w:val="004E41D6"/>
    <w:rsid w:val="004E4607"/>
    <w:rsid w:val="004E4BB1"/>
    <w:rsid w:val="004E527A"/>
    <w:rsid w:val="004E562D"/>
    <w:rsid w:val="004E577C"/>
    <w:rsid w:val="004E5B2C"/>
    <w:rsid w:val="004E5FDF"/>
    <w:rsid w:val="004E61C6"/>
    <w:rsid w:val="004E6214"/>
    <w:rsid w:val="004E6A08"/>
    <w:rsid w:val="004E6AF6"/>
    <w:rsid w:val="004E71F6"/>
    <w:rsid w:val="004F0217"/>
    <w:rsid w:val="004F0CFD"/>
    <w:rsid w:val="004F0FCF"/>
    <w:rsid w:val="004F12AA"/>
    <w:rsid w:val="004F14F9"/>
    <w:rsid w:val="004F1D0F"/>
    <w:rsid w:val="004F22DE"/>
    <w:rsid w:val="004F2312"/>
    <w:rsid w:val="004F268E"/>
    <w:rsid w:val="004F2C84"/>
    <w:rsid w:val="004F3C1E"/>
    <w:rsid w:val="004F50EB"/>
    <w:rsid w:val="004F52C2"/>
    <w:rsid w:val="004F5ACC"/>
    <w:rsid w:val="004F5C89"/>
    <w:rsid w:val="004F6760"/>
    <w:rsid w:val="004F6B9B"/>
    <w:rsid w:val="004F6CE0"/>
    <w:rsid w:val="004F746D"/>
    <w:rsid w:val="004F7926"/>
    <w:rsid w:val="004F7C33"/>
    <w:rsid w:val="004F7CD5"/>
    <w:rsid w:val="004F7DD0"/>
    <w:rsid w:val="005002AE"/>
    <w:rsid w:val="00500B7D"/>
    <w:rsid w:val="00500E93"/>
    <w:rsid w:val="00501B61"/>
    <w:rsid w:val="00501F40"/>
    <w:rsid w:val="00502742"/>
    <w:rsid w:val="00502D6F"/>
    <w:rsid w:val="00502F21"/>
    <w:rsid w:val="005032A5"/>
    <w:rsid w:val="005033D2"/>
    <w:rsid w:val="00503853"/>
    <w:rsid w:val="00503F8E"/>
    <w:rsid w:val="0050434A"/>
    <w:rsid w:val="005049AF"/>
    <w:rsid w:val="005059DF"/>
    <w:rsid w:val="00505DD0"/>
    <w:rsid w:val="00505FB3"/>
    <w:rsid w:val="005068CA"/>
    <w:rsid w:val="00507172"/>
    <w:rsid w:val="00507B50"/>
    <w:rsid w:val="00507BDE"/>
    <w:rsid w:val="00510059"/>
    <w:rsid w:val="00510506"/>
    <w:rsid w:val="005105F2"/>
    <w:rsid w:val="00510ABA"/>
    <w:rsid w:val="00510F76"/>
    <w:rsid w:val="00511E91"/>
    <w:rsid w:val="00512444"/>
    <w:rsid w:val="00512804"/>
    <w:rsid w:val="00512B48"/>
    <w:rsid w:val="00512DA4"/>
    <w:rsid w:val="00513503"/>
    <w:rsid w:val="00513533"/>
    <w:rsid w:val="00513E7E"/>
    <w:rsid w:val="00514469"/>
    <w:rsid w:val="00514491"/>
    <w:rsid w:val="005147AF"/>
    <w:rsid w:val="005149D2"/>
    <w:rsid w:val="00514BF9"/>
    <w:rsid w:val="00514EAB"/>
    <w:rsid w:val="00515039"/>
    <w:rsid w:val="005154AD"/>
    <w:rsid w:val="005155A1"/>
    <w:rsid w:val="00516A6E"/>
    <w:rsid w:val="00516ACA"/>
    <w:rsid w:val="00516F8F"/>
    <w:rsid w:val="00517654"/>
    <w:rsid w:val="00517B22"/>
    <w:rsid w:val="00520310"/>
    <w:rsid w:val="005207B6"/>
    <w:rsid w:val="00520D34"/>
    <w:rsid w:val="005217C3"/>
    <w:rsid w:val="00521EAC"/>
    <w:rsid w:val="00522424"/>
    <w:rsid w:val="00522997"/>
    <w:rsid w:val="00522C60"/>
    <w:rsid w:val="00522F8F"/>
    <w:rsid w:val="00523279"/>
    <w:rsid w:val="00523C5C"/>
    <w:rsid w:val="00524E04"/>
    <w:rsid w:val="00524EA2"/>
    <w:rsid w:val="0052574E"/>
    <w:rsid w:val="005259DB"/>
    <w:rsid w:val="00526705"/>
    <w:rsid w:val="00526E8A"/>
    <w:rsid w:val="00527244"/>
    <w:rsid w:val="00527761"/>
    <w:rsid w:val="00530175"/>
    <w:rsid w:val="005310F3"/>
    <w:rsid w:val="00532B2C"/>
    <w:rsid w:val="00532C10"/>
    <w:rsid w:val="00533909"/>
    <w:rsid w:val="00534D9C"/>
    <w:rsid w:val="005350CF"/>
    <w:rsid w:val="005351D6"/>
    <w:rsid w:val="0053542B"/>
    <w:rsid w:val="00535A46"/>
    <w:rsid w:val="00535F25"/>
    <w:rsid w:val="00536678"/>
    <w:rsid w:val="00536700"/>
    <w:rsid w:val="00536912"/>
    <w:rsid w:val="00537786"/>
    <w:rsid w:val="00537979"/>
    <w:rsid w:val="005408E9"/>
    <w:rsid w:val="005419D7"/>
    <w:rsid w:val="00541D5C"/>
    <w:rsid w:val="0054243F"/>
    <w:rsid w:val="0054299D"/>
    <w:rsid w:val="005435EA"/>
    <w:rsid w:val="00543C00"/>
    <w:rsid w:val="00543DFE"/>
    <w:rsid w:val="005441CC"/>
    <w:rsid w:val="0054567B"/>
    <w:rsid w:val="00545741"/>
    <w:rsid w:val="00545FB2"/>
    <w:rsid w:val="005463C5"/>
    <w:rsid w:val="005463CF"/>
    <w:rsid w:val="00546A54"/>
    <w:rsid w:val="00546B32"/>
    <w:rsid w:val="00546ED5"/>
    <w:rsid w:val="00547E63"/>
    <w:rsid w:val="005504C8"/>
    <w:rsid w:val="00551238"/>
    <w:rsid w:val="00551592"/>
    <w:rsid w:val="005515E6"/>
    <w:rsid w:val="005524E1"/>
    <w:rsid w:val="005537B6"/>
    <w:rsid w:val="005539C6"/>
    <w:rsid w:val="00553AE6"/>
    <w:rsid w:val="00554200"/>
    <w:rsid w:val="005548D2"/>
    <w:rsid w:val="00554A59"/>
    <w:rsid w:val="00554B33"/>
    <w:rsid w:val="00554B82"/>
    <w:rsid w:val="00554F57"/>
    <w:rsid w:val="00555E4C"/>
    <w:rsid w:val="00555FD4"/>
    <w:rsid w:val="00556148"/>
    <w:rsid w:val="00556857"/>
    <w:rsid w:val="00557C0B"/>
    <w:rsid w:val="00557FA6"/>
    <w:rsid w:val="005605E3"/>
    <w:rsid w:val="005610CB"/>
    <w:rsid w:val="0056168D"/>
    <w:rsid w:val="00561EE6"/>
    <w:rsid w:val="005622AE"/>
    <w:rsid w:val="00562E33"/>
    <w:rsid w:val="00563130"/>
    <w:rsid w:val="0056343E"/>
    <w:rsid w:val="0056452C"/>
    <w:rsid w:val="00564B40"/>
    <w:rsid w:val="00564C19"/>
    <w:rsid w:val="00564FC2"/>
    <w:rsid w:val="00565838"/>
    <w:rsid w:val="005663CD"/>
    <w:rsid w:val="00566913"/>
    <w:rsid w:val="005669A3"/>
    <w:rsid w:val="005669D7"/>
    <w:rsid w:val="00567631"/>
    <w:rsid w:val="00567A0F"/>
    <w:rsid w:val="00567EB1"/>
    <w:rsid w:val="00570533"/>
    <w:rsid w:val="0057062A"/>
    <w:rsid w:val="00570A88"/>
    <w:rsid w:val="0057101D"/>
    <w:rsid w:val="00571E01"/>
    <w:rsid w:val="00571E20"/>
    <w:rsid w:val="00572980"/>
    <w:rsid w:val="00573562"/>
    <w:rsid w:val="00573DF1"/>
    <w:rsid w:val="0057408F"/>
    <w:rsid w:val="00574127"/>
    <w:rsid w:val="00574A63"/>
    <w:rsid w:val="00574C8A"/>
    <w:rsid w:val="00574E52"/>
    <w:rsid w:val="00575B44"/>
    <w:rsid w:val="00575CB5"/>
    <w:rsid w:val="00576EE3"/>
    <w:rsid w:val="005772A8"/>
    <w:rsid w:val="005805E9"/>
    <w:rsid w:val="005807ED"/>
    <w:rsid w:val="005808BA"/>
    <w:rsid w:val="00580D8B"/>
    <w:rsid w:val="00582D9D"/>
    <w:rsid w:val="00582FA0"/>
    <w:rsid w:val="00584C19"/>
    <w:rsid w:val="0058534F"/>
    <w:rsid w:val="00585752"/>
    <w:rsid w:val="00586786"/>
    <w:rsid w:val="00586D46"/>
    <w:rsid w:val="005871B7"/>
    <w:rsid w:val="00587622"/>
    <w:rsid w:val="005877D2"/>
    <w:rsid w:val="005877E9"/>
    <w:rsid w:val="00587FFD"/>
    <w:rsid w:val="005907BD"/>
    <w:rsid w:val="00590D6E"/>
    <w:rsid w:val="00590E11"/>
    <w:rsid w:val="005917E4"/>
    <w:rsid w:val="00592323"/>
    <w:rsid w:val="00592396"/>
    <w:rsid w:val="0059244F"/>
    <w:rsid w:val="005924CA"/>
    <w:rsid w:val="00592A60"/>
    <w:rsid w:val="00592C7E"/>
    <w:rsid w:val="00593859"/>
    <w:rsid w:val="00594114"/>
    <w:rsid w:val="005943C4"/>
    <w:rsid w:val="005947CA"/>
    <w:rsid w:val="00596909"/>
    <w:rsid w:val="00597557"/>
    <w:rsid w:val="00597B22"/>
    <w:rsid w:val="005A0375"/>
    <w:rsid w:val="005A0E03"/>
    <w:rsid w:val="005A0E1B"/>
    <w:rsid w:val="005A171B"/>
    <w:rsid w:val="005A1DDE"/>
    <w:rsid w:val="005A2220"/>
    <w:rsid w:val="005A246E"/>
    <w:rsid w:val="005A2683"/>
    <w:rsid w:val="005A2C1C"/>
    <w:rsid w:val="005A3400"/>
    <w:rsid w:val="005A4021"/>
    <w:rsid w:val="005A42EB"/>
    <w:rsid w:val="005A48B9"/>
    <w:rsid w:val="005A5020"/>
    <w:rsid w:val="005A50FB"/>
    <w:rsid w:val="005A5458"/>
    <w:rsid w:val="005A62B1"/>
    <w:rsid w:val="005A6C3D"/>
    <w:rsid w:val="005A6C8F"/>
    <w:rsid w:val="005A7946"/>
    <w:rsid w:val="005A79BC"/>
    <w:rsid w:val="005B024D"/>
    <w:rsid w:val="005B03A3"/>
    <w:rsid w:val="005B0507"/>
    <w:rsid w:val="005B0594"/>
    <w:rsid w:val="005B0859"/>
    <w:rsid w:val="005B0CE1"/>
    <w:rsid w:val="005B1655"/>
    <w:rsid w:val="005B1B68"/>
    <w:rsid w:val="005B2390"/>
    <w:rsid w:val="005B240D"/>
    <w:rsid w:val="005B292E"/>
    <w:rsid w:val="005B2A00"/>
    <w:rsid w:val="005B2B22"/>
    <w:rsid w:val="005B31B7"/>
    <w:rsid w:val="005B35A0"/>
    <w:rsid w:val="005B427E"/>
    <w:rsid w:val="005B4777"/>
    <w:rsid w:val="005B4CCA"/>
    <w:rsid w:val="005B54DC"/>
    <w:rsid w:val="005B5D9D"/>
    <w:rsid w:val="005B6CD1"/>
    <w:rsid w:val="005B7A7D"/>
    <w:rsid w:val="005B7A85"/>
    <w:rsid w:val="005B7D0E"/>
    <w:rsid w:val="005C00E0"/>
    <w:rsid w:val="005C0174"/>
    <w:rsid w:val="005C0305"/>
    <w:rsid w:val="005C0423"/>
    <w:rsid w:val="005C047E"/>
    <w:rsid w:val="005C05FB"/>
    <w:rsid w:val="005C087F"/>
    <w:rsid w:val="005C1681"/>
    <w:rsid w:val="005C3658"/>
    <w:rsid w:val="005C463D"/>
    <w:rsid w:val="005C477A"/>
    <w:rsid w:val="005C4B54"/>
    <w:rsid w:val="005C4ED8"/>
    <w:rsid w:val="005C5958"/>
    <w:rsid w:val="005C5FCB"/>
    <w:rsid w:val="005C744C"/>
    <w:rsid w:val="005D0461"/>
    <w:rsid w:val="005D0A4F"/>
    <w:rsid w:val="005D0CAA"/>
    <w:rsid w:val="005D0D88"/>
    <w:rsid w:val="005D0EFD"/>
    <w:rsid w:val="005D10FF"/>
    <w:rsid w:val="005D14F1"/>
    <w:rsid w:val="005D1808"/>
    <w:rsid w:val="005D18BB"/>
    <w:rsid w:val="005D2380"/>
    <w:rsid w:val="005D31E2"/>
    <w:rsid w:val="005D3850"/>
    <w:rsid w:val="005D4D4C"/>
    <w:rsid w:val="005D4F3A"/>
    <w:rsid w:val="005D5029"/>
    <w:rsid w:val="005D54BC"/>
    <w:rsid w:val="005D5525"/>
    <w:rsid w:val="005D5855"/>
    <w:rsid w:val="005D5EDF"/>
    <w:rsid w:val="005D602D"/>
    <w:rsid w:val="005D60B8"/>
    <w:rsid w:val="005D695F"/>
    <w:rsid w:val="005D7D0B"/>
    <w:rsid w:val="005E0698"/>
    <w:rsid w:val="005E1065"/>
    <w:rsid w:val="005E197F"/>
    <w:rsid w:val="005E1B78"/>
    <w:rsid w:val="005E2ACB"/>
    <w:rsid w:val="005E2E2D"/>
    <w:rsid w:val="005E3D51"/>
    <w:rsid w:val="005E43F6"/>
    <w:rsid w:val="005E4983"/>
    <w:rsid w:val="005E5479"/>
    <w:rsid w:val="005E61A9"/>
    <w:rsid w:val="005E622C"/>
    <w:rsid w:val="005E72E9"/>
    <w:rsid w:val="005E79EE"/>
    <w:rsid w:val="005E7AA7"/>
    <w:rsid w:val="005F01B5"/>
    <w:rsid w:val="005F096B"/>
    <w:rsid w:val="005F0B12"/>
    <w:rsid w:val="005F0EAB"/>
    <w:rsid w:val="005F10A0"/>
    <w:rsid w:val="005F10BC"/>
    <w:rsid w:val="005F155F"/>
    <w:rsid w:val="005F18B7"/>
    <w:rsid w:val="005F22C6"/>
    <w:rsid w:val="005F2548"/>
    <w:rsid w:val="005F2774"/>
    <w:rsid w:val="005F2CED"/>
    <w:rsid w:val="005F306F"/>
    <w:rsid w:val="005F341A"/>
    <w:rsid w:val="005F36BF"/>
    <w:rsid w:val="005F3A79"/>
    <w:rsid w:val="005F3A8C"/>
    <w:rsid w:val="005F3E11"/>
    <w:rsid w:val="005F4395"/>
    <w:rsid w:val="005F4BD0"/>
    <w:rsid w:val="005F5613"/>
    <w:rsid w:val="005F59F1"/>
    <w:rsid w:val="005F6210"/>
    <w:rsid w:val="005F70C7"/>
    <w:rsid w:val="005F7FC0"/>
    <w:rsid w:val="00600606"/>
    <w:rsid w:val="00600879"/>
    <w:rsid w:val="00600B41"/>
    <w:rsid w:val="00601720"/>
    <w:rsid w:val="00601792"/>
    <w:rsid w:val="00601AB7"/>
    <w:rsid w:val="0060307E"/>
    <w:rsid w:val="0060375B"/>
    <w:rsid w:val="00603A8F"/>
    <w:rsid w:val="00603E52"/>
    <w:rsid w:val="006048DF"/>
    <w:rsid w:val="00604D65"/>
    <w:rsid w:val="00604F1F"/>
    <w:rsid w:val="006050CB"/>
    <w:rsid w:val="00605275"/>
    <w:rsid w:val="00605450"/>
    <w:rsid w:val="00605523"/>
    <w:rsid w:val="0060590E"/>
    <w:rsid w:val="00605D55"/>
    <w:rsid w:val="0060689C"/>
    <w:rsid w:val="00606BA4"/>
    <w:rsid w:val="00606BB2"/>
    <w:rsid w:val="00606F33"/>
    <w:rsid w:val="0060776B"/>
    <w:rsid w:val="00607EB6"/>
    <w:rsid w:val="00610351"/>
    <w:rsid w:val="0061057B"/>
    <w:rsid w:val="00610980"/>
    <w:rsid w:val="006117E0"/>
    <w:rsid w:val="0061197C"/>
    <w:rsid w:val="006119D6"/>
    <w:rsid w:val="00611E8F"/>
    <w:rsid w:val="006120F0"/>
    <w:rsid w:val="0061279A"/>
    <w:rsid w:val="0061326A"/>
    <w:rsid w:val="00613821"/>
    <w:rsid w:val="00615FCA"/>
    <w:rsid w:val="00616012"/>
    <w:rsid w:val="0061601B"/>
    <w:rsid w:val="00616F85"/>
    <w:rsid w:val="0061704A"/>
    <w:rsid w:val="0061784E"/>
    <w:rsid w:val="00620171"/>
    <w:rsid w:val="006208BD"/>
    <w:rsid w:val="00620E78"/>
    <w:rsid w:val="006210F2"/>
    <w:rsid w:val="006216F6"/>
    <w:rsid w:val="00621E1D"/>
    <w:rsid w:val="00622AC6"/>
    <w:rsid w:val="00622BA2"/>
    <w:rsid w:val="00622C3A"/>
    <w:rsid w:val="00622E9C"/>
    <w:rsid w:val="0062327E"/>
    <w:rsid w:val="006233C2"/>
    <w:rsid w:val="00623475"/>
    <w:rsid w:val="006243AD"/>
    <w:rsid w:val="0062492E"/>
    <w:rsid w:val="00624BA7"/>
    <w:rsid w:val="00625131"/>
    <w:rsid w:val="00625ABD"/>
    <w:rsid w:val="00625BC2"/>
    <w:rsid w:val="00626097"/>
    <w:rsid w:val="006261B4"/>
    <w:rsid w:val="00626C2C"/>
    <w:rsid w:val="00626FF9"/>
    <w:rsid w:val="00627354"/>
    <w:rsid w:val="0063021D"/>
    <w:rsid w:val="0063034A"/>
    <w:rsid w:val="00630BC4"/>
    <w:rsid w:val="00630DA8"/>
    <w:rsid w:val="00630DF5"/>
    <w:rsid w:val="0063112B"/>
    <w:rsid w:val="0063197D"/>
    <w:rsid w:val="00631E30"/>
    <w:rsid w:val="00632372"/>
    <w:rsid w:val="0063261E"/>
    <w:rsid w:val="00632A10"/>
    <w:rsid w:val="00632CCD"/>
    <w:rsid w:val="00632D0D"/>
    <w:rsid w:val="00632E33"/>
    <w:rsid w:val="006336DA"/>
    <w:rsid w:val="006348B7"/>
    <w:rsid w:val="00634999"/>
    <w:rsid w:val="00634D12"/>
    <w:rsid w:val="00635381"/>
    <w:rsid w:val="00635B38"/>
    <w:rsid w:val="00635D6B"/>
    <w:rsid w:val="006361D7"/>
    <w:rsid w:val="00636330"/>
    <w:rsid w:val="00636CA7"/>
    <w:rsid w:val="006372A5"/>
    <w:rsid w:val="006372FF"/>
    <w:rsid w:val="006377C7"/>
    <w:rsid w:val="00640A2E"/>
    <w:rsid w:val="00640B5D"/>
    <w:rsid w:val="0064145E"/>
    <w:rsid w:val="006419F7"/>
    <w:rsid w:val="0064253C"/>
    <w:rsid w:val="0064275F"/>
    <w:rsid w:val="00642D33"/>
    <w:rsid w:val="00643424"/>
    <w:rsid w:val="006446C9"/>
    <w:rsid w:val="0064483E"/>
    <w:rsid w:val="00645628"/>
    <w:rsid w:val="00645A5E"/>
    <w:rsid w:val="00646242"/>
    <w:rsid w:val="00646BA9"/>
    <w:rsid w:val="00646D38"/>
    <w:rsid w:val="00646F59"/>
    <w:rsid w:val="00647117"/>
    <w:rsid w:val="006475D5"/>
    <w:rsid w:val="00650844"/>
    <w:rsid w:val="00650EF9"/>
    <w:rsid w:val="006516B3"/>
    <w:rsid w:val="00652001"/>
    <w:rsid w:val="0065215F"/>
    <w:rsid w:val="006521B3"/>
    <w:rsid w:val="00652952"/>
    <w:rsid w:val="00652C00"/>
    <w:rsid w:val="00652EC2"/>
    <w:rsid w:val="006531BC"/>
    <w:rsid w:val="00653242"/>
    <w:rsid w:val="00653AB1"/>
    <w:rsid w:val="00653C74"/>
    <w:rsid w:val="00653F0C"/>
    <w:rsid w:val="0065464F"/>
    <w:rsid w:val="00654C3B"/>
    <w:rsid w:val="00654C8A"/>
    <w:rsid w:val="00655067"/>
    <w:rsid w:val="00655B0A"/>
    <w:rsid w:val="00655B4C"/>
    <w:rsid w:val="00655D01"/>
    <w:rsid w:val="006560E7"/>
    <w:rsid w:val="00656809"/>
    <w:rsid w:val="00656DC8"/>
    <w:rsid w:val="00656E26"/>
    <w:rsid w:val="0065724F"/>
    <w:rsid w:val="00657531"/>
    <w:rsid w:val="0066114F"/>
    <w:rsid w:val="00661207"/>
    <w:rsid w:val="00662AA3"/>
    <w:rsid w:val="006632A9"/>
    <w:rsid w:val="006633DD"/>
    <w:rsid w:val="00663413"/>
    <w:rsid w:val="00663557"/>
    <w:rsid w:val="00663646"/>
    <w:rsid w:val="00664282"/>
    <w:rsid w:val="006656B1"/>
    <w:rsid w:val="0066578C"/>
    <w:rsid w:val="0066596A"/>
    <w:rsid w:val="00665E62"/>
    <w:rsid w:val="0066626A"/>
    <w:rsid w:val="006663C7"/>
    <w:rsid w:val="006669BB"/>
    <w:rsid w:val="00666BAC"/>
    <w:rsid w:val="00666CE9"/>
    <w:rsid w:val="00667293"/>
    <w:rsid w:val="00667770"/>
    <w:rsid w:val="006677BA"/>
    <w:rsid w:val="00667B2E"/>
    <w:rsid w:val="00670076"/>
    <w:rsid w:val="00670E28"/>
    <w:rsid w:val="00671F26"/>
    <w:rsid w:val="00672002"/>
    <w:rsid w:val="00672018"/>
    <w:rsid w:val="006722F7"/>
    <w:rsid w:val="006727C7"/>
    <w:rsid w:val="00672D93"/>
    <w:rsid w:val="0067302F"/>
    <w:rsid w:val="0067317C"/>
    <w:rsid w:val="00673398"/>
    <w:rsid w:val="0067341B"/>
    <w:rsid w:val="006736D3"/>
    <w:rsid w:val="00673805"/>
    <w:rsid w:val="00673B1A"/>
    <w:rsid w:val="006747A7"/>
    <w:rsid w:val="006752EB"/>
    <w:rsid w:val="00675387"/>
    <w:rsid w:val="0067586B"/>
    <w:rsid w:val="00676294"/>
    <w:rsid w:val="00676398"/>
    <w:rsid w:val="00677AE4"/>
    <w:rsid w:val="0068052F"/>
    <w:rsid w:val="00680DDC"/>
    <w:rsid w:val="00680F8A"/>
    <w:rsid w:val="006812B9"/>
    <w:rsid w:val="00681A5A"/>
    <w:rsid w:val="00681A7F"/>
    <w:rsid w:val="00681DE6"/>
    <w:rsid w:val="00681F19"/>
    <w:rsid w:val="00682182"/>
    <w:rsid w:val="006823D6"/>
    <w:rsid w:val="00682EA1"/>
    <w:rsid w:val="00683327"/>
    <w:rsid w:val="00683329"/>
    <w:rsid w:val="00683CAE"/>
    <w:rsid w:val="00683D44"/>
    <w:rsid w:val="00684162"/>
    <w:rsid w:val="00684703"/>
    <w:rsid w:val="006864A5"/>
    <w:rsid w:val="00686D3A"/>
    <w:rsid w:val="006876E8"/>
    <w:rsid w:val="006908EE"/>
    <w:rsid w:val="00691240"/>
    <w:rsid w:val="006912A7"/>
    <w:rsid w:val="006916FF"/>
    <w:rsid w:val="00691DE3"/>
    <w:rsid w:val="00691FFF"/>
    <w:rsid w:val="006931DC"/>
    <w:rsid w:val="0069320A"/>
    <w:rsid w:val="006935FA"/>
    <w:rsid w:val="00693FF4"/>
    <w:rsid w:val="00694F65"/>
    <w:rsid w:val="00695370"/>
    <w:rsid w:val="00695C2B"/>
    <w:rsid w:val="00695D2F"/>
    <w:rsid w:val="00695DC2"/>
    <w:rsid w:val="00695F81"/>
    <w:rsid w:val="006964CD"/>
    <w:rsid w:val="006A03B6"/>
    <w:rsid w:val="006A04A7"/>
    <w:rsid w:val="006A0BE0"/>
    <w:rsid w:val="006A16B5"/>
    <w:rsid w:val="006A1914"/>
    <w:rsid w:val="006A269A"/>
    <w:rsid w:val="006A2976"/>
    <w:rsid w:val="006A3009"/>
    <w:rsid w:val="006A3133"/>
    <w:rsid w:val="006A399E"/>
    <w:rsid w:val="006A4A85"/>
    <w:rsid w:val="006A4E1A"/>
    <w:rsid w:val="006A539B"/>
    <w:rsid w:val="006A5BB2"/>
    <w:rsid w:val="006A6B36"/>
    <w:rsid w:val="006A6E22"/>
    <w:rsid w:val="006A77C9"/>
    <w:rsid w:val="006A7ED3"/>
    <w:rsid w:val="006B031D"/>
    <w:rsid w:val="006B113F"/>
    <w:rsid w:val="006B1368"/>
    <w:rsid w:val="006B182D"/>
    <w:rsid w:val="006B276F"/>
    <w:rsid w:val="006B2D44"/>
    <w:rsid w:val="006B31F9"/>
    <w:rsid w:val="006B3E53"/>
    <w:rsid w:val="006B3EA8"/>
    <w:rsid w:val="006B3EFD"/>
    <w:rsid w:val="006B3FF0"/>
    <w:rsid w:val="006B41C6"/>
    <w:rsid w:val="006B458C"/>
    <w:rsid w:val="006B4C42"/>
    <w:rsid w:val="006B52DF"/>
    <w:rsid w:val="006B5675"/>
    <w:rsid w:val="006B5CDC"/>
    <w:rsid w:val="006B6820"/>
    <w:rsid w:val="006B74F4"/>
    <w:rsid w:val="006B7F66"/>
    <w:rsid w:val="006C0E42"/>
    <w:rsid w:val="006C222A"/>
    <w:rsid w:val="006C2F29"/>
    <w:rsid w:val="006C3659"/>
    <w:rsid w:val="006C3947"/>
    <w:rsid w:val="006C41B5"/>
    <w:rsid w:val="006C4423"/>
    <w:rsid w:val="006C46DE"/>
    <w:rsid w:val="006C53C4"/>
    <w:rsid w:val="006C5AD5"/>
    <w:rsid w:val="006C5EDE"/>
    <w:rsid w:val="006C67F3"/>
    <w:rsid w:val="006C6887"/>
    <w:rsid w:val="006C6D6E"/>
    <w:rsid w:val="006C74BE"/>
    <w:rsid w:val="006D02FF"/>
    <w:rsid w:val="006D03A7"/>
    <w:rsid w:val="006D054D"/>
    <w:rsid w:val="006D0563"/>
    <w:rsid w:val="006D128C"/>
    <w:rsid w:val="006D158D"/>
    <w:rsid w:val="006D1851"/>
    <w:rsid w:val="006D1A29"/>
    <w:rsid w:val="006D1B5E"/>
    <w:rsid w:val="006D1F0E"/>
    <w:rsid w:val="006D312A"/>
    <w:rsid w:val="006D3148"/>
    <w:rsid w:val="006D3214"/>
    <w:rsid w:val="006D36F8"/>
    <w:rsid w:val="006D431F"/>
    <w:rsid w:val="006D4465"/>
    <w:rsid w:val="006D4BDC"/>
    <w:rsid w:val="006D4D48"/>
    <w:rsid w:val="006D4EBC"/>
    <w:rsid w:val="006D5202"/>
    <w:rsid w:val="006D61CE"/>
    <w:rsid w:val="006D620C"/>
    <w:rsid w:val="006D6658"/>
    <w:rsid w:val="006D725F"/>
    <w:rsid w:val="006D75E6"/>
    <w:rsid w:val="006D79A0"/>
    <w:rsid w:val="006D7D4F"/>
    <w:rsid w:val="006D7F30"/>
    <w:rsid w:val="006E00C6"/>
    <w:rsid w:val="006E0ADA"/>
    <w:rsid w:val="006E0EC8"/>
    <w:rsid w:val="006E1CAE"/>
    <w:rsid w:val="006E1E32"/>
    <w:rsid w:val="006E1FCE"/>
    <w:rsid w:val="006E26B2"/>
    <w:rsid w:val="006E2B92"/>
    <w:rsid w:val="006E41C9"/>
    <w:rsid w:val="006E44C4"/>
    <w:rsid w:val="006E4551"/>
    <w:rsid w:val="006E472C"/>
    <w:rsid w:val="006E4B57"/>
    <w:rsid w:val="006E556E"/>
    <w:rsid w:val="006E57B6"/>
    <w:rsid w:val="006E61A6"/>
    <w:rsid w:val="006E6248"/>
    <w:rsid w:val="006E66EE"/>
    <w:rsid w:val="006E6CAE"/>
    <w:rsid w:val="006E733E"/>
    <w:rsid w:val="006E7C84"/>
    <w:rsid w:val="006E7EC3"/>
    <w:rsid w:val="006F039B"/>
    <w:rsid w:val="006F09D6"/>
    <w:rsid w:val="006F0E9A"/>
    <w:rsid w:val="006F1533"/>
    <w:rsid w:val="006F1651"/>
    <w:rsid w:val="006F248D"/>
    <w:rsid w:val="006F25B1"/>
    <w:rsid w:val="006F2F16"/>
    <w:rsid w:val="006F316A"/>
    <w:rsid w:val="006F3436"/>
    <w:rsid w:val="006F3495"/>
    <w:rsid w:val="006F38E3"/>
    <w:rsid w:val="006F39F5"/>
    <w:rsid w:val="006F4005"/>
    <w:rsid w:val="006F5CC3"/>
    <w:rsid w:val="006F6975"/>
    <w:rsid w:val="006F6995"/>
    <w:rsid w:val="006F6F1D"/>
    <w:rsid w:val="006F7304"/>
    <w:rsid w:val="006F783A"/>
    <w:rsid w:val="006F7A1D"/>
    <w:rsid w:val="006F7D2A"/>
    <w:rsid w:val="007001DB"/>
    <w:rsid w:val="007003E1"/>
    <w:rsid w:val="00701160"/>
    <w:rsid w:val="0070155A"/>
    <w:rsid w:val="00701859"/>
    <w:rsid w:val="007019D3"/>
    <w:rsid w:val="00701C1D"/>
    <w:rsid w:val="00702482"/>
    <w:rsid w:val="00702DDD"/>
    <w:rsid w:val="00703452"/>
    <w:rsid w:val="00703C0F"/>
    <w:rsid w:val="007041CC"/>
    <w:rsid w:val="00704A3E"/>
    <w:rsid w:val="00704B24"/>
    <w:rsid w:val="00704BA8"/>
    <w:rsid w:val="0070528A"/>
    <w:rsid w:val="00705818"/>
    <w:rsid w:val="007062B4"/>
    <w:rsid w:val="00706346"/>
    <w:rsid w:val="00706523"/>
    <w:rsid w:val="00706528"/>
    <w:rsid w:val="0070676A"/>
    <w:rsid w:val="007079F8"/>
    <w:rsid w:val="00707E29"/>
    <w:rsid w:val="0071019F"/>
    <w:rsid w:val="0071063A"/>
    <w:rsid w:val="007107AE"/>
    <w:rsid w:val="007116C7"/>
    <w:rsid w:val="007118CA"/>
    <w:rsid w:val="0071236F"/>
    <w:rsid w:val="007135DC"/>
    <w:rsid w:val="00713DED"/>
    <w:rsid w:val="0071455F"/>
    <w:rsid w:val="0071476B"/>
    <w:rsid w:val="00715617"/>
    <w:rsid w:val="00715AE5"/>
    <w:rsid w:val="007163A9"/>
    <w:rsid w:val="00716520"/>
    <w:rsid w:val="00716AD7"/>
    <w:rsid w:val="00716C37"/>
    <w:rsid w:val="007173D0"/>
    <w:rsid w:val="00717B15"/>
    <w:rsid w:val="007200EF"/>
    <w:rsid w:val="007203E8"/>
    <w:rsid w:val="00720876"/>
    <w:rsid w:val="007210A8"/>
    <w:rsid w:val="0072120A"/>
    <w:rsid w:val="0072129A"/>
    <w:rsid w:val="0072142A"/>
    <w:rsid w:val="00721EA7"/>
    <w:rsid w:val="00722297"/>
    <w:rsid w:val="00722C31"/>
    <w:rsid w:val="00722F47"/>
    <w:rsid w:val="007236BE"/>
    <w:rsid w:val="0072371B"/>
    <w:rsid w:val="00723D3F"/>
    <w:rsid w:val="00724065"/>
    <w:rsid w:val="00724070"/>
    <w:rsid w:val="00724126"/>
    <w:rsid w:val="007258BF"/>
    <w:rsid w:val="00725C35"/>
    <w:rsid w:val="00727D16"/>
    <w:rsid w:val="00730336"/>
    <w:rsid w:val="00730874"/>
    <w:rsid w:val="007313B0"/>
    <w:rsid w:val="007319EA"/>
    <w:rsid w:val="007321E3"/>
    <w:rsid w:val="007334F6"/>
    <w:rsid w:val="00734923"/>
    <w:rsid w:val="0073571A"/>
    <w:rsid w:val="0073646C"/>
    <w:rsid w:val="00736A0A"/>
    <w:rsid w:val="00737D94"/>
    <w:rsid w:val="0074077B"/>
    <w:rsid w:val="00740CBC"/>
    <w:rsid w:val="007413DD"/>
    <w:rsid w:val="00741550"/>
    <w:rsid w:val="00741C39"/>
    <w:rsid w:val="00742653"/>
    <w:rsid w:val="00742A4F"/>
    <w:rsid w:val="00742E0E"/>
    <w:rsid w:val="00742FCC"/>
    <w:rsid w:val="007434A8"/>
    <w:rsid w:val="00743A94"/>
    <w:rsid w:val="00743CE7"/>
    <w:rsid w:val="00743E80"/>
    <w:rsid w:val="00744423"/>
    <w:rsid w:val="00745528"/>
    <w:rsid w:val="0074595E"/>
    <w:rsid w:val="0074679A"/>
    <w:rsid w:val="00747262"/>
    <w:rsid w:val="00747346"/>
    <w:rsid w:val="00747531"/>
    <w:rsid w:val="00747A70"/>
    <w:rsid w:val="00747DBA"/>
    <w:rsid w:val="007510E4"/>
    <w:rsid w:val="0075198E"/>
    <w:rsid w:val="00751AD5"/>
    <w:rsid w:val="007521C9"/>
    <w:rsid w:val="00752774"/>
    <w:rsid w:val="00752E12"/>
    <w:rsid w:val="0075343C"/>
    <w:rsid w:val="0075377E"/>
    <w:rsid w:val="00753981"/>
    <w:rsid w:val="007539D9"/>
    <w:rsid w:val="00753EEB"/>
    <w:rsid w:val="007540FE"/>
    <w:rsid w:val="007547E1"/>
    <w:rsid w:val="007554B0"/>
    <w:rsid w:val="0075661D"/>
    <w:rsid w:val="0075667D"/>
    <w:rsid w:val="00756DAF"/>
    <w:rsid w:val="0075747C"/>
    <w:rsid w:val="00757ACF"/>
    <w:rsid w:val="00757E23"/>
    <w:rsid w:val="00760718"/>
    <w:rsid w:val="007618E0"/>
    <w:rsid w:val="007619DF"/>
    <w:rsid w:val="00762A06"/>
    <w:rsid w:val="00762ECD"/>
    <w:rsid w:val="00763385"/>
    <w:rsid w:val="00763398"/>
    <w:rsid w:val="007633C8"/>
    <w:rsid w:val="007635D0"/>
    <w:rsid w:val="00763FDA"/>
    <w:rsid w:val="00764BA8"/>
    <w:rsid w:val="00764E8B"/>
    <w:rsid w:val="00764ED4"/>
    <w:rsid w:val="0076528F"/>
    <w:rsid w:val="0076551C"/>
    <w:rsid w:val="0076580C"/>
    <w:rsid w:val="00765FCD"/>
    <w:rsid w:val="007663B7"/>
    <w:rsid w:val="00766900"/>
    <w:rsid w:val="00766F22"/>
    <w:rsid w:val="00767189"/>
    <w:rsid w:val="00767700"/>
    <w:rsid w:val="00767AAA"/>
    <w:rsid w:val="00767C48"/>
    <w:rsid w:val="00767EC0"/>
    <w:rsid w:val="0077004F"/>
    <w:rsid w:val="00770144"/>
    <w:rsid w:val="007702AF"/>
    <w:rsid w:val="00770327"/>
    <w:rsid w:val="0077059F"/>
    <w:rsid w:val="00770807"/>
    <w:rsid w:val="00770D3D"/>
    <w:rsid w:val="00770DEE"/>
    <w:rsid w:val="00771774"/>
    <w:rsid w:val="0077185D"/>
    <w:rsid w:val="00772547"/>
    <w:rsid w:val="0077321A"/>
    <w:rsid w:val="007736B8"/>
    <w:rsid w:val="0077372B"/>
    <w:rsid w:val="00773A4B"/>
    <w:rsid w:val="00773D1B"/>
    <w:rsid w:val="00773E87"/>
    <w:rsid w:val="007749CF"/>
    <w:rsid w:val="00774ECD"/>
    <w:rsid w:val="0077509E"/>
    <w:rsid w:val="00775287"/>
    <w:rsid w:val="00775737"/>
    <w:rsid w:val="00775B0B"/>
    <w:rsid w:val="00775E81"/>
    <w:rsid w:val="00775EA0"/>
    <w:rsid w:val="00776083"/>
    <w:rsid w:val="007802C2"/>
    <w:rsid w:val="00780757"/>
    <w:rsid w:val="007808EC"/>
    <w:rsid w:val="00780F35"/>
    <w:rsid w:val="00781706"/>
    <w:rsid w:val="0078170C"/>
    <w:rsid w:val="00782679"/>
    <w:rsid w:val="00782686"/>
    <w:rsid w:val="00782900"/>
    <w:rsid w:val="00782B82"/>
    <w:rsid w:val="007830F5"/>
    <w:rsid w:val="00784353"/>
    <w:rsid w:val="0078462E"/>
    <w:rsid w:val="00784AE7"/>
    <w:rsid w:val="00785F9F"/>
    <w:rsid w:val="0078741E"/>
    <w:rsid w:val="00787483"/>
    <w:rsid w:val="00787742"/>
    <w:rsid w:val="00787815"/>
    <w:rsid w:val="007879E1"/>
    <w:rsid w:val="00787D0A"/>
    <w:rsid w:val="00790C0B"/>
    <w:rsid w:val="007918FD"/>
    <w:rsid w:val="00791C9B"/>
    <w:rsid w:val="00791EBC"/>
    <w:rsid w:val="00791F7E"/>
    <w:rsid w:val="007932CE"/>
    <w:rsid w:val="00793A2D"/>
    <w:rsid w:val="00795138"/>
    <w:rsid w:val="007955C7"/>
    <w:rsid w:val="007971AC"/>
    <w:rsid w:val="007973B6"/>
    <w:rsid w:val="007A0876"/>
    <w:rsid w:val="007A12C3"/>
    <w:rsid w:val="007A15A7"/>
    <w:rsid w:val="007A1906"/>
    <w:rsid w:val="007A1FFC"/>
    <w:rsid w:val="007A25CC"/>
    <w:rsid w:val="007A4347"/>
    <w:rsid w:val="007A46A9"/>
    <w:rsid w:val="007A49BE"/>
    <w:rsid w:val="007A53F6"/>
    <w:rsid w:val="007A5C16"/>
    <w:rsid w:val="007A5F8E"/>
    <w:rsid w:val="007A622A"/>
    <w:rsid w:val="007A67E3"/>
    <w:rsid w:val="007A6827"/>
    <w:rsid w:val="007A6856"/>
    <w:rsid w:val="007A6A4F"/>
    <w:rsid w:val="007A6AD2"/>
    <w:rsid w:val="007A6DB4"/>
    <w:rsid w:val="007A7840"/>
    <w:rsid w:val="007A7E48"/>
    <w:rsid w:val="007B0150"/>
    <w:rsid w:val="007B0A95"/>
    <w:rsid w:val="007B10CC"/>
    <w:rsid w:val="007B15F4"/>
    <w:rsid w:val="007B1F58"/>
    <w:rsid w:val="007B2150"/>
    <w:rsid w:val="007B27E6"/>
    <w:rsid w:val="007B2A7B"/>
    <w:rsid w:val="007B2F36"/>
    <w:rsid w:val="007B3A97"/>
    <w:rsid w:val="007B3C81"/>
    <w:rsid w:val="007B4313"/>
    <w:rsid w:val="007B45AA"/>
    <w:rsid w:val="007B4B50"/>
    <w:rsid w:val="007B508D"/>
    <w:rsid w:val="007B5189"/>
    <w:rsid w:val="007B5389"/>
    <w:rsid w:val="007B5784"/>
    <w:rsid w:val="007B59C2"/>
    <w:rsid w:val="007B5BE1"/>
    <w:rsid w:val="007B633F"/>
    <w:rsid w:val="007B63A0"/>
    <w:rsid w:val="007B66F3"/>
    <w:rsid w:val="007B6E24"/>
    <w:rsid w:val="007B793A"/>
    <w:rsid w:val="007B7A44"/>
    <w:rsid w:val="007B7CE3"/>
    <w:rsid w:val="007C089D"/>
    <w:rsid w:val="007C213A"/>
    <w:rsid w:val="007C2560"/>
    <w:rsid w:val="007C2572"/>
    <w:rsid w:val="007C2D08"/>
    <w:rsid w:val="007C3EA0"/>
    <w:rsid w:val="007C4240"/>
    <w:rsid w:val="007C5101"/>
    <w:rsid w:val="007C5E9E"/>
    <w:rsid w:val="007C6297"/>
    <w:rsid w:val="007C62FA"/>
    <w:rsid w:val="007C6AD8"/>
    <w:rsid w:val="007C6DA5"/>
    <w:rsid w:val="007C7703"/>
    <w:rsid w:val="007C7954"/>
    <w:rsid w:val="007C79CA"/>
    <w:rsid w:val="007D05BA"/>
    <w:rsid w:val="007D1792"/>
    <w:rsid w:val="007D1C60"/>
    <w:rsid w:val="007D1CA4"/>
    <w:rsid w:val="007D1E5B"/>
    <w:rsid w:val="007D2699"/>
    <w:rsid w:val="007D2804"/>
    <w:rsid w:val="007D3707"/>
    <w:rsid w:val="007D3713"/>
    <w:rsid w:val="007D3B67"/>
    <w:rsid w:val="007D41EB"/>
    <w:rsid w:val="007D42E9"/>
    <w:rsid w:val="007D443A"/>
    <w:rsid w:val="007D460E"/>
    <w:rsid w:val="007D4792"/>
    <w:rsid w:val="007D5065"/>
    <w:rsid w:val="007D58C7"/>
    <w:rsid w:val="007D5DE7"/>
    <w:rsid w:val="007D5FAF"/>
    <w:rsid w:val="007D6AEA"/>
    <w:rsid w:val="007E086A"/>
    <w:rsid w:val="007E0F2F"/>
    <w:rsid w:val="007E13B6"/>
    <w:rsid w:val="007E13C3"/>
    <w:rsid w:val="007E2204"/>
    <w:rsid w:val="007E2514"/>
    <w:rsid w:val="007E2570"/>
    <w:rsid w:val="007E28AE"/>
    <w:rsid w:val="007E2B35"/>
    <w:rsid w:val="007E2D62"/>
    <w:rsid w:val="007E3C10"/>
    <w:rsid w:val="007E3FFF"/>
    <w:rsid w:val="007E4495"/>
    <w:rsid w:val="007E48FC"/>
    <w:rsid w:val="007E4CFB"/>
    <w:rsid w:val="007E4EA3"/>
    <w:rsid w:val="007E544D"/>
    <w:rsid w:val="007E580C"/>
    <w:rsid w:val="007E7211"/>
    <w:rsid w:val="007E727F"/>
    <w:rsid w:val="007E7748"/>
    <w:rsid w:val="007E7F33"/>
    <w:rsid w:val="007F017B"/>
    <w:rsid w:val="007F0397"/>
    <w:rsid w:val="007F05AE"/>
    <w:rsid w:val="007F07E3"/>
    <w:rsid w:val="007F1270"/>
    <w:rsid w:val="007F1909"/>
    <w:rsid w:val="007F19E6"/>
    <w:rsid w:val="007F21F7"/>
    <w:rsid w:val="007F28F9"/>
    <w:rsid w:val="007F3288"/>
    <w:rsid w:val="007F32CF"/>
    <w:rsid w:val="007F331C"/>
    <w:rsid w:val="007F3567"/>
    <w:rsid w:val="007F5332"/>
    <w:rsid w:val="007F55E5"/>
    <w:rsid w:val="007F5645"/>
    <w:rsid w:val="007F63A8"/>
    <w:rsid w:val="007F6767"/>
    <w:rsid w:val="007F7833"/>
    <w:rsid w:val="007F7B5B"/>
    <w:rsid w:val="007F7BE7"/>
    <w:rsid w:val="007F7DF9"/>
    <w:rsid w:val="007F7F44"/>
    <w:rsid w:val="00800934"/>
    <w:rsid w:val="00800C8E"/>
    <w:rsid w:val="00800D70"/>
    <w:rsid w:val="00802B92"/>
    <w:rsid w:val="00802EFB"/>
    <w:rsid w:val="00802FCB"/>
    <w:rsid w:val="00803BBE"/>
    <w:rsid w:val="008041ED"/>
    <w:rsid w:val="00804BC8"/>
    <w:rsid w:val="00804BDD"/>
    <w:rsid w:val="00805239"/>
    <w:rsid w:val="008063D8"/>
    <w:rsid w:val="0080693C"/>
    <w:rsid w:val="0080695A"/>
    <w:rsid w:val="00806DF4"/>
    <w:rsid w:val="00806F71"/>
    <w:rsid w:val="00806FB0"/>
    <w:rsid w:val="0081000C"/>
    <w:rsid w:val="00810322"/>
    <w:rsid w:val="008106D0"/>
    <w:rsid w:val="00810721"/>
    <w:rsid w:val="00810A34"/>
    <w:rsid w:val="00811356"/>
    <w:rsid w:val="00811398"/>
    <w:rsid w:val="0081286E"/>
    <w:rsid w:val="00812D14"/>
    <w:rsid w:val="00812F33"/>
    <w:rsid w:val="00813520"/>
    <w:rsid w:val="00813AB0"/>
    <w:rsid w:val="0081437B"/>
    <w:rsid w:val="008149CC"/>
    <w:rsid w:val="0081561F"/>
    <w:rsid w:val="00815A27"/>
    <w:rsid w:val="0081687A"/>
    <w:rsid w:val="008171D9"/>
    <w:rsid w:val="00817C35"/>
    <w:rsid w:val="00820329"/>
    <w:rsid w:val="008203A1"/>
    <w:rsid w:val="00820529"/>
    <w:rsid w:val="00820A35"/>
    <w:rsid w:val="0082126E"/>
    <w:rsid w:val="00821446"/>
    <w:rsid w:val="0082146B"/>
    <w:rsid w:val="00822037"/>
    <w:rsid w:val="008225D7"/>
    <w:rsid w:val="0082277B"/>
    <w:rsid w:val="00822CFB"/>
    <w:rsid w:val="008231D0"/>
    <w:rsid w:val="00823460"/>
    <w:rsid w:val="0082366F"/>
    <w:rsid w:val="0082372A"/>
    <w:rsid w:val="0082517F"/>
    <w:rsid w:val="008254DA"/>
    <w:rsid w:val="00825A4D"/>
    <w:rsid w:val="008269F5"/>
    <w:rsid w:val="00826FAB"/>
    <w:rsid w:val="00827720"/>
    <w:rsid w:val="008304E3"/>
    <w:rsid w:val="00831A51"/>
    <w:rsid w:val="00832141"/>
    <w:rsid w:val="0083238F"/>
    <w:rsid w:val="00832C67"/>
    <w:rsid w:val="00833D71"/>
    <w:rsid w:val="00833EDC"/>
    <w:rsid w:val="00833FE3"/>
    <w:rsid w:val="008345C9"/>
    <w:rsid w:val="00835EC4"/>
    <w:rsid w:val="00835F5B"/>
    <w:rsid w:val="00836293"/>
    <w:rsid w:val="0083644C"/>
    <w:rsid w:val="0083748D"/>
    <w:rsid w:val="00840537"/>
    <w:rsid w:val="00840DA4"/>
    <w:rsid w:val="00843188"/>
    <w:rsid w:val="008431CB"/>
    <w:rsid w:val="0084330D"/>
    <w:rsid w:val="00843594"/>
    <w:rsid w:val="00843AEA"/>
    <w:rsid w:val="00843E6C"/>
    <w:rsid w:val="00843F54"/>
    <w:rsid w:val="008445DE"/>
    <w:rsid w:val="008454B5"/>
    <w:rsid w:val="008457BC"/>
    <w:rsid w:val="00845A27"/>
    <w:rsid w:val="0084607F"/>
    <w:rsid w:val="00846DB8"/>
    <w:rsid w:val="00846EC0"/>
    <w:rsid w:val="008479D8"/>
    <w:rsid w:val="00847E28"/>
    <w:rsid w:val="0085046E"/>
    <w:rsid w:val="00852213"/>
    <w:rsid w:val="0085283E"/>
    <w:rsid w:val="00852840"/>
    <w:rsid w:val="00852D90"/>
    <w:rsid w:val="00853397"/>
    <w:rsid w:val="00853B1C"/>
    <w:rsid w:val="00853B44"/>
    <w:rsid w:val="00853C61"/>
    <w:rsid w:val="00853C97"/>
    <w:rsid w:val="00853F62"/>
    <w:rsid w:val="008550D5"/>
    <w:rsid w:val="008553D5"/>
    <w:rsid w:val="00855443"/>
    <w:rsid w:val="00855C73"/>
    <w:rsid w:val="008564E2"/>
    <w:rsid w:val="008565B9"/>
    <w:rsid w:val="0085668A"/>
    <w:rsid w:val="00856936"/>
    <w:rsid w:val="00856B02"/>
    <w:rsid w:val="00856EE1"/>
    <w:rsid w:val="0085739C"/>
    <w:rsid w:val="00857739"/>
    <w:rsid w:val="00861606"/>
    <w:rsid w:val="00861739"/>
    <w:rsid w:val="00861A5F"/>
    <w:rsid w:val="00862901"/>
    <w:rsid w:val="00862F1F"/>
    <w:rsid w:val="00863112"/>
    <w:rsid w:val="00863595"/>
    <w:rsid w:val="0086387A"/>
    <w:rsid w:val="00864122"/>
    <w:rsid w:val="00864201"/>
    <w:rsid w:val="008642EA"/>
    <w:rsid w:val="008642EF"/>
    <w:rsid w:val="00864626"/>
    <w:rsid w:val="00864C08"/>
    <w:rsid w:val="00865595"/>
    <w:rsid w:val="0086589C"/>
    <w:rsid w:val="00865E06"/>
    <w:rsid w:val="00866F41"/>
    <w:rsid w:val="00867177"/>
    <w:rsid w:val="0087076B"/>
    <w:rsid w:val="008708CC"/>
    <w:rsid w:val="00870AC7"/>
    <w:rsid w:val="00870BBA"/>
    <w:rsid w:val="00870E16"/>
    <w:rsid w:val="008710DB"/>
    <w:rsid w:val="00871738"/>
    <w:rsid w:val="00871B95"/>
    <w:rsid w:val="00871E11"/>
    <w:rsid w:val="00872163"/>
    <w:rsid w:val="008721F5"/>
    <w:rsid w:val="008725C3"/>
    <w:rsid w:val="00872F4A"/>
    <w:rsid w:val="008732B0"/>
    <w:rsid w:val="008735C6"/>
    <w:rsid w:val="00874F52"/>
    <w:rsid w:val="00875661"/>
    <w:rsid w:val="00876721"/>
    <w:rsid w:val="0087719E"/>
    <w:rsid w:val="00877746"/>
    <w:rsid w:val="0087778E"/>
    <w:rsid w:val="00877AE6"/>
    <w:rsid w:val="00880FFA"/>
    <w:rsid w:val="00881079"/>
    <w:rsid w:val="008811C9"/>
    <w:rsid w:val="008815E2"/>
    <w:rsid w:val="00882285"/>
    <w:rsid w:val="0088231D"/>
    <w:rsid w:val="00882435"/>
    <w:rsid w:val="0088267F"/>
    <w:rsid w:val="0088288B"/>
    <w:rsid w:val="00884392"/>
    <w:rsid w:val="008845C0"/>
    <w:rsid w:val="00884670"/>
    <w:rsid w:val="00884FC1"/>
    <w:rsid w:val="00885DFC"/>
    <w:rsid w:val="00886FF0"/>
    <w:rsid w:val="00887089"/>
    <w:rsid w:val="008877BE"/>
    <w:rsid w:val="00887AF1"/>
    <w:rsid w:val="00887DB5"/>
    <w:rsid w:val="00890127"/>
    <w:rsid w:val="008906BE"/>
    <w:rsid w:val="00890D46"/>
    <w:rsid w:val="00890F60"/>
    <w:rsid w:val="0089177E"/>
    <w:rsid w:val="00891C0F"/>
    <w:rsid w:val="0089258C"/>
    <w:rsid w:val="00893602"/>
    <w:rsid w:val="008937DC"/>
    <w:rsid w:val="00893A2C"/>
    <w:rsid w:val="008940FE"/>
    <w:rsid w:val="008965E9"/>
    <w:rsid w:val="00896DAC"/>
    <w:rsid w:val="00897308"/>
    <w:rsid w:val="0089752A"/>
    <w:rsid w:val="008979F2"/>
    <w:rsid w:val="008A0213"/>
    <w:rsid w:val="008A0698"/>
    <w:rsid w:val="008A16CF"/>
    <w:rsid w:val="008A17B2"/>
    <w:rsid w:val="008A1CA6"/>
    <w:rsid w:val="008A1DD2"/>
    <w:rsid w:val="008A24D2"/>
    <w:rsid w:val="008A24F4"/>
    <w:rsid w:val="008A272C"/>
    <w:rsid w:val="008A29BA"/>
    <w:rsid w:val="008A30B7"/>
    <w:rsid w:val="008A3727"/>
    <w:rsid w:val="008A44F4"/>
    <w:rsid w:val="008A4CA9"/>
    <w:rsid w:val="008A63FC"/>
    <w:rsid w:val="008A6605"/>
    <w:rsid w:val="008A691E"/>
    <w:rsid w:val="008A6BA7"/>
    <w:rsid w:val="008A7F39"/>
    <w:rsid w:val="008A7FE6"/>
    <w:rsid w:val="008B0009"/>
    <w:rsid w:val="008B0772"/>
    <w:rsid w:val="008B1106"/>
    <w:rsid w:val="008B1112"/>
    <w:rsid w:val="008B1143"/>
    <w:rsid w:val="008B19C5"/>
    <w:rsid w:val="008B1A9F"/>
    <w:rsid w:val="008B1F8B"/>
    <w:rsid w:val="008B22EF"/>
    <w:rsid w:val="008B3604"/>
    <w:rsid w:val="008B3A7D"/>
    <w:rsid w:val="008B432C"/>
    <w:rsid w:val="008B46A9"/>
    <w:rsid w:val="008B4BC9"/>
    <w:rsid w:val="008B51C8"/>
    <w:rsid w:val="008B601E"/>
    <w:rsid w:val="008B6665"/>
    <w:rsid w:val="008B774C"/>
    <w:rsid w:val="008B79F7"/>
    <w:rsid w:val="008C0637"/>
    <w:rsid w:val="008C09FF"/>
    <w:rsid w:val="008C1384"/>
    <w:rsid w:val="008C146D"/>
    <w:rsid w:val="008C1CFE"/>
    <w:rsid w:val="008C239E"/>
    <w:rsid w:val="008C26B8"/>
    <w:rsid w:val="008C28FA"/>
    <w:rsid w:val="008C28FF"/>
    <w:rsid w:val="008C2A04"/>
    <w:rsid w:val="008C2A7A"/>
    <w:rsid w:val="008C2E92"/>
    <w:rsid w:val="008C2EAE"/>
    <w:rsid w:val="008C3C49"/>
    <w:rsid w:val="008C3DBB"/>
    <w:rsid w:val="008C42D1"/>
    <w:rsid w:val="008C5165"/>
    <w:rsid w:val="008C597F"/>
    <w:rsid w:val="008C59B2"/>
    <w:rsid w:val="008C5D65"/>
    <w:rsid w:val="008C63F0"/>
    <w:rsid w:val="008C65E4"/>
    <w:rsid w:val="008C681D"/>
    <w:rsid w:val="008C6D16"/>
    <w:rsid w:val="008C718A"/>
    <w:rsid w:val="008C731B"/>
    <w:rsid w:val="008C7B7A"/>
    <w:rsid w:val="008C7E60"/>
    <w:rsid w:val="008D0598"/>
    <w:rsid w:val="008D075F"/>
    <w:rsid w:val="008D0E76"/>
    <w:rsid w:val="008D20F0"/>
    <w:rsid w:val="008D2971"/>
    <w:rsid w:val="008D29BA"/>
    <w:rsid w:val="008D43CC"/>
    <w:rsid w:val="008D53FE"/>
    <w:rsid w:val="008D569F"/>
    <w:rsid w:val="008D6437"/>
    <w:rsid w:val="008D6C96"/>
    <w:rsid w:val="008D716C"/>
    <w:rsid w:val="008D78AE"/>
    <w:rsid w:val="008E0F7F"/>
    <w:rsid w:val="008E1260"/>
    <w:rsid w:val="008E1669"/>
    <w:rsid w:val="008E1E60"/>
    <w:rsid w:val="008E2A85"/>
    <w:rsid w:val="008E2E9D"/>
    <w:rsid w:val="008E332A"/>
    <w:rsid w:val="008E36A2"/>
    <w:rsid w:val="008E3A74"/>
    <w:rsid w:val="008E3F4B"/>
    <w:rsid w:val="008E410B"/>
    <w:rsid w:val="008E41CB"/>
    <w:rsid w:val="008E42EE"/>
    <w:rsid w:val="008E44E4"/>
    <w:rsid w:val="008E5028"/>
    <w:rsid w:val="008E5283"/>
    <w:rsid w:val="008E5A27"/>
    <w:rsid w:val="008E5C8E"/>
    <w:rsid w:val="008E617C"/>
    <w:rsid w:val="008E61E1"/>
    <w:rsid w:val="008E6456"/>
    <w:rsid w:val="008E647A"/>
    <w:rsid w:val="008E64C0"/>
    <w:rsid w:val="008E6D81"/>
    <w:rsid w:val="008E7069"/>
    <w:rsid w:val="008E70BC"/>
    <w:rsid w:val="008E73E5"/>
    <w:rsid w:val="008E75E0"/>
    <w:rsid w:val="008E764F"/>
    <w:rsid w:val="008E78C7"/>
    <w:rsid w:val="008E78CD"/>
    <w:rsid w:val="008F1D41"/>
    <w:rsid w:val="008F1EF8"/>
    <w:rsid w:val="008F2905"/>
    <w:rsid w:val="008F296A"/>
    <w:rsid w:val="008F3119"/>
    <w:rsid w:val="008F3763"/>
    <w:rsid w:val="008F37A3"/>
    <w:rsid w:val="008F3AF0"/>
    <w:rsid w:val="008F3C80"/>
    <w:rsid w:val="008F3D17"/>
    <w:rsid w:val="008F4432"/>
    <w:rsid w:val="008F44B9"/>
    <w:rsid w:val="008F4649"/>
    <w:rsid w:val="008F4A5B"/>
    <w:rsid w:val="008F5430"/>
    <w:rsid w:val="008F55E6"/>
    <w:rsid w:val="008F5958"/>
    <w:rsid w:val="008F5EAF"/>
    <w:rsid w:val="008F60FE"/>
    <w:rsid w:val="008F6653"/>
    <w:rsid w:val="008F70B1"/>
    <w:rsid w:val="008F70FD"/>
    <w:rsid w:val="008F7824"/>
    <w:rsid w:val="008F7A72"/>
    <w:rsid w:val="008F7F47"/>
    <w:rsid w:val="0090013B"/>
    <w:rsid w:val="00900A98"/>
    <w:rsid w:val="00900AD7"/>
    <w:rsid w:val="00901964"/>
    <w:rsid w:val="00901F07"/>
    <w:rsid w:val="00903DFB"/>
    <w:rsid w:val="0090403C"/>
    <w:rsid w:val="00904437"/>
    <w:rsid w:val="00905238"/>
    <w:rsid w:val="00905456"/>
    <w:rsid w:val="00905518"/>
    <w:rsid w:val="0090595C"/>
    <w:rsid w:val="00906AC0"/>
    <w:rsid w:val="009077DB"/>
    <w:rsid w:val="00907B8C"/>
    <w:rsid w:val="00907CA2"/>
    <w:rsid w:val="00907D4C"/>
    <w:rsid w:val="00907E86"/>
    <w:rsid w:val="0091024A"/>
    <w:rsid w:val="0091090F"/>
    <w:rsid w:val="00911A58"/>
    <w:rsid w:val="00911C07"/>
    <w:rsid w:val="00912062"/>
    <w:rsid w:val="0091206A"/>
    <w:rsid w:val="00912BF5"/>
    <w:rsid w:val="009134B5"/>
    <w:rsid w:val="00913B9B"/>
    <w:rsid w:val="0091408E"/>
    <w:rsid w:val="0091441D"/>
    <w:rsid w:val="00914631"/>
    <w:rsid w:val="0091540B"/>
    <w:rsid w:val="009161AE"/>
    <w:rsid w:val="009167DC"/>
    <w:rsid w:val="0091682B"/>
    <w:rsid w:val="00916B3F"/>
    <w:rsid w:val="00916DAC"/>
    <w:rsid w:val="00920147"/>
    <w:rsid w:val="00920312"/>
    <w:rsid w:val="0092152F"/>
    <w:rsid w:val="009224E1"/>
    <w:rsid w:val="009225EB"/>
    <w:rsid w:val="00922AF2"/>
    <w:rsid w:val="009234E2"/>
    <w:rsid w:val="00924800"/>
    <w:rsid w:val="0092498E"/>
    <w:rsid w:val="00925CA4"/>
    <w:rsid w:val="00925D04"/>
    <w:rsid w:val="009265F1"/>
    <w:rsid w:val="00926665"/>
    <w:rsid w:val="009266F0"/>
    <w:rsid w:val="00926A5B"/>
    <w:rsid w:val="00926D44"/>
    <w:rsid w:val="009270B9"/>
    <w:rsid w:val="00927710"/>
    <w:rsid w:val="00927E34"/>
    <w:rsid w:val="00930A0E"/>
    <w:rsid w:val="00931977"/>
    <w:rsid w:val="00931EE0"/>
    <w:rsid w:val="009320E5"/>
    <w:rsid w:val="00933BC9"/>
    <w:rsid w:val="00934309"/>
    <w:rsid w:val="00934585"/>
    <w:rsid w:val="00934B30"/>
    <w:rsid w:val="00934EFC"/>
    <w:rsid w:val="00935B1A"/>
    <w:rsid w:val="00935C34"/>
    <w:rsid w:val="00936AE8"/>
    <w:rsid w:val="0093736C"/>
    <w:rsid w:val="00940382"/>
    <w:rsid w:val="00940B4F"/>
    <w:rsid w:val="00940C55"/>
    <w:rsid w:val="009414FE"/>
    <w:rsid w:val="009415E0"/>
    <w:rsid w:val="00941B06"/>
    <w:rsid w:val="00941E9A"/>
    <w:rsid w:val="009422AA"/>
    <w:rsid w:val="0094246D"/>
    <w:rsid w:val="00942621"/>
    <w:rsid w:val="0094266E"/>
    <w:rsid w:val="00942FD1"/>
    <w:rsid w:val="00943BD5"/>
    <w:rsid w:val="00945302"/>
    <w:rsid w:val="009459A5"/>
    <w:rsid w:val="00945AF1"/>
    <w:rsid w:val="0094642E"/>
    <w:rsid w:val="0094648E"/>
    <w:rsid w:val="009467FB"/>
    <w:rsid w:val="009470F3"/>
    <w:rsid w:val="009472A3"/>
    <w:rsid w:val="00947A78"/>
    <w:rsid w:val="00947C5D"/>
    <w:rsid w:val="00947DB6"/>
    <w:rsid w:val="009501F3"/>
    <w:rsid w:val="00950780"/>
    <w:rsid w:val="00950F67"/>
    <w:rsid w:val="009513F1"/>
    <w:rsid w:val="00952402"/>
    <w:rsid w:val="009537A3"/>
    <w:rsid w:val="009537C0"/>
    <w:rsid w:val="00953B31"/>
    <w:rsid w:val="00954358"/>
    <w:rsid w:val="0095524A"/>
    <w:rsid w:val="0095563D"/>
    <w:rsid w:val="00955742"/>
    <w:rsid w:val="00956309"/>
    <w:rsid w:val="00956C90"/>
    <w:rsid w:val="0095731F"/>
    <w:rsid w:val="00957951"/>
    <w:rsid w:val="00957953"/>
    <w:rsid w:val="00957A43"/>
    <w:rsid w:val="00957E29"/>
    <w:rsid w:val="00960048"/>
    <w:rsid w:val="00960516"/>
    <w:rsid w:val="009607CE"/>
    <w:rsid w:val="00960A18"/>
    <w:rsid w:val="00960C41"/>
    <w:rsid w:val="00961267"/>
    <w:rsid w:val="009614DD"/>
    <w:rsid w:val="00961518"/>
    <w:rsid w:val="00961A12"/>
    <w:rsid w:val="00961F8F"/>
    <w:rsid w:val="00961FD2"/>
    <w:rsid w:val="00962425"/>
    <w:rsid w:val="009629AC"/>
    <w:rsid w:val="00962D81"/>
    <w:rsid w:val="0096329F"/>
    <w:rsid w:val="009638E1"/>
    <w:rsid w:val="00963920"/>
    <w:rsid w:val="009639AA"/>
    <w:rsid w:val="0096423A"/>
    <w:rsid w:val="00964969"/>
    <w:rsid w:val="00964B2D"/>
    <w:rsid w:val="00964C4B"/>
    <w:rsid w:val="00965104"/>
    <w:rsid w:val="009657AB"/>
    <w:rsid w:val="00965839"/>
    <w:rsid w:val="009662A5"/>
    <w:rsid w:val="00966312"/>
    <w:rsid w:val="0096667B"/>
    <w:rsid w:val="00966C7A"/>
    <w:rsid w:val="00966F57"/>
    <w:rsid w:val="00966F7F"/>
    <w:rsid w:val="009672EB"/>
    <w:rsid w:val="0096790A"/>
    <w:rsid w:val="00967C2E"/>
    <w:rsid w:val="00967D65"/>
    <w:rsid w:val="009704FC"/>
    <w:rsid w:val="00970C48"/>
    <w:rsid w:val="00970E65"/>
    <w:rsid w:val="009710AD"/>
    <w:rsid w:val="009712F9"/>
    <w:rsid w:val="009719B4"/>
    <w:rsid w:val="00971EC0"/>
    <w:rsid w:val="0097218B"/>
    <w:rsid w:val="009725CD"/>
    <w:rsid w:val="00972722"/>
    <w:rsid w:val="00972801"/>
    <w:rsid w:val="00972904"/>
    <w:rsid w:val="00972C8D"/>
    <w:rsid w:val="00972D23"/>
    <w:rsid w:val="00973396"/>
    <w:rsid w:val="009737FD"/>
    <w:rsid w:val="00973A57"/>
    <w:rsid w:val="0097406C"/>
    <w:rsid w:val="00974BE7"/>
    <w:rsid w:val="0097506D"/>
    <w:rsid w:val="009752A8"/>
    <w:rsid w:val="009752E5"/>
    <w:rsid w:val="00976143"/>
    <w:rsid w:val="009765AE"/>
    <w:rsid w:val="00976C4B"/>
    <w:rsid w:val="00976CE3"/>
    <w:rsid w:val="0097748A"/>
    <w:rsid w:val="00977B6A"/>
    <w:rsid w:val="00977D31"/>
    <w:rsid w:val="00980375"/>
    <w:rsid w:val="0098049B"/>
    <w:rsid w:val="00980AFE"/>
    <w:rsid w:val="00980E7A"/>
    <w:rsid w:val="00980F10"/>
    <w:rsid w:val="00981646"/>
    <w:rsid w:val="00981662"/>
    <w:rsid w:val="00981F81"/>
    <w:rsid w:val="009820D6"/>
    <w:rsid w:val="00982205"/>
    <w:rsid w:val="00982382"/>
    <w:rsid w:val="00982649"/>
    <w:rsid w:val="00982AE7"/>
    <w:rsid w:val="00982C9E"/>
    <w:rsid w:val="00982DA0"/>
    <w:rsid w:val="00983424"/>
    <w:rsid w:val="00983820"/>
    <w:rsid w:val="00983A70"/>
    <w:rsid w:val="00984339"/>
    <w:rsid w:val="009843F0"/>
    <w:rsid w:val="0098475C"/>
    <w:rsid w:val="00984EDE"/>
    <w:rsid w:val="00985F50"/>
    <w:rsid w:val="00985F9E"/>
    <w:rsid w:val="00986A5B"/>
    <w:rsid w:val="009871FB"/>
    <w:rsid w:val="00987F57"/>
    <w:rsid w:val="00990EC7"/>
    <w:rsid w:val="0099140B"/>
    <w:rsid w:val="00991524"/>
    <w:rsid w:val="00991900"/>
    <w:rsid w:val="0099195F"/>
    <w:rsid w:val="00991AB1"/>
    <w:rsid w:val="00992219"/>
    <w:rsid w:val="00992783"/>
    <w:rsid w:val="00993313"/>
    <w:rsid w:val="00993737"/>
    <w:rsid w:val="00993B47"/>
    <w:rsid w:val="00993C6C"/>
    <w:rsid w:val="00993CE7"/>
    <w:rsid w:val="009959F9"/>
    <w:rsid w:val="00996584"/>
    <w:rsid w:val="00997685"/>
    <w:rsid w:val="009978B3"/>
    <w:rsid w:val="009A00E1"/>
    <w:rsid w:val="009A0CC8"/>
    <w:rsid w:val="009A14FF"/>
    <w:rsid w:val="009A1705"/>
    <w:rsid w:val="009A1B44"/>
    <w:rsid w:val="009A2361"/>
    <w:rsid w:val="009A2400"/>
    <w:rsid w:val="009A2719"/>
    <w:rsid w:val="009A380E"/>
    <w:rsid w:val="009A3B6E"/>
    <w:rsid w:val="009A402B"/>
    <w:rsid w:val="009A404A"/>
    <w:rsid w:val="009A47EC"/>
    <w:rsid w:val="009A4C5C"/>
    <w:rsid w:val="009A4CC8"/>
    <w:rsid w:val="009A4D44"/>
    <w:rsid w:val="009A5165"/>
    <w:rsid w:val="009A5BF0"/>
    <w:rsid w:val="009A5C52"/>
    <w:rsid w:val="009A5EFD"/>
    <w:rsid w:val="009A7468"/>
    <w:rsid w:val="009A74E0"/>
    <w:rsid w:val="009A7DF1"/>
    <w:rsid w:val="009A7EC8"/>
    <w:rsid w:val="009B05EE"/>
    <w:rsid w:val="009B066E"/>
    <w:rsid w:val="009B1634"/>
    <w:rsid w:val="009B16E5"/>
    <w:rsid w:val="009B17F4"/>
    <w:rsid w:val="009B1E93"/>
    <w:rsid w:val="009B2043"/>
    <w:rsid w:val="009B2695"/>
    <w:rsid w:val="009B2BA3"/>
    <w:rsid w:val="009B37F0"/>
    <w:rsid w:val="009B3D01"/>
    <w:rsid w:val="009B3FD0"/>
    <w:rsid w:val="009B418C"/>
    <w:rsid w:val="009B4B32"/>
    <w:rsid w:val="009B4EA7"/>
    <w:rsid w:val="009B57BE"/>
    <w:rsid w:val="009B6EC1"/>
    <w:rsid w:val="009B7DB0"/>
    <w:rsid w:val="009C030C"/>
    <w:rsid w:val="009C0651"/>
    <w:rsid w:val="009C0777"/>
    <w:rsid w:val="009C0954"/>
    <w:rsid w:val="009C0EE2"/>
    <w:rsid w:val="009C0EEA"/>
    <w:rsid w:val="009C12BC"/>
    <w:rsid w:val="009C14BB"/>
    <w:rsid w:val="009C1C9C"/>
    <w:rsid w:val="009C1E86"/>
    <w:rsid w:val="009C2762"/>
    <w:rsid w:val="009C291F"/>
    <w:rsid w:val="009C35BC"/>
    <w:rsid w:val="009C473A"/>
    <w:rsid w:val="009C4C1C"/>
    <w:rsid w:val="009C4FEC"/>
    <w:rsid w:val="009C53D6"/>
    <w:rsid w:val="009C5430"/>
    <w:rsid w:val="009C549A"/>
    <w:rsid w:val="009C5EA4"/>
    <w:rsid w:val="009C619C"/>
    <w:rsid w:val="009C6E05"/>
    <w:rsid w:val="009C737E"/>
    <w:rsid w:val="009C738C"/>
    <w:rsid w:val="009C7BC6"/>
    <w:rsid w:val="009C7E51"/>
    <w:rsid w:val="009C7EB7"/>
    <w:rsid w:val="009C7F17"/>
    <w:rsid w:val="009D06D1"/>
    <w:rsid w:val="009D0847"/>
    <w:rsid w:val="009D0AEC"/>
    <w:rsid w:val="009D143E"/>
    <w:rsid w:val="009D17F5"/>
    <w:rsid w:val="009D1C93"/>
    <w:rsid w:val="009D25E6"/>
    <w:rsid w:val="009D279B"/>
    <w:rsid w:val="009D29A8"/>
    <w:rsid w:val="009D424A"/>
    <w:rsid w:val="009D445D"/>
    <w:rsid w:val="009D485E"/>
    <w:rsid w:val="009D4B9B"/>
    <w:rsid w:val="009D4D08"/>
    <w:rsid w:val="009D55FB"/>
    <w:rsid w:val="009D5775"/>
    <w:rsid w:val="009D595C"/>
    <w:rsid w:val="009D607D"/>
    <w:rsid w:val="009D6279"/>
    <w:rsid w:val="009D657C"/>
    <w:rsid w:val="009D65EB"/>
    <w:rsid w:val="009D6A0A"/>
    <w:rsid w:val="009D75FB"/>
    <w:rsid w:val="009E1372"/>
    <w:rsid w:val="009E15D6"/>
    <w:rsid w:val="009E2448"/>
    <w:rsid w:val="009E24E1"/>
    <w:rsid w:val="009E3A45"/>
    <w:rsid w:val="009E3B29"/>
    <w:rsid w:val="009E3FD9"/>
    <w:rsid w:val="009E43A8"/>
    <w:rsid w:val="009E4D10"/>
    <w:rsid w:val="009E5EEB"/>
    <w:rsid w:val="009E5F60"/>
    <w:rsid w:val="009E7C6D"/>
    <w:rsid w:val="009F0B46"/>
    <w:rsid w:val="009F0CD0"/>
    <w:rsid w:val="009F0DB0"/>
    <w:rsid w:val="009F10E5"/>
    <w:rsid w:val="009F13F8"/>
    <w:rsid w:val="009F1C5B"/>
    <w:rsid w:val="009F1C8C"/>
    <w:rsid w:val="009F1CF1"/>
    <w:rsid w:val="009F1CFD"/>
    <w:rsid w:val="009F1D4F"/>
    <w:rsid w:val="009F20D1"/>
    <w:rsid w:val="009F248D"/>
    <w:rsid w:val="009F2A27"/>
    <w:rsid w:val="009F3096"/>
    <w:rsid w:val="009F3D77"/>
    <w:rsid w:val="009F3EC8"/>
    <w:rsid w:val="009F46B3"/>
    <w:rsid w:val="009F5D9B"/>
    <w:rsid w:val="009F61A9"/>
    <w:rsid w:val="009F676D"/>
    <w:rsid w:val="009F76C6"/>
    <w:rsid w:val="009F7DAD"/>
    <w:rsid w:val="009F7DFD"/>
    <w:rsid w:val="00A00227"/>
    <w:rsid w:val="00A003CC"/>
    <w:rsid w:val="00A0090E"/>
    <w:rsid w:val="00A00A3C"/>
    <w:rsid w:val="00A0144D"/>
    <w:rsid w:val="00A01AA5"/>
    <w:rsid w:val="00A0206B"/>
    <w:rsid w:val="00A02388"/>
    <w:rsid w:val="00A025B7"/>
    <w:rsid w:val="00A02C4E"/>
    <w:rsid w:val="00A02E4D"/>
    <w:rsid w:val="00A02F40"/>
    <w:rsid w:val="00A03915"/>
    <w:rsid w:val="00A03C85"/>
    <w:rsid w:val="00A03CDA"/>
    <w:rsid w:val="00A03CDB"/>
    <w:rsid w:val="00A04096"/>
    <w:rsid w:val="00A0455D"/>
    <w:rsid w:val="00A04620"/>
    <w:rsid w:val="00A04F49"/>
    <w:rsid w:val="00A05554"/>
    <w:rsid w:val="00A0563D"/>
    <w:rsid w:val="00A056C0"/>
    <w:rsid w:val="00A05D9F"/>
    <w:rsid w:val="00A06BCF"/>
    <w:rsid w:val="00A07053"/>
    <w:rsid w:val="00A07654"/>
    <w:rsid w:val="00A07CFB"/>
    <w:rsid w:val="00A07DC9"/>
    <w:rsid w:val="00A07FE8"/>
    <w:rsid w:val="00A10311"/>
    <w:rsid w:val="00A10501"/>
    <w:rsid w:val="00A10B40"/>
    <w:rsid w:val="00A10EF8"/>
    <w:rsid w:val="00A11506"/>
    <w:rsid w:val="00A117C5"/>
    <w:rsid w:val="00A117EB"/>
    <w:rsid w:val="00A12680"/>
    <w:rsid w:val="00A12DF9"/>
    <w:rsid w:val="00A13909"/>
    <w:rsid w:val="00A13E90"/>
    <w:rsid w:val="00A14CC2"/>
    <w:rsid w:val="00A1528E"/>
    <w:rsid w:val="00A15CF2"/>
    <w:rsid w:val="00A15DE4"/>
    <w:rsid w:val="00A16235"/>
    <w:rsid w:val="00A16993"/>
    <w:rsid w:val="00A1762F"/>
    <w:rsid w:val="00A17902"/>
    <w:rsid w:val="00A17990"/>
    <w:rsid w:val="00A2172F"/>
    <w:rsid w:val="00A221F0"/>
    <w:rsid w:val="00A22CD1"/>
    <w:rsid w:val="00A232C7"/>
    <w:rsid w:val="00A23432"/>
    <w:rsid w:val="00A24A53"/>
    <w:rsid w:val="00A251F1"/>
    <w:rsid w:val="00A25338"/>
    <w:rsid w:val="00A254E7"/>
    <w:rsid w:val="00A25676"/>
    <w:rsid w:val="00A25794"/>
    <w:rsid w:val="00A25CE8"/>
    <w:rsid w:val="00A25D80"/>
    <w:rsid w:val="00A261AB"/>
    <w:rsid w:val="00A26549"/>
    <w:rsid w:val="00A26C61"/>
    <w:rsid w:val="00A26E3E"/>
    <w:rsid w:val="00A27AFC"/>
    <w:rsid w:val="00A30165"/>
    <w:rsid w:val="00A307AD"/>
    <w:rsid w:val="00A30C1C"/>
    <w:rsid w:val="00A318BB"/>
    <w:rsid w:val="00A31D30"/>
    <w:rsid w:val="00A31E0F"/>
    <w:rsid w:val="00A323C4"/>
    <w:rsid w:val="00A32527"/>
    <w:rsid w:val="00A327E0"/>
    <w:rsid w:val="00A34574"/>
    <w:rsid w:val="00A34907"/>
    <w:rsid w:val="00A3492A"/>
    <w:rsid w:val="00A349EE"/>
    <w:rsid w:val="00A34FBA"/>
    <w:rsid w:val="00A36063"/>
    <w:rsid w:val="00A3614C"/>
    <w:rsid w:val="00A36259"/>
    <w:rsid w:val="00A3761D"/>
    <w:rsid w:val="00A37D95"/>
    <w:rsid w:val="00A40179"/>
    <w:rsid w:val="00A40342"/>
    <w:rsid w:val="00A40B33"/>
    <w:rsid w:val="00A416C6"/>
    <w:rsid w:val="00A4195F"/>
    <w:rsid w:val="00A420BB"/>
    <w:rsid w:val="00A428FB"/>
    <w:rsid w:val="00A42D33"/>
    <w:rsid w:val="00A4335E"/>
    <w:rsid w:val="00A43BC6"/>
    <w:rsid w:val="00A43DFC"/>
    <w:rsid w:val="00A444D5"/>
    <w:rsid w:val="00A44A42"/>
    <w:rsid w:val="00A44AB6"/>
    <w:rsid w:val="00A44DB2"/>
    <w:rsid w:val="00A4500C"/>
    <w:rsid w:val="00A4693E"/>
    <w:rsid w:val="00A46DB9"/>
    <w:rsid w:val="00A471CB"/>
    <w:rsid w:val="00A479A8"/>
    <w:rsid w:val="00A47BDB"/>
    <w:rsid w:val="00A47D04"/>
    <w:rsid w:val="00A502E5"/>
    <w:rsid w:val="00A50684"/>
    <w:rsid w:val="00A50B3C"/>
    <w:rsid w:val="00A50F0C"/>
    <w:rsid w:val="00A516C9"/>
    <w:rsid w:val="00A51CBF"/>
    <w:rsid w:val="00A5257F"/>
    <w:rsid w:val="00A53071"/>
    <w:rsid w:val="00A53371"/>
    <w:rsid w:val="00A53931"/>
    <w:rsid w:val="00A53DEC"/>
    <w:rsid w:val="00A53E36"/>
    <w:rsid w:val="00A53FB5"/>
    <w:rsid w:val="00A54D92"/>
    <w:rsid w:val="00A550D3"/>
    <w:rsid w:val="00A5511D"/>
    <w:rsid w:val="00A5522D"/>
    <w:rsid w:val="00A554B2"/>
    <w:rsid w:val="00A556D0"/>
    <w:rsid w:val="00A55BA8"/>
    <w:rsid w:val="00A56726"/>
    <w:rsid w:val="00A569C7"/>
    <w:rsid w:val="00A569F1"/>
    <w:rsid w:val="00A56A2E"/>
    <w:rsid w:val="00A56F51"/>
    <w:rsid w:val="00A57774"/>
    <w:rsid w:val="00A57C87"/>
    <w:rsid w:val="00A57F18"/>
    <w:rsid w:val="00A57F65"/>
    <w:rsid w:val="00A600DE"/>
    <w:rsid w:val="00A60505"/>
    <w:rsid w:val="00A613CC"/>
    <w:rsid w:val="00A61556"/>
    <w:rsid w:val="00A623BB"/>
    <w:rsid w:val="00A624BC"/>
    <w:rsid w:val="00A637A5"/>
    <w:rsid w:val="00A63889"/>
    <w:rsid w:val="00A6458C"/>
    <w:rsid w:val="00A6558C"/>
    <w:rsid w:val="00A65847"/>
    <w:rsid w:val="00A65E94"/>
    <w:rsid w:val="00A662A9"/>
    <w:rsid w:val="00A669E3"/>
    <w:rsid w:val="00A67175"/>
    <w:rsid w:val="00A67441"/>
    <w:rsid w:val="00A6785A"/>
    <w:rsid w:val="00A67867"/>
    <w:rsid w:val="00A67E55"/>
    <w:rsid w:val="00A70624"/>
    <w:rsid w:val="00A708A3"/>
    <w:rsid w:val="00A70D60"/>
    <w:rsid w:val="00A7114C"/>
    <w:rsid w:val="00A71B8E"/>
    <w:rsid w:val="00A728B6"/>
    <w:rsid w:val="00A7346E"/>
    <w:rsid w:val="00A735CC"/>
    <w:rsid w:val="00A73674"/>
    <w:rsid w:val="00A73CBB"/>
    <w:rsid w:val="00A73E00"/>
    <w:rsid w:val="00A75625"/>
    <w:rsid w:val="00A75840"/>
    <w:rsid w:val="00A75989"/>
    <w:rsid w:val="00A75B01"/>
    <w:rsid w:val="00A75EC9"/>
    <w:rsid w:val="00A75F65"/>
    <w:rsid w:val="00A7605A"/>
    <w:rsid w:val="00A76CCC"/>
    <w:rsid w:val="00A77593"/>
    <w:rsid w:val="00A77EDB"/>
    <w:rsid w:val="00A77F42"/>
    <w:rsid w:val="00A805BF"/>
    <w:rsid w:val="00A80867"/>
    <w:rsid w:val="00A80B3C"/>
    <w:rsid w:val="00A80CBC"/>
    <w:rsid w:val="00A815AA"/>
    <w:rsid w:val="00A815B4"/>
    <w:rsid w:val="00A81B0C"/>
    <w:rsid w:val="00A81C6A"/>
    <w:rsid w:val="00A81CD0"/>
    <w:rsid w:val="00A82055"/>
    <w:rsid w:val="00A821B1"/>
    <w:rsid w:val="00A83EB3"/>
    <w:rsid w:val="00A8444B"/>
    <w:rsid w:val="00A84F9A"/>
    <w:rsid w:val="00A856CA"/>
    <w:rsid w:val="00A85907"/>
    <w:rsid w:val="00A8618F"/>
    <w:rsid w:val="00A866BD"/>
    <w:rsid w:val="00A86E40"/>
    <w:rsid w:val="00A86F2E"/>
    <w:rsid w:val="00A8721B"/>
    <w:rsid w:val="00A872E9"/>
    <w:rsid w:val="00A87F3C"/>
    <w:rsid w:val="00A90251"/>
    <w:rsid w:val="00A90595"/>
    <w:rsid w:val="00A90983"/>
    <w:rsid w:val="00A90DD6"/>
    <w:rsid w:val="00A91209"/>
    <w:rsid w:val="00A91723"/>
    <w:rsid w:val="00A9196C"/>
    <w:rsid w:val="00A919DC"/>
    <w:rsid w:val="00A91E09"/>
    <w:rsid w:val="00A92237"/>
    <w:rsid w:val="00A92241"/>
    <w:rsid w:val="00A92630"/>
    <w:rsid w:val="00A92854"/>
    <w:rsid w:val="00A92895"/>
    <w:rsid w:val="00A92A7D"/>
    <w:rsid w:val="00A92ACB"/>
    <w:rsid w:val="00A93602"/>
    <w:rsid w:val="00A93996"/>
    <w:rsid w:val="00A94230"/>
    <w:rsid w:val="00A9444B"/>
    <w:rsid w:val="00A9487B"/>
    <w:rsid w:val="00A949CB"/>
    <w:rsid w:val="00A94CC1"/>
    <w:rsid w:val="00A94EC7"/>
    <w:rsid w:val="00A950CD"/>
    <w:rsid w:val="00A95957"/>
    <w:rsid w:val="00A95B94"/>
    <w:rsid w:val="00A96F07"/>
    <w:rsid w:val="00A9740A"/>
    <w:rsid w:val="00A975F8"/>
    <w:rsid w:val="00A97762"/>
    <w:rsid w:val="00AA00CE"/>
    <w:rsid w:val="00AA0645"/>
    <w:rsid w:val="00AA1776"/>
    <w:rsid w:val="00AA178A"/>
    <w:rsid w:val="00AA18D0"/>
    <w:rsid w:val="00AA1DB0"/>
    <w:rsid w:val="00AA1DFB"/>
    <w:rsid w:val="00AA1F5A"/>
    <w:rsid w:val="00AA1FB3"/>
    <w:rsid w:val="00AA2733"/>
    <w:rsid w:val="00AA2A2A"/>
    <w:rsid w:val="00AA3195"/>
    <w:rsid w:val="00AA3254"/>
    <w:rsid w:val="00AA39A7"/>
    <w:rsid w:val="00AA3C5E"/>
    <w:rsid w:val="00AA3DFA"/>
    <w:rsid w:val="00AA519A"/>
    <w:rsid w:val="00AA5440"/>
    <w:rsid w:val="00AA55F6"/>
    <w:rsid w:val="00AA57F2"/>
    <w:rsid w:val="00AA5BA3"/>
    <w:rsid w:val="00AA6291"/>
    <w:rsid w:val="00AA673D"/>
    <w:rsid w:val="00AA70F4"/>
    <w:rsid w:val="00AA76EF"/>
    <w:rsid w:val="00AA7A51"/>
    <w:rsid w:val="00AA7BFA"/>
    <w:rsid w:val="00AB0322"/>
    <w:rsid w:val="00AB045F"/>
    <w:rsid w:val="00AB0751"/>
    <w:rsid w:val="00AB0833"/>
    <w:rsid w:val="00AB132E"/>
    <w:rsid w:val="00AB15EA"/>
    <w:rsid w:val="00AB19FA"/>
    <w:rsid w:val="00AB1D2C"/>
    <w:rsid w:val="00AB2809"/>
    <w:rsid w:val="00AB2B7B"/>
    <w:rsid w:val="00AB2FAF"/>
    <w:rsid w:val="00AB3550"/>
    <w:rsid w:val="00AB3C78"/>
    <w:rsid w:val="00AB3E8E"/>
    <w:rsid w:val="00AB4252"/>
    <w:rsid w:val="00AB4DC3"/>
    <w:rsid w:val="00AB57B2"/>
    <w:rsid w:val="00AB60DB"/>
    <w:rsid w:val="00AB6443"/>
    <w:rsid w:val="00AB6607"/>
    <w:rsid w:val="00AB6D11"/>
    <w:rsid w:val="00AB6F9A"/>
    <w:rsid w:val="00AB73F8"/>
    <w:rsid w:val="00AB7867"/>
    <w:rsid w:val="00AB793C"/>
    <w:rsid w:val="00AC01A4"/>
    <w:rsid w:val="00AC0610"/>
    <w:rsid w:val="00AC1036"/>
    <w:rsid w:val="00AC14E9"/>
    <w:rsid w:val="00AC15B2"/>
    <w:rsid w:val="00AC2602"/>
    <w:rsid w:val="00AC266A"/>
    <w:rsid w:val="00AC28B0"/>
    <w:rsid w:val="00AC2982"/>
    <w:rsid w:val="00AC2BED"/>
    <w:rsid w:val="00AC2BFC"/>
    <w:rsid w:val="00AC2E62"/>
    <w:rsid w:val="00AC2F15"/>
    <w:rsid w:val="00AC5A1B"/>
    <w:rsid w:val="00AC5CA5"/>
    <w:rsid w:val="00AC5F50"/>
    <w:rsid w:val="00AC6069"/>
    <w:rsid w:val="00AC6232"/>
    <w:rsid w:val="00AC6662"/>
    <w:rsid w:val="00AC6F86"/>
    <w:rsid w:val="00AC71EC"/>
    <w:rsid w:val="00AC79FE"/>
    <w:rsid w:val="00AD01CB"/>
    <w:rsid w:val="00AD064E"/>
    <w:rsid w:val="00AD070D"/>
    <w:rsid w:val="00AD0EC6"/>
    <w:rsid w:val="00AD10C2"/>
    <w:rsid w:val="00AD1A22"/>
    <w:rsid w:val="00AD2B21"/>
    <w:rsid w:val="00AD354C"/>
    <w:rsid w:val="00AD397B"/>
    <w:rsid w:val="00AD399E"/>
    <w:rsid w:val="00AD3CB5"/>
    <w:rsid w:val="00AD4539"/>
    <w:rsid w:val="00AD50F5"/>
    <w:rsid w:val="00AD5144"/>
    <w:rsid w:val="00AD579A"/>
    <w:rsid w:val="00AD587B"/>
    <w:rsid w:val="00AD63D1"/>
    <w:rsid w:val="00AD6844"/>
    <w:rsid w:val="00AD68A9"/>
    <w:rsid w:val="00AD6DEF"/>
    <w:rsid w:val="00AD7841"/>
    <w:rsid w:val="00AD7B89"/>
    <w:rsid w:val="00AE0E47"/>
    <w:rsid w:val="00AE1292"/>
    <w:rsid w:val="00AE13A7"/>
    <w:rsid w:val="00AE1D6F"/>
    <w:rsid w:val="00AE1DA3"/>
    <w:rsid w:val="00AE1E37"/>
    <w:rsid w:val="00AE1EDF"/>
    <w:rsid w:val="00AE2DCA"/>
    <w:rsid w:val="00AE2E16"/>
    <w:rsid w:val="00AE30D1"/>
    <w:rsid w:val="00AE33A4"/>
    <w:rsid w:val="00AE355E"/>
    <w:rsid w:val="00AE3781"/>
    <w:rsid w:val="00AE3EE0"/>
    <w:rsid w:val="00AE3F85"/>
    <w:rsid w:val="00AE4265"/>
    <w:rsid w:val="00AE43FA"/>
    <w:rsid w:val="00AE4DB8"/>
    <w:rsid w:val="00AE5192"/>
    <w:rsid w:val="00AE5846"/>
    <w:rsid w:val="00AE5E08"/>
    <w:rsid w:val="00AE6309"/>
    <w:rsid w:val="00AE6A9B"/>
    <w:rsid w:val="00AE6FD4"/>
    <w:rsid w:val="00AE73B4"/>
    <w:rsid w:val="00AE7EBC"/>
    <w:rsid w:val="00AE7FC8"/>
    <w:rsid w:val="00AF0047"/>
    <w:rsid w:val="00AF02D6"/>
    <w:rsid w:val="00AF039C"/>
    <w:rsid w:val="00AF09E3"/>
    <w:rsid w:val="00AF19D6"/>
    <w:rsid w:val="00AF1C2D"/>
    <w:rsid w:val="00AF2A8A"/>
    <w:rsid w:val="00AF2BDE"/>
    <w:rsid w:val="00AF2DA0"/>
    <w:rsid w:val="00AF3514"/>
    <w:rsid w:val="00AF37AE"/>
    <w:rsid w:val="00AF3C9A"/>
    <w:rsid w:val="00AF4052"/>
    <w:rsid w:val="00AF4B69"/>
    <w:rsid w:val="00AF4D30"/>
    <w:rsid w:val="00AF50C4"/>
    <w:rsid w:val="00AF539A"/>
    <w:rsid w:val="00AF540C"/>
    <w:rsid w:val="00AF5873"/>
    <w:rsid w:val="00AF6C0D"/>
    <w:rsid w:val="00AF6C0F"/>
    <w:rsid w:val="00AF7104"/>
    <w:rsid w:val="00AF7959"/>
    <w:rsid w:val="00B002DE"/>
    <w:rsid w:val="00B0067F"/>
    <w:rsid w:val="00B011B9"/>
    <w:rsid w:val="00B01C11"/>
    <w:rsid w:val="00B01F6A"/>
    <w:rsid w:val="00B02838"/>
    <w:rsid w:val="00B02B4F"/>
    <w:rsid w:val="00B02FAA"/>
    <w:rsid w:val="00B03053"/>
    <w:rsid w:val="00B03A96"/>
    <w:rsid w:val="00B0456F"/>
    <w:rsid w:val="00B045DA"/>
    <w:rsid w:val="00B0480E"/>
    <w:rsid w:val="00B049E1"/>
    <w:rsid w:val="00B04F88"/>
    <w:rsid w:val="00B052A0"/>
    <w:rsid w:val="00B06518"/>
    <w:rsid w:val="00B066AB"/>
    <w:rsid w:val="00B071C5"/>
    <w:rsid w:val="00B0780F"/>
    <w:rsid w:val="00B07DA7"/>
    <w:rsid w:val="00B10464"/>
    <w:rsid w:val="00B10B60"/>
    <w:rsid w:val="00B10E53"/>
    <w:rsid w:val="00B11EEF"/>
    <w:rsid w:val="00B11F56"/>
    <w:rsid w:val="00B1204D"/>
    <w:rsid w:val="00B122EF"/>
    <w:rsid w:val="00B12309"/>
    <w:rsid w:val="00B132D9"/>
    <w:rsid w:val="00B13A16"/>
    <w:rsid w:val="00B13CE1"/>
    <w:rsid w:val="00B1477E"/>
    <w:rsid w:val="00B14B22"/>
    <w:rsid w:val="00B14BE9"/>
    <w:rsid w:val="00B14C48"/>
    <w:rsid w:val="00B15F15"/>
    <w:rsid w:val="00B164D7"/>
    <w:rsid w:val="00B17114"/>
    <w:rsid w:val="00B17BFE"/>
    <w:rsid w:val="00B17C3F"/>
    <w:rsid w:val="00B2005B"/>
    <w:rsid w:val="00B2079D"/>
    <w:rsid w:val="00B20D9C"/>
    <w:rsid w:val="00B20FA0"/>
    <w:rsid w:val="00B20FC0"/>
    <w:rsid w:val="00B2164A"/>
    <w:rsid w:val="00B21B06"/>
    <w:rsid w:val="00B222C5"/>
    <w:rsid w:val="00B22A83"/>
    <w:rsid w:val="00B22AF5"/>
    <w:rsid w:val="00B22CC5"/>
    <w:rsid w:val="00B22F07"/>
    <w:rsid w:val="00B2324B"/>
    <w:rsid w:val="00B2337B"/>
    <w:rsid w:val="00B23C39"/>
    <w:rsid w:val="00B24043"/>
    <w:rsid w:val="00B2490D"/>
    <w:rsid w:val="00B24B8C"/>
    <w:rsid w:val="00B256F1"/>
    <w:rsid w:val="00B257D9"/>
    <w:rsid w:val="00B2585A"/>
    <w:rsid w:val="00B25B8C"/>
    <w:rsid w:val="00B25DC2"/>
    <w:rsid w:val="00B26661"/>
    <w:rsid w:val="00B27845"/>
    <w:rsid w:val="00B2792D"/>
    <w:rsid w:val="00B30175"/>
    <w:rsid w:val="00B30EB2"/>
    <w:rsid w:val="00B3107F"/>
    <w:rsid w:val="00B3119D"/>
    <w:rsid w:val="00B314BE"/>
    <w:rsid w:val="00B31EFA"/>
    <w:rsid w:val="00B32C03"/>
    <w:rsid w:val="00B330D2"/>
    <w:rsid w:val="00B333C1"/>
    <w:rsid w:val="00B33569"/>
    <w:rsid w:val="00B33C65"/>
    <w:rsid w:val="00B34342"/>
    <w:rsid w:val="00B34345"/>
    <w:rsid w:val="00B344CB"/>
    <w:rsid w:val="00B35246"/>
    <w:rsid w:val="00B352E7"/>
    <w:rsid w:val="00B35790"/>
    <w:rsid w:val="00B35796"/>
    <w:rsid w:val="00B35AE4"/>
    <w:rsid w:val="00B36D2F"/>
    <w:rsid w:val="00B36DAC"/>
    <w:rsid w:val="00B372C2"/>
    <w:rsid w:val="00B37838"/>
    <w:rsid w:val="00B37E59"/>
    <w:rsid w:val="00B40D12"/>
    <w:rsid w:val="00B41013"/>
    <w:rsid w:val="00B41277"/>
    <w:rsid w:val="00B41527"/>
    <w:rsid w:val="00B418BD"/>
    <w:rsid w:val="00B42154"/>
    <w:rsid w:val="00B42829"/>
    <w:rsid w:val="00B42D8A"/>
    <w:rsid w:val="00B42FD0"/>
    <w:rsid w:val="00B43A1E"/>
    <w:rsid w:val="00B44072"/>
    <w:rsid w:val="00B44B06"/>
    <w:rsid w:val="00B4550F"/>
    <w:rsid w:val="00B45788"/>
    <w:rsid w:val="00B457D4"/>
    <w:rsid w:val="00B45BBB"/>
    <w:rsid w:val="00B45EBC"/>
    <w:rsid w:val="00B46C00"/>
    <w:rsid w:val="00B47360"/>
    <w:rsid w:val="00B476EC"/>
    <w:rsid w:val="00B47FD6"/>
    <w:rsid w:val="00B51529"/>
    <w:rsid w:val="00B51AA7"/>
    <w:rsid w:val="00B53106"/>
    <w:rsid w:val="00B53575"/>
    <w:rsid w:val="00B545B4"/>
    <w:rsid w:val="00B54A24"/>
    <w:rsid w:val="00B57542"/>
    <w:rsid w:val="00B57658"/>
    <w:rsid w:val="00B57A5C"/>
    <w:rsid w:val="00B6018B"/>
    <w:rsid w:val="00B604D0"/>
    <w:rsid w:val="00B62AE7"/>
    <w:rsid w:val="00B62B4E"/>
    <w:rsid w:val="00B62E05"/>
    <w:rsid w:val="00B64ED6"/>
    <w:rsid w:val="00B651D4"/>
    <w:rsid w:val="00B65EB1"/>
    <w:rsid w:val="00B66281"/>
    <w:rsid w:val="00B66329"/>
    <w:rsid w:val="00B67096"/>
    <w:rsid w:val="00B67527"/>
    <w:rsid w:val="00B6790B"/>
    <w:rsid w:val="00B67AE9"/>
    <w:rsid w:val="00B67BF4"/>
    <w:rsid w:val="00B7076C"/>
    <w:rsid w:val="00B707F5"/>
    <w:rsid w:val="00B70B29"/>
    <w:rsid w:val="00B70D4C"/>
    <w:rsid w:val="00B70FEE"/>
    <w:rsid w:val="00B71932"/>
    <w:rsid w:val="00B722FF"/>
    <w:rsid w:val="00B723E6"/>
    <w:rsid w:val="00B72C7D"/>
    <w:rsid w:val="00B72DBF"/>
    <w:rsid w:val="00B73A52"/>
    <w:rsid w:val="00B7444C"/>
    <w:rsid w:val="00B74CF9"/>
    <w:rsid w:val="00B75202"/>
    <w:rsid w:val="00B75607"/>
    <w:rsid w:val="00B75F14"/>
    <w:rsid w:val="00B760A9"/>
    <w:rsid w:val="00B76A50"/>
    <w:rsid w:val="00B76FBD"/>
    <w:rsid w:val="00B77297"/>
    <w:rsid w:val="00B779EC"/>
    <w:rsid w:val="00B77A9B"/>
    <w:rsid w:val="00B77E9A"/>
    <w:rsid w:val="00B8014B"/>
    <w:rsid w:val="00B80A34"/>
    <w:rsid w:val="00B80A6F"/>
    <w:rsid w:val="00B80F14"/>
    <w:rsid w:val="00B80F4C"/>
    <w:rsid w:val="00B827B5"/>
    <w:rsid w:val="00B829F9"/>
    <w:rsid w:val="00B82A7F"/>
    <w:rsid w:val="00B82B28"/>
    <w:rsid w:val="00B8333E"/>
    <w:rsid w:val="00B83541"/>
    <w:rsid w:val="00B8398F"/>
    <w:rsid w:val="00B83A50"/>
    <w:rsid w:val="00B843E1"/>
    <w:rsid w:val="00B8451E"/>
    <w:rsid w:val="00B846B7"/>
    <w:rsid w:val="00B8557D"/>
    <w:rsid w:val="00B85B18"/>
    <w:rsid w:val="00B85B5F"/>
    <w:rsid w:val="00B86052"/>
    <w:rsid w:val="00B862A8"/>
    <w:rsid w:val="00B8641D"/>
    <w:rsid w:val="00B865E3"/>
    <w:rsid w:val="00B91AF6"/>
    <w:rsid w:val="00B9304D"/>
    <w:rsid w:val="00B930CD"/>
    <w:rsid w:val="00B9342C"/>
    <w:rsid w:val="00B93991"/>
    <w:rsid w:val="00B93D9D"/>
    <w:rsid w:val="00B942DB"/>
    <w:rsid w:val="00B9471A"/>
    <w:rsid w:val="00B955CB"/>
    <w:rsid w:val="00B95976"/>
    <w:rsid w:val="00B95EBD"/>
    <w:rsid w:val="00B96216"/>
    <w:rsid w:val="00B9667F"/>
    <w:rsid w:val="00B96E1D"/>
    <w:rsid w:val="00B96EE1"/>
    <w:rsid w:val="00B9708E"/>
    <w:rsid w:val="00B97959"/>
    <w:rsid w:val="00B97AC9"/>
    <w:rsid w:val="00B97D3A"/>
    <w:rsid w:val="00BA00EF"/>
    <w:rsid w:val="00BA0745"/>
    <w:rsid w:val="00BA0C52"/>
    <w:rsid w:val="00BA0FAC"/>
    <w:rsid w:val="00BA15A9"/>
    <w:rsid w:val="00BA1644"/>
    <w:rsid w:val="00BA1DCE"/>
    <w:rsid w:val="00BA1E9D"/>
    <w:rsid w:val="00BA22A6"/>
    <w:rsid w:val="00BA3BF9"/>
    <w:rsid w:val="00BA4ED0"/>
    <w:rsid w:val="00BA533A"/>
    <w:rsid w:val="00BA5A04"/>
    <w:rsid w:val="00BA5F76"/>
    <w:rsid w:val="00BA619B"/>
    <w:rsid w:val="00BA6812"/>
    <w:rsid w:val="00BA690A"/>
    <w:rsid w:val="00BA6981"/>
    <w:rsid w:val="00BA6B93"/>
    <w:rsid w:val="00BA6F98"/>
    <w:rsid w:val="00BA793E"/>
    <w:rsid w:val="00BA79AA"/>
    <w:rsid w:val="00BA7E47"/>
    <w:rsid w:val="00BB03C2"/>
    <w:rsid w:val="00BB04EA"/>
    <w:rsid w:val="00BB0734"/>
    <w:rsid w:val="00BB1847"/>
    <w:rsid w:val="00BB19C6"/>
    <w:rsid w:val="00BB1A71"/>
    <w:rsid w:val="00BB2215"/>
    <w:rsid w:val="00BB27A2"/>
    <w:rsid w:val="00BB2877"/>
    <w:rsid w:val="00BB2A7B"/>
    <w:rsid w:val="00BB3C63"/>
    <w:rsid w:val="00BB3FD6"/>
    <w:rsid w:val="00BB419A"/>
    <w:rsid w:val="00BB4E3F"/>
    <w:rsid w:val="00BB55C2"/>
    <w:rsid w:val="00BB5610"/>
    <w:rsid w:val="00BB6467"/>
    <w:rsid w:val="00BB687D"/>
    <w:rsid w:val="00BB7C8F"/>
    <w:rsid w:val="00BC13FF"/>
    <w:rsid w:val="00BC1759"/>
    <w:rsid w:val="00BC20E7"/>
    <w:rsid w:val="00BC275C"/>
    <w:rsid w:val="00BC3016"/>
    <w:rsid w:val="00BC3AB1"/>
    <w:rsid w:val="00BC3F12"/>
    <w:rsid w:val="00BC3FE8"/>
    <w:rsid w:val="00BC44C3"/>
    <w:rsid w:val="00BC4E4B"/>
    <w:rsid w:val="00BC5382"/>
    <w:rsid w:val="00BC5DF7"/>
    <w:rsid w:val="00BC5E88"/>
    <w:rsid w:val="00BC6236"/>
    <w:rsid w:val="00BC6346"/>
    <w:rsid w:val="00BC69DB"/>
    <w:rsid w:val="00BC6A8F"/>
    <w:rsid w:val="00BC6E70"/>
    <w:rsid w:val="00BC6EDF"/>
    <w:rsid w:val="00BC70A8"/>
    <w:rsid w:val="00BC7518"/>
    <w:rsid w:val="00BC767E"/>
    <w:rsid w:val="00BC7830"/>
    <w:rsid w:val="00BC7831"/>
    <w:rsid w:val="00BC7991"/>
    <w:rsid w:val="00BD0B35"/>
    <w:rsid w:val="00BD0E8E"/>
    <w:rsid w:val="00BD0ECF"/>
    <w:rsid w:val="00BD13AE"/>
    <w:rsid w:val="00BD180E"/>
    <w:rsid w:val="00BD1BB4"/>
    <w:rsid w:val="00BD1F3B"/>
    <w:rsid w:val="00BD21FC"/>
    <w:rsid w:val="00BD3465"/>
    <w:rsid w:val="00BD348B"/>
    <w:rsid w:val="00BD3818"/>
    <w:rsid w:val="00BD3A05"/>
    <w:rsid w:val="00BD4400"/>
    <w:rsid w:val="00BD4841"/>
    <w:rsid w:val="00BD4A46"/>
    <w:rsid w:val="00BD596B"/>
    <w:rsid w:val="00BD5E30"/>
    <w:rsid w:val="00BD629E"/>
    <w:rsid w:val="00BD699B"/>
    <w:rsid w:val="00BD747B"/>
    <w:rsid w:val="00BD772F"/>
    <w:rsid w:val="00BD7FC0"/>
    <w:rsid w:val="00BE0578"/>
    <w:rsid w:val="00BE0BB6"/>
    <w:rsid w:val="00BE151C"/>
    <w:rsid w:val="00BE156B"/>
    <w:rsid w:val="00BE16FA"/>
    <w:rsid w:val="00BE1A3F"/>
    <w:rsid w:val="00BE2761"/>
    <w:rsid w:val="00BE3765"/>
    <w:rsid w:val="00BE3D69"/>
    <w:rsid w:val="00BE3DEC"/>
    <w:rsid w:val="00BE4CC2"/>
    <w:rsid w:val="00BE55AB"/>
    <w:rsid w:val="00BE56A3"/>
    <w:rsid w:val="00BE6246"/>
    <w:rsid w:val="00BE72C6"/>
    <w:rsid w:val="00BE7410"/>
    <w:rsid w:val="00BE7566"/>
    <w:rsid w:val="00BE7642"/>
    <w:rsid w:val="00BE78E8"/>
    <w:rsid w:val="00BE7BF1"/>
    <w:rsid w:val="00BF060B"/>
    <w:rsid w:val="00BF0ED6"/>
    <w:rsid w:val="00BF1E5A"/>
    <w:rsid w:val="00BF23EC"/>
    <w:rsid w:val="00BF2BAB"/>
    <w:rsid w:val="00BF327E"/>
    <w:rsid w:val="00BF3598"/>
    <w:rsid w:val="00BF3C8F"/>
    <w:rsid w:val="00BF3FF9"/>
    <w:rsid w:val="00BF4194"/>
    <w:rsid w:val="00BF45F1"/>
    <w:rsid w:val="00BF55CF"/>
    <w:rsid w:val="00BF5A93"/>
    <w:rsid w:val="00BF5B21"/>
    <w:rsid w:val="00BF6111"/>
    <w:rsid w:val="00BF6369"/>
    <w:rsid w:val="00BF6785"/>
    <w:rsid w:val="00BF6829"/>
    <w:rsid w:val="00BF744B"/>
    <w:rsid w:val="00C001AF"/>
    <w:rsid w:val="00C001CC"/>
    <w:rsid w:val="00C00682"/>
    <w:rsid w:val="00C00916"/>
    <w:rsid w:val="00C01BF3"/>
    <w:rsid w:val="00C02027"/>
    <w:rsid w:val="00C0241F"/>
    <w:rsid w:val="00C02D55"/>
    <w:rsid w:val="00C03071"/>
    <w:rsid w:val="00C03683"/>
    <w:rsid w:val="00C04182"/>
    <w:rsid w:val="00C0468E"/>
    <w:rsid w:val="00C0471A"/>
    <w:rsid w:val="00C0477B"/>
    <w:rsid w:val="00C05ECF"/>
    <w:rsid w:val="00C06684"/>
    <w:rsid w:val="00C07720"/>
    <w:rsid w:val="00C07918"/>
    <w:rsid w:val="00C07953"/>
    <w:rsid w:val="00C07D3E"/>
    <w:rsid w:val="00C07E96"/>
    <w:rsid w:val="00C1061B"/>
    <w:rsid w:val="00C113EA"/>
    <w:rsid w:val="00C11718"/>
    <w:rsid w:val="00C119AB"/>
    <w:rsid w:val="00C11BDD"/>
    <w:rsid w:val="00C12719"/>
    <w:rsid w:val="00C131CA"/>
    <w:rsid w:val="00C139B9"/>
    <w:rsid w:val="00C159D9"/>
    <w:rsid w:val="00C15F8F"/>
    <w:rsid w:val="00C16298"/>
    <w:rsid w:val="00C16474"/>
    <w:rsid w:val="00C1654E"/>
    <w:rsid w:val="00C16861"/>
    <w:rsid w:val="00C16C32"/>
    <w:rsid w:val="00C17379"/>
    <w:rsid w:val="00C17581"/>
    <w:rsid w:val="00C17D41"/>
    <w:rsid w:val="00C200F1"/>
    <w:rsid w:val="00C20F75"/>
    <w:rsid w:val="00C21204"/>
    <w:rsid w:val="00C215EA"/>
    <w:rsid w:val="00C217AE"/>
    <w:rsid w:val="00C2252E"/>
    <w:rsid w:val="00C22651"/>
    <w:rsid w:val="00C2333A"/>
    <w:rsid w:val="00C2367A"/>
    <w:rsid w:val="00C23A3C"/>
    <w:rsid w:val="00C23A50"/>
    <w:rsid w:val="00C23E70"/>
    <w:rsid w:val="00C24041"/>
    <w:rsid w:val="00C240EB"/>
    <w:rsid w:val="00C24BBD"/>
    <w:rsid w:val="00C2546F"/>
    <w:rsid w:val="00C2547D"/>
    <w:rsid w:val="00C258DD"/>
    <w:rsid w:val="00C25BC4"/>
    <w:rsid w:val="00C25FE4"/>
    <w:rsid w:val="00C26023"/>
    <w:rsid w:val="00C2643C"/>
    <w:rsid w:val="00C26475"/>
    <w:rsid w:val="00C266EE"/>
    <w:rsid w:val="00C278C9"/>
    <w:rsid w:val="00C279F0"/>
    <w:rsid w:val="00C301E9"/>
    <w:rsid w:val="00C3063C"/>
    <w:rsid w:val="00C30FDD"/>
    <w:rsid w:val="00C31520"/>
    <w:rsid w:val="00C31B26"/>
    <w:rsid w:val="00C31C11"/>
    <w:rsid w:val="00C31D0B"/>
    <w:rsid w:val="00C32160"/>
    <w:rsid w:val="00C32431"/>
    <w:rsid w:val="00C32447"/>
    <w:rsid w:val="00C33089"/>
    <w:rsid w:val="00C338E5"/>
    <w:rsid w:val="00C33C13"/>
    <w:rsid w:val="00C348F1"/>
    <w:rsid w:val="00C3500A"/>
    <w:rsid w:val="00C3533C"/>
    <w:rsid w:val="00C3573E"/>
    <w:rsid w:val="00C36249"/>
    <w:rsid w:val="00C3635B"/>
    <w:rsid w:val="00C3651F"/>
    <w:rsid w:val="00C36BDA"/>
    <w:rsid w:val="00C36F06"/>
    <w:rsid w:val="00C37D87"/>
    <w:rsid w:val="00C403A7"/>
    <w:rsid w:val="00C403F7"/>
    <w:rsid w:val="00C40801"/>
    <w:rsid w:val="00C4089C"/>
    <w:rsid w:val="00C40939"/>
    <w:rsid w:val="00C40C18"/>
    <w:rsid w:val="00C40C5F"/>
    <w:rsid w:val="00C40E3D"/>
    <w:rsid w:val="00C4153C"/>
    <w:rsid w:val="00C418EB"/>
    <w:rsid w:val="00C41915"/>
    <w:rsid w:val="00C429E5"/>
    <w:rsid w:val="00C42EB5"/>
    <w:rsid w:val="00C43EAA"/>
    <w:rsid w:val="00C447AE"/>
    <w:rsid w:val="00C44ADB"/>
    <w:rsid w:val="00C44FE9"/>
    <w:rsid w:val="00C45153"/>
    <w:rsid w:val="00C4585A"/>
    <w:rsid w:val="00C4639C"/>
    <w:rsid w:val="00C4685C"/>
    <w:rsid w:val="00C468C9"/>
    <w:rsid w:val="00C46A5C"/>
    <w:rsid w:val="00C46D4E"/>
    <w:rsid w:val="00C4773A"/>
    <w:rsid w:val="00C478FF"/>
    <w:rsid w:val="00C47D2A"/>
    <w:rsid w:val="00C5051D"/>
    <w:rsid w:val="00C50DAB"/>
    <w:rsid w:val="00C50E06"/>
    <w:rsid w:val="00C513E1"/>
    <w:rsid w:val="00C51804"/>
    <w:rsid w:val="00C51D54"/>
    <w:rsid w:val="00C51D84"/>
    <w:rsid w:val="00C52F0D"/>
    <w:rsid w:val="00C54923"/>
    <w:rsid w:val="00C54ACA"/>
    <w:rsid w:val="00C551E7"/>
    <w:rsid w:val="00C55443"/>
    <w:rsid w:val="00C55C93"/>
    <w:rsid w:val="00C55D3D"/>
    <w:rsid w:val="00C56436"/>
    <w:rsid w:val="00C56F3B"/>
    <w:rsid w:val="00C601CB"/>
    <w:rsid w:val="00C603E9"/>
    <w:rsid w:val="00C6061A"/>
    <w:rsid w:val="00C610EC"/>
    <w:rsid w:val="00C6142B"/>
    <w:rsid w:val="00C614F5"/>
    <w:rsid w:val="00C6195A"/>
    <w:rsid w:val="00C639FE"/>
    <w:rsid w:val="00C63C4A"/>
    <w:rsid w:val="00C63CB6"/>
    <w:rsid w:val="00C640F6"/>
    <w:rsid w:val="00C64841"/>
    <w:rsid w:val="00C6555B"/>
    <w:rsid w:val="00C65C61"/>
    <w:rsid w:val="00C65F51"/>
    <w:rsid w:val="00C671C1"/>
    <w:rsid w:val="00C677B5"/>
    <w:rsid w:val="00C70296"/>
    <w:rsid w:val="00C70A53"/>
    <w:rsid w:val="00C712B0"/>
    <w:rsid w:val="00C713DD"/>
    <w:rsid w:val="00C718C4"/>
    <w:rsid w:val="00C71B21"/>
    <w:rsid w:val="00C71C33"/>
    <w:rsid w:val="00C71E99"/>
    <w:rsid w:val="00C72178"/>
    <w:rsid w:val="00C7240A"/>
    <w:rsid w:val="00C72750"/>
    <w:rsid w:val="00C72AA0"/>
    <w:rsid w:val="00C7335D"/>
    <w:rsid w:val="00C735EE"/>
    <w:rsid w:val="00C73DC4"/>
    <w:rsid w:val="00C74B70"/>
    <w:rsid w:val="00C75B95"/>
    <w:rsid w:val="00C767D9"/>
    <w:rsid w:val="00C769D6"/>
    <w:rsid w:val="00C76CAD"/>
    <w:rsid w:val="00C77025"/>
    <w:rsid w:val="00C771AF"/>
    <w:rsid w:val="00C77AEF"/>
    <w:rsid w:val="00C77EBB"/>
    <w:rsid w:val="00C806DA"/>
    <w:rsid w:val="00C80DDB"/>
    <w:rsid w:val="00C815C8"/>
    <w:rsid w:val="00C8197C"/>
    <w:rsid w:val="00C82341"/>
    <w:rsid w:val="00C826D2"/>
    <w:rsid w:val="00C83439"/>
    <w:rsid w:val="00C8353E"/>
    <w:rsid w:val="00C83712"/>
    <w:rsid w:val="00C8387F"/>
    <w:rsid w:val="00C8427F"/>
    <w:rsid w:val="00C84497"/>
    <w:rsid w:val="00C84878"/>
    <w:rsid w:val="00C850AA"/>
    <w:rsid w:val="00C850ED"/>
    <w:rsid w:val="00C85178"/>
    <w:rsid w:val="00C85F97"/>
    <w:rsid w:val="00C86A82"/>
    <w:rsid w:val="00C87113"/>
    <w:rsid w:val="00C872E1"/>
    <w:rsid w:val="00C87AE7"/>
    <w:rsid w:val="00C9011C"/>
    <w:rsid w:val="00C9029B"/>
    <w:rsid w:val="00C90EF7"/>
    <w:rsid w:val="00C91710"/>
    <w:rsid w:val="00C91D38"/>
    <w:rsid w:val="00C921C3"/>
    <w:rsid w:val="00C927CB"/>
    <w:rsid w:val="00C936D5"/>
    <w:rsid w:val="00C936EB"/>
    <w:rsid w:val="00C93CAE"/>
    <w:rsid w:val="00C93D04"/>
    <w:rsid w:val="00C93D0E"/>
    <w:rsid w:val="00C93D9C"/>
    <w:rsid w:val="00C9405F"/>
    <w:rsid w:val="00C9478C"/>
    <w:rsid w:val="00C94963"/>
    <w:rsid w:val="00C94A60"/>
    <w:rsid w:val="00C94CD7"/>
    <w:rsid w:val="00C95490"/>
    <w:rsid w:val="00C95718"/>
    <w:rsid w:val="00C959DE"/>
    <w:rsid w:val="00C95A86"/>
    <w:rsid w:val="00C96105"/>
    <w:rsid w:val="00C96298"/>
    <w:rsid w:val="00C97A32"/>
    <w:rsid w:val="00C97EBB"/>
    <w:rsid w:val="00CA0818"/>
    <w:rsid w:val="00CA0B08"/>
    <w:rsid w:val="00CA19DE"/>
    <w:rsid w:val="00CA1BA9"/>
    <w:rsid w:val="00CA1CAD"/>
    <w:rsid w:val="00CA1E99"/>
    <w:rsid w:val="00CA29DF"/>
    <w:rsid w:val="00CA3294"/>
    <w:rsid w:val="00CA39AA"/>
    <w:rsid w:val="00CA42C8"/>
    <w:rsid w:val="00CA46AD"/>
    <w:rsid w:val="00CA47CA"/>
    <w:rsid w:val="00CA497F"/>
    <w:rsid w:val="00CA54C2"/>
    <w:rsid w:val="00CA55B3"/>
    <w:rsid w:val="00CA57BF"/>
    <w:rsid w:val="00CA57E0"/>
    <w:rsid w:val="00CA596D"/>
    <w:rsid w:val="00CA67E9"/>
    <w:rsid w:val="00CA6CB9"/>
    <w:rsid w:val="00CB0103"/>
    <w:rsid w:val="00CB0190"/>
    <w:rsid w:val="00CB01C6"/>
    <w:rsid w:val="00CB1185"/>
    <w:rsid w:val="00CB1A91"/>
    <w:rsid w:val="00CB1DE5"/>
    <w:rsid w:val="00CB225F"/>
    <w:rsid w:val="00CB299C"/>
    <w:rsid w:val="00CB302F"/>
    <w:rsid w:val="00CB3736"/>
    <w:rsid w:val="00CB39E3"/>
    <w:rsid w:val="00CB43B9"/>
    <w:rsid w:val="00CB45E3"/>
    <w:rsid w:val="00CB5313"/>
    <w:rsid w:val="00CB564A"/>
    <w:rsid w:val="00CB5E4C"/>
    <w:rsid w:val="00CB6A5C"/>
    <w:rsid w:val="00CB700B"/>
    <w:rsid w:val="00CB759F"/>
    <w:rsid w:val="00CB7D9C"/>
    <w:rsid w:val="00CB7DD8"/>
    <w:rsid w:val="00CB7E24"/>
    <w:rsid w:val="00CC00B9"/>
    <w:rsid w:val="00CC02CB"/>
    <w:rsid w:val="00CC03F8"/>
    <w:rsid w:val="00CC0C99"/>
    <w:rsid w:val="00CC10DC"/>
    <w:rsid w:val="00CC1405"/>
    <w:rsid w:val="00CC14B7"/>
    <w:rsid w:val="00CC159B"/>
    <w:rsid w:val="00CC1756"/>
    <w:rsid w:val="00CC1C3E"/>
    <w:rsid w:val="00CC1C53"/>
    <w:rsid w:val="00CC24F9"/>
    <w:rsid w:val="00CC2739"/>
    <w:rsid w:val="00CC3479"/>
    <w:rsid w:val="00CC348C"/>
    <w:rsid w:val="00CC399C"/>
    <w:rsid w:val="00CC3B95"/>
    <w:rsid w:val="00CC417D"/>
    <w:rsid w:val="00CC4D30"/>
    <w:rsid w:val="00CC50EE"/>
    <w:rsid w:val="00CC5167"/>
    <w:rsid w:val="00CC636C"/>
    <w:rsid w:val="00CC63B5"/>
    <w:rsid w:val="00CC63CC"/>
    <w:rsid w:val="00CC6575"/>
    <w:rsid w:val="00CC6B7C"/>
    <w:rsid w:val="00CC7112"/>
    <w:rsid w:val="00CC79B4"/>
    <w:rsid w:val="00CC7DF0"/>
    <w:rsid w:val="00CD0027"/>
    <w:rsid w:val="00CD0599"/>
    <w:rsid w:val="00CD118F"/>
    <w:rsid w:val="00CD129D"/>
    <w:rsid w:val="00CD1545"/>
    <w:rsid w:val="00CD22D7"/>
    <w:rsid w:val="00CD2347"/>
    <w:rsid w:val="00CD28F6"/>
    <w:rsid w:val="00CD2CE4"/>
    <w:rsid w:val="00CD3569"/>
    <w:rsid w:val="00CD3ADA"/>
    <w:rsid w:val="00CD4678"/>
    <w:rsid w:val="00CD545D"/>
    <w:rsid w:val="00CD554D"/>
    <w:rsid w:val="00CD5AB4"/>
    <w:rsid w:val="00CD5D31"/>
    <w:rsid w:val="00CD5EED"/>
    <w:rsid w:val="00CD6655"/>
    <w:rsid w:val="00CD6796"/>
    <w:rsid w:val="00CD6FD5"/>
    <w:rsid w:val="00CD743D"/>
    <w:rsid w:val="00CD7517"/>
    <w:rsid w:val="00CD7BC1"/>
    <w:rsid w:val="00CE032A"/>
    <w:rsid w:val="00CE034A"/>
    <w:rsid w:val="00CE0421"/>
    <w:rsid w:val="00CE0E86"/>
    <w:rsid w:val="00CE1055"/>
    <w:rsid w:val="00CE2329"/>
    <w:rsid w:val="00CE295C"/>
    <w:rsid w:val="00CE2C77"/>
    <w:rsid w:val="00CE3149"/>
    <w:rsid w:val="00CE3822"/>
    <w:rsid w:val="00CE3A66"/>
    <w:rsid w:val="00CE470C"/>
    <w:rsid w:val="00CE4AB5"/>
    <w:rsid w:val="00CE5053"/>
    <w:rsid w:val="00CE5107"/>
    <w:rsid w:val="00CE5149"/>
    <w:rsid w:val="00CE569D"/>
    <w:rsid w:val="00CE5D34"/>
    <w:rsid w:val="00CE6AFF"/>
    <w:rsid w:val="00CE779E"/>
    <w:rsid w:val="00CE79C8"/>
    <w:rsid w:val="00CF0A04"/>
    <w:rsid w:val="00CF0C3C"/>
    <w:rsid w:val="00CF0DE2"/>
    <w:rsid w:val="00CF11D6"/>
    <w:rsid w:val="00CF1243"/>
    <w:rsid w:val="00CF2B4A"/>
    <w:rsid w:val="00CF2C46"/>
    <w:rsid w:val="00CF315D"/>
    <w:rsid w:val="00CF36BF"/>
    <w:rsid w:val="00CF3BE9"/>
    <w:rsid w:val="00CF4469"/>
    <w:rsid w:val="00CF48BF"/>
    <w:rsid w:val="00CF4BFF"/>
    <w:rsid w:val="00CF4E5A"/>
    <w:rsid w:val="00CF5104"/>
    <w:rsid w:val="00CF53ED"/>
    <w:rsid w:val="00CF54BE"/>
    <w:rsid w:val="00CF5641"/>
    <w:rsid w:val="00CF568A"/>
    <w:rsid w:val="00CF6BA6"/>
    <w:rsid w:val="00CF7230"/>
    <w:rsid w:val="00CF7525"/>
    <w:rsid w:val="00CF783D"/>
    <w:rsid w:val="00D000E5"/>
    <w:rsid w:val="00D0042C"/>
    <w:rsid w:val="00D01027"/>
    <w:rsid w:val="00D01466"/>
    <w:rsid w:val="00D01957"/>
    <w:rsid w:val="00D01A06"/>
    <w:rsid w:val="00D01D73"/>
    <w:rsid w:val="00D03044"/>
    <w:rsid w:val="00D038BB"/>
    <w:rsid w:val="00D03BAB"/>
    <w:rsid w:val="00D04B26"/>
    <w:rsid w:val="00D04CB6"/>
    <w:rsid w:val="00D05956"/>
    <w:rsid w:val="00D05A7C"/>
    <w:rsid w:val="00D05D3A"/>
    <w:rsid w:val="00D0669D"/>
    <w:rsid w:val="00D06FAA"/>
    <w:rsid w:val="00D07668"/>
    <w:rsid w:val="00D07A6F"/>
    <w:rsid w:val="00D10B0F"/>
    <w:rsid w:val="00D10E4B"/>
    <w:rsid w:val="00D10EBA"/>
    <w:rsid w:val="00D10EBF"/>
    <w:rsid w:val="00D10F04"/>
    <w:rsid w:val="00D113BD"/>
    <w:rsid w:val="00D138FC"/>
    <w:rsid w:val="00D14FF1"/>
    <w:rsid w:val="00D15160"/>
    <w:rsid w:val="00D15E49"/>
    <w:rsid w:val="00D15F14"/>
    <w:rsid w:val="00D162EB"/>
    <w:rsid w:val="00D17146"/>
    <w:rsid w:val="00D17A5F"/>
    <w:rsid w:val="00D17B1F"/>
    <w:rsid w:val="00D20D7D"/>
    <w:rsid w:val="00D21558"/>
    <w:rsid w:val="00D2182A"/>
    <w:rsid w:val="00D21A33"/>
    <w:rsid w:val="00D21A85"/>
    <w:rsid w:val="00D21D35"/>
    <w:rsid w:val="00D22EDF"/>
    <w:rsid w:val="00D23B10"/>
    <w:rsid w:val="00D23D4A"/>
    <w:rsid w:val="00D2413F"/>
    <w:rsid w:val="00D24142"/>
    <w:rsid w:val="00D24192"/>
    <w:rsid w:val="00D25237"/>
    <w:rsid w:val="00D2548E"/>
    <w:rsid w:val="00D256A6"/>
    <w:rsid w:val="00D25700"/>
    <w:rsid w:val="00D25AC3"/>
    <w:rsid w:val="00D260E8"/>
    <w:rsid w:val="00D26173"/>
    <w:rsid w:val="00D268CF"/>
    <w:rsid w:val="00D27770"/>
    <w:rsid w:val="00D278A4"/>
    <w:rsid w:val="00D27C57"/>
    <w:rsid w:val="00D302AF"/>
    <w:rsid w:val="00D30757"/>
    <w:rsid w:val="00D308C7"/>
    <w:rsid w:val="00D31847"/>
    <w:rsid w:val="00D319DA"/>
    <w:rsid w:val="00D31D83"/>
    <w:rsid w:val="00D32261"/>
    <w:rsid w:val="00D32BE9"/>
    <w:rsid w:val="00D32CBA"/>
    <w:rsid w:val="00D332BC"/>
    <w:rsid w:val="00D3330B"/>
    <w:rsid w:val="00D337FF"/>
    <w:rsid w:val="00D33F14"/>
    <w:rsid w:val="00D33FEE"/>
    <w:rsid w:val="00D34290"/>
    <w:rsid w:val="00D345ED"/>
    <w:rsid w:val="00D34775"/>
    <w:rsid w:val="00D35BC3"/>
    <w:rsid w:val="00D361F6"/>
    <w:rsid w:val="00D3632E"/>
    <w:rsid w:val="00D37C5E"/>
    <w:rsid w:val="00D37F9B"/>
    <w:rsid w:val="00D4046C"/>
    <w:rsid w:val="00D40544"/>
    <w:rsid w:val="00D40558"/>
    <w:rsid w:val="00D40E08"/>
    <w:rsid w:val="00D417C9"/>
    <w:rsid w:val="00D41AC8"/>
    <w:rsid w:val="00D42003"/>
    <w:rsid w:val="00D4222D"/>
    <w:rsid w:val="00D42659"/>
    <w:rsid w:val="00D42AAF"/>
    <w:rsid w:val="00D4306C"/>
    <w:rsid w:val="00D430C6"/>
    <w:rsid w:val="00D43A4C"/>
    <w:rsid w:val="00D43D66"/>
    <w:rsid w:val="00D447A4"/>
    <w:rsid w:val="00D44BCC"/>
    <w:rsid w:val="00D452C7"/>
    <w:rsid w:val="00D4575D"/>
    <w:rsid w:val="00D46004"/>
    <w:rsid w:val="00D46D73"/>
    <w:rsid w:val="00D470CD"/>
    <w:rsid w:val="00D47117"/>
    <w:rsid w:val="00D47239"/>
    <w:rsid w:val="00D4786E"/>
    <w:rsid w:val="00D50009"/>
    <w:rsid w:val="00D50520"/>
    <w:rsid w:val="00D50633"/>
    <w:rsid w:val="00D50D81"/>
    <w:rsid w:val="00D51274"/>
    <w:rsid w:val="00D5130B"/>
    <w:rsid w:val="00D51CD6"/>
    <w:rsid w:val="00D5301A"/>
    <w:rsid w:val="00D536AD"/>
    <w:rsid w:val="00D53A6F"/>
    <w:rsid w:val="00D53AEE"/>
    <w:rsid w:val="00D53B14"/>
    <w:rsid w:val="00D549C6"/>
    <w:rsid w:val="00D54EC6"/>
    <w:rsid w:val="00D550AA"/>
    <w:rsid w:val="00D5531B"/>
    <w:rsid w:val="00D56877"/>
    <w:rsid w:val="00D5693B"/>
    <w:rsid w:val="00D56F36"/>
    <w:rsid w:val="00D57614"/>
    <w:rsid w:val="00D57ECC"/>
    <w:rsid w:val="00D601DA"/>
    <w:rsid w:val="00D60CE2"/>
    <w:rsid w:val="00D611A8"/>
    <w:rsid w:val="00D6155E"/>
    <w:rsid w:val="00D61DC7"/>
    <w:rsid w:val="00D625F1"/>
    <w:rsid w:val="00D6260A"/>
    <w:rsid w:val="00D62B6C"/>
    <w:rsid w:val="00D62C20"/>
    <w:rsid w:val="00D62F01"/>
    <w:rsid w:val="00D6303D"/>
    <w:rsid w:val="00D63879"/>
    <w:rsid w:val="00D64354"/>
    <w:rsid w:val="00D64C08"/>
    <w:rsid w:val="00D6513C"/>
    <w:rsid w:val="00D65241"/>
    <w:rsid w:val="00D664B2"/>
    <w:rsid w:val="00D664D5"/>
    <w:rsid w:val="00D66CC3"/>
    <w:rsid w:val="00D66D36"/>
    <w:rsid w:val="00D670E1"/>
    <w:rsid w:val="00D676BB"/>
    <w:rsid w:val="00D67D7F"/>
    <w:rsid w:val="00D67E6E"/>
    <w:rsid w:val="00D67EB8"/>
    <w:rsid w:val="00D70828"/>
    <w:rsid w:val="00D710CE"/>
    <w:rsid w:val="00D7146B"/>
    <w:rsid w:val="00D722AF"/>
    <w:rsid w:val="00D72BA0"/>
    <w:rsid w:val="00D72F41"/>
    <w:rsid w:val="00D72FD6"/>
    <w:rsid w:val="00D7386A"/>
    <w:rsid w:val="00D73AAC"/>
    <w:rsid w:val="00D73B8B"/>
    <w:rsid w:val="00D73D95"/>
    <w:rsid w:val="00D7457E"/>
    <w:rsid w:val="00D747D6"/>
    <w:rsid w:val="00D74905"/>
    <w:rsid w:val="00D749D7"/>
    <w:rsid w:val="00D74A30"/>
    <w:rsid w:val="00D7538C"/>
    <w:rsid w:val="00D75F70"/>
    <w:rsid w:val="00D75F71"/>
    <w:rsid w:val="00D76197"/>
    <w:rsid w:val="00D76810"/>
    <w:rsid w:val="00D76BB5"/>
    <w:rsid w:val="00D76C52"/>
    <w:rsid w:val="00D77CD2"/>
    <w:rsid w:val="00D809AC"/>
    <w:rsid w:val="00D81746"/>
    <w:rsid w:val="00D81F4B"/>
    <w:rsid w:val="00D82590"/>
    <w:rsid w:val="00D82A6F"/>
    <w:rsid w:val="00D831A2"/>
    <w:rsid w:val="00D83987"/>
    <w:rsid w:val="00D839BA"/>
    <w:rsid w:val="00D83B60"/>
    <w:rsid w:val="00D83F1A"/>
    <w:rsid w:val="00D84156"/>
    <w:rsid w:val="00D856D4"/>
    <w:rsid w:val="00D86256"/>
    <w:rsid w:val="00D8646F"/>
    <w:rsid w:val="00D86499"/>
    <w:rsid w:val="00D868DB"/>
    <w:rsid w:val="00D86913"/>
    <w:rsid w:val="00D86BCD"/>
    <w:rsid w:val="00D87BE2"/>
    <w:rsid w:val="00D902B7"/>
    <w:rsid w:val="00D910D0"/>
    <w:rsid w:val="00D91C44"/>
    <w:rsid w:val="00D91F1B"/>
    <w:rsid w:val="00D92180"/>
    <w:rsid w:val="00D924D3"/>
    <w:rsid w:val="00D9421F"/>
    <w:rsid w:val="00D95613"/>
    <w:rsid w:val="00D95CB7"/>
    <w:rsid w:val="00D95D18"/>
    <w:rsid w:val="00D95D19"/>
    <w:rsid w:val="00D971B2"/>
    <w:rsid w:val="00D97265"/>
    <w:rsid w:val="00D973FF"/>
    <w:rsid w:val="00D97461"/>
    <w:rsid w:val="00D9761C"/>
    <w:rsid w:val="00D9761E"/>
    <w:rsid w:val="00D97818"/>
    <w:rsid w:val="00D97B81"/>
    <w:rsid w:val="00D97C48"/>
    <w:rsid w:val="00DA036E"/>
    <w:rsid w:val="00DA0D7C"/>
    <w:rsid w:val="00DA1722"/>
    <w:rsid w:val="00DA1A6E"/>
    <w:rsid w:val="00DA1A76"/>
    <w:rsid w:val="00DA1F92"/>
    <w:rsid w:val="00DA1FD0"/>
    <w:rsid w:val="00DA2759"/>
    <w:rsid w:val="00DA2A3E"/>
    <w:rsid w:val="00DA2DD7"/>
    <w:rsid w:val="00DA31CE"/>
    <w:rsid w:val="00DA37B0"/>
    <w:rsid w:val="00DA39F1"/>
    <w:rsid w:val="00DA3C9D"/>
    <w:rsid w:val="00DA46AA"/>
    <w:rsid w:val="00DA4811"/>
    <w:rsid w:val="00DA4A46"/>
    <w:rsid w:val="00DA4C0D"/>
    <w:rsid w:val="00DA55F4"/>
    <w:rsid w:val="00DA566C"/>
    <w:rsid w:val="00DA7AF7"/>
    <w:rsid w:val="00DB06EA"/>
    <w:rsid w:val="00DB0983"/>
    <w:rsid w:val="00DB09F4"/>
    <w:rsid w:val="00DB0F23"/>
    <w:rsid w:val="00DB11C5"/>
    <w:rsid w:val="00DB152E"/>
    <w:rsid w:val="00DB1EF7"/>
    <w:rsid w:val="00DB2044"/>
    <w:rsid w:val="00DB22D5"/>
    <w:rsid w:val="00DB28CE"/>
    <w:rsid w:val="00DB33CF"/>
    <w:rsid w:val="00DB3E1E"/>
    <w:rsid w:val="00DB4BED"/>
    <w:rsid w:val="00DB4C71"/>
    <w:rsid w:val="00DB4F56"/>
    <w:rsid w:val="00DB4FB7"/>
    <w:rsid w:val="00DB53D9"/>
    <w:rsid w:val="00DB5DA8"/>
    <w:rsid w:val="00DB5E6E"/>
    <w:rsid w:val="00DB6AD8"/>
    <w:rsid w:val="00DB6BD1"/>
    <w:rsid w:val="00DB72CB"/>
    <w:rsid w:val="00DC04F4"/>
    <w:rsid w:val="00DC143C"/>
    <w:rsid w:val="00DC14FD"/>
    <w:rsid w:val="00DC1595"/>
    <w:rsid w:val="00DC1867"/>
    <w:rsid w:val="00DC1974"/>
    <w:rsid w:val="00DC1A42"/>
    <w:rsid w:val="00DC24CC"/>
    <w:rsid w:val="00DC2665"/>
    <w:rsid w:val="00DC2D9B"/>
    <w:rsid w:val="00DC3459"/>
    <w:rsid w:val="00DC3692"/>
    <w:rsid w:val="00DC3A21"/>
    <w:rsid w:val="00DC460E"/>
    <w:rsid w:val="00DC4D9C"/>
    <w:rsid w:val="00DC501D"/>
    <w:rsid w:val="00DC52A4"/>
    <w:rsid w:val="00DC53F8"/>
    <w:rsid w:val="00DC5639"/>
    <w:rsid w:val="00DC5883"/>
    <w:rsid w:val="00DC58D8"/>
    <w:rsid w:val="00DC5951"/>
    <w:rsid w:val="00DC5CC0"/>
    <w:rsid w:val="00DC67AB"/>
    <w:rsid w:val="00DC67D3"/>
    <w:rsid w:val="00DC68F5"/>
    <w:rsid w:val="00DC6B89"/>
    <w:rsid w:val="00DC6F94"/>
    <w:rsid w:val="00DC7C81"/>
    <w:rsid w:val="00DD04A2"/>
    <w:rsid w:val="00DD10C3"/>
    <w:rsid w:val="00DD134B"/>
    <w:rsid w:val="00DD1BD4"/>
    <w:rsid w:val="00DD1ECF"/>
    <w:rsid w:val="00DD239F"/>
    <w:rsid w:val="00DD280B"/>
    <w:rsid w:val="00DD2965"/>
    <w:rsid w:val="00DD2ABB"/>
    <w:rsid w:val="00DD2B77"/>
    <w:rsid w:val="00DD3050"/>
    <w:rsid w:val="00DD30B5"/>
    <w:rsid w:val="00DD3F54"/>
    <w:rsid w:val="00DD47C6"/>
    <w:rsid w:val="00DD4827"/>
    <w:rsid w:val="00DD4B24"/>
    <w:rsid w:val="00DD5780"/>
    <w:rsid w:val="00DD5EDA"/>
    <w:rsid w:val="00DD65AF"/>
    <w:rsid w:val="00DD68DC"/>
    <w:rsid w:val="00DD74E3"/>
    <w:rsid w:val="00DD760B"/>
    <w:rsid w:val="00DE08E7"/>
    <w:rsid w:val="00DE0BA5"/>
    <w:rsid w:val="00DE0CCB"/>
    <w:rsid w:val="00DE0CFE"/>
    <w:rsid w:val="00DE0DF0"/>
    <w:rsid w:val="00DE15A3"/>
    <w:rsid w:val="00DE2A9A"/>
    <w:rsid w:val="00DE2C5F"/>
    <w:rsid w:val="00DE2EBD"/>
    <w:rsid w:val="00DE3CAD"/>
    <w:rsid w:val="00DE4986"/>
    <w:rsid w:val="00DE4998"/>
    <w:rsid w:val="00DE4A69"/>
    <w:rsid w:val="00DE4BCE"/>
    <w:rsid w:val="00DE545E"/>
    <w:rsid w:val="00DE5531"/>
    <w:rsid w:val="00DE5CA4"/>
    <w:rsid w:val="00DF0B55"/>
    <w:rsid w:val="00DF0DC2"/>
    <w:rsid w:val="00DF0E1C"/>
    <w:rsid w:val="00DF10ED"/>
    <w:rsid w:val="00DF1DE9"/>
    <w:rsid w:val="00DF256B"/>
    <w:rsid w:val="00DF31DF"/>
    <w:rsid w:val="00DF3734"/>
    <w:rsid w:val="00DF3C43"/>
    <w:rsid w:val="00DF3CFD"/>
    <w:rsid w:val="00DF3E98"/>
    <w:rsid w:val="00DF44EE"/>
    <w:rsid w:val="00DF4535"/>
    <w:rsid w:val="00DF4794"/>
    <w:rsid w:val="00DF4CB8"/>
    <w:rsid w:val="00DF4E3A"/>
    <w:rsid w:val="00DF582E"/>
    <w:rsid w:val="00DF5DA7"/>
    <w:rsid w:val="00DF5FD9"/>
    <w:rsid w:val="00DF6024"/>
    <w:rsid w:val="00DF6564"/>
    <w:rsid w:val="00DF6E62"/>
    <w:rsid w:val="00DF7316"/>
    <w:rsid w:val="00DF73F5"/>
    <w:rsid w:val="00DF7861"/>
    <w:rsid w:val="00DF7BBB"/>
    <w:rsid w:val="00DF7CE6"/>
    <w:rsid w:val="00E00F89"/>
    <w:rsid w:val="00E01394"/>
    <w:rsid w:val="00E01460"/>
    <w:rsid w:val="00E01B1A"/>
    <w:rsid w:val="00E0276A"/>
    <w:rsid w:val="00E02780"/>
    <w:rsid w:val="00E02CAE"/>
    <w:rsid w:val="00E02D28"/>
    <w:rsid w:val="00E02FE9"/>
    <w:rsid w:val="00E031FF"/>
    <w:rsid w:val="00E035EB"/>
    <w:rsid w:val="00E03D14"/>
    <w:rsid w:val="00E049B9"/>
    <w:rsid w:val="00E04FBC"/>
    <w:rsid w:val="00E04FFE"/>
    <w:rsid w:val="00E05DB8"/>
    <w:rsid w:val="00E065A9"/>
    <w:rsid w:val="00E06D2C"/>
    <w:rsid w:val="00E103AA"/>
    <w:rsid w:val="00E104E5"/>
    <w:rsid w:val="00E10704"/>
    <w:rsid w:val="00E1074F"/>
    <w:rsid w:val="00E108D4"/>
    <w:rsid w:val="00E10B28"/>
    <w:rsid w:val="00E10C73"/>
    <w:rsid w:val="00E110FB"/>
    <w:rsid w:val="00E111FF"/>
    <w:rsid w:val="00E112E1"/>
    <w:rsid w:val="00E1166A"/>
    <w:rsid w:val="00E1175C"/>
    <w:rsid w:val="00E11CD7"/>
    <w:rsid w:val="00E11E6C"/>
    <w:rsid w:val="00E12E36"/>
    <w:rsid w:val="00E131FC"/>
    <w:rsid w:val="00E13D0A"/>
    <w:rsid w:val="00E14864"/>
    <w:rsid w:val="00E14C13"/>
    <w:rsid w:val="00E14CC6"/>
    <w:rsid w:val="00E14FAD"/>
    <w:rsid w:val="00E150B5"/>
    <w:rsid w:val="00E15764"/>
    <w:rsid w:val="00E16618"/>
    <w:rsid w:val="00E16671"/>
    <w:rsid w:val="00E16696"/>
    <w:rsid w:val="00E16B54"/>
    <w:rsid w:val="00E16CA4"/>
    <w:rsid w:val="00E17049"/>
    <w:rsid w:val="00E172BC"/>
    <w:rsid w:val="00E178A4"/>
    <w:rsid w:val="00E2070D"/>
    <w:rsid w:val="00E20943"/>
    <w:rsid w:val="00E20E3F"/>
    <w:rsid w:val="00E21F20"/>
    <w:rsid w:val="00E223D1"/>
    <w:rsid w:val="00E23789"/>
    <w:rsid w:val="00E237B4"/>
    <w:rsid w:val="00E23A7D"/>
    <w:rsid w:val="00E2569C"/>
    <w:rsid w:val="00E25F7D"/>
    <w:rsid w:val="00E260BE"/>
    <w:rsid w:val="00E267D6"/>
    <w:rsid w:val="00E275F6"/>
    <w:rsid w:val="00E27665"/>
    <w:rsid w:val="00E3057C"/>
    <w:rsid w:val="00E30A15"/>
    <w:rsid w:val="00E31556"/>
    <w:rsid w:val="00E31601"/>
    <w:rsid w:val="00E3172F"/>
    <w:rsid w:val="00E31914"/>
    <w:rsid w:val="00E31B0E"/>
    <w:rsid w:val="00E31BD6"/>
    <w:rsid w:val="00E32033"/>
    <w:rsid w:val="00E32111"/>
    <w:rsid w:val="00E33353"/>
    <w:rsid w:val="00E33A71"/>
    <w:rsid w:val="00E34266"/>
    <w:rsid w:val="00E34492"/>
    <w:rsid w:val="00E34A72"/>
    <w:rsid w:val="00E34D98"/>
    <w:rsid w:val="00E35ECD"/>
    <w:rsid w:val="00E35EFC"/>
    <w:rsid w:val="00E36113"/>
    <w:rsid w:val="00E37652"/>
    <w:rsid w:val="00E4028D"/>
    <w:rsid w:val="00E4086B"/>
    <w:rsid w:val="00E41058"/>
    <w:rsid w:val="00E41491"/>
    <w:rsid w:val="00E415F3"/>
    <w:rsid w:val="00E419BE"/>
    <w:rsid w:val="00E41B07"/>
    <w:rsid w:val="00E422CB"/>
    <w:rsid w:val="00E43040"/>
    <w:rsid w:val="00E438A9"/>
    <w:rsid w:val="00E43B8F"/>
    <w:rsid w:val="00E43F33"/>
    <w:rsid w:val="00E4403B"/>
    <w:rsid w:val="00E4484B"/>
    <w:rsid w:val="00E45091"/>
    <w:rsid w:val="00E45206"/>
    <w:rsid w:val="00E4539A"/>
    <w:rsid w:val="00E4583A"/>
    <w:rsid w:val="00E45E8C"/>
    <w:rsid w:val="00E463E6"/>
    <w:rsid w:val="00E466BC"/>
    <w:rsid w:val="00E46A76"/>
    <w:rsid w:val="00E4733A"/>
    <w:rsid w:val="00E477F6"/>
    <w:rsid w:val="00E478BD"/>
    <w:rsid w:val="00E478F5"/>
    <w:rsid w:val="00E47993"/>
    <w:rsid w:val="00E47E36"/>
    <w:rsid w:val="00E47FD1"/>
    <w:rsid w:val="00E5017C"/>
    <w:rsid w:val="00E5084B"/>
    <w:rsid w:val="00E50BB3"/>
    <w:rsid w:val="00E50BB4"/>
    <w:rsid w:val="00E50BBF"/>
    <w:rsid w:val="00E5148B"/>
    <w:rsid w:val="00E51719"/>
    <w:rsid w:val="00E519AD"/>
    <w:rsid w:val="00E5298A"/>
    <w:rsid w:val="00E52F5D"/>
    <w:rsid w:val="00E536B2"/>
    <w:rsid w:val="00E53A15"/>
    <w:rsid w:val="00E53C3A"/>
    <w:rsid w:val="00E53F6F"/>
    <w:rsid w:val="00E54D24"/>
    <w:rsid w:val="00E550D0"/>
    <w:rsid w:val="00E55177"/>
    <w:rsid w:val="00E55417"/>
    <w:rsid w:val="00E55B3D"/>
    <w:rsid w:val="00E55B43"/>
    <w:rsid w:val="00E55D53"/>
    <w:rsid w:val="00E55E3D"/>
    <w:rsid w:val="00E56A39"/>
    <w:rsid w:val="00E5706E"/>
    <w:rsid w:val="00E60387"/>
    <w:rsid w:val="00E60463"/>
    <w:rsid w:val="00E60738"/>
    <w:rsid w:val="00E60A5B"/>
    <w:rsid w:val="00E60DE4"/>
    <w:rsid w:val="00E615BC"/>
    <w:rsid w:val="00E615F1"/>
    <w:rsid w:val="00E61FB8"/>
    <w:rsid w:val="00E62251"/>
    <w:rsid w:val="00E623A4"/>
    <w:rsid w:val="00E625CB"/>
    <w:rsid w:val="00E6297B"/>
    <w:rsid w:val="00E62C78"/>
    <w:rsid w:val="00E62CA2"/>
    <w:rsid w:val="00E632E9"/>
    <w:rsid w:val="00E633D0"/>
    <w:rsid w:val="00E63419"/>
    <w:rsid w:val="00E64835"/>
    <w:rsid w:val="00E64BBD"/>
    <w:rsid w:val="00E65136"/>
    <w:rsid w:val="00E651E7"/>
    <w:rsid w:val="00E655D3"/>
    <w:rsid w:val="00E656FD"/>
    <w:rsid w:val="00E65E76"/>
    <w:rsid w:val="00E66034"/>
    <w:rsid w:val="00E66076"/>
    <w:rsid w:val="00E6639C"/>
    <w:rsid w:val="00E669A0"/>
    <w:rsid w:val="00E66ED3"/>
    <w:rsid w:val="00E66F80"/>
    <w:rsid w:val="00E67A53"/>
    <w:rsid w:val="00E67C41"/>
    <w:rsid w:val="00E704D6"/>
    <w:rsid w:val="00E705B0"/>
    <w:rsid w:val="00E7105F"/>
    <w:rsid w:val="00E710FA"/>
    <w:rsid w:val="00E71C00"/>
    <w:rsid w:val="00E71CAF"/>
    <w:rsid w:val="00E7296D"/>
    <w:rsid w:val="00E72A3E"/>
    <w:rsid w:val="00E7356B"/>
    <w:rsid w:val="00E73945"/>
    <w:rsid w:val="00E74675"/>
    <w:rsid w:val="00E74824"/>
    <w:rsid w:val="00E74C91"/>
    <w:rsid w:val="00E751CC"/>
    <w:rsid w:val="00E7550A"/>
    <w:rsid w:val="00E756F9"/>
    <w:rsid w:val="00E7610C"/>
    <w:rsid w:val="00E7617F"/>
    <w:rsid w:val="00E763A8"/>
    <w:rsid w:val="00E76815"/>
    <w:rsid w:val="00E76986"/>
    <w:rsid w:val="00E76CD4"/>
    <w:rsid w:val="00E76DC2"/>
    <w:rsid w:val="00E76E72"/>
    <w:rsid w:val="00E771AA"/>
    <w:rsid w:val="00E77602"/>
    <w:rsid w:val="00E77620"/>
    <w:rsid w:val="00E77DEF"/>
    <w:rsid w:val="00E800B2"/>
    <w:rsid w:val="00E806E7"/>
    <w:rsid w:val="00E81021"/>
    <w:rsid w:val="00E819F6"/>
    <w:rsid w:val="00E81FA5"/>
    <w:rsid w:val="00E8215F"/>
    <w:rsid w:val="00E82875"/>
    <w:rsid w:val="00E8335C"/>
    <w:rsid w:val="00E8338B"/>
    <w:rsid w:val="00E84881"/>
    <w:rsid w:val="00E850BD"/>
    <w:rsid w:val="00E8525A"/>
    <w:rsid w:val="00E859CD"/>
    <w:rsid w:val="00E86098"/>
    <w:rsid w:val="00E902B4"/>
    <w:rsid w:val="00E90328"/>
    <w:rsid w:val="00E903AD"/>
    <w:rsid w:val="00E903B7"/>
    <w:rsid w:val="00E914D8"/>
    <w:rsid w:val="00E92131"/>
    <w:rsid w:val="00E9297F"/>
    <w:rsid w:val="00E92CC8"/>
    <w:rsid w:val="00E93482"/>
    <w:rsid w:val="00E94075"/>
    <w:rsid w:val="00E9444B"/>
    <w:rsid w:val="00E9454B"/>
    <w:rsid w:val="00E94561"/>
    <w:rsid w:val="00E94ED5"/>
    <w:rsid w:val="00E95789"/>
    <w:rsid w:val="00E9593E"/>
    <w:rsid w:val="00E962A7"/>
    <w:rsid w:val="00E96D24"/>
    <w:rsid w:val="00E97567"/>
    <w:rsid w:val="00E97662"/>
    <w:rsid w:val="00E97921"/>
    <w:rsid w:val="00EA007C"/>
    <w:rsid w:val="00EA0A93"/>
    <w:rsid w:val="00EA0B09"/>
    <w:rsid w:val="00EA0C93"/>
    <w:rsid w:val="00EA1736"/>
    <w:rsid w:val="00EA1737"/>
    <w:rsid w:val="00EA1776"/>
    <w:rsid w:val="00EA1A57"/>
    <w:rsid w:val="00EA1B24"/>
    <w:rsid w:val="00EA2AD4"/>
    <w:rsid w:val="00EA2F88"/>
    <w:rsid w:val="00EA39D5"/>
    <w:rsid w:val="00EA4319"/>
    <w:rsid w:val="00EA4471"/>
    <w:rsid w:val="00EA49A1"/>
    <w:rsid w:val="00EA595E"/>
    <w:rsid w:val="00EA669A"/>
    <w:rsid w:val="00EA7CDA"/>
    <w:rsid w:val="00EB0156"/>
    <w:rsid w:val="00EB0370"/>
    <w:rsid w:val="00EB0794"/>
    <w:rsid w:val="00EB099F"/>
    <w:rsid w:val="00EB0A02"/>
    <w:rsid w:val="00EB0CE1"/>
    <w:rsid w:val="00EB0E27"/>
    <w:rsid w:val="00EB1771"/>
    <w:rsid w:val="00EB1B1E"/>
    <w:rsid w:val="00EB2A64"/>
    <w:rsid w:val="00EB2C97"/>
    <w:rsid w:val="00EB3469"/>
    <w:rsid w:val="00EB3634"/>
    <w:rsid w:val="00EB3C86"/>
    <w:rsid w:val="00EB42BC"/>
    <w:rsid w:val="00EB4314"/>
    <w:rsid w:val="00EB4376"/>
    <w:rsid w:val="00EB532E"/>
    <w:rsid w:val="00EB5AFE"/>
    <w:rsid w:val="00EB63A0"/>
    <w:rsid w:val="00EB6790"/>
    <w:rsid w:val="00EB6B8F"/>
    <w:rsid w:val="00EB750E"/>
    <w:rsid w:val="00EB752C"/>
    <w:rsid w:val="00EC028D"/>
    <w:rsid w:val="00EC03ED"/>
    <w:rsid w:val="00EC0AEC"/>
    <w:rsid w:val="00EC106D"/>
    <w:rsid w:val="00EC164D"/>
    <w:rsid w:val="00EC1BC5"/>
    <w:rsid w:val="00EC205D"/>
    <w:rsid w:val="00EC24CD"/>
    <w:rsid w:val="00EC3416"/>
    <w:rsid w:val="00EC35BF"/>
    <w:rsid w:val="00EC3BFA"/>
    <w:rsid w:val="00EC401D"/>
    <w:rsid w:val="00EC43BA"/>
    <w:rsid w:val="00EC4E63"/>
    <w:rsid w:val="00EC5C20"/>
    <w:rsid w:val="00EC7121"/>
    <w:rsid w:val="00EC7637"/>
    <w:rsid w:val="00EC7909"/>
    <w:rsid w:val="00EC7E5F"/>
    <w:rsid w:val="00ED0424"/>
    <w:rsid w:val="00ED0AF7"/>
    <w:rsid w:val="00ED0F7A"/>
    <w:rsid w:val="00ED0FF6"/>
    <w:rsid w:val="00ED1149"/>
    <w:rsid w:val="00ED13D6"/>
    <w:rsid w:val="00ED17B3"/>
    <w:rsid w:val="00ED27F3"/>
    <w:rsid w:val="00ED2855"/>
    <w:rsid w:val="00ED2966"/>
    <w:rsid w:val="00ED3346"/>
    <w:rsid w:val="00ED36C0"/>
    <w:rsid w:val="00ED3C65"/>
    <w:rsid w:val="00ED3CA3"/>
    <w:rsid w:val="00ED412E"/>
    <w:rsid w:val="00ED41B9"/>
    <w:rsid w:val="00ED4235"/>
    <w:rsid w:val="00ED496F"/>
    <w:rsid w:val="00ED53CC"/>
    <w:rsid w:val="00ED579C"/>
    <w:rsid w:val="00ED60DD"/>
    <w:rsid w:val="00ED65D1"/>
    <w:rsid w:val="00ED6865"/>
    <w:rsid w:val="00ED6E10"/>
    <w:rsid w:val="00ED6F6D"/>
    <w:rsid w:val="00ED7800"/>
    <w:rsid w:val="00ED7BB4"/>
    <w:rsid w:val="00EE0409"/>
    <w:rsid w:val="00EE0C7D"/>
    <w:rsid w:val="00EE1D95"/>
    <w:rsid w:val="00EE2409"/>
    <w:rsid w:val="00EE2B98"/>
    <w:rsid w:val="00EE2BBD"/>
    <w:rsid w:val="00EE31EE"/>
    <w:rsid w:val="00EE369F"/>
    <w:rsid w:val="00EE3E53"/>
    <w:rsid w:val="00EE3FCE"/>
    <w:rsid w:val="00EE4342"/>
    <w:rsid w:val="00EE4AB9"/>
    <w:rsid w:val="00EE5021"/>
    <w:rsid w:val="00EE5EE6"/>
    <w:rsid w:val="00EE5F9E"/>
    <w:rsid w:val="00EE628D"/>
    <w:rsid w:val="00EE6FC1"/>
    <w:rsid w:val="00EE7486"/>
    <w:rsid w:val="00EE7C69"/>
    <w:rsid w:val="00EE7E65"/>
    <w:rsid w:val="00EE7F7B"/>
    <w:rsid w:val="00EF047D"/>
    <w:rsid w:val="00EF07B4"/>
    <w:rsid w:val="00EF0BA9"/>
    <w:rsid w:val="00EF0CF8"/>
    <w:rsid w:val="00EF23C5"/>
    <w:rsid w:val="00EF28F7"/>
    <w:rsid w:val="00EF2E53"/>
    <w:rsid w:val="00EF32BD"/>
    <w:rsid w:val="00EF3315"/>
    <w:rsid w:val="00EF360B"/>
    <w:rsid w:val="00EF376C"/>
    <w:rsid w:val="00EF3B66"/>
    <w:rsid w:val="00EF47F2"/>
    <w:rsid w:val="00EF4FFB"/>
    <w:rsid w:val="00EF5DB4"/>
    <w:rsid w:val="00EF621F"/>
    <w:rsid w:val="00EF6280"/>
    <w:rsid w:val="00EF62B3"/>
    <w:rsid w:val="00EF6361"/>
    <w:rsid w:val="00EF667D"/>
    <w:rsid w:val="00EF669E"/>
    <w:rsid w:val="00EF6C99"/>
    <w:rsid w:val="00EF7071"/>
    <w:rsid w:val="00EF76B5"/>
    <w:rsid w:val="00F004B6"/>
    <w:rsid w:val="00F0051A"/>
    <w:rsid w:val="00F00C52"/>
    <w:rsid w:val="00F015B6"/>
    <w:rsid w:val="00F02460"/>
    <w:rsid w:val="00F0247F"/>
    <w:rsid w:val="00F03595"/>
    <w:rsid w:val="00F038C7"/>
    <w:rsid w:val="00F03E20"/>
    <w:rsid w:val="00F044A8"/>
    <w:rsid w:val="00F049B3"/>
    <w:rsid w:val="00F04B4D"/>
    <w:rsid w:val="00F0507F"/>
    <w:rsid w:val="00F050EE"/>
    <w:rsid w:val="00F05848"/>
    <w:rsid w:val="00F05CA6"/>
    <w:rsid w:val="00F06BE6"/>
    <w:rsid w:val="00F06E08"/>
    <w:rsid w:val="00F072C5"/>
    <w:rsid w:val="00F07EF8"/>
    <w:rsid w:val="00F10CFB"/>
    <w:rsid w:val="00F10D61"/>
    <w:rsid w:val="00F11270"/>
    <w:rsid w:val="00F11DD3"/>
    <w:rsid w:val="00F12A08"/>
    <w:rsid w:val="00F12EDA"/>
    <w:rsid w:val="00F136AA"/>
    <w:rsid w:val="00F13FCE"/>
    <w:rsid w:val="00F1435A"/>
    <w:rsid w:val="00F14375"/>
    <w:rsid w:val="00F14798"/>
    <w:rsid w:val="00F15E74"/>
    <w:rsid w:val="00F16236"/>
    <w:rsid w:val="00F16784"/>
    <w:rsid w:val="00F167D5"/>
    <w:rsid w:val="00F16FED"/>
    <w:rsid w:val="00F17842"/>
    <w:rsid w:val="00F17855"/>
    <w:rsid w:val="00F179D7"/>
    <w:rsid w:val="00F17A05"/>
    <w:rsid w:val="00F2088F"/>
    <w:rsid w:val="00F208A2"/>
    <w:rsid w:val="00F214D7"/>
    <w:rsid w:val="00F21DEC"/>
    <w:rsid w:val="00F21FC0"/>
    <w:rsid w:val="00F2235C"/>
    <w:rsid w:val="00F23E34"/>
    <w:rsid w:val="00F24C56"/>
    <w:rsid w:val="00F24C66"/>
    <w:rsid w:val="00F24D4A"/>
    <w:rsid w:val="00F25387"/>
    <w:rsid w:val="00F25696"/>
    <w:rsid w:val="00F25819"/>
    <w:rsid w:val="00F25EE9"/>
    <w:rsid w:val="00F26393"/>
    <w:rsid w:val="00F265EE"/>
    <w:rsid w:val="00F273A3"/>
    <w:rsid w:val="00F30D0A"/>
    <w:rsid w:val="00F30D74"/>
    <w:rsid w:val="00F3109E"/>
    <w:rsid w:val="00F31374"/>
    <w:rsid w:val="00F313D7"/>
    <w:rsid w:val="00F31684"/>
    <w:rsid w:val="00F31C52"/>
    <w:rsid w:val="00F327A8"/>
    <w:rsid w:val="00F32A22"/>
    <w:rsid w:val="00F32D6D"/>
    <w:rsid w:val="00F3307C"/>
    <w:rsid w:val="00F3331F"/>
    <w:rsid w:val="00F339D8"/>
    <w:rsid w:val="00F33A9E"/>
    <w:rsid w:val="00F33B2C"/>
    <w:rsid w:val="00F358EC"/>
    <w:rsid w:val="00F36097"/>
    <w:rsid w:val="00F3635D"/>
    <w:rsid w:val="00F36446"/>
    <w:rsid w:val="00F36FB0"/>
    <w:rsid w:val="00F37251"/>
    <w:rsid w:val="00F37A2F"/>
    <w:rsid w:val="00F37E39"/>
    <w:rsid w:val="00F37EA9"/>
    <w:rsid w:val="00F40365"/>
    <w:rsid w:val="00F40AEB"/>
    <w:rsid w:val="00F40E0A"/>
    <w:rsid w:val="00F4116F"/>
    <w:rsid w:val="00F41C24"/>
    <w:rsid w:val="00F42188"/>
    <w:rsid w:val="00F4219A"/>
    <w:rsid w:val="00F42858"/>
    <w:rsid w:val="00F429E1"/>
    <w:rsid w:val="00F42E28"/>
    <w:rsid w:val="00F43246"/>
    <w:rsid w:val="00F438A3"/>
    <w:rsid w:val="00F439BF"/>
    <w:rsid w:val="00F43B71"/>
    <w:rsid w:val="00F43C02"/>
    <w:rsid w:val="00F43D16"/>
    <w:rsid w:val="00F43DC4"/>
    <w:rsid w:val="00F44A2E"/>
    <w:rsid w:val="00F44C0E"/>
    <w:rsid w:val="00F44D8F"/>
    <w:rsid w:val="00F44E7B"/>
    <w:rsid w:val="00F451F9"/>
    <w:rsid w:val="00F4677C"/>
    <w:rsid w:val="00F46CB6"/>
    <w:rsid w:val="00F46CE0"/>
    <w:rsid w:val="00F50B9C"/>
    <w:rsid w:val="00F51EB0"/>
    <w:rsid w:val="00F52AC8"/>
    <w:rsid w:val="00F52AFA"/>
    <w:rsid w:val="00F5339B"/>
    <w:rsid w:val="00F533A9"/>
    <w:rsid w:val="00F53558"/>
    <w:rsid w:val="00F539E9"/>
    <w:rsid w:val="00F53F5A"/>
    <w:rsid w:val="00F545E9"/>
    <w:rsid w:val="00F56617"/>
    <w:rsid w:val="00F57565"/>
    <w:rsid w:val="00F600E8"/>
    <w:rsid w:val="00F6054D"/>
    <w:rsid w:val="00F60A92"/>
    <w:rsid w:val="00F60C6D"/>
    <w:rsid w:val="00F612B7"/>
    <w:rsid w:val="00F617C9"/>
    <w:rsid w:val="00F619AC"/>
    <w:rsid w:val="00F61E80"/>
    <w:rsid w:val="00F62149"/>
    <w:rsid w:val="00F62A30"/>
    <w:rsid w:val="00F63027"/>
    <w:rsid w:val="00F63EE2"/>
    <w:rsid w:val="00F641BD"/>
    <w:rsid w:val="00F64B6B"/>
    <w:rsid w:val="00F64E68"/>
    <w:rsid w:val="00F650D6"/>
    <w:rsid w:val="00F6554E"/>
    <w:rsid w:val="00F65570"/>
    <w:rsid w:val="00F65B0A"/>
    <w:rsid w:val="00F65F59"/>
    <w:rsid w:val="00F66180"/>
    <w:rsid w:val="00F662BA"/>
    <w:rsid w:val="00F67098"/>
    <w:rsid w:val="00F6776B"/>
    <w:rsid w:val="00F67908"/>
    <w:rsid w:val="00F67978"/>
    <w:rsid w:val="00F67A3A"/>
    <w:rsid w:val="00F67ED6"/>
    <w:rsid w:val="00F700DF"/>
    <w:rsid w:val="00F703EE"/>
    <w:rsid w:val="00F7056C"/>
    <w:rsid w:val="00F708BA"/>
    <w:rsid w:val="00F7117F"/>
    <w:rsid w:val="00F71683"/>
    <w:rsid w:val="00F71E29"/>
    <w:rsid w:val="00F7249C"/>
    <w:rsid w:val="00F74196"/>
    <w:rsid w:val="00F74357"/>
    <w:rsid w:val="00F75716"/>
    <w:rsid w:val="00F75D38"/>
    <w:rsid w:val="00F75DD4"/>
    <w:rsid w:val="00F75DF5"/>
    <w:rsid w:val="00F774A9"/>
    <w:rsid w:val="00F77677"/>
    <w:rsid w:val="00F77883"/>
    <w:rsid w:val="00F816DC"/>
    <w:rsid w:val="00F8184F"/>
    <w:rsid w:val="00F819B1"/>
    <w:rsid w:val="00F81AF6"/>
    <w:rsid w:val="00F81D4E"/>
    <w:rsid w:val="00F830C9"/>
    <w:rsid w:val="00F83E76"/>
    <w:rsid w:val="00F84D42"/>
    <w:rsid w:val="00F84ED0"/>
    <w:rsid w:val="00F851C7"/>
    <w:rsid w:val="00F85604"/>
    <w:rsid w:val="00F8622D"/>
    <w:rsid w:val="00F8639C"/>
    <w:rsid w:val="00F86FEF"/>
    <w:rsid w:val="00F8753C"/>
    <w:rsid w:val="00F87793"/>
    <w:rsid w:val="00F87E9B"/>
    <w:rsid w:val="00F90454"/>
    <w:rsid w:val="00F9097D"/>
    <w:rsid w:val="00F911A7"/>
    <w:rsid w:val="00F92A4D"/>
    <w:rsid w:val="00F92CBD"/>
    <w:rsid w:val="00F92D23"/>
    <w:rsid w:val="00F92EF7"/>
    <w:rsid w:val="00F932D4"/>
    <w:rsid w:val="00F937CE"/>
    <w:rsid w:val="00F93A16"/>
    <w:rsid w:val="00F93DAA"/>
    <w:rsid w:val="00F9402D"/>
    <w:rsid w:val="00F9469E"/>
    <w:rsid w:val="00F9477C"/>
    <w:rsid w:val="00F94F6D"/>
    <w:rsid w:val="00F9565E"/>
    <w:rsid w:val="00F95AE9"/>
    <w:rsid w:val="00F96A14"/>
    <w:rsid w:val="00F97113"/>
    <w:rsid w:val="00F975DD"/>
    <w:rsid w:val="00F97A5C"/>
    <w:rsid w:val="00F97DFD"/>
    <w:rsid w:val="00F97F03"/>
    <w:rsid w:val="00FA00E1"/>
    <w:rsid w:val="00FA0445"/>
    <w:rsid w:val="00FA07E2"/>
    <w:rsid w:val="00FA0F74"/>
    <w:rsid w:val="00FA12EB"/>
    <w:rsid w:val="00FA1802"/>
    <w:rsid w:val="00FA18A8"/>
    <w:rsid w:val="00FA2120"/>
    <w:rsid w:val="00FA308D"/>
    <w:rsid w:val="00FA371B"/>
    <w:rsid w:val="00FA3736"/>
    <w:rsid w:val="00FA3A97"/>
    <w:rsid w:val="00FA3CE1"/>
    <w:rsid w:val="00FA3D68"/>
    <w:rsid w:val="00FA3FDE"/>
    <w:rsid w:val="00FA483D"/>
    <w:rsid w:val="00FA4D48"/>
    <w:rsid w:val="00FA551B"/>
    <w:rsid w:val="00FA55D2"/>
    <w:rsid w:val="00FA59B4"/>
    <w:rsid w:val="00FA5B51"/>
    <w:rsid w:val="00FA5DE4"/>
    <w:rsid w:val="00FA5DF8"/>
    <w:rsid w:val="00FA5F37"/>
    <w:rsid w:val="00FA5F66"/>
    <w:rsid w:val="00FA6DD7"/>
    <w:rsid w:val="00FA729E"/>
    <w:rsid w:val="00FA7AA0"/>
    <w:rsid w:val="00FB177D"/>
    <w:rsid w:val="00FB184C"/>
    <w:rsid w:val="00FB2517"/>
    <w:rsid w:val="00FB26E6"/>
    <w:rsid w:val="00FB26F0"/>
    <w:rsid w:val="00FB2E40"/>
    <w:rsid w:val="00FB2EAE"/>
    <w:rsid w:val="00FB408F"/>
    <w:rsid w:val="00FB41FF"/>
    <w:rsid w:val="00FB43C2"/>
    <w:rsid w:val="00FB4C27"/>
    <w:rsid w:val="00FB58F4"/>
    <w:rsid w:val="00FB5B3A"/>
    <w:rsid w:val="00FB5E0A"/>
    <w:rsid w:val="00FB667E"/>
    <w:rsid w:val="00FB7517"/>
    <w:rsid w:val="00FB763B"/>
    <w:rsid w:val="00FC0294"/>
    <w:rsid w:val="00FC09A2"/>
    <w:rsid w:val="00FC0A2F"/>
    <w:rsid w:val="00FC0E39"/>
    <w:rsid w:val="00FC1772"/>
    <w:rsid w:val="00FC2335"/>
    <w:rsid w:val="00FC2D4F"/>
    <w:rsid w:val="00FC30A3"/>
    <w:rsid w:val="00FC34F3"/>
    <w:rsid w:val="00FC35B8"/>
    <w:rsid w:val="00FC366F"/>
    <w:rsid w:val="00FC3735"/>
    <w:rsid w:val="00FC37F1"/>
    <w:rsid w:val="00FC3D15"/>
    <w:rsid w:val="00FC423E"/>
    <w:rsid w:val="00FC521E"/>
    <w:rsid w:val="00FC56C5"/>
    <w:rsid w:val="00FC56C8"/>
    <w:rsid w:val="00FC5C12"/>
    <w:rsid w:val="00FC5F69"/>
    <w:rsid w:val="00FC657F"/>
    <w:rsid w:val="00FC6ACB"/>
    <w:rsid w:val="00FC6DD3"/>
    <w:rsid w:val="00FC75F8"/>
    <w:rsid w:val="00FC770A"/>
    <w:rsid w:val="00FC79B0"/>
    <w:rsid w:val="00FD0369"/>
    <w:rsid w:val="00FD0756"/>
    <w:rsid w:val="00FD086B"/>
    <w:rsid w:val="00FD10A6"/>
    <w:rsid w:val="00FD13DA"/>
    <w:rsid w:val="00FD13FD"/>
    <w:rsid w:val="00FD1474"/>
    <w:rsid w:val="00FD195A"/>
    <w:rsid w:val="00FD1AFA"/>
    <w:rsid w:val="00FD1FE3"/>
    <w:rsid w:val="00FD20C4"/>
    <w:rsid w:val="00FD2606"/>
    <w:rsid w:val="00FD2BA3"/>
    <w:rsid w:val="00FD32B3"/>
    <w:rsid w:val="00FD3E7C"/>
    <w:rsid w:val="00FD3EDE"/>
    <w:rsid w:val="00FD4191"/>
    <w:rsid w:val="00FD4254"/>
    <w:rsid w:val="00FD5143"/>
    <w:rsid w:val="00FD5C68"/>
    <w:rsid w:val="00FD622E"/>
    <w:rsid w:val="00FD72FC"/>
    <w:rsid w:val="00FD730A"/>
    <w:rsid w:val="00FD7CCE"/>
    <w:rsid w:val="00FD7D78"/>
    <w:rsid w:val="00FE008A"/>
    <w:rsid w:val="00FE0535"/>
    <w:rsid w:val="00FE05C1"/>
    <w:rsid w:val="00FE1247"/>
    <w:rsid w:val="00FE14EF"/>
    <w:rsid w:val="00FE1A60"/>
    <w:rsid w:val="00FE1DE3"/>
    <w:rsid w:val="00FE23F5"/>
    <w:rsid w:val="00FE29F2"/>
    <w:rsid w:val="00FE2CC4"/>
    <w:rsid w:val="00FE318A"/>
    <w:rsid w:val="00FE35B9"/>
    <w:rsid w:val="00FE36E8"/>
    <w:rsid w:val="00FE3EA1"/>
    <w:rsid w:val="00FE3F9C"/>
    <w:rsid w:val="00FE3FEB"/>
    <w:rsid w:val="00FE49AF"/>
    <w:rsid w:val="00FE4A69"/>
    <w:rsid w:val="00FE4B0A"/>
    <w:rsid w:val="00FE4CB6"/>
    <w:rsid w:val="00FE4E8A"/>
    <w:rsid w:val="00FE4EA0"/>
    <w:rsid w:val="00FE4FD5"/>
    <w:rsid w:val="00FE5C02"/>
    <w:rsid w:val="00FE5CD7"/>
    <w:rsid w:val="00FE5F90"/>
    <w:rsid w:val="00FE6294"/>
    <w:rsid w:val="00FE65E4"/>
    <w:rsid w:val="00FE6934"/>
    <w:rsid w:val="00FF04DE"/>
    <w:rsid w:val="00FF0575"/>
    <w:rsid w:val="00FF0693"/>
    <w:rsid w:val="00FF0892"/>
    <w:rsid w:val="00FF1071"/>
    <w:rsid w:val="00FF119C"/>
    <w:rsid w:val="00FF126B"/>
    <w:rsid w:val="00FF12EB"/>
    <w:rsid w:val="00FF1754"/>
    <w:rsid w:val="00FF1AEE"/>
    <w:rsid w:val="00FF1B03"/>
    <w:rsid w:val="00FF1EA7"/>
    <w:rsid w:val="00FF2170"/>
    <w:rsid w:val="00FF223D"/>
    <w:rsid w:val="00FF269A"/>
    <w:rsid w:val="00FF2F8D"/>
    <w:rsid w:val="00FF326A"/>
    <w:rsid w:val="00FF33F3"/>
    <w:rsid w:val="00FF3431"/>
    <w:rsid w:val="00FF3611"/>
    <w:rsid w:val="00FF3A81"/>
    <w:rsid w:val="00FF3E88"/>
    <w:rsid w:val="00FF3EE8"/>
    <w:rsid w:val="00FF460F"/>
    <w:rsid w:val="00FF5158"/>
    <w:rsid w:val="00FF537B"/>
    <w:rsid w:val="00FF594E"/>
    <w:rsid w:val="00FF612E"/>
    <w:rsid w:val="00FF6C9C"/>
    <w:rsid w:val="00FF735B"/>
    <w:rsid w:val="00FF79E9"/>
    <w:rsid w:val="00FF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54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character" w:customStyle="1" w:styleId="Heading1Char1">
    <w:name w:val="Heading 1 Char1"/>
    <w:link w:val="Heading1"/>
    <w:uiPriority w:val="99"/>
    <w:rsid w:val="00411AFE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12719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411AFE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411AFE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411AFE"/>
    <w:rPr>
      <w:rFonts w:cs="EucrosiaUPC"/>
      <w:b/>
      <w:bCs/>
      <w:sz w:val="28"/>
      <w:szCs w:val="28"/>
    </w:rPr>
  </w:style>
  <w:style w:type="character" w:customStyle="1" w:styleId="Heading6Char1">
    <w:name w:val="Heading 6 Char1"/>
    <w:link w:val="Heading6"/>
    <w:rsid w:val="00411AFE"/>
    <w:rPr>
      <w:rFonts w:cs="EucrosiaUPC"/>
      <w:b/>
      <w:bCs/>
      <w:sz w:val="32"/>
      <w:szCs w:val="32"/>
    </w:rPr>
  </w:style>
  <w:style w:type="character" w:customStyle="1" w:styleId="Heading7Char1">
    <w:name w:val="Heading 7 Char1"/>
    <w:link w:val="Heading7"/>
    <w:rsid w:val="00411AFE"/>
    <w:rPr>
      <w:rFonts w:cs="EucrosiaUPC"/>
      <w:sz w:val="28"/>
      <w:szCs w:val="28"/>
    </w:rPr>
  </w:style>
  <w:style w:type="character" w:customStyle="1" w:styleId="Heading8Char1">
    <w:name w:val="Heading 8 Char1"/>
    <w:link w:val="Heading8"/>
    <w:rsid w:val="00411AFE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411AFE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/>
    </w:rPr>
  </w:style>
  <w:style w:type="character" w:customStyle="1" w:styleId="HeaderChar">
    <w:name w:val="Header Char"/>
    <w:link w:val="Header"/>
    <w:uiPriority w:val="99"/>
    <w:rsid w:val="00843188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/>
    </w:rPr>
  </w:style>
  <w:style w:type="character" w:customStyle="1" w:styleId="FooterChar">
    <w:name w:val="Footer Char"/>
    <w:link w:val="Footer"/>
    <w:uiPriority w:val="99"/>
    <w:rsid w:val="004E5FD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อักขระ Char,Body Char Char Char Char,Body Char Char Char1"/>
    <w:link w:val="BodyText"/>
    <w:rsid w:val="00CD28F6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411AF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411AF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411AFE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7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28"/>
      <w:szCs w:val="28"/>
    </w:rPr>
  </w:style>
  <w:style w:type="character" w:customStyle="1" w:styleId="BodyText3Char1">
    <w:name w:val="Body Text 3 Char1"/>
    <w:link w:val="BodyText3"/>
    <w:rsid w:val="00411AFE"/>
    <w:rPr>
      <w:rFonts w:cs="EucrosiaUPC"/>
      <w:sz w:val="28"/>
      <w:szCs w:val="28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1">
    <w:name w:val="Body Text 2 Char1"/>
    <w:link w:val="BodyText2"/>
    <w:rsid w:val="00411AFE"/>
    <w:rPr>
      <w:rFonts w:cs="EucrosiaUPC"/>
      <w:sz w:val="30"/>
      <w:szCs w:val="30"/>
      <w:lang w:val="th-TH"/>
    </w:rPr>
  </w:style>
  <w:style w:type="paragraph" w:customStyle="1" w:styleId="a4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5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 w:cs="EucrosiaUPC"/>
      <w:sz w:val="28"/>
      <w:szCs w:val="28"/>
    </w:rPr>
  </w:style>
  <w:style w:type="character" w:customStyle="1" w:styleId="BodyTextIndent2Char1">
    <w:name w:val="Body Text Indent 2 Char1"/>
    <w:link w:val="BodyTextIndent2"/>
    <w:rsid w:val="00411AFE"/>
    <w:rPr>
      <w:rFonts w:cs="EucrosiaUPC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5B24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411AF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23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BodyText"/>
    <w:link w:val="AccPolicyHeadingChar"/>
    <w:autoRedefine/>
    <w:rsid w:val="00036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25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367F0"/>
    <w:rPr>
      <w:rFonts w:ascii="Angsana New" w:hAnsi="Angsana New"/>
      <w:sz w:val="30"/>
      <w:szCs w:val="30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675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E">
    <w:name w:val="?????? E"/>
    <w:basedOn w:val="Normal"/>
    <w:rsid w:val="008C2A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headingitalic">
    <w:name w:val="heading italic"/>
    <w:aliases w:val="hi"/>
    <w:basedOn w:val="Normal"/>
    <w:rsid w:val="00F703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e0">
    <w:name w:val="e"/>
    <w:basedOn w:val="Normal"/>
    <w:rsid w:val="00F703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456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45661"/>
    <w:rPr>
      <w:rFonts w:cs="Angsana New"/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D1714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411AFE"/>
    <w:rPr>
      <w:rFonts w:ascii="Tahoma" w:hAnsi="Tahoma" w:cs="Tahoma"/>
      <w:shd w:val="clear" w:color="auto" w:fill="000080"/>
    </w:rPr>
  </w:style>
  <w:style w:type="paragraph" w:customStyle="1" w:styleId="block">
    <w:name w:val="block"/>
    <w:aliases w:val="b,b + Angsana New,Bold,Thai Distributed Justification,Left:  0...."/>
    <w:basedOn w:val="BodyText"/>
    <w:rsid w:val="00EF36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5753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Default">
    <w:name w:val="Default"/>
    <w:rsid w:val="00324CC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24C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C1759"/>
    <w:pPr>
      <w:tabs>
        <w:tab w:val="left" w:pos="5283"/>
      </w:tabs>
      <w:spacing w:line="240" w:lineRule="auto"/>
      <w:ind w:left="1138" w:right="389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rsid w:val="00BC1759"/>
    <w:rPr>
      <w:rFonts w:ascii="Angsana New" w:hAnsi="Angsana New" w:cs="Angsana New"/>
      <w:bCs/>
      <w:i/>
      <w:iCs/>
      <w:sz w:val="24"/>
      <w:szCs w:val="24"/>
      <w:lang w:val="en-US" w:eastAsia="en-GB" w:bidi="th-TH"/>
    </w:rPr>
  </w:style>
  <w:style w:type="paragraph" w:styleId="EnvelopeReturn">
    <w:name w:val="envelope return"/>
    <w:basedOn w:val="Normal"/>
    <w:rsid w:val="000E57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styleId="NoSpacing">
    <w:name w:val="No Spacing"/>
    <w:uiPriority w:val="1"/>
    <w:qFormat/>
    <w:rsid w:val="00E97662"/>
    <w:rPr>
      <w:rFonts w:ascii="Calibri" w:eastAsia="Calibri" w:hAnsi="Calibri"/>
      <w:sz w:val="22"/>
      <w:szCs w:val="28"/>
    </w:rPr>
  </w:style>
  <w:style w:type="character" w:customStyle="1" w:styleId="Heading2Char1">
    <w:name w:val="Heading 2 Char1"/>
    <w:rsid w:val="00411A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411A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411A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411AFE"/>
    <w:rPr>
      <w:rFonts w:ascii="Arial" w:eastAsia="Times New Roman" w:hAnsi="Arial" w:cs="Times New Roman"/>
      <w:sz w:val="18"/>
      <w:szCs w:val="18"/>
    </w:rPr>
  </w:style>
  <w:style w:type="paragraph" w:customStyle="1" w:styleId="E1">
    <w:name w:val="ª×èÍºÃÔÉÑ· E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1"/>
    <w:rsid w:val="00411A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cs="Times New Roman"/>
    </w:rPr>
  </w:style>
  <w:style w:type="character" w:customStyle="1" w:styleId="SignatureChar1">
    <w:name w:val="Signature Char1"/>
    <w:link w:val="Signature"/>
    <w:rsid w:val="00411AFE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rsid w:val="00411AFE"/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411A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11AFE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411A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1AFE"/>
    <w:pPr>
      <w:spacing w:after="0"/>
    </w:pPr>
  </w:style>
  <w:style w:type="paragraph" w:customStyle="1" w:styleId="acctdividends">
    <w:name w:val="acct dividends"/>
    <w:aliases w:val="ad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1AFE"/>
    <w:pPr>
      <w:spacing w:after="0"/>
    </w:pPr>
  </w:style>
  <w:style w:type="paragraph" w:customStyle="1" w:styleId="acctindent">
    <w:name w:val="acct indent"/>
    <w:aliases w:val="ai"/>
    <w:basedOn w:val="BodyText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1AF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1AF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1A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1A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1A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1A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1A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1AF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1A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1AF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411AFE"/>
    <w:pPr>
      <w:spacing w:after="0"/>
    </w:pPr>
  </w:style>
  <w:style w:type="paragraph" w:customStyle="1" w:styleId="List1a">
    <w:name w:val="List 1a"/>
    <w:aliases w:val="1a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411A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411AFE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11AF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1AFE"/>
  </w:style>
  <w:style w:type="paragraph" w:customStyle="1" w:styleId="zreportaddinfo">
    <w:name w:val="zreport addinfo"/>
    <w:basedOn w:val="Normal"/>
    <w:rsid w:val="00411A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1A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1AF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1A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1A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1A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1AFE"/>
    <w:rPr>
      <w:b/>
      <w:bCs/>
    </w:rPr>
  </w:style>
  <w:style w:type="paragraph" w:customStyle="1" w:styleId="nineptbodytext">
    <w:name w:val="nine pt body text"/>
    <w:aliases w:val="9bt"/>
    <w:basedOn w:val="nineptnormal"/>
    <w:rsid w:val="00411AFE"/>
    <w:pPr>
      <w:spacing w:after="220"/>
    </w:pPr>
  </w:style>
  <w:style w:type="paragraph" w:customStyle="1" w:styleId="nineptnormal">
    <w:name w:val="nine pt normal"/>
    <w:aliases w:val="9n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1AFE"/>
    <w:pPr>
      <w:jc w:val="center"/>
    </w:pPr>
  </w:style>
  <w:style w:type="paragraph" w:customStyle="1" w:styleId="heading">
    <w:name w:val="heading"/>
    <w:aliases w:val="h"/>
    <w:basedOn w:val="BodyText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1A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1AFE"/>
  </w:style>
  <w:style w:type="paragraph" w:customStyle="1" w:styleId="nineptheadingcentredbold">
    <w:name w:val="nine pt heading centred bold"/>
    <w:aliases w:val="9hcb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1A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1A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1AFE"/>
    <w:rPr>
      <w:b/>
    </w:rPr>
  </w:style>
  <w:style w:type="paragraph" w:customStyle="1" w:styleId="nineptcolumntab1">
    <w:name w:val="nine pt column tab1"/>
    <w:aliases w:val="a91"/>
    <w:basedOn w:val="nineptnormal"/>
    <w:rsid w:val="00411A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1A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1AFE"/>
    <w:pPr>
      <w:jc w:val="center"/>
    </w:pPr>
  </w:style>
  <w:style w:type="paragraph" w:customStyle="1" w:styleId="Normalheading">
    <w:name w:val="Normal heading"/>
    <w:aliases w:val="nh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1AF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1AF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1AF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1A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1A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1A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1A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1A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1A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1A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1A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1AF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1AF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411A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1AF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411A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1A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1A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1AFE"/>
    <w:pPr>
      <w:spacing w:after="0"/>
    </w:pPr>
  </w:style>
  <w:style w:type="paragraph" w:customStyle="1" w:styleId="smallreturn">
    <w:name w:val="small return"/>
    <w:aliases w:val="sr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1AFE"/>
    <w:pPr>
      <w:spacing w:after="0"/>
    </w:pPr>
  </w:style>
  <w:style w:type="paragraph" w:customStyle="1" w:styleId="headingbolditalic">
    <w:name w:val="heading bold italic"/>
    <w:aliases w:val="hbi"/>
    <w:basedOn w:val="heading"/>
    <w:rsid w:val="00411A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1A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1A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1A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1AFE"/>
    <w:pPr>
      <w:spacing w:after="0"/>
    </w:pPr>
  </w:style>
  <w:style w:type="paragraph" w:customStyle="1" w:styleId="blockbullet">
    <w:name w:val="block bullet"/>
    <w:aliases w:val="bb"/>
    <w:basedOn w:val="block"/>
    <w:rsid w:val="00411AF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411AFE"/>
    <w:pPr>
      <w:spacing w:after="0"/>
    </w:pPr>
  </w:style>
  <w:style w:type="paragraph" w:customStyle="1" w:styleId="eightptnormal">
    <w:name w:val="eight pt normal"/>
    <w:aliases w:val="8n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1A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1A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1A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1AFE"/>
    <w:rPr>
      <w:b/>
      <w:bCs/>
    </w:rPr>
  </w:style>
  <w:style w:type="paragraph" w:customStyle="1" w:styleId="eightptbodytext">
    <w:name w:val="eight pt body text"/>
    <w:aliases w:val="8bt"/>
    <w:basedOn w:val="eightptnormal"/>
    <w:rsid w:val="00411A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1A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1A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1A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1AFE"/>
    <w:pPr>
      <w:spacing w:after="0"/>
    </w:pPr>
  </w:style>
  <w:style w:type="paragraph" w:customStyle="1" w:styleId="eightptblock">
    <w:name w:val="eight pt block"/>
    <w:aliases w:val="8b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1A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1A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1A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1AFE"/>
    <w:pPr>
      <w:spacing w:after="0"/>
    </w:pPr>
  </w:style>
  <w:style w:type="paragraph" w:customStyle="1" w:styleId="blockindent">
    <w:name w:val="block indent"/>
    <w:aliases w:val="bi"/>
    <w:basedOn w:val="block"/>
    <w:rsid w:val="00411AFE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411AFE"/>
    <w:pPr>
      <w:jc w:val="center"/>
    </w:pPr>
  </w:style>
  <w:style w:type="paragraph" w:customStyle="1" w:styleId="nineptcol">
    <w:name w:val="nine pt %col"/>
    <w:aliases w:val="9%"/>
    <w:basedOn w:val="nineptnormal"/>
    <w:rsid w:val="00411A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1A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1A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1A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1A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1A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1A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1A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1A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1A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1A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1A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11A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11A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1A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1AFE"/>
    <w:pPr>
      <w:spacing w:after="80"/>
    </w:pPr>
  </w:style>
  <w:style w:type="paragraph" w:customStyle="1" w:styleId="nineptratecol">
    <w:name w:val="nine pt rate col"/>
    <w:aliases w:val="a9r"/>
    <w:basedOn w:val="nineptnormal"/>
    <w:rsid w:val="00411A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1A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1A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1A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1A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1A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1A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1A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1A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1A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1A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1AF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411A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1A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1A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1A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1A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1A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1A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1AFE"/>
    <w:pPr>
      <w:spacing w:after="80"/>
    </w:pPr>
  </w:style>
  <w:style w:type="paragraph" w:customStyle="1" w:styleId="blockbullet2">
    <w:name w:val="block bullet 2"/>
    <w:aliases w:val="bb2"/>
    <w:basedOn w:val="BodyText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1A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1AF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1A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1AF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411A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411AFE"/>
    <w:rPr>
      <w:sz w:val="29"/>
      <w:szCs w:val="29"/>
    </w:rPr>
  </w:style>
  <w:style w:type="character" w:customStyle="1" w:styleId="shorttext">
    <w:name w:val="short_text"/>
    <w:rsid w:val="00411AFE"/>
  </w:style>
  <w:style w:type="paragraph" w:styleId="PlainText">
    <w:name w:val="Plain Text"/>
    <w:basedOn w:val="Normal"/>
    <w:link w:val="PlainTextChar"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411AFE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411A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411AFE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11AFE"/>
    <w:rPr>
      <w:b/>
      <w:bCs/>
    </w:rPr>
  </w:style>
  <w:style w:type="character" w:customStyle="1" w:styleId="CommentSubjectChar">
    <w:name w:val="Comment Subject Char"/>
    <w:link w:val="CommentSubject"/>
    <w:rsid w:val="00411AFE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411AFE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411AF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3Char">
    <w:name w:val="Heading 3 Char"/>
    <w:locked/>
    <w:rsid w:val="00411AFE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411AF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411AFE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411AFE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411AFE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411AFE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411AFE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locked/>
    <w:rsid w:val="00411AFE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411AFE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411AFE"/>
  </w:style>
  <w:style w:type="character" w:customStyle="1" w:styleId="BodyText3Char">
    <w:name w:val="Body Text 3 Char"/>
    <w:locked/>
    <w:rsid w:val="00411AFE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411AFE"/>
    <w:rPr>
      <w:rFonts w:cs="EucrosiaUPC"/>
      <w:sz w:val="30"/>
      <w:szCs w:val="30"/>
      <w:lang w:bidi="th-TH"/>
    </w:rPr>
  </w:style>
  <w:style w:type="character" w:customStyle="1" w:styleId="hps">
    <w:name w:val="hps"/>
    <w:rsid w:val="00411AFE"/>
    <w:rPr>
      <w:rFonts w:cs="Times New Roman"/>
    </w:rPr>
  </w:style>
  <w:style w:type="character" w:customStyle="1" w:styleId="gt-icon-text1">
    <w:name w:val="gt-icon-text1"/>
    <w:rsid w:val="00411AFE"/>
    <w:rPr>
      <w:rFonts w:cs="Times New Roman"/>
    </w:rPr>
  </w:style>
  <w:style w:type="character" w:customStyle="1" w:styleId="longtext">
    <w:name w:val="long_text"/>
    <w:rsid w:val="00411AFE"/>
    <w:rPr>
      <w:rFonts w:cs="Times New Roman"/>
    </w:rPr>
  </w:style>
  <w:style w:type="character" w:styleId="CommentReference">
    <w:name w:val="annotation reference"/>
    <w:rsid w:val="00411AFE"/>
    <w:rPr>
      <w:rFonts w:cs="Times New Roman"/>
      <w:sz w:val="16"/>
      <w:szCs w:val="16"/>
    </w:rPr>
  </w:style>
  <w:style w:type="character" w:customStyle="1" w:styleId="CharChar22">
    <w:name w:val="Char Char22"/>
    <w:rsid w:val="00411A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11A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11A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411AFE"/>
  </w:style>
  <w:style w:type="character" w:styleId="Emphasis">
    <w:name w:val="Emphasis"/>
    <w:uiPriority w:val="20"/>
    <w:qFormat/>
    <w:rsid w:val="00411AFE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411AFE"/>
  </w:style>
  <w:style w:type="character" w:styleId="Hyperlink">
    <w:name w:val="Hyperlink"/>
    <w:uiPriority w:val="99"/>
    <w:unhideWhenUsed/>
    <w:rsid w:val="00411AF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411AFE"/>
    <w:rPr>
      <w:color w:val="4D90F0"/>
    </w:rPr>
  </w:style>
  <w:style w:type="paragraph" w:styleId="NormalWeb">
    <w:name w:val="Normal (Web)"/>
    <w:basedOn w:val="Normal"/>
    <w:uiPriority w:val="99"/>
    <w:unhideWhenUsed/>
    <w:rsid w:val="00411A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411AF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11AFE"/>
    <w:rPr>
      <w:rFonts w:ascii="Univers 45 Light" w:eastAsia="MS Mincho" w:hAnsi="Univers 45 Light" w:cs="Univers 45 Light"/>
      <w:color w:val="000000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B95926-AEC7-4282-9640-CCE106099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6</Pages>
  <Words>1486</Words>
  <Characters>8475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มงกุฎวัฒนะ จำกัด (มหาชน)</vt:lpstr>
      <vt:lpstr>บริษัท มงกุฎวัฒนะ จำกัด (มหาชน)</vt:lpstr>
    </vt:vector>
  </TitlesOfParts>
  <Company>KPMG</Company>
  <LinksUpToDate>false</LinksUpToDate>
  <CharactersWithSpaces>9942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มงกุฎวัฒนะ จำกัด (มหาชน)</dc:title>
  <dc:creator>AA</dc:creator>
  <cp:lastModifiedBy>nareenard</cp:lastModifiedBy>
  <cp:revision>2</cp:revision>
  <cp:lastPrinted>2017-11-23T09:41:00Z</cp:lastPrinted>
  <dcterms:created xsi:type="dcterms:W3CDTF">2017-11-24T11:44:00Z</dcterms:created>
  <dcterms:modified xsi:type="dcterms:W3CDTF">2017-11-24T11:44:00Z</dcterms:modified>
</cp:coreProperties>
</file>