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8"/>
        <w:gridCol w:w="270"/>
        <w:gridCol w:w="7920"/>
      </w:tblGrid>
      <w:tr w:rsidR="00DC14FD" w:rsidRPr="00E55D53" w:rsidTr="008106D0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DC14FD" w:rsidRPr="00E55D53" w:rsidRDefault="00DC14FD" w:rsidP="00E438A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55D53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14FD" w:rsidRPr="00E55D53" w:rsidRDefault="00DC14FD" w:rsidP="00E438A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DC14FD" w:rsidRPr="00E55D53" w:rsidRDefault="00661207" w:rsidP="00E438A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55D53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</w:tr>
      <w:tr w:rsidR="00DF3C43" w:rsidRPr="00E55D53" w:rsidTr="008777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9"/>
        </w:trPr>
        <w:tc>
          <w:tcPr>
            <w:tcW w:w="1278" w:type="dxa"/>
          </w:tcPr>
          <w:p w:rsidR="00DF3C43" w:rsidRPr="00E55D53" w:rsidRDefault="00DF3C43" w:rsidP="00E438A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DF3C43" w:rsidRPr="00E55D53" w:rsidRDefault="00DF3C43" w:rsidP="00E438A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:rsidR="00DF3C43" w:rsidRPr="00E55D53" w:rsidRDefault="00DF3C43" w:rsidP="00E438A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DC14FD" w:rsidRPr="00E55D53" w:rsidTr="008106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C14FD" w:rsidRPr="00061830" w:rsidRDefault="00061830" w:rsidP="000618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  <w:r w:rsidRPr="00061830">
              <w:rPr>
                <w:rFonts w:ascii="Angsana New" w:hAnsi="Angsana New"/>
                <w:b w:val="0"/>
                <w:bCs w:val="0"/>
                <w:sz w:val="29"/>
                <w:szCs w:val="29"/>
              </w:rPr>
              <w:t>1</w:t>
            </w:r>
          </w:p>
        </w:tc>
        <w:tc>
          <w:tcPr>
            <w:tcW w:w="270" w:type="dxa"/>
          </w:tcPr>
          <w:p w:rsidR="00DC14FD" w:rsidRPr="00877746" w:rsidRDefault="00DC14FD" w:rsidP="00E438A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7920" w:type="dxa"/>
          </w:tcPr>
          <w:p w:rsidR="00DC14FD" w:rsidRPr="00877746" w:rsidRDefault="00A05D9F" w:rsidP="00DD5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  <w:r w:rsidRPr="00877746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ข้อมูลทั่วไป</w:t>
            </w:r>
          </w:p>
        </w:tc>
      </w:tr>
      <w:tr w:rsidR="00DC14FD" w:rsidRPr="00E55D53" w:rsidTr="008106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C14FD" w:rsidRPr="00061830" w:rsidRDefault="00061830" w:rsidP="000618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  <w:r w:rsidRPr="00061830">
              <w:rPr>
                <w:rFonts w:ascii="Angsana New" w:hAnsi="Angsana New"/>
                <w:b w:val="0"/>
                <w:bCs w:val="0"/>
                <w:sz w:val="29"/>
                <w:szCs w:val="29"/>
              </w:rPr>
              <w:t>2</w:t>
            </w:r>
          </w:p>
        </w:tc>
        <w:tc>
          <w:tcPr>
            <w:tcW w:w="270" w:type="dxa"/>
          </w:tcPr>
          <w:p w:rsidR="00DC14FD" w:rsidRPr="00877746" w:rsidRDefault="00DC14FD" w:rsidP="00E438A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7920" w:type="dxa"/>
          </w:tcPr>
          <w:p w:rsidR="00DC14FD" w:rsidRPr="00877746" w:rsidRDefault="00A05D9F" w:rsidP="00DD5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  <w:r w:rsidRPr="00877746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เกณฑ์การจัดทำงบการเงิน</w:t>
            </w:r>
          </w:p>
        </w:tc>
      </w:tr>
      <w:tr w:rsidR="00BF4194" w:rsidRPr="00E55D53" w:rsidTr="008106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F4194" w:rsidRPr="00061830" w:rsidRDefault="00061830" w:rsidP="000618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  <w:r w:rsidRPr="00061830">
              <w:rPr>
                <w:rFonts w:ascii="Angsana New" w:hAnsi="Angsana New"/>
                <w:b w:val="0"/>
                <w:bCs w:val="0"/>
                <w:sz w:val="29"/>
                <w:szCs w:val="29"/>
              </w:rPr>
              <w:t>3</w:t>
            </w:r>
          </w:p>
        </w:tc>
        <w:tc>
          <w:tcPr>
            <w:tcW w:w="270" w:type="dxa"/>
          </w:tcPr>
          <w:p w:rsidR="00BF4194" w:rsidRPr="00877746" w:rsidRDefault="00BF4194" w:rsidP="00BF41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7920" w:type="dxa"/>
          </w:tcPr>
          <w:p w:rsidR="00BF4194" w:rsidRPr="00877746" w:rsidRDefault="00BF4194" w:rsidP="00DD5E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  <w:r w:rsidRPr="00877746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นโยบายการบัญชีที่สำคัญ</w:t>
            </w:r>
          </w:p>
        </w:tc>
      </w:tr>
      <w:tr w:rsidR="00BF4194" w:rsidRPr="00E55D53" w:rsidTr="008106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F4194" w:rsidRPr="00061830" w:rsidRDefault="00061830" w:rsidP="000618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  <w:r w:rsidRPr="00061830">
              <w:rPr>
                <w:rFonts w:ascii="Angsana New" w:hAnsi="Angsana New"/>
                <w:b w:val="0"/>
                <w:bCs w:val="0"/>
                <w:sz w:val="29"/>
                <w:szCs w:val="29"/>
              </w:rPr>
              <w:t>4</w:t>
            </w:r>
          </w:p>
        </w:tc>
        <w:tc>
          <w:tcPr>
            <w:tcW w:w="270" w:type="dxa"/>
          </w:tcPr>
          <w:p w:rsidR="00BF4194" w:rsidRPr="00877746" w:rsidRDefault="00BF4194" w:rsidP="00BF41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7920" w:type="dxa"/>
          </w:tcPr>
          <w:p w:rsidR="00BF4194" w:rsidRPr="00877746" w:rsidRDefault="00BF4194" w:rsidP="00BF41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 w:hint="cs"/>
                <w:b w:val="0"/>
                <w:bCs w:val="0"/>
                <w:sz w:val="29"/>
                <w:szCs w:val="29"/>
                <w:cs/>
              </w:rPr>
            </w:pPr>
            <w:r w:rsidRPr="00877746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บุคคลหรือกิจการที่เกี่ยวข้องกัน</w:t>
            </w:r>
          </w:p>
        </w:tc>
      </w:tr>
      <w:tr w:rsidR="00BF4194" w:rsidRPr="00E55D53" w:rsidTr="008106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F4194" w:rsidRPr="00061830" w:rsidRDefault="00061830" w:rsidP="000618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  <w:r w:rsidRPr="00061830">
              <w:rPr>
                <w:rFonts w:ascii="Angsana New" w:hAnsi="Angsana New"/>
                <w:b w:val="0"/>
                <w:bCs w:val="0"/>
                <w:sz w:val="29"/>
                <w:szCs w:val="29"/>
              </w:rPr>
              <w:t>5</w:t>
            </w:r>
          </w:p>
        </w:tc>
        <w:tc>
          <w:tcPr>
            <w:tcW w:w="270" w:type="dxa"/>
          </w:tcPr>
          <w:p w:rsidR="00BF4194" w:rsidRPr="00877746" w:rsidRDefault="00BF4194" w:rsidP="00BF41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7920" w:type="dxa"/>
          </w:tcPr>
          <w:p w:rsidR="00BF4194" w:rsidRPr="00877746" w:rsidRDefault="00BF4194" w:rsidP="00BF41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  <w:r w:rsidRPr="00877746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เงินสดและรายการเทียบเท่าเงินสด</w:t>
            </w:r>
          </w:p>
        </w:tc>
      </w:tr>
      <w:tr w:rsidR="00BF4194" w:rsidRPr="00E55D53" w:rsidTr="008106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F4194" w:rsidRPr="00061830" w:rsidRDefault="00061830" w:rsidP="000618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  <w:r w:rsidRPr="00061830">
              <w:rPr>
                <w:rFonts w:ascii="Angsana New" w:hAnsi="Angsana New"/>
                <w:b w:val="0"/>
                <w:bCs w:val="0"/>
                <w:sz w:val="29"/>
                <w:szCs w:val="29"/>
              </w:rPr>
              <w:t>6</w:t>
            </w:r>
          </w:p>
        </w:tc>
        <w:tc>
          <w:tcPr>
            <w:tcW w:w="270" w:type="dxa"/>
          </w:tcPr>
          <w:p w:rsidR="00BF4194" w:rsidRPr="00877746" w:rsidRDefault="00BF4194" w:rsidP="00BF41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7920" w:type="dxa"/>
          </w:tcPr>
          <w:p w:rsidR="00BF4194" w:rsidRPr="00877746" w:rsidRDefault="00BF4194" w:rsidP="00BF41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  <w:r w:rsidRPr="00877746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ลูกหนี้การค้า</w:t>
            </w:r>
          </w:p>
        </w:tc>
      </w:tr>
      <w:tr w:rsidR="00BF4194" w:rsidRPr="00E55D53" w:rsidTr="008106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F4194" w:rsidRPr="00061830" w:rsidRDefault="00061830" w:rsidP="000618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  <w:r w:rsidRPr="00061830">
              <w:rPr>
                <w:rFonts w:ascii="Angsana New" w:hAnsi="Angsana New"/>
                <w:b w:val="0"/>
                <w:bCs w:val="0"/>
                <w:sz w:val="29"/>
                <w:szCs w:val="29"/>
              </w:rPr>
              <w:t>7</w:t>
            </w:r>
          </w:p>
        </w:tc>
        <w:tc>
          <w:tcPr>
            <w:tcW w:w="270" w:type="dxa"/>
          </w:tcPr>
          <w:p w:rsidR="00BF4194" w:rsidRPr="00877746" w:rsidRDefault="00BF4194" w:rsidP="00BF41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7920" w:type="dxa"/>
          </w:tcPr>
          <w:p w:rsidR="00BF4194" w:rsidRPr="00877746" w:rsidRDefault="00BF4194" w:rsidP="00BF41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 w:hint="cs"/>
                <w:b w:val="0"/>
                <w:bCs w:val="0"/>
                <w:sz w:val="29"/>
                <w:szCs w:val="29"/>
                <w:cs/>
              </w:rPr>
            </w:pPr>
            <w:r w:rsidRPr="00877746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ลูกหนี้อื่น</w:t>
            </w:r>
          </w:p>
        </w:tc>
      </w:tr>
      <w:tr w:rsidR="00BF4194" w:rsidRPr="00E55D53" w:rsidTr="008106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F4194" w:rsidRPr="00061830" w:rsidRDefault="00061830" w:rsidP="000618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  <w:r w:rsidRPr="00061830">
              <w:rPr>
                <w:rFonts w:ascii="Angsana New" w:hAnsi="Angsana New"/>
                <w:b w:val="0"/>
                <w:bCs w:val="0"/>
                <w:sz w:val="29"/>
                <w:szCs w:val="29"/>
              </w:rPr>
              <w:t>8</w:t>
            </w:r>
          </w:p>
        </w:tc>
        <w:tc>
          <w:tcPr>
            <w:tcW w:w="270" w:type="dxa"/>
          </w:tcPr>
          <w:p w:rsidR="00BF4194" w:rsidRPr="00877746" w:rsidRDefault="00BF4194" w:rsidP="00BF41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7920" w:type="dxa"/>
          </w:tcPr>
          <w:p w:rsidR="00BF4194" w:rsidRPr="00877746" w:rsidRDefault="00BF4194" w:rsidP="00BF41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 w:hint="cs"/>
                <w:b w:val="0"/>
                <w:bCs w:val="0"/>
                <w:sz w:val="29"/>
                <w:szCs w:val="29"/>
                <w:cs/>
              </w:rPr>
            </w:pPr>
            <w:r w:rsidRPr="00877746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ลูกหนี้ตามสัญญาเช่าการเงิน</w:t>
            </w:r>
          </w:p>
        </w:tc>
      </w:tr>
      <w:tr w:rsidR="00BF4194" w:rsidRPr="00E55D53" w:rsidTr="008106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F4194" w:rsidRPr="00061830" w:rsidRDefault="00061830" w:rsidP="000618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  <w:r w:rsidRPr="00061830">
              <w:rPr>
                <w:rFonts w:ascii="Angsana New" w:hAnsi="Angsana New"/>
                <w:b w:val="0"/>
                <w:bCs w:val="0"/>
                <w:sz w:val="29"/>
                <w:szCs w:val="29"/>
              </w:rPr>
              <w:t>9</w:t>
            </w:r>
          </w:p>
        </w:tc>
        <w:tc>
          <w:tcPr>
            <w:tcW w:w="270" w:type="dxa"/>
          </w:tcPr>
          <w:p w:rsidR="00BF4194" w:rsidRPr="00877746" w:rsidRDefault="00BF4194" w:rsidP="00BF41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7920" w:type="dxa"/>
          </w:tcPr>
          <w:p w:rsidR="00BF4194" w:rsidRPr="00877746" w:rsidRDefault="00BF4194" w:rsidP="00BF41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 w:hint="cs"/>
                <w:b w:val="0"/>
                <w:bCs w:val="0"/>
                <w:sz w:val="29"/>
                <w:szCs w:val="29"/>
                <w:cs/>
              </w:rPr>
            </w:pPr>
            <w:r w:rsidRPr="00877746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สินค้าคงเหลื</w:t>
            </w:r>
            <w:r w:rsidR="00DD5EDA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อ</w:t>
            </w:r>
          </w:p>
        </w:tc>
      </w:tr>
      <w:tr w:rsidR="00BF4194" w:rsidRPr="00E55D53" w:rsidTr="008106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F4194" w:rsidRPr="00877746" w:rsidRDefault="00061830" w:rsidP="000618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  <w:r>
              <w:rPr>
                <w:rFonts w:ascii="Angsana New" w:hAnsi="Angsana New"/>
                <w:b w:val="0"/>
                <w:bCs w:val="0"/>
                <w:sz w:val="29"/>
                <w:szCs w:val="29"/>
              </w:rPr>
              <w:t>10</w:t>
            </w:r>
          </w:p>
        </w:tc>
        <w:tc>
          <w:tcPr>
            <w:tcW w:w="270" w:type="dxa"/>
          </w:tcPr>
          <w:p w:rsidR="00BF4194" w:rsidRPr="00877746" w:rsidRDefault="00BF4194" w:rsidP="00BF41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7920" w:type="dxa"/>
          </w:tcPr>
          <w:p w:rsidR="00BF4194" w:rsidRPr="00877746" w:rsidRDefault="00BF4194" w:rsidP="00BF41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 w:hint="cs"/>
                <w:b w:val="0"/>
                <w:bCs w:val="0"/>
                <w:sz w:val="29"/>
                <w:szCs w:val="29"/>
                <w:cs/>
              </w:rPr>
            </w:pPr>
            <w:r w:rsidRPr="00877746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สินทรัพย์หมุนเวียนอื่น</w:t>
            </w:r>
          </w:p>
        </w:tc>
      </w:tr>
      <w:tr w:rsidR="00BF4194" w:rsidRPr="00E55D53" w:rsidTr="008106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F4194" w:rsidRPr="00877746" w:rsidRDefault="00061830" w:rsidP="000618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  <w:r>
              <w:rPr>
                <w:rFonts w:ascii="Angsana New" w:hAnsi="Angsana New"/>
                <w:b w:val="0"/>
                <w:bCs w:val="0"/>
                <w:sz w:val="29"/>
                <w:szCs w:val="29"/>
              </w:rPr>
              <w:t>11</w:t>
            </w:r>
          </w:p>
        </w:tc>
        <w:tc>
          <w:tcPr>
            <w:tcW w:w="270" w:type="dxa"/>
          </w:tcPr>
          <w:p w:rsidR="00BF4194" w:rsidRPr="00877746" w:rsidRDefault="00BF4194" w:rsidP="00BF41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7920" w:type="dxa"/>
          </w:tcPr>
          <w:p w:rsidR="00BF4194" w:rsidRPr="00877746" w:rsidRDefault="009B37F0" w:rsidP="00BF41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 w:hint="cs"/>
                <w:b w:val="0"/>
                <w:bCs w:val="0"/>
                <w:sz w:val="29"/>
                <w:szCs w:val="29"/>
                <w:cs/>
              </w:rPr>
            </w:pPr>
            <w:r w:rsidRPr="00877746">
              <w:rPr>
                <w:rFonts w:ascii="Angsana New" w:hAnsi="Angsana New" w:cs="Angsana New" w:hint="cs"/>
                <w:b w:val="0"/>
                <w:bCs w:val="0"/>
                <w:sz w:val="29"/>
                <w:szCs w:val="29"/>
                <w:cs/>
              </w:rPr>
              <w:t>เงินลงทุนในบริษัทย่อย</w:t>
            </w:r>
          </w:p>
        </w:tc>
      </w:tr>
      <w:tr w:rsidR="00BF4194" w:rsidRPr="00E55D53" w:rsidTr="008106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F4194" w:rsidRPr="00877746" w:rsidRDefault="00061830" w:rsidP="000618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  <w:r>
              <w:rPr>
                <w:rFonts w:ascii="Angsana New" w:hAnsi="Angsana New"/>
                <w:b w:val="0"/>
                <w:bCs w:val="0"/>
                <w:sz w:val="29"/>
                <w:szCs w:val="29"/>
              </w:rPr>
              <w:t>12</w:t>
            </w:r>
          </w:p>
        </w:tc>
        <w:tc>
          <w:tcPr>
            <w:tcW w:w="270" w:type="dxa"/>
          </w:tcPr>
          <w:p w:rsidR="00BF4194" w:rsidRPr="00877746" w:rsidRDefault="00BF4194" w:rsidP="00BF41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7920" w:type="dxa"/>
          </w:tcPr>
          <w:p w:rsidR="00BF4194" w:rsidRPr="00877746" w:rsidRDefault="009B37F0" w:rsidP="00BF41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  <w:r w:rsidRPr="00877746">
              <w:rPr>
                <w:rFonts w:ascii="Angsana New" w:hAnsi="Angsana New" w:cs="Angsana New" w:hint="cs"/>
                <w:b w:val="0"/>
                <w:bCs w:val="0"/>
                <w:sz w:val="29"/>
                <w:szCs w:val="29"/>
                <w:cs/>
              </w:rPr>
              <w:t>อสังหาริมทรัพย์เพื่อการลงทุน</w:t>
            </w:r>
          </w:p>
        </w:tc>
      </w:tr>
      <w:tr w:rsidR="00BF4194" w:rsidRPr="00E55D53" w:rsidTr="008106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F4194" w:rsidRPr="00877746" w:rsidRDefault="00061830" w:rsidP="000618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  <w:r>
              <w:rPr>
                <w:rFonts w:ascii="Angsana New" w:hAnsi="Angsana New"/>
                <w:b w:val="0"/>
                <w:bCs w:val="0"/>
                <w:sz w:val="29"/>
                <w:szCs w:val="29"/>
              </w:rPr>
              <w:t>13</w:t>
            </w:r>
          </w:p>
        </w:tc>
        <w:tc>
          <w:tcPr>
            <w:tcW w:w="270" w:type="dxa"/>
          </w:tcPr>
          <w:p w:rsidR="00BF4194" w:rsidRPr="00877746" w:rsidRDefault="00BF4194" w:rsidP="00BF41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7920" w:type="dxa"/>
          </w:tcPr>
          <w:p w:rsidR="00BF4194" w:rsidRPr="00877746" w:rsidRDefault="00BF4194" w:rsidP="00BF41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 w:hint="cs"/>
                <w:b w:val="0"/>
                <w:bCs w:val="0"/>
                <w:sz w:val="29"/>
                <w:szCs w:val="29"/>
                <w:cs/>
              </w:rPr>
            </w:pPr>
            <w:r w:rsidRPr="00877746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 xml:space="preserve">ที่ดิน อาคารและอุปกรณ์ </w:t>
            </w:r>
          </w:p>
        </w:tc>
      </w:tr>
      <w:tr w:rsidR="00BF4194" w:rsidRPr="00E55D53" w:rsidTr="008106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F4194" w:rsidRPr="00877746" w:rsidRDefault="00061830" w:rsidP="00CC51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  <w:r>
              <w:rPr>
                <w:rFonts w:ascii="Angsana New" w:hAnsi="Angsana New"/>
                <w:b w:val="0"/>
                <w:bCs w:val="0"/>
                <w:sz w:val="29"/>
                <w:szCs w:val="29"/>
              </w:rPr>
              <w:t>1</w:t>
            </w:r>
            <w:r w:rsidR="00CC5167">
              <w:rPr>
                <w:rFonts w:ascii="Angsana New" w:hAnsi="Angsana New"/>
                <w:b w:val="0"/>
                <w:bCs w:val="0"/>
                <w:sz w:val="29"/>
                <w:szCs w:val="29"/>
              </w:rPr>
              <w:t>4</w:t>
            </w:r>
          </w:p>
        </w:tc>
        <w:tc>
          <w:tcPr>
            <w:tcW w:w="270" w:type="dxa"/>
          </w:tcPr>
          <w:p w:rsidR="00BF4194" w:rsidRPr="00877746" w:rsidRDefault="00BF4194" w:rsidP="00BF41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7920" w:type="dxa"/>
          </w:tcPr>
          <w:p w:rsidR="00BF4194" w:rsidRPr="00877746" w:rsidRDefault="00BF4194" w:rsidP="00BF41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 w:hint="cs"/>
                <w:b w:val="0"/>
                <w:bCs w:val="0"/>
                <w:sz w:val="29"/>
                <w:szCs w:val="29"/>
                <w:cs/>
              </w:rPr>
            </w:pPr>
            <w:r w:rsidRPr="00877746">
              <w:rPr>
                <w:rFonts w:ascii="Angsana New" w:hAnsi="Angsana New" w:cs="Angsana New" w:hint="cs"/>
                <w:b w:val="0"/>
                <w:bCs w:val="0"/>
                <w:sz w:val="29"/>
                <w:szCs w:val="29"/>
                <w:cs/>
              </w:rPr>
              <w:t>ภาษีเงินได้รอการตัดบัญชี</w:t>
            </w:r>
          </w:p>
        </w:tc>
      </w:tr>
      <w:tr w:rsidR="00BF4194" w:rsidRPr="00E55D53" w:rsidTr="008106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F4194" w:rsidRPr="00877746" w:rsidRDefault="00061830" w:rsidP="00CC51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  <w:r>
              <w:rPr>
                <w:rFonts w:ascii="Angsana New" w:hAnsi="Angsana New"/>
                <w:b w:val="0"/>
                <w:bCs w:val="0"/>
                <w:sz w:val="29"/>
                <w:szCs w:val="29"/>
              </w:rPr>
              <w:t>1</w:t>
            </w:r>
            <w:r w:rsidR="00CC5167">
              <w:rPr>
                <w:rFonts w:ascii="Angsana New" w:hAnsi="Angsana New"/>
                <w:b w:val="0"/>
                <w:bCs w:val="0"/>
                <w:sz w:val="29"/>
                <w:szCs w:val="29"/>
              </w:rPr>
              <w:t>5</w:t>
            </w:r>
          </w:p>
        </w:tc>
        <w:tc>
          <w:tcPr>
            <w:tcW w:w="270" w:type="dxa"/>
          </w:tcPr>
          <w:p w:rsidR="00BF4194" w:rsidRPr="00877746" w:rsidRDefault="00BF4194" w:rsidP="00BF41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7920" w:type="dxa"/>
          </w:tcPr>
          <w:p w:rsidR="00BF4194" w:rsidRPr="00877746" w:rsidRDefault="00BF4194" w:rsidP="00BF41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  <w:r w:rsidRPr="00877746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หนี้สินที่มีภาระดอกเบี้ย</w:t>
            </w:r>
          </w:p>
        </w:tc>
      </w:tr>
      <w:tr w:rsidR="00BF4194" w:rsidRPr="00E55D53" w:rsidTr="008106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F4194" w:rsidRPr="00877746" w:rsidRDefault="00061830" w:rsidP="000618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29"/>
                <w:szCs w:val="29"/>
              </w:rPr>
              <w:t>1</w:t>
            </w:r>
            <w:r w:rsidR="00CC5167">
              <w:rPr>
                <w:rFonts w:ascii="Angsana New" w:hAnsi="Angsana New"/>
                <w:b w:val="0"/>
                <w:bCs w:val="0"/>
                <w:sz w:val="29"/>
                <w:szCs w:val="29"/>
              </w:rPr>
              <w:t>6</w:t>
            </w:r>
          </w:p>
        </w:tc>
        <w:tc>
          <w:tcPr>
            <w:tcW w:w="270" w:type="dxa"/>
          </w:tcPr>
          <w:p w:rsidR="00BF4194" w:rsidRPr="00877746" w:rsidRDefault="00BF4194" w:rsidP="00BF41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7920" w:type="dxa"/>
          </w:tcPr>
          <w:p w:rsidR="00BF4194" w:rsidRPr="00877746" w:rsidRDefault="00BF4194" w:rsidP="00BF41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 w:hint="cs"/>
                <w:b w:val="0"/>
                <w:bCs w:val="0"/>
                <w:sz w:val="29"/>
                <w:szCs w:val="29"/>
                <w:cs/>
              </w:rPr>
            </w:pPr>
            <w:r w:rsidRPr="00877746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เจ้าหนี้การค้า</w:t>
            </w:r>
          </w:p>
        </w:tc>
      </w:tr>
      <w:tr w:rsidR="00CC5167" w:rsidRPr="00E55D53" w:rsidTr="008106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C5167" w:rsidRPr="00877746" w:rsidRDefault="00CC5167" w:rsidP="007C08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29"/>
                <w:szCs w:val="29"/>
              </w:rPr>
              <w:t>17</w:t>
            </w:r>
          </w:p>
        </w:tc>
        <w:tc>
          <w:tcPr>
            <w:tcW w:w="270" w:type="dxa"/>
          </w:tcPr>
          <w:p w:rsidR="00CC5167" w:rsidRPr="00877746" w:rsidRDefault="00CC5167" w:rsidP="00BF41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7920" w:type="dxa"/>
          </w:tcPr>
          <w:p w:rsidR="00CC5167" w:rsidRPr="00877746" w:rsidRDefault="00CC5167" w:rsidP="00BF41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  <w:r w:rsidRPr="00877746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เจ้าหนี้อื่น</w:t>
            </w:r>
          </w:p>
        </w:tc>
      </w:tr>
      <w:tr w:rsidR="00CC5167" w:rsidRPr="00E55D53" w:rsidTr="008106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C5167" w:rsidRPr="00877746" w:rsidRDefault="00CC5167" w:rsidP="007C08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 w:hint="cs"/>
                <w:b w:val="0"/>
                <w:bCs w:val="0"/>
                <w:sz w:val="29"/>
                <w:szCs w:val="29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29"/>
                <w:szCs w:val="29"/>
              </w:rPr>
              <w:t>18</w:t>
            </w:r>
          </w:p>
        </w:tc>
        <w:tc>
          <w:tcPr>
            <w:tcW w:w="270" w:type="dxa"/>
          </w:tcPr>
          <w:p w:rsidR="00CC5167" w:rsidRPr="00877746" w:rsidRDefault="00CC5167" w:rsidP="00BF41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7920" w:type="dxa"/>
          </w:tcPr>
          <w:p w:rsidR="00CC5167" w:rsidRPr="00877746" w:rsidRDefault="00CC5167" w:rsidP="00BF41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 w:hint="cs"/>
                <w:b w:val="0"/>
                <w:bCs w:val="0"/>
                <w:sz w:val="29"/>
                <w:szCs w:val="29"/>
                <w:cs/>
              </w:rPr>
            </w:pPr>
            <w:r w:rsidRPr="00877746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ภาระผูกพันผลประโยชน์พนักงาน</w:t>
            </w:r>
          </w:p>
        </w:tc>
      </w:tr>
      <w:tr w:rsidR="00CC5167" w:rsidRPr="00E55D53" w:rsidTr="008106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C5167" w:rsidRPr="00877746" w:rsidRDefault="00CC5167" w:rsidP="007C08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 w:hint="cs"/>
                <w:b w:val="0"/>
                <w:bCs w:val="0"/>
                <w:sz w:val="29"/>
                <w:szCs w:val="29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29"/>
                <w:szCs w:val="29"/>
              </w:rPr>
              <w:t>19</w:t>
            </w:r>
          </w:p>
        </w:tc>
        <w:tc>
          <w:tcPr>
            <w:tcW w:w="270" w:type="dxa"/>
          </w:tcPr>
          <w:p w:rsidR="00CC5167" w:rsidRPr="00877746" w:rsidRDefault="00CC5167" w:rsidP="00BF41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7920" w:type="dxa"/>
          </w:tcPr>
          <w:p w:rsidR="00CC5167" w:rsidRPr="00877746" w:rsidRDefault="00CC5167" w:rsidP="00BF41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 w:hint="cs"/>
                <w:b w:val="0"/>
                <w:bCs w:val="0"/>
                <w:sz w:val="29"/>
                <w:szCs w:val="29"/>
                <w:cs/>
              </w:rPr>
            </w:pPr>
            <w:r w:rsidRPr="00877746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ทุนเรือนหุ้น</w:t>
            </w:r>
          </w:p>
        </w:tc>
      </w:tr>
      <w:tr w:rsidR="00CC5167" w:rsidRPr="00E55D53" w:rsidTr="008106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C5167" w:rsidRPr="00877746" w:rsidRDefault="00CC5167" w:rsidP="007C08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 w:hint="cs"/>
                <w:b w:val="0"/>
                <w:bCs w:val="0"/>
                <w:sz w:val="29"/>
                <w:szCs w:val="29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29"/>
                <w:szCs w:val="29"/>
              </w:rPr>
              <w:t>20</w:t>
            </w:r>
          </w:p>
        </w:tc>
        <w:tc>
          <w:tcPr>
            <w:tcW w:w="270" w:type="dxa"/>
          </w:tcPr>
          <w:p w:rsidR="00CC5167" w:rsidRPr="00877746" w:rsidRDefault="00CC5167" w:rsidP="004E20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7920" w:type="dxa"/>
          </w:tcPr>
          <w:p w:rsidR="00CC5167" w:rsidRPr="00877746" w:rsidRDefault="00CC5167" w:rsidP="004E20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  <w:r w:rsidRPr="00877746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ส่วนเกินมูลค่าหุ้นสามัญและสำรอง</w:t>
            </w:r>
          </w:p>
        </w:tc>
      </w:tr>
      <w:tr w:rsidR="00033949" w:rsidRPr="00E55D53" w:rsidTr="008106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33949" w:rsidRPr="00FF326A" w:rsidRDefault="00033949" w:rsidP="007C08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/>
                <w:b w:val="0"/>
                <w:bCs w:val="0"/>
                <w:sz w:val="29"/>
                <w:szCs w:val="29"/>
              </w:rPr>
            </w:pPr>
            <w:r w:rsidRPr="00FF326A">
              <w:rPr>
                <w:rFonts w:ascii="Angsana New" w:hAnsi="Angsana New"/>
                <w:b w:val="0"/>
                <w:bCs w:val="0"/>
                <w:sz w:val="29"/>
                <w:szCs w:val="29"/>
              </w:rPr>
              <w:t>21</w:t>
            </w:r>
          </w:p>
        </w:tc>
        <w:tc>
          <w:tcPr>
            <w:tcW w:w="270" w:type="dxa"/>
          </w:tcPr>
          <w:p w:rsidR="00033949" w:rsidRPr="00FF326A" w:rsidRDefault="00033949" w:rsidP="004E20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7920" w:type="dxa"/>
          </w:tcPr>
          <w:p w:rsidR="00033949" w:rsidRPr="00FF326A" w:rsidRDefault="00033949" w:rsidP="004E20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 w:hint="cs"/>
                <w:b w:val="0"/>
                <w:bCs w:val="0"/>
                <w:sz w:val="29"/>
                <w:szCs w:val="29"/>
                <w:cs/>
              </w:rPr>
            </w:pPr>
            <w:r w:rsidRPr="00FF326A">
              <w:rPr>
                <w:rFonts w:ascii="Angsana New" w:hAnsi="Angsana New" w:cs="Angsana New" w:hint="cs"/>
                <w:b w:val="0"/>
                <w:bCs w:val="0"/>
                <w:sz w:val="29"/>
                <w:szCs w:val="29"/>
                <w:cs/>
              </w:rPr>
              <w:t>รายได้ค่าชดเชยจากการประกัน</w:t>
            </w:r>
            <w:r w:rsidR="00FF326A">
              <w:rPr>
                <w:rFonts w:ascii="Angsana New" w:hAnsi="Angsana New" w:cs="Angsana New" w:hint="cs"/>
                <w:b w:val="0"/>
                <w:bCs w:val="0"/>
                <w:sz w:val="29"/>
                <w:szCs w:val="29"/>
                <w:cs/>
              </w:rPr>
              <w:t>ภัย</w:t>
            </w:r>
          </w:p>
        </w:tc>
      </w:tr>
      <w:tr w:rsidR="00CC5167" w:rsidRPr="00E55D53" w:rsidTr="008106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C5167" w:rsidRPr="00877746" w:rsidRDefault="00CC5167" w:rsidP="007C08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 w:hint="cs"/>
                <w:b w:val="0"/>
                <w:bCs w:val="0"/>
                <w:sz w:val="29"/>
                <w:szCs w:val="29"/>
              </w:rPr>
            </w:pPr>
            <w:r>
              <w:rPr>
                <w:rFonts w:ascii="Angsana New" w:hAnsi="Angsana New"/>
                <w:b w:val="0"/>
                <w:bCs w:val="0"/>
                <w:sz w:val="29"/>
                <w:szCs w:val="29"/>
              </w:rPr>
              <w:t>2</w:t>
            </w:r>
            <w:r w:rsidR="00033949">
              <w:rPr>
                <w:rFonts w:ascii="Angsana New" w:hAnsi="Angsana New"/>
                <w:b w:val="0"/>
                <w:bCs w:val="0"/>
                <w:sz w:val="29"/>
                <w:szCs w:val="29"/>
              </w:rPr>
              <w:t>2</w:t>
            </w:r>
          </w:p>
        </w:tc>
        <w:tc>
          <w:tcPr>
            <w:tcW w:w="270" w:type="dxa"/>
          </w:tcPr>
          <w:p w:rsidR="00CC5167" w:rsidRPr="00877746" w:rsidRDefault="00CC5167" w:rsidP="004E20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7920" w:type="dxa"/>
          </w:tcPr>
          <w:p w:rsidR="00CC5167" w:rsidRPr="00877746" w:rsidRDefault="00CC5167" w:rsidP="004E20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  <w:r w:rsidRPr="00877746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ข้อมูลทางการเงินจำแนกตามส่วนงาน</w:t>
            </w:r>
          </w:p>
        </w:tc>
      </w:tr>
      <w:tr w:rsidR="00CC5167" w:rsidRPr="00E55D53" w:rsidTr="008106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C5167" w:rsidRPr="00877746" w:rsidRDefault="00CC5167" w:rsidP="007C08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  <w:r>
              <w:rPr>
                <w:rFonts w:ascii="Angsana New" w:hAnsi="Angsana New"/>
                <w:b w:val="0"/>
                <w:bCs w:val="0"/>
                <w:sz w:val="29"/>
                <w:szCs w:val="29"/>
              </w:rPr>
              <w:t>2</w:t>
            </w:r>
            <w:r w:rsidR="00033949">
              <w:rPr>
                <w:rFonts w:ascii="Angsana New" w:hAnsi="Angsana New"/>
                <w:b w:val="0"/>
                <w:bCs w:val="0"/>
                <w:sz w:val="29"/>
                <w:szCs w:val="29"/>
              </w:rPr>
              <w:t>3</w:t>
            </w:r>
          </w:p>
        </w:tc>
        <w:tc>
          <w:tcPr>
            <w:tcW w:w="270" w:type="dxa"/>
          </w:tcPr>
          <w:p w:rsidR="00CC5167" w:rsidRPr="00877746" w:rsidRDefault="00CC5167" w:rsidP="004E20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7920" w:type="dxa"/>
          </w:tcPr>
          <w:p w:rsidR="00CC5167" w:rsidRPr="00877746" w:rsidRDefault="00CC5167" w:rsidP="004E20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</w:pPr>
            <w:r w:rsidRPr="00877746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รายได้อื่น</w:t>
            </w:r>
          </w:p>
        </w:tc>
      </w:tr>
      <w:tr w:rsidR="00CC5167" w:rsidRPr="00E55D53" w:rsidTr="008106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C5167" w:rsidRPr="00877746" w:rsidRDefault="00CC5167" w:rsidP="007C08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29"/>
                <w:szCs w:val="29"/>
              </w:rPr>
              <w:t>2</w:t>
            </w:r>
            <w:r w:rsidR="00033949">
              <w:rPr>
                <w:rFonts w:ascii="Angsana New" w:hAnsi="Angsana New"/>
                <w:b w:val="0"/>
                <w:bCs w:val="0"/>
                <w:sz w:val="29"/>
                <w:szCs w:val="29"/>
              </w:rPr>
              <w:t>4</w:t>
            </w:r>
          </w:p>
        </w:tc>
        <w:tc>
          <w:tcPr>
            <w:tcW w:w="270" w:type="dxa"/>
          </w:tcPr>
          <w:p w:rsidR="00CC5167" w:rsidRPr="00877746" w:rsidRDefault="00CC5167" w:rsidP="004E20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7920" w:type="dxa"/>
          </w:tcPr>
          <w:p w:rsidR="00CC5167" w:rsidRPr="00877746" w:rsidRDefault="00CC5167" w:rsidP="004E20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</w:pPr>
            <w:r w:rsidRPr="00877746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ค่าใช้จ่ายผลประโยชน์ตอบแทนพนักงาน</w:t>
            </w:r>
          </w:p>
        </w:tc>
      </w:tr>
      <w:tr w:rsidR="00CC5167" w:rsidRPr="00E55D53" w:rsidTr="008106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C5167" w:rsidRPr="00877746" w:rsidRDefault="00CC5167" w:rsidP="007C08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  <w:r>
              <w:rPr>
                <w:rFonts w:ascii="Angsana New" w:hAnsi="Angsana New"/>
                <w:b w:val="0"/>
                <w:bCs w:val="0"/>
                <w:sz w:val="29"/>
                <w:szCs w:val="29"/>
              </w:rPr>
              <w:t>2</w:t>
            </w:r>
            <w:r w:rsidR="00033949">
              <w:rPr>
                <w:rFonts w:ascii="Angsana New" w:hAnsi="Angsana New"/>
                <w:b w:val="0"/>
                <w:bCs w:val="0"/>
                <w:sz w:val="29"/>
                <w:szCs w:val="29"/>
              </w:rPr>
              <w:t>5</w:t>
            </w:r>
          </w:p>
        </w:tc>
        <w:tc>
          <w:tcPr>
            <w:tcW w:w="270" w:type="dxa"/>
          </w:tcPr>
          <w:p w:rsidR="00CC5167" w:rsidRPr="00877746" w:rsidRDefault="00CC5167" w:rsidP="004E20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7920" w:type="dxa"/>
          </w:tcPr>
          <w:p w:rsidR="00CC5167" w:rsidRPr="00877746" w:rsidRDefault="00CC5167" w:rsidP="004E20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</w:pPr>
            <w:r w:rsidRPr="00877746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ค่าใช้จ่ายตามลักษณะ</w:t>
            </w:r>
          </w:p>
        </w:tc>
      </w:tr>
      <w:tr w:rsidR="00CC5167" w:rsidRPr="00E55D53" w:rsidTr="008106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C5167" w:rsidRPr="00877746" w:rsidRDefault="00CC5167" w:rsidP="007C08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  <w:r>
              <w:rPr>
                <w:rFonts w:ascii="Angsana New" w:hAnsi="Angsana New"/>
                <w:b w:val="0"/>
                <w:bCs w:val="0"/>
                <w:sz w:val="29"/>
                <w:szCs w:val="29"/>
              </w:rPr>
              <w:t>2</w:t>
            </w:r>
            <w:r w:rsidR="00033949">
              <w:rPr>
                <w:rFonts w:ascii="Angsana New" w:hAnsi="Angsana New"/>
                <w:b w:val="0"/>
                <w:bCs w:val="0"/>
                <w:sz w:val="29"/>
                <w:szCs w:val="29"/>
              </w:rPr>
              <w:t>6</w:t>
            </w:r>
          </w:p>
        </w:tc>
        <w:tc>
          <w:tcPr>
            <w:tcW w:w="270" w:type="dxa"/>
          </w:tcPr>
          <w:p w:rsidR="00CC5167" w:rsidRPr="00877746" w:rsidRDefault="00CC5167" w:rsidP="004E20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7920" w:type="dxa"/>
          </w:tcPr>
          <w:p w:rsidR="00CC5167" w:rsidRPr="00877746" w:rsidRDefault="00CC5167" w:rsidP="004E20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</w:pPr>
            <w:r w:rsidRPr="00877746">
              <w:rPr>
                <w:rFonts w:ascii="Angsana New" w:hAnsi="Angsana New" w:cs="Angsana New" w:hint="cs"/>
                <w:b w:val="0"/>
                <w:bCs w:val="0"/>
                <w:sz w:val="29"/>
                <w:szCs w:val="29"/>
                <w:cs/>
              </w:rPr>
              <w:t>ค่าใช้จ่าย</w:t>
            </w:r>
            <w:r w:rsidRPr="00877746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ภาษีเงินได้</w:t>
            </w:r>
          </w:p>
        </w:tc>
      </w:tr>
      <w:tr w:rsidR="00CC5167" w:rsidRPr="00E55D53" w:rsidTr="008106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C5167" w:rsidRPr="00877746" w:rsidRDefault="00CC5167" w:rsidP="007C08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  <w:r>
              <w:rPr>
                <w:rFonts w:ascii="Angsana New" w:hAnsi="Angsana New"/>
                <w:b w:val="0"/>
                <w:bCs w:val="0"/>
                <w:sz w:val="29"/>
                <w:szCs w:val="29"/>
              </w:rPr>
              <w:t>2</w:t>
            </w:r>
            <w:r w:rsidR="00033949">
              <w:rPr>
                <w:rFonts w:ascii="Angsana New" w:hAnsi="Angsana New"/>
                <w:b w:val="0"/>
                <w:bCs w:val="0"/>
                <w:sz w:val="29"/>
                <w:szCs w:val="29"/>
              </w:rPr>
              <w:t>7</w:t>
            </w:r>
          </w:p>
        </w:tc>
        <w:tc>
          <w:tcPr>
            <w:tcW w:w="270" w:type="dxa"/>
          </w:tcPr>
          <w:p w:rsidR="00CC5167" w:rsidRPr="00877746" w:rsidRDefault="00CC5167" w:rsidP="004E20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7920" w:type="dxa"/>
          </w:tcPr>
          <w:p w:rsidR="00CC5167" w:rsidRPr="00877746" w:rsidRDefault="00CC5167" w:rsidP="004E20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  <w:r w:rsidRPr="00877746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สิทธิประโยชน์จากการส่งเสริมการลงทุน</w:t>
            </w:r>
          </w:p>
        </w:tc>
      </w:tr>
      <w:tr w:rsidR="00CC5167" w:rsidRPr="00E55D53" w:rsidTr="008106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C5167" w:rsidRPr="00877746" w:rsidRDefault="00CC5167" w:rsidP="007C08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29"/>
                <w:szCs w:val="29"/>
              </w:rPr>
              <w:t>2</w:t>
            </w:r>
            <w:r w:rsidR="00033949">
              <w:rPr>
                <w:rFonts w:ascii="Angsana New" w:hAnsi="Angsana New"/>
                <w:b w:val="0"/>
                <w:bCs w:val="0"/>
                <w:sz w:val="29"/>
                <w:szCs w:val="29"/>
              </w:rPr>
              <w:t>8</w:t>
            </w:r>
          </w:p>
        </w:tc>
        <w:tc>
          <w:tcPr>
            <w:tcW w:w="270" w:type="dxa"/>
          </w:tcPr>
          <w:p w:rsidR="00CC5167" w:rsidRPr="00877746" w:rsidRDefault="00CC5167" w:rsidP="004E20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7920" w:type="dxa"/>
          </w:tcPr>
          <w:p w:rsidR="00CC5167" w:rsidRPr="00877746" w:rsidRDefault="00CC5167" w:rsidP="009B37F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  <w:r w:rsidRPr="00877746">
              <w:rPr>
                <w:rFonts w:ascii="Angsana New" w:hAnsi="Angsana New" w:cs="Angsana New" w:hint="cs"/>
                <w:b w:val="0"/>
                <w:bCs w:val="0"/>
                <w:sz w:val="29"/>
                <w:szCs w:val="29"/>
                <w:cs/>
              </w:rPr>
              <w:t>กำไร</w:t>
            </w:r>
            <w:r w:rsidRPr="00877746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ต่อหุ้น</w:t>
            </w:r>
            <w:r w:rsidRPr="00877746">
              <w:rPr>
                <w:rFonts w:ascii="Angsana New" w:hAnsi="Angsana New" w:cs="Angsana New" w:hint="cs"/>
                <w:b w:val="0"/>
                <w:bCs w:val="0"/>
                <w:sz w:val="29"/>
                <w:szCs w:val="29"/>
                <w:cs/>
              </w:rPr>
              <w:t>ขั้นพื้นฐาน</w:t>
            </w:r>
          </w:p>
        </w:tc>
      </w:tr>
      <w:tr w:rsidR="00CC5167" w:rsidRPr="00E55D53" w:rsidTr="008106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C5167" w:rsidRPr="00877746" w:rsidRDefault="00CC5167" w:rsidP="007C08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  <w:r>
              <w:rPr>
                <w:rFonts w:ascii="Angsana New" w:hAnsi="Angsana New"/>
                <w:b w:val="0"/>
                <w:bCs w:val="0"/>
                <w:sz w:val="29"/>
                <w:szCs w:val="29"/>
              </w:rPr>
              <w:t>2</w:t>
            </w:r>
            <w:r w:rsidR="00033949">
              <w:rPr>
                <w:rFonts w:ascii="Angsana New" w:hAnsi="Angsana New"/>
                <w:b w:val="0"/>
                <w:bCs w:val="0"/>
                <w:sz w:val="29"/>
                <w:szCs w:val="29"/>
              </w:rPr>
              <w:t>9</w:t>
            </w:r>
          </w:p>
        </w:tc>
        <w:tc>
          <w:tcPr>
            <w:tcW w:w="270" w:type="dxa"/>
          </w:tcPr>
          <w:p w:rsidR="00CC5167" w:rsidRPr="00877746" w:rsidRDefault="00CC5167" w:rsidP="004E20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7920" w:type="dxa"/>
          </w:tcPr>
          <w:p w:rsidR="00CC5167" w:rsidRPr="00877746" w:rsidRDefault="00CC5167" w:rsidP="004E20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  <w:r w:rsidRPr="00877746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เงินปันผล</w:t>
            </w:r>
          </w:p>
        </w:tc>
      </w:tr>
      <w:tr w:rsidR="00CC5167" w:rsidRPr="00E55D53" w:rsidTr="008106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C5167" w:rsidRPr="00877746" w:rsidRDefault="00033949" w:rsidP="007C08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  <w:r>
              <w:rPr>
                <w:rFonts w:ascii="Angsana New" w:hAnsi="Angsana New"/>
                <w:b w:val="0"/>
                <w:bCs w:val="0"/>
                <w:sz w:val="29"/>
                <w:szCs w:val="29"/>
              </w:rPr>
              <w:t>30</w:t>
            </w:r>
          </w:p>
        </w:tc>
        <w:tc>
          <w:tcPr>
            <w:tcW w:w="270" w:type="dxa"/>
          </w:tcPr>
          <w:p w:rsidR="00CC5167" w:rsidRPr="00877746" w:rsidRDefault="00CC5167" w:rsidP="004E20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7920" w:type="dxa"/>
          </w:tcPr>
          <w:p w:rsidR="00CC5167" w:rsidRPr="00877746" w:rsidRDefault="00CC5167" w:rsidP="004E20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  <w:r w:rsidRPr="00877746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เครื่องมือทางการเงิน</w:t>
            </w:r>
          </w:p>
        </w:tc>
      </w:tr>
      <w:tr w:rsidR="00CC5167" w:rsidRPr="00E55D53" w:rsidTr="008106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CC5167" w:rsidRPr="00877746" w:rsidRDefault="00CC5167" w:rsidP="007C08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  <w:r>
              <w:rPr>
                <w:rFonts w:ascii="Angsana New" w:hAnsi="Angsana New"/>
                <w:b w:val="0"/>
                <w:bCs w:val="0"/>
                <w:sz w:val="29"/>
                <w:szCs w:val="29"/>
              </w:rPr>
              <w:t>3</w:t>
            </w:r>
            <w:r w:rsidR="00033949">
              <w:rPr>
                <w:rFonts w:ascii="Angsana New" w:hAnsi="Angsana New"/>
                <w:b w:val="0"/>
                <w:bCs w:val="0"/>
                <w:sz w:val="29"/>
                <w:szCs w:val="29"/>
              </w:rPr>
              <w:t>1</w:t>
            </w:r>
          </w:p>
        </w:tc>
        <w:tc>
          <w:tcPr>
            <w:tcW w:w="270" w:type="dxa"/>
          </w:tcPr>
          <w:p w:rsidR="00CC5167" w:rsidRPr="00877746" w:rsidRDefault="00CC5167" w:rsidP="004E20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7920" w:type="dxa"/>
          </w:tcPr>
          <w:p w:rsidR="00CC5167" w:rsidRPr="00877746" w:rsidRDefault="00CC5167" w:rsidP="004E20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</w:pPr>
            <w:r w:rsidRPr="00877746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D37C5E" w:rsidRPr="00E55D53" w:rsidTr="008106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37C5E" w:rsidRPr="002F07A3" w:rsidRDefault="00D37C5E" w:rsidP="007C08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  <w:r w:rsidRPr="002F07A3"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  <w:t>3</w:t>
            </w:r>
            <w:r w:rsidRPr="002F07A3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2</w:t>
            </w:r>
          </w:p>
        </w:tc>
        <w:tc>
          <w:tcPr>
            <w:tcW w:w="270" w:type="dxa"/>
          </w:tcPr>
          <w:p w:rsidR="00D37C5E" w:rsidRPr="00877746" w:rsidRDefault="00D37C5E" w:rsidP="004E20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920" w:type="dxa"/>
          </w:tcPr>
          <w:p w:rsidR="00D37C5E" w:rsidRPr="00877746" w:rsidRDefault="00D37C5E" w:rsidP="001D5F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 w:hint="cs"/>
                <w:b w:val="0"/>
                <w:bCs w:val="0"/>
                <w:sz w:val="29"/>
                <w:szCs w:val="29"/>
                <w:cs/>
              </w:rPr>
            </w:pPr>
            <w:r w:rsidRPr="00877746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มาตรฐานการรายงานทางการเงินไทยที่ยังไม่ได้ใช้</w:t>
            </w:r>
          </w:p>
        </w:tc>
      </w:tr>
    </w:tbl>
    <w:p w:rsidR="00AC01A4" w:rsidRPr="00E55D53" w:rsidRDefault="00A02F40" w:rsidP="009D6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E55D53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AC01A4" w:rsidRPr="00E55D53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AC01A4" w:rsidRPr="00E55D53" w:rsidRDefault="00AC01A4" w:rsidP="009D6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0"/>
          <w:tab w:val="left" w:pos="378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7C6AD8" w:rsidRDefault="00324CC2" w:rsidP="007C6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55D53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</w:t>
      </w:r>
      <w:r w:rsidRPr="00F8622D">
        <w:rPr>
          <w:rFonts w:ascii="Angsana New" w:hAnsi="Angsana New"/>
          <w:sz w:val="30"/>
          <w:szCs w:val="30"/>
          <w:cs/>
        </w:rPr>
        <w:t>เมื่อวันที่</w:t>
      </w:r>
      <w:r w:rsidR="009B05EE" w:rsidRPr="00F8622D">
        <w:rPr>
          <w:rFonts w:ascii="Angsana New" w:hAnsi="Angsana New"/>
          <w:sz w:val="30"/>
          <w:szCs w:val="30"/>
        </w:rPr>
        <w:t xml:space="preserve"> </w:t>
      </w:r>
      <w:r w:rsidR="00775EA0" w:rsidRPr="00F8622D">
        <w:rPr>
          <w:rFonts w:ascii="Angsana New" w:hAnsi="Angsana New"/>
          <w:sz w:val="30"/>
          <w:szCs w:val="30"/>
        </w:rPr>
        <w:t>2</w:t>
      </w:r>
      <w:r w:rsidR="00F8622D" w:rsidRPr="00F8622D">
        <w:rPr>
          <w:rFonts w:ascii="Angsana New" w:hAnsi="Angsana New"/>
          <w:sz w:val="30"/>
          <w:szCs w:val="30"/>
        </w:rPr>
        <w:t>4</w:t>
      </w:r>
      <w:r w:rsidR="00775EA0" w:rsidRPr="00F8622D">
        <w:rPr>
          <w:rFonts w:ascii="Angsana New" w:hAnsi="Angsana New"/>
          <w:sz w:val="30"/>
          <w:szCs w:val="30"/>
        </w:rPr>
        <w:t xml:space="preserve"> </w:t>
      </w:r>
      <w:r w:rsidR="00775EA0" w:rsidRPr="00F8622D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D32261" w:rsidRPr="00F8622D">
        <w:rPr>
          <w:rFonts w:ascii="Angsana New" w:hAnsi="Angsana New"/>
          <w:sz w:val="30"/>
          <w:szCs w:val="30"/>
        </w:rPr>
        <w:t>25</w:t>
      </w:r>
      <w:r w:rsidR="00F8622D" w:rsidRPr="00F8622D">
        <w:rPr>
          <w:rFonts w:ascii="Angsana New" w:hAnsi="Angsana New"/>
          <w:sz w:val="30"/>
          <w:szCs w:val="30"/>
        </w:rPr>
        <w:t>60</w:t>
      </w:r>
    </w:p>
    <w:p w:rsidR="00AC01A4" w:rsidRPr="00E55D53" w:rsidRDefault="00AC01A4" w:rsidP="009D6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E55D53">
        <w:rPr>
          <w:rFonts w:ascii="Angsana New" w:hAnsi="Angsana New"/>
          <w:sz w:val="30"/>
          <w:szCs w:val="30"/>
          <w:cs/>
        </w:rPr>
        <w:t xml:space="preserve"> </w:t>
      </w:r>
    </w:p>
    <w:p w:rsidR="00AC01A4" w:rsidRPr="00E55D53" w:rsidRDefault="00BE3DEC" w:rsidP="009D6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AC01A4" w:rsidRPr="00E55D53">
        <w:rPr>
          <w:rFonts w:ascii="Angsana New" w:hAnsi="Angsana New"/>
          <w:b/>
          <w:bCs/>
          <w:sz w:val="30"/>
          <w:szCs w:val="30"/>
        </w:rPr>
        <w:tab/>
      </w:r>
      <w:r w:rsidR="00AC01A4" w:rsidRPr="00E55D53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AC01A4" w:rsidRPr="00E55D53" w:rsidRDefault="00AC01A4" w:rsidP="009D6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0"/>
          <w:tab w:val="left" w:pos="3780"/>
        </w:tabs>
        <w:spacing w:line="240" w:lineRule="auto"/>
        <w:ind w:left="3780" w:right="-43" w:hanging="3240"/>
        <w:jc w:val="thaiDistribute"/>
        <w:rPr>
          <w:rFonts w:ascii="Angsana New" w:hAnsi="Angsana New"/>
          <w:sz w:val="30"/>
          <w:szCs w:val="30"/>
        </w:rPr>
      </w:pPr>
    </w:p>
    <w:p w:rsidR="00033949" w:rsidRPr="00A278F9" w:rsidRDefault="00033949" w:rsidP="00033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hint="cs"/>
          <w:sz w:val="30"/>
          <w:szCs w:val="30"/>
          <w:cs/>
        </w:rPr>
      </w:pPr>
      <w:r w:rsidRPr="00D86D9A">
        <w:rPr>
          <w:rFonts w:ascii="Angsana New" w:hAnsi="Angsana New"/>
          <w:sz w:val="30"/>
          <w:szCs w:val="30"/>
          <w:cs/>
        </w:rPr>
        <w:t xml:space="preserve">บริษัท มูราโมโต้ อีเล็คตรอน (ประเทศไทย) จำกัด (มหาชน) </w:t>
      </w:r>
      <w:r w:rsidRPr="00D86D9A">
        <w:rPr>
          <w:rFonts w:ascii="Angsana New" w:hAnsi="Angsana New"/>
          <w:sz w:val="30"/>
          <w:szCs w:val="30"/>
        </w:rPr>
        <w:t>“</w:t>
      </w:r>
      <w:r w:rsidRPr="00D86D9A">
        <w:rPr>
          <w:rFonts w:ascii="Angsana New" w:hAnsi="Angsana New"/>
          <w:sz w:val="30"/>
          <w:szCs w:val="30"/>
          <w:cs/>
        </w:rPr>
        <w:t>บริษัท</w:t>
      </w:r>
      <w:r w:rsidRPr="00D86D9A">
        <w:rPr>
          <w:rFonts w:ascii="Angsana New" w:hAnsi="Angsana New"/>
          <w:sz w:val="30"/>
          <w:szCs w:val="30"/>
        </w:rPr>
        <w:t>”</w:t>
      </w:r>
      <w:r w:rsidRPr="00D86D9A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>
        <w:rPr>
          <w:rFonts w:ascii="Angsana New" w:hAnsi="Angsana New" w:hint="cs"/>
          <w:sz w:val="30"/>
          <w:szCs w:val="30"/>
          <w:cs/>
        </w:rPr>
        <w:t>มี</w:t>
      </w:r>
      <w:r>
        <w:rPr>
          <w:rFonts w:ascii="Angsana New" w:hAnsi="Angsana New"/>
          <w:sz w:val="30"/>
          <w:szCs w:val="30"/>
          <w:cs/>
        </w:rPr>
        <w:t>ที่อยู่</w:t>
      </w:r>
      <w:r w:rsidRPr="00D86D9A">
        <w:rPr>
          <w:rFonts w:ascii="Angsana New" w:hAnsi="Angsana New"/>
          <w:sz w:val="30"/>
          <w:szCs w:val="30"/>
          <w:cs/>
        </w:rPr>
        <w:t>จดทะเบียน</w:t>
      </w:r>
      <w:r>
        <w:rPr>
          <w:rFonts w:ascii="Angsana New" w:hAnsi="Angsana New" w:hint="cs"/>
          <w:sz w:val="30"/>
          <w:szCs w:val="30"/>
          <w:cs/>
        </w:rPr>
        <w:t>ตั้งอยู่</w:t>
      </w:r>
      <w:r w:rsidRPr="00D86D9A">
        <w:rPr>
          <w:rFonts w:ascii="Angsana New" w:hAnsi="Angsana New" w:hint="cs"/>
          <w:sz w:val="30"/>
          <w:szCs w:val="30"/>
          <w:cs/>
        </w:rPr>
        <w:t xml:space="preserve"> </w:t>
      </w:r>
      <w:r w:rsidRPr="00D86D9A">
        <w:rPr>
          <w:rFonts w:ascii="Angsana New" w:hAnsi="Angsana New"/>
          <w:sz w:val="30"/>
          <w:szCs w:val="30"/>
          <w:cs/>
        </w:rPr>
        <w:t xml:space="preserve">เลขที่ </w:t>
      </w:r>
      <w:r w:rsidRPr="00D86D9A">
        <w:rPr>
          <w:rFonts w:ascii="Angsana New" w:hAnsi="Angsana New"/>
          <w:sz w:val="30"/>
          <w:szCs w:val="30"/>
        </w:rPr>
        <w:t xml:space="preserve">886 </w:t>
      </w:r>
      <w:r w:rsidRPr="00D86D9A">
        <w:rPr>
          <w:rFonts w:ascii="Angsana New" w:hAnsi="Angsana New"/>
          <w:sz w:val="30"/>
          <w:szCs w:val="30"/>
          <w:cs/>
        </w:rPr>
        <w:t xml:space="preserve">ถนนรามอินทรา แขวงคันนายาว เขตคันนายาว กรุงเทพมหานคร </w:t>
      </w:r>
      <w:r w:rsidRPr="00D86D9A">
        <w:rPr>
          <w:rFonts w:ascii="Angsana New" w:hAnsi="Angsana New"/>
          <w:sz w:val="30"/>
          <w:szCs w:val="30"/>
        </w:rPr>
        <w:t>10230</w:t>
      </w:r>
      <w:r w:rsidRPr="00D86D9A">
        <w:rPr>
          <w:rFonts w:ascii="Angsana New" w:hAnsi="Angsana New"/>
          <w:sz w:val="30"/>
          <w:szCs w:val="30"/>
          <w:cs/>
        </w:rPr>
        <w:t xml:space="preserve"> ประเทศไทย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และมีโรงงานตั้งอยู่ เลขที่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หมู่ </w:t>
      </w:r>
      <w:r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ถนนบางนา </w:t>
      </w:r>
      <w:r>
        <w:rPr>
          <w:rFonts w:ascii="Angsana New" w:hAnsi="Angsana New"/>
          <w:sz w:val="30"/>
          <w:szCs w:val="30"/>
        </w:rPr>
        <w:t xml:space="preserve">- </w:t>
      </w:r>
      <w:r>
        <w:rPr>
          <w:rFonts w:ascii="Angsana New" w:hAnsi="Angsana New" w:hint="cs"/>
          <w:sz w:val="30"/>
          <w:szCs w:val="30"/>
          <w:cs/>
        </w:rPr>
        <w:t>ตราด กม</w:t>
      </w:r>
      <w:r>
        <w:rPr>
          <w:rFonts w:ascii="Angsana New" w:hAnsi="Angsana New"/>
          <w:sz w:val="30"/>
          <w:szCs w:val="30"/>
        </w:rPr>
        <w:t xml:space="preserve">.25 </w:t>
      </w:r>
      <w:r>
        <w:rPr>
          <w:rFonts w:ascii="Angsana New" w:hAnsi="Angsana New" w:hint="cs"/>
          <w:sz w:val="30"/>
          <w:szCs w:val="30"/>
          <w:cs/>
        </w:rPr>
        <w:t xml:space="preserve">ตำบลบางเสาธง อำเภอบางเสาธง จังหวัดสมุทรปราการ </w:t>
      </w:r>
      <w:r>
        <w:rPr>
          <w:rFonts w:ascii="Angsana New" w:hAnsi="Angsana New"/>
          <w:sz w:val="30"/>
          <w:szCs w:val="30"/>
        </w:rPr>
        <w:t>105</w:t>
      </w:r>
      <w:r w:rsidR="00FB5B3A">
        <w:rPr>
          <w:rFonts w:ascii="Angsana New" w:hAnsi="Angsana New" w:hint="cs"/>
          <w:sz w:val="30"/>
          <w:szCs w:val="30"/>
          <w:cs/>
        </w:rPr>
        <w:t>70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เลขที่ </w:t>
      </w:r>
      <w:r>
        <w:rPr>
          <w:rFonts w:ascii="Angsana New" w:hAnsi="Angsana New"/>
          <w:sz w:val="30"/>
          <w:szCs w:val="30"/>
        </w:rPr>
        <w:t xml:space="preserve">99/7 </w:t>
      </w:r>
      <w:r>
        <w:rPr>
          <w:rFonts w:ascii="Angsana New" w:hAnsi="Angsana New" w:hint="cs"/>
          <w:sz w:val="30"/>
          <w:szCs w:val="30"/>
          <w:cs/>
        </w:rPr>
        <w:t xml:space="preserve">หมู่ </w:t>
      </w:r>
      <w:r>
        <w:rPr>
          <w:rFonts w:ascii="Angsana New" w:hAnsi="Angsana New"/>
          <w:sz w:val="30"/>
          <w:szCs w:val="30"/>
        </w:rPr>
        <w:t xml:space="preserve">3 </w:t>
      </w:r>
      <w:r>
        <w:rPr>
          <w:rFonts w:ascii="Angsana New" w:hAnsi="Angsana New" w:hint="cs"/>
          <w:sz w:val="30"/>
          <w:szCs w:val="30"/>
          <w:cs/>
        </w:rPr>
        <w:t xml:space="preserve">ถนนบางนา </w:t>
      </w:r>
      <w:r>
        <w:rPr>
          <w:rFonts w:ascii="Angsana New" w:hAnsi="Angsana New"/>
          <w:sz w:val="30"/>
          <w:szCs w:val="30"/>
        </w:rPr>
        <w:t xml:space="preserve">- </w:t>
      </w:r>
      <w:r>
        <w:rPr>
          <w:rFonts w:ascii="Angsana New" w:hAnsi="Angsana New" w:hint="cs"/>
          <w:sz w:val="30"/>
          <w:szCs w:val="30"/>
          <w:cs/>
        </w:rPr>
        <w:t>ตราด กม</w:t>
      </w:r>
      <w:r>
        <w:rPr>
          <w:rFonts w:ascii="Angsana New" w:hAnsi="Angsana New"/>
          <w:sz w:val="30"/>
          <w:szCs w:val="30"/>
        </w:rPr>
        <w:t xml:space="preserve">.23 </w:t>
      </w:r>
      <w:r>
        <w:rPr>
          <w:rFonts w:ascii="Angsana New" w:hAnsi="Angsana New" w:hint="cs"/>
          <w:sz w:val="30"/>
          <w:szCs w:val="30"/>
          <w:cs/>
        </w:rPr>
        <w:t xml:space="preserve">ตำบลบางเสาธง อำเภอบางเสาธง จังหวัดสมุทรปราการ </w:t>
      </w:r>
      <w:r>
        <w:rPr>
          <w:rFonts w:ascii="Angsana New" w:hAnsi="Angsana New"/>
          <w:sz w:val="30"/>
          <w:szCs w:val="30"/>
        </w:rPr>
        <w:t>105</w:t>
      </w:r>
      <w:r w:rsidR="005D7D0B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>0</w:t>
      </w:r>
    </w:p>
    <w:p w:rsidR="00743A94" w:rsidRPr="00033949" w:rsidRDefault="00743A94" w:rsidP="009D6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0"/>
          <w:tab w:val="left" w:pos="3780"/>
        </w:tabs>
        <w:spacing w:line="240" w:lineRule="auto"/>
        <w:ind w:left="3780" w:hanging="3240"/>
        <w:jc w:val="thaiDistribute"/>
        <w:rPr>
          <w:rFonts w:ascii="Angsana New" w:hAnsi="Angsana New"/>
          <w:sz w:val="30"/>
          <w:szCs w:val="30"/>
        </w:rPr>
      </w:pPr>
    </w:p>
    <w:p w:rsidR="00743A94" w:rsidRPr="00E55D53" w:rsidRDefault="00743A94" w:rsidP="009D6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0"/>
          <w:tab w:val="left" w:pos="3780"/>
        </w:tabs>
        <w:spacing w:line="240" w:lineRule="auto"/>
        <w:ind w:left="3780" w:hanging="3240"/>
        <w:jc w:val="thaiDistribute"/>
        <w:rPr>
          <w:rFonts w:ascii="Angsana New" w:hAnsi="Angsana New"/>
          <w:sz w:val="30"/>
          <w:szCs w:val="30"/>
        </w:rPr>
      </w:pPr>
      <w:r w:rsidRPr="00E55D53">
        <w:rPr>
          <w:rFonts w:ascii="Angsana New" w:hAnsi="Angsana New"/>
          <w:sz w:val="30"/>
          <w:szCs w:val="30"/>
          <w:cs/>
        </w:rPr>
        <w:t>บริษัทจดทะเบียนกับตลาดหลักทรัพย์แห่งประเทศไทย ในเดือนสิงหาคม</w:t>
      </w:r>
      <w:r w:rsidR="009B05EE">
        <w:rPr>
          <w:rFonts w:ascii="Angsana New" w:hAnsi="Angsana New"/>
          <w:sz w:val="30"/>
          <w:szCs w:val="30"/>
        </w:rPr>
        <w:t xml:space="preserve"> 2535</w:t>
      </w:r>
    </w:p>
    <w:p w:rsidR="00743A94" w:rsidRPr="00E55D53" w:rsidRDefault="00743A94" w:rsidP="009D6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0"/>
          <w:tab w:val="left" w:pos="3780"/>
        </w:tabs>
        <w:spacing w:line="240" w:lineRule="auto"/>
        <w:ind w:left="3780" w:hanging="3240"/>
        <w:jc w:val="thaiDistribute"/>
        <w:rPr>
          <w:rFonts w:ascii="Angsana New" w:hAnsi="Angsana New"/>
          <w:sz w:val="30"/>
          <w:szCs w:val="30"/>
        </w:rPr>
      </w:pPr>
    </w:p>
    <w:p w:rsidR="00033949" w:rsidRPr="00D86D9A" w:rsidRDefault="00033949" w:rsidP="00033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บริษัทใหญ่</w:t>
      </w:r>
      <w:r w:rsidRPr="00D86D9A">
        <w:rPr>
          <w:rFonts w:ascii="Angsana New" w:hAnsi="Angsana New"/>
          <w:sz w:val="30"/>
          <w:szCs w:val="30"/>
          <w:cs/>
        </w:rPr>
        <w:t>ของกลุ่มบริษัทในระหว่าง</w:t>
      </w:r>
      <w:r w:rsidR="00285895">
        <w:rPr>
          <w:rFonts w:ascii="Angsana New" w:hAnsi="Angsana New" w:hint="cs"/>
          <w:sz w:val="30"/>
          <w:szCs w:val="30"/>
          <w:cs/>
        </w:rPr>
        <w:t>ปี</w:t>
      </w:r>
      <w:r w:rsidRPr="00D86D9A">
        <w:rPr>
          <w:rFonts w:ascii="Angsana New" w:hAnsi="Angsana New"/>
          <w:sz w:val="30"/>
          <w:szCs w:val="30"/>
          <w:cs/>
        </w:rPr>
        <w:t xml:space="preserve">คือ </w:t>
      </w:r>
      <w:r w:rsidRPr="00472525">
        <w:rPr>
          <w:rFonts w:ascii="Times New Roman" w:hAnsi="Times New Roman" w:cs="Times New Roman"/>
          <w:sz w:val="22"/>
          <w:szCs w:val="22"/>
        </w:rPr>
        <w:t>Muramoto Industry Co., Ltd.</w:t>
      </w:r>
      <w:r w:rsidRPr="00D86D9A">
        <w:rPr>
          <w:rFonts w:ascii="Angsana New" w:hAnsi="Angsana New"/>
          <w:sz w:val="30"/>
          <w:szCs w:val="30"/>
          <w:cs/>
        </w:rPr>
        <w:t xml:space="preserve"> บริษัทดังกล่าวจัดตั้งขึ้นในประเทศญี่ปุ่น</w:t>
      </w:r>
    </w:p>
    <w:p w:rsidR="00743A94" w:rsidRPr="00E55D53" w:rsidRDefault="00743A94" w:rsidP="009D6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0"/>
          <w:tab w:val="left" w:pos="3780"/>
        </w:tabs>
        <w:spacing w:line="240" w:lineRule="auto"/>
        <w:ind w:left="3780" w:hanging="3240"/>
        <w:jc w:val="thaiDistribute"/>
        <w:rPr>
          <w:rFonts w:ascii="Angsana New" w:hAnsi="Angsana New"/>
          <w:sz w:val="30"/>
          <w:szCs w:val="30"/>
        </w:rPr>
      </w:pPr>
    </w:p>
    <w:p w:rsidR="00033949" w:rsidRDefault="00033949" w:rsidP="00033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86D9A">
        <w:rPr>
          <w:rFonts w:ascii="Angsana New" w:hAnsi="Angsana New" w:hint="cs"/>
          <w:sz w:val="30"/>
          <w:szCs w:val="30"/>
          <w:cs/>
        </w:rPr>
        <w:t>บริษัทดำเนินธุรกิจหลักเกี่ยวกับการ</w:t>
      </w:r>
      <w:r w:rsidRPr="00D86D9A">
        <w:rPr>
          <w:rFonts w:ascii="Angsana New" w:hAnsi="Angsana New"/>
          <w:sz w:val="30"/>
          <w:szCs w:val="30"/>
          <w:cs/>
        </w:rPr>
        <w:t>ผลิตชิ้นส่วนโลหะและพลาสติกของอุปกรณ์ที่ทำให้เกิดเสียงและภาพ และอุปกรณ์อีเล็คโทรนิกส์สำหรับยานยนต์</w:t>
      </w:r>
      <w:r w:rsidRPr="00D86D9A">
        <w:rPr>
          <w:rFonts w:ascii="Angsana New" w:hAnsi="Angsana New"/>
          <w:sz w:val="30"/>
          <w:szCs w:val="30"/>
        </w:rPr>
        <w:t xml:space="preserve"> </w:t>
      </w:r>
      <w:r w:rsidRPr="00D86D9A">
        <w:rPr>
          <w:rFonts w:ascii="Angsana New" w:hAnsi="Angsana New"/>
          <w:sz w:val="30"/>
          <w:szCs w:val="30"/>
          <w:cs/>
        </w:rPr>
        <w:t>และชิ้นส่วนอุปกรณ์สำนักงานอัตโนมัติ</w:t>
      </w:r>
      <w:r>
        <w:rPr>
          <w:rFonts w:ascii="Angsana New" w:hAnsi="Angsana New" w:hint="cs"/>
          <w:sz w:val="30"/>
          <w:szCs w:val="30"/>
          <w:cs/>
        </w:rPr>
        <w:t xml:space="preserve"> รายละเอียดของบริษัทย่อยได้เปิดเผยไว้ในหมายเหตุประกอบงบการเงินข้อ </w:t>
      </w:r>
      <w:r>
        <w:rPr>
          <w:rFonts w:ascii="Angsana New" w:hAnsi="Angsana New"/>
          <w:sz w:val="30"/>
          <w:szCs w:val="30"/>
        </w:rPr>
        <w:t xml:space="preserve">4 </w:t>
      </w:r>
      <w:r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 xml:space="preserve"> 11</w:t>
      </w:r>
    </w:p>
    <w:p w:rsidR="003F2CA0" w:rsidRPr="00D86D9A" w:rsidRDefault="003F2CA0" w:rsidP="00033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95CB7" w:rsidRPr="00DF0DC2" w:rsidRDefault="00BE3DEC" w:rsidP="00E438A9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  <w:lang w:val="th-TH"/>
        </w:rPr>
        <w:t>2</w:t>
      </w:r>
      <w:r w:rsidR="00D95CB7" w:rsidRPr="00DF0DC2">
        <w:rPr>
          <w:rFonts w:ascii="Angsana New" w:hAnsi="Angsana New" w:cs="Angsana New"/>
          <w:sz w:val="30"/>
          <w:szCs w:val="30"/>
          <w:cs/>
          <w:lang w:val="th-TH"/>
        </w:rPr>
        <w:tab/>
        <w:t>เกณฑ์การจัดทำงบการเง</w:t>
      </w:r>
      <w:r w:rsidR="003E59B9" w:rsidRPr="00DF0DC2">
        <w:rPr>
          <w:rFonts w:ascii="Angsana New" w:hAnsi="Angsana New" w:cs="Angsana New"/>
          <w:sz w:val="30"/>
          <w:szCs w:val="30"/>
          <w:cs/>
          <w:lang w:val="th-TH"/>
        </w:rPr>
        <w:t>ิน</w:t>
      </w:r>
      <w:r w:rsidR="00810A3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D95CB7" w:rsidRPr="00DF0DC2" w:rsidRDefault="00D95CB7" w:rsidP="00E43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324CC2" w:rsidRPr="00FF612E" w:rsidRDefault="00324CC2" w:rsidP="009737F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FF612E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324CC2" w:rsidRPr="00DF0DC2" w:rsidRDefault="00324CC2" w:rsidP="00324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324CC2" w:rsidRPr="00DF0DC2" w:rsidRDefault="00324CC2" w:rsidP="00324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F0DC2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9F0B46">
        <w:rPr>
          <w:rFonts w:ascii="Angsana New" w:hAnsi="Angsana New"/>
          <w:sz w:val="30"/>
          <w:szCs w:val="30"/>
        </w:rPr>
        <w:t xml:space="preserve">       </w:t>
      </w:r>
      <w:r w:rsidRPr="00DF0DC2">
        <w:rPr>
          <w:rFonts w:ascii="Angsana New" w:hAnsi="Angsana New"/>
          <w:sz w:val="30"/>
          <w:szCs w:val="30"/>
          <w:cs/>
        </w:rPr>
        <w:t>สภาวิชาชีพบัญชีฯ (</w:t>
      </w:r>
      <w:r w:rsidRPr="00DF0DC2">
        <w:rPr>
          <w:rFonts w:ascii="Angsana New" w:hAnsi="Angsana New"/>
          <w:sz w:val="30"/>
          <w:szCs w:val="30"/>
        </w:rPr>
        <w:t>“</w:t>
      </w:r>
      <w:r w:rsidRPr="00DF0DC2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DF0DC2">
        <w:rPr>
          <w:rFonts w:ascii="Angsana New" w:hAnsi="Angsana New"/>
          <w:sz w:val="30"/>
          <w:szCs w:val="30"/>
        </w:rPr>
        <w:t>”</w:t>
      </w:r>
      <w:r w:rsidRPr="00DF0DC2">
        <w:rPr>
          <w:rFonts w:ascii="Angsana New" w:hAnsi="Angsana New"/>
          <w:sz w:val="30"/>
          <w:szCs w:val="30"/>
          <w:cs/>
        </w:rPr>
        <w:t>) กฎระเบียบและประกาศคณะกรรมการกำกับหลักทรัพย์และตลาดหลักทรัพย์ที่เกี่ยวข้อง</w:t>
      </w:r>
    </w:p>
    <w:p w:rsidR="00324CC2" w:rsidRPr="00DF0DC2" w:rsidRDefault="00324CC2" w:rsidP="00AF5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:rsidR="00A623BB" w:rsidRDefault="001654FA" w:rsidP="00AF540C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  <w:lang w:bidi="th-TH"/>
        </w:rPr>
        <w:br w:type="page"/>
      </w:r>
      <w:r w:rsidR="00A623BB" w:rsidRPr="00A623BB">
        <w:rPr>
          <w:rFonts w:ascii="Angsana New" w:hAnsi="Angsana New" w:hint="cs"/>
          <w:sz w:val="30"/>
          <w:szCs w:val="30"/>
          <w:cs/>
          <w:lang w:bidi="th-TH"/>
        </w:rPr>
        <w:lastRenderedPageBreak/>
        <w:t>สภาวิชาชีพบัญชีได้ปรับปรุงมาตรฐานการรายงานทางการเงินหลายฉบับ</w:t>
      </w:r>
      <w:r w:rsidR="00A623BB" w:rsidRPr="00A623BB">
        <w:rPr>
          <w:rFonts w:ascii="Angsana New" w:hAnsi="Angsana New"/>
          <w:sz w:val="30"/>
          <w:szCs w:val="30"/>
        </w:rPr>
        <w:t xml:space="preserve"> </w:t>
      </w:r>
      <w:r w:rsidR="00A623BB" w:rsidRPr="00A623BB">
        <w:rPr>
          <w:rFonts w:ascii="Angsana New" w:hAnsi="Angsana New" w:hint="cs"/>
          <w:sz w:val="30"/>
          <w:szCs w:val="30"/>
          <w:cs/>
          <w:lang w:bidi="th-TH"/>
        </w:rPr>
        <w:t>ซึ่งมีผลบังคับใช้ตั้งแต่รอบ</w:t>
      </w:r>
      <w:r w:rsidR="009F0B46">
        <w:rPr>
          <w:rFonts w:ascii="Angsana New" w:hAnsi="Angsana New" w:hint="cs"/>
          <w:sz w:val="30"/>
          <w:szCs w:val="30"/>
          <w:cs/>
          <w:lang w:bidi="th-TH"/>
        </w:rPr>
        <w:t>ร</w:t>
      </w:r>
      <w:r w:rsidR="00A623BB" w:rsidRPr="00A623BB">
        <w:rPr>
          <w:rFonts w:ascii="Angsana New" w:hAnsi="Angsana New" w:hint="cs"/>
          <w:sz w:val="30"/>
          <w:szCs w:val="30"/>
          <w:cs/>
          <w:lang w:bidi="th-TH"/>
        </w:rPr>
        <w:t xml:space="preserve">ะยะเวลาบัญชีที่เริ่มในหรือหลังวันที่ </w:t>
      </w:r>
      <w:r w:rsidR="00A623BB" w:rsidRPr="00A623BB">
        <w:rPr>
          <w:rFonts w:ascii="Angsana New" w:hAnsi="Angsana New" w:hint="cs"/>
          <w:sz w:val="30"/>
          <w:szCs w:val="30"/>
          <w:rtl/>
          <w:cs/>
        </w:rPr>
        <w:t xml:space="preserve">1 </w:t>
      </w:r>
      <w:r w:rsidR="00A623BB" w:rsidRPr="00A623BB">
        <w:rPr>
          <w:rFonts w:ascii="Angsana New" w:hAnsi="Angsana New"/>
          <w:sz w:val="30"/>
          <w:szCs w:val="30"/>
          <w:lang w:val="en-US"/>
        </w:rPr>
        <w:t xml:space="preserve"> </w:t>
      </w:r>
      <w:r w:rsidR="00A623BB" w:rsidRPr="00A623BB">
        <w:rPr>
          <w:rFonts w:ascii="Angsana New" w:hAnsi="Angsana New" w:hint="cs"/>
          <w:sz w:val="30"/>
          <w:szCs w:val="30"/>
          <w:cs/>
          <w:lang w:bidi="th-TH"/>
        </w:rPr>
        <w:t xml:space="preserve">มกราคม </w:t>
      </w:r>
      <w:r w:rsidR="00A623BB" w:rsidRPr="00A623BB">
        <w:rPr>
          <w:rFonts w:ascii="Angsana New" w:hAnsi="Angsana New" w:hint="cs"/>
          <w:sz w:val="30"/>
          <w:szCs w:val="30"/>
          <w:rtl/>
          <w:cs/>
        </w:rPr>
        <w:t>25</w:t>
      </w:r>
      <w:r>
        <w:rPr>
          <w:rFonts w:ascii="Angsana New" w:hAnsi="Angsana New" w:hint="cs"/>
          <w:sz w:val="30"/>
          <w:szCs w:val="30"/>
          <w:cs/>
          <w:lang w:bidi="th-TH"/>
        </w:rPr>
        <w:t>59</w:t>
      </w:r>
      <w:r w:rsidR="00A623BB" w:rsidRPr="00A623BB">
        <w:rPr>
          <w:rFonts w:ascii="Angsana New" w:hAnsi="Angsana New"/>
          <w:sz w:val="30"/>
          <w:szCs w:val="30"/>
          <w:lang w:val="en-US"/>
        </w:rPr>
        <w:t xml:space="preserve"> </w:t>
      </w:r>
      <w:r w:rsidR="00A623BB" w:rsidRPr="00A623BB">
        <w:rPr>
          <w:rFonts w:ascii="Angsana New" w:hAnsi="Angsana New"/>
          <w:sz w:val="30"/>
          <w:szCs w:val="30"/>
          <w:cs/>
          <w:lang w:bidi="th-TH"/>
        </w:rPr>
        <w:t>ในเบื้องต้น</w:t>
      </w:r>
      <w:r w:rsidR="00A623BB" w:rsidRPr="00A623BB">
        <w:rPr>
          <w:rFonts w:ascii="Angsana New" w:hAnsi="Angsana New" w:hint="cs"/>
          <w:sz w:val="30"/>
          <w:szCs w:val="30"/>
          <w:cs/>
          <w:lang w:bidi="th-TH"/>
        </w:rPr>
        <w:t>การปฏิบัติตามมาตรฐานการรายงานทางการเงินที่ปรับปรุงใหม่นั้น มีผลให้เกิดการเปลี่ยนแปลงนโยบายการบัญชีของกลุ่มบริษัท</w:t>
      </w:r>
      <w:r w:rsidR="00A623BB" w:rsidRPr="00A623BB">
        <w:rPr>
          <w:rFonts w:ascii="Angsana New" w:hAnsi="Angsana New"/>
          <w:sz w:val="30"/>
          <w:szCs w:val="30"/>
          <w:cs/>
          <w:lang w:bidi="th-TH"/>
        </w:rPr>
        <w:t>ในบางเรื่อง</w:t>
      </w:r>
      <w:r w:rsidR="00AF540C">
        <w:rPr>
          <w:rFonts w:ascii="Angsana New" w:hAnsi="Angsana New"/>
          <w:sz w:val="30"/>
          <w:szCs w:val="30"/>
          <w:lang w:bidi="th-TH"/>
        </w:rPr>
        <w:t xml:space="preserve"> </w:t>
      </w:r>
      <w:r w:rsidR="00A623BB" w:rsidRPr="00A623BB">
        <w:rPr>
          <w:rFonts w:ascii="Angsana New" w:hAnsi="Angsana New"/>
          <w:sz w:val="30"/>
          <w:szCs w:val="30"/>
          <w:cs/>
        </w:rPr>
        <w:t>การเปลี่ยนแปลงนี้ไม่มีผลกระทบอย่างเป็นสาระสำคัญต่องบการเงิน</w:t>
      </w:r>
    </w:p>
    <w:p w:rsidR="001654FA" w:rsidRPr="00100949" w:rsidRDefault="001654FA" w:rsidP="00AF540C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rtl/>
          <w:cs/>
        </w:rPr>
      </w:pPr>
    </w:p>
    <w:p w:rsidR="004628FC" w:rsidRDefault="00C07918" w:rsidP="00F90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F0DC2">
        <w:rPr>
          <w:rFonts w:ascii="Angsana New" w:hAnsi="Angsana New"/>
          <w:sz w:val="30"/>
          <w:szCs w:val="30"/>
          <w:cs/>
        </w:rPr>
        <w:t>นอกเหนือจาก</w:t>
      </w:r>
      <w:r w:rsidRPr="00DF0DC2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มาตรฐานการรายงานทางการเงินที่ปรับปรุงใหม่</w:t>
      </w:r>
      <w:r w:rsidRPr="00DF0DC2">
        <w:rPr>
          <w:rFonts w:ascii="Angsana New" w:hAnsi="Angsana New"/>
          <w:sz w:val="30"/>
          <w:szCs w:val="30"/>
          <w:cs/>
        </w:rPr>
        <w:t>ข้างต้น สภาวิชาชีพบัญชีได้ปรับปรุงมาตรฐานการรายงานทางการเงินฉบับอื่น ๆ ซึ่งมีผลบังคับสำหรับรอบระยะเวล</w:t>
      </w:r>
      <w:r w:rsidR="00D113BD">
        <w:rPr>
          <w:rFonts w:ascii="Angsana New" w:hAnsi="Angsana New"/>
          <w:sz w:val="30"/>
          <w:szCs w:val="30"/>
          <w:cs/>
        </w:rPr>
        <w:t>าบัญชีที่เริ่มในหรือหลังวันที่</w:t>
      </w:r>
      <w:r w:rsidR="00446616">
        <w:rPr>
          <w:rFonts w:ascii="Angsana New" w:hAnsi="Angsana New"/>
          <w:sz w:val="30"/>
          <w:szCs w:val="30"/>
        </w:rPr>
        <w:t xml:space="preserve"> 1 </w:t>
      </w:r>
      <w:r w:rsidR="00F1435A">
        <w:rPr>
          <w:rFonts w:ascii="Angsana New" w:hAnsi="Angsana New" w:hint="cs"/>
          <w:sz w:val="30"/>
          <w:szCs w:val="30"/>
          <w:cs/>
        </w:rPr>
        <w:t>มกราคม</w:t>
      </w:r>
      <w:r w:rsidR="00446616">
        <w:rPr>
          <w:rFonts w:ascii="Angsana New" w:hAnsi="Angsana New" w:hint="cs"/>
          <w:sz w:val="30"/>
          <w:szCs w:val="30"/>
          <w:cs/>
        </w:rPr>
        <w:t xml:space="preserve"> </w:t>
      </w:r>
      <w:r w:rsidR="001654FA">
        <w:rPr>
          <w:rFonts w:ascii="Angsana New" w:hAnsi="Angsana New"/>
          <w:sz w:val="30"/>
          <w:szCs w:val="30"/>
        </w:rPr>
        <w:t>25</w:t>
      </w:r>
      <w:r w:rsidR="001654FA">
        <w:rPr>
          <w:rFonts w:ascii="Angsana New" w:hAnsi="Angsana New" w:hint="cs"/>
          <w:sz w:val="30"/>
          <w:szCs w:val="30"/>
          <w:cs/>
        </w:rPr>
        <w:t>60</w:t>
      </w:r>
      <w:r w:rsidRPr="00DF0DC2">
        <w:rPr>
          <w:rFonts w:ascii="Angsana New" w:hAnsi="Angsana New"/>
          <w:sz w:val="30"/>
          <w:szCs w:val="30"/>
          <w:cs/>
        </w:rPr>
        <w:t xml:space="preserve"> เป็นต้นไป และไม่ได้มีการนำม</w:t>
      </w:r>
      <w:r w:rsidR="007A6A4F" w:rsidRPr="00DF0DC2">
        <w:rPr>
          <w:rFonts w:ascii="Angsana New" w:hAnsi="Angsana New"/>
          <w:sz w:val="30"/>
          <w:szCs w:val="30"/>
          <w:cs/>
        </w:rPr>
        <w:t xml:space="preserve">าใช้สำหรับการจัดทำงบการเงินนี้ </w:t>
      </w:r>
      <w:r w:rsidRPr="00DF0DC2">
        <w:rPr>
          <w:rFonts w:ascii="Angsana New" w:hAnsi="Angsana New"/>
          <w:sz w:val="30"/>
          <w:szCs w:val="30"/>
          <w:cs/>
        </w:rPr>
        <w:t xml:space="preserve"> มาตรฐานการรายงานทางการเงินที่ปรับปรุงใหม่</w:t>
      </w:r>
      <w:r w:rsidRPr="00DF0DC2">
        <w:rPr>
          <w:rFonts w:ascii="Angsana New" w:hAnsi="Angsana New" w:hint="cs"/>
          <w:sz w:val="30"/>
          <w:szCs w:val="30"/>
          <w:cs/>
        </w:rPr>
        <w:t>ที่เกี่ยวกับการดำเนินงานของกลุ่มบริษัท</w:t>
      </w:r>
      <w:r w:rsidRPr="00DF0DC2">
        <w:rPr>
          <w:rFonts w:ascii="Angsana New" w:hAnsi="Angsana New"/>
          <w:sz w:val="30"/>
          <w:szCs w:val="30"/>
          <w:cs/>
        </w:rPr>
        <w:t>ได้เปิดเผยในหมายเหตุประกอบงบการเงินข้อ</w:t>
      </w:r>
      <w:r w:rsidR="007619DF">
        <w:rPr>
          <w:rFonts w:ascii="Angsana New" w:hAnsi="Angsana New"/>
          <w:sz w:val="30"/>
          <w:szCs w:val="30"/>
        </w:rPr>
        <w:t xml:space="preserve"> 3</w:t>
      </w:r>
      <w:r w:rsidR="00D37C5E">
        <w:rPr>
          <w:rFonts w:ascii="Angsana New" w:hAnsi="Angsana New" w:hint="cs"/>
          <w:sz w:val="30"/>
          <w:szCs w:val="30"/>
          <w:cs/>
        </w:rPr>
        <w:t>2</w:t>
      </w:r>
    </w:p>
    <w:p w:rsidR="00F90454" w:rsidRPr="00F90454" w:rsidRDefault="00F90454" w:rsidP="00F90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C07918" w:rsidRDefault="00C07918" w:rsidP="009737F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FF612E">
        <w:rPr>
          <w:rFonts w:ascii="Angsana New" w:hAnsi="Angsana New"/>
          <w:i/>
          <w:iCs/>
          <w:sz w:val="30"/>
          <w:szCs w:val="30"/>
          <w:cs/>
        </w:rPr>
        <w:t>เกณฑ์กา</w:t>
      </w:r>
      <w:r w:rsidRPr="00FF612E">
        <w:rPr>
          <w:rFonts w:ascii="Angsana New" w:hAnsi="Angsana New" w:hint="cs"/>
          <w:i/>
          <w:iCs/>
          <w:sz w:val="30"/>
          <w:szCs w:val="30"/>
          <w:cs/>
        </w:rPr>
        <w:t>รวัดมูลค่า</w:t>
      </w:r>
    </w:p>
    <w:p w:rsidR="00C07918" w:rsidRPr="00F90454" w:rsidRDefault="00C07918" w:rsidP="00C079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hint="cs"/>
          <w:b/>
          <w:bCs/>
          <w:i/>
          <w:iCs/>
          <w:sz w:val="30"/>
          <w:szCs w:val="30"/>
        </w:rPr>
      </w:pPr>
    </w:p>
    <w:p w:rsidR="00AF7959" w:rsidRPr="00AF7959" w:rsidRDefault="00AF7959" w:rsidP="007E08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  <w:r w:rsidRPr="00AF7959">
        <w:rPr>
          <w:rFonts w:ascii="Angsana New" w:hAnsi="Angsana New" w:hint="cs"/>
          <w:sz w:val="30"/>
          <w:szCs w:val="30"/>
          <w:cs/>
        </w:rPr>
        <w:t>งบการเงินนี้จัดทำขึ้นโดยถือห</w:t>
      </w:r>
      <w:r w:rsidR="007E086A">
        <w:rPr>
          <w:rFonts w:ascii="Angsana New" w:hAnsi="Angsana New" w:hint="cs"/>
          <w:sz w:val="30"/>
          <w:szCs w:val="30"/>
          <w:cs/>
        </w:rPr>
        <w:t xml:space="preserve">ลักเกณฑ์การบันทึกตามราคาทุนเดิม </w:t>
      </w:r>
      <w:r w:rsidRPr="00AF7959">
        <w:rPr>
          <w:rFonts w:ascii="Angsana New" w:hAnsi="Angsana New" w:hint="cs"/>
          <w:sz w:val="30"/>
          <w:szCs w:val="30"/>
          <w:cs/>
        </w:rPr>
        <w:t>ยกเว้นรายการ</w:t>
      </w:r>
      <w:r w:rsidR="001654FA">
        <w:rPr>
          <w:rFonts w:ascii="Angsana New" w:hAnsi="Angsana New"/>
          <w:sz w:val="30"/>
          <w:szCs w:val="30"/>
          <w:cs/>
        </w:rPr>
        <w:t>ดังต่อไปนี้</w:t>
      </w:r>
      <w:r w:rsidRPr="00AF795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:rsidR="00AF7959" w:rsidRPr="00F90454" w:rsidRDefault="00AF7959" w:rsidP="00AF79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tbl>
      <w:tblPr>
        <w:tblW w:w="9378" w:type="dxa"/>
        <w:tblInd w:w="540" w:type="dxa"/>
        <w:tblLook w:val="04A0"/>
      </w:tblPr>
      <w:tblGrid>
        <w:gridCol w:w="4338"/>
        <w:gridCol w:w="5040"/>
      </w:tblGrid>
      <w:tr w:rsidR="00F1435A" w:rsidRPr="00AF7959" w:rsidTr="00CC7DF0">
        <w:tc>
          <w:tcPr>
            <w:tcW w:w="4338" w:type="dxa"/>
            <w:shd w:val="clear" w:color="auto" w:fill="auto"/>
          </w:tcPr>
          <w:p w:rsidR="00F1435A" w:rsidRPr="006908EE" w:rsidRDefault="00F1435A" w:rsidP="002F07A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908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5040" w:type="dxa"/>
            <w:shd w:val="clear" w:color="auto" w:fill="auto"/>
          </w:tcPr>
          <w:p w:rsidR="00F1435A" w:rsidRPr="006908EE" w:rsidRDefault="00F1435A" w:rsidP="002F07A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908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เกณฑ์</w:t>
            </w:r>
            <w:r w:rsidRPr="006908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การวัดมูลค่า</w:t>
            </w:r>
          </w:p>
        </w:tc>
      </w:tr>
      <w:tr w:rsidR="00F1435A" w:rsidRPr="00AF7959" w:rsidTr="00CC7DF0">
        <w:tc>
          <w:tcPr>
            <w:tcW w:w="4338" w:type="dxa"/>
            <w:shd w:val="clear" w:color="auto" w:fill="auto"/>
          </w:tcPr>
          <w:p w:rsidR="00F1435A" w:rsidRPr="006908EE" w:rsidRDefault="001654FA" w:rsidP="002F07A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i/>
                <w:sz w:val="30"/>
                <w:szCs w:val="30"/>
                <w:cs/>
              </w:rPr>
              <w:t>หนี้สินผลประโยชน์ที่กำหนดไว้</w:t>
            </w:r>
          </w:p>
        </w:tc>
        <w:tc>
          <w:tcPr>
            <w:tcW w:w="5040" w:type="dxa"/>
            <w:shd w:val="clear" w:color="auto" w:fill="auto"/>
          </w:tcPr>
          <w:p w:rsidR="00F1435A" w:rsidRPr="006908EE" w:rsidRDefault="00F1435A" w:rsidP="00CC7DF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3"/>
              </w:tabs>
              <w:ind w:left="0"/>
              <w:jc w:val="both"/>
              <w:rPr>
                <w:rFonts w:ascii="Times New Roman" w:hAnsi="Times New Roman"/>
                <w:sz w:val="22"/>
                <w:szCs w:val="28"/>
              </w:rPr>
            </w:pPr>
            <w:r w:rsidRPr="006908EE">
              <w:rPr>
                <w:rFonts w:ascii="Angsana New" w:hAnsi="Angsana New"/>
                <w:sz w:val="30"/>
                <w:szCs w:val="30"/>
                <w:cs/>
              </w:rPr>
              <w:t xml:space="preserve">มูลค่าปัจจุบันของภาระผูกพันตามผลประโยชน์ที่กำหนดไว้ </w:t>
            </w:r>
            <w:r w:rsidR="001654FA">
              <w:rPr>
                <w:rFonts w:ascii="Angsana New" w:hAnsi="Angsana New" w:hint="cs"/>
                <w:sz w:val="30"/>
                <w:szCs w:val="30"/>
                <w:cs/>
              </w:rPr>
              <w:t>ซึ่ง</w:t>
            </w:r>
            <w:r w:rsidRPr="006908EE">
              <w:rPr>
                <w:rFonts w:ascii="Angsana New" w:hAnsi="Angsana New"/>
                <w:sz w:val="30"/>
                <w:szCs w:val="30"/>
                <w:cs/>
              </w:rPr>
              <w:t>ได้เปิดเผยในหมายเหตุ</w:t>
            </w:r>
            <w:r w:rsidRPr="00F1435A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Pr="00F1435A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F1435A"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ฑ</w:t>
            </w:r>
            <w:r w:rsidRPr="00F1435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F1435A" w:rsidRPr="00F90454" w:rsidRDefault="00F1435A" w:rsidP="00AF79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hint="cs"/>
          <w:i/>
          <w:iCs/>
          <w:sz w:val="30"/>
          <w:szCs w:val="30"/>
        </w:rPr>
      </w:pPr>
    </w:p>
    <w:p w:rsidR="00324CC2" w:rsidRPr="00FF612E" w:rsidRDefault="005B024D" w:rsidP="009737F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FF612E">
        <w:rPr>
          <w:rFonts w:ascii="Angsana New" w:hAnsi="Angsana New"/>
          <w:i/>
          <w:iCs/>
          <w:sz w:val="30"/>
          <w:szCs w:val="30"/>
          <w:cs/>
        </w:rPr>
        <w:t>สกุลเงินที่</w:t>
      </w:r>
      <w:r w:rsidR="00AF6C0F">
        <w:rPr>
          <w:rFonts w:ascii="Angsana New" w:hAnsi="Angsana New" w:hint="cs"/>
          <w:i/>
          <w:iCs/>
          <w:sz w:val="30"/>
          <w:szCs w:val="30"/>
          <w:cs/>
        </w:rPr>
        <w:t>ใช้ในการดำเนินงานและ</w:t>
      </w:r>
      <w:r w:rsidRPr="00FF612E">
        <w:rPr>
          <w:rFonts w:ascii="Angsana New" w:hAnsi="Angsana New"/>
          <w:i/>
          <w:iCs/>
          <w:sz w:val="30"/>
          <w:szCs w:val="30"/>
          <w:cs/>
        </w:rPr>
        <w:t xml:space="preserve">นำเสนองบการเงิน </w:t>
      </w:r>
    </w:p>
    <w:p w:rsidR="00324CC2" w:rsidRPr="00F90454" w:rsidRDefault="00324CC2" w:rsidP="00324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:rsidR="00324CC2" w:rsidRPr="00DF0DC2" w:rsidRDefault="00324CC2" w:rsidP="007E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 w:hint="cs"/>
          <w:sz w:val="30"/>
          <w:szCs w:val="30"/>
        </w:rPr>
      </w:pPr>
      <w:r w:rsidRPr="00DF0DC2">
        <w:rPr>
          <w:rFonts w:ascii="Angsana New" w:hAnsi="Angsana New"/>
          <w:sz w:val="30"/>
          <w:szCs w:val="30"/>
          <w:cs/>
        </w:rPr>
        <w:t>งบการเงินนี้จัดท</w:t>
      </w:r>
      <w:r w:rsidR="007E086A">
        <w:rPr>
          <w:rFonts w:ascii="Angsana New" w:hAnsi="Angsana New"/>
          <w:sz w:val="30"/>
          <w:szCs w:val="30"/>
          <w:cs/>
        </w:rPr>
        <w:t>ำและแสดงหน่วยเงินตราเป็นเงินบาท</w:t>
      </w:r>
      <w:r w:rsidR="007E086A">
        <w:rPr>
          <w:rFonts w:ascii="Angsana New" w:hAnsi="Angsana New" w:hint="cs"/>
          <w:sz w:val="30"/>
          <w:szCs w:val="30"/>
          <w:cs/>
        </w:rPr>
        <w:t xml:space="preserve">ซึ่งเป็นสกุลเงินที่ใช้ในการดำเนินงานของบริษัท </w:t>
      </w:r>
      <w:r w:rsidRPr="00DF0DC2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</w:t>
      </w:r>
      <w:r w:rsidR="005B024D" w:rsidRPr="00DF0DC2">
        <w:rPr>
          <w:rFonts w:ascii="Angsana New" w:hAnsi="Angsana New"/>
          <w:sz w:val="30"/>
          <w:szCs w:val="30"/>
          <w:cs/>
        </w:rPr>
        <w:t>พัน</w:t>
      </w:r>
      <w:r w:rsidR="004628FC" w:rsidRPr="00DF0DC2">
        <w:rPr>
          <w:rFonts w:ascii="Angsana New" w:hAnsi="Angsana New"/>
          <w:sz w:val="30"/>
          <w:szCs w:val="30"/>
          <w:cs/>
        </w:rPr>
        <w:t>บาทยกเว้นที่ระบุไว้เป็นอย่างอื่น</w:t>
      </w:r>
    </w:p>
    <w:p w:rsidR="00671F26" w:rsidRPr="00F90454" w:rsidRDefault="00671F26" w:rsidP="00324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  <w:cs/>
        </w:rPr>
      </w:pPr>
    </w:p>
    <w:p w:rsidR="00324CC2" w:rsidRPr="00FF612E" w:rsidRDefault="00C07918" w:rsidP="00324C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  <w:r w:rsidRPr="00FF612E">
        <w:rPr>
          <w:rFonts w:ascii="Angsana New" w:hAnsi="Angsana New"/>
          <w:i/>
          <w:iCs/>
          <w:sz w:val="30"/>
          <w:szCs w:val="30"/>
          <w:cs/>
        </w:rPr>
        <w:t>(</w:t>
      </w:r>
      <w:r w:rsidRPr="00FF612E">
        <w:rPr>
          <w:rFonts w:ascii="Angsana New" w:hAnsi="Angsana New" w:hint="cs"/>
          <w:i/>
          <w:iCs/>
          <w:sz w:val="30"/>
          <w:szCs w:val="30"/>
          <w:cs/>
        </w:rPr>
        <w:t>ง</w:t>
      </w:r>
      <w:r w:rsidR="00324CC2" w:rsidRPr="00FF612E">
        <w:rPr>
          <w:rFonts w:ascii="Angsana New" w:hAnsi="Angsana New"/>
          <w:i/>
          <w:iCs/>
          <w:sz w:val="30"/>
          <w:szCs w:val="30"/>
          <w:cs/>
        </w:rPr>
        <w:t>)</w:t>
      </w:r>
      <w:r w:rsidR="00324CC2" w:rsidRPr="00FF612E">
        <w:rPr>
          <w:rFonts w:ascii="Angsana New" w:hAnsi="Angsana New"/>
          <w:i/>
          <w:iCs/>
          <w:sz w:val="30"/>
          <w:szCs w:val="30"/>
          <w:cs/>
        </w:rPr>
        <w:tab/>
      </w:r>
      <w:r w:rsidR="005B024D" w:rsidRPr="00FF612E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AF6C0F" w:rsidRPr="00FF612E">
        <w:rPr>
          <w:rFonts w:ascii="Angsana New" w:hAnsi="Angsana New"/>
          <w:i/>
          <w:iCs/>
          <w:sz w:val="30"/>
          <w:szCs w:val="30"/>
          <w:cs/>
        </w:rPr>
        <w:t>ใช้วิจารณญาณและ</w:t>
      </w:r>
      <w:r w:rsidR="00AF6C0F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5B024D" w:rsidRPr="00FF612E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</w:p>
    <w:p w:rsidR="00324CC2" w:rsidRPr="00E4539A" w:rsidRDefault="00324CC2" w:rsidP="00324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12"/>
          <w:szCs w:val="12"/>
        </w:rPr>
      </w:pPr>
    </w:p>
    <w:p w:rsidR="00324CC2" w:rsidRPr="00DF0DC2" w:rsidRDefault="00324CC2" w:rsidP="00324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DF0DC2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</w:t>
      </w:r>
      <w:r w:rsidR="003A0DA2">
        <w:rPr>
          <w:rFonts w:ascii="Angsana New" w:hAnsi="Angsana New"/>
          <w:sz w:val="30"/>
          <w:szCs w:val="30"/>
          <w:cs/>
        </w:rPr>
        <w:t>ิจารณญาณ การประมาณและข้อสมมติ</w:t>
      </w:r>
      <w:r w:rsidRPr="00DF0DC2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60590E" w:rsidRPr="00E4539A" w:rsidRDefault="0060590E" w:rsidP="00324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14"/>
          <w:szCs w:val="14"/>
        </w:rPr>
      </w:pPr>
    </w:p>
    <w:p w:rsidR="0082366F" w:rsidRPr="00E4539A" w:rsidRDefault="00AF7959" w:rsidP="00F90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</w:rPr>
      </w:pPr>
      <w:r w:rsidRPr="002E2783">
        <w:rPr>
          <w:rFonts w:ascii="Angsana New" w:hAnsi="Angsana New"/>
          <w:sz w:val="30"/>
          <w:szCs w:val="30"/>
          <w:cs/>
        </w:rPr>
        <w:t>ประมาณก</w:t>
      </w:r>
      <w:r w:rsidR="003A0DA2">
        <w:rPr>
          <w:rFonts w:ascii="Angsana New" w:hAnsi="Angsana New"/>
          <w:sz w:val="30"/>
          <w:szCs w:val="30"/>
          <w:cs/>
        </w:rPr>
        <w:t>ารและข้อสมมติ</w:t>
      </w:r>
      <w:r w:rsidRPr="002E2783">
        <w:rPr>
          <w:rFonts w:ascii="Angsana New" w:hAnsi="Angsana New"/>
          <w:sz w:val="30"/>
          <w:szCs w:val="30"/>
          <w:cs/>
        </w:rPr>
        <w:t>ที่ใช้ในการจัดทำงบการเงินจะได้รับการทบทวนอย่าง</w:t>
      </w:r>
      <w:r>
        <w:rPr>
          <w:rFonts w:ascii="Angsana New" w:hAnsi="Angsana New" w:hint="cs"/>
          <w:sz w:val="30"/>
          <w:szCs w:val="30"/>
          <w:cs/>
        </w:rPr>
        <w:t xml:space="preserve">ต่อเนื่อง </w:t>
      </w:r>
      <w:r w:rsidRPr="002E2783">
        <w:rPr>
          <w:rFonts w:ascii="Angsana New" w:hAnsi="Angsana New"/>
          <w:sz w:val="30"/>
          <w:szCs w:val="30"/>
          <w:cs/>
        </w:rPr>
        <w:t xml:space="preserve"> การปรับประมาณ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2E2783">
        <w:rPr>
          <w:rFonts w:ascii="Angsana New" w:hAnsi="Angsana New"/>
          <w:sz w:val="30"/>
          <w:szCs w:val="30"/>
          <w:cs/>
        </w:rPr>
        <w:t>ทางบัญชี</w:t>
      </w:r>
      <w:r w:rsidRPr="001C6C81">
        <w:rPr>
          <w:rFonts w:ascii="Angsana New" w:hAnsi="Angsana New"/>
          <w:sz w:val="30"/>
          <w:szCs w:val="30"/>
          <w:cs/>
        </w:rPr>
        <w:t>จะบันทึก</w:t>
      </w:r>
      <w:r>
        <w:rPr>
          <w:rFonts w:ascii="Angsana New" w:hAnsi="Angsana New" w:hint="cs"/>
          <w:sz w:val="30"/>
          <w:szCs w:val="30"/>
          <w:cs/>
        </w:rPr>
        <w:t>โดยวิธีเปลี่ยนทันทีเป็นต้นไป</w:t>
      </w:r>
    </w:p>
    <w:p w:rsidR="0082366F" w:rsidRPr="0082366F" w:rsidRDefault="001654FA" w:rsidP="008236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82366F" w:rsidRPr="0082366F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="003A0DA2">
        <w:rPr>
          <w:rFonts w:ascii="Angsana New" w:hAnsi="Angsana New"/>
          <w:i/>
          <w:iCs/>
          <w:sz w:val="30"/>
          <w:szCs w:val="30"/>
          <w:cs/>
        </w:rPr>
        <w:t>สมมติ</w:t>
      </w:r>
      <w:r w:rsidR="0082366F" w:rsidRPr="0082366F">
        <w:rPr>
          <w:rFonts w:ascii="Angsana New" w:hAnsi="Angsana New"/>
          <w:i/>
          <w:iCs/>
          <w:sz w:val="30"/>
          <w:szCs w:val="30"/>
          <w:cs/>
        </w:rPr>
        <w:t>และ</w:t>
      </w:r>
      <w:r w:rsidR="0082366F" w:rsidRPr="0082366F">
        <w:rPr>
          <w:rFonts w:ascii="Angsana New" w:hAnsi="Angsana New" w:hint="cs"/>
          <w:i/>
          <w:iCs/>
          <w:sz w:val="30"/>
          <w:szCs w:val="30"/>
          <w:cs/>
        </w:rPr>
        <w:t>ความไม่แน่นอนของการ</w:t>
      </w:r>
      <w:r w:rsidR="0082366F" w:rsidRPr="0082366F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</w:p>
    <w:p w:rsidR="0082366F" w:rsidRPr="003A0DA2" w:rsidRDefault="0082366F" w:rsidP="00823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82366F" w:rsidRPr="0082366F" w:rsidRDefault="0082366F" w:rsidP="00823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2366F">
        <w:rPr>
          <w:rFonts w:ascii="Angsana New" w:hAnsi="Angsana New" w:hint="cs"/>
          <w:sz w:val="30"/>
          <w:szCs w:val="30"/>
          <w:cs/>
        </w:rPr>
        <w:t>ข้อมูลเกี่ยวกับ</w:t>
      </w:r>
      <w:r w:rsidR="003A0DA2">
        <w:rPr>
          <w:rFonts w:ascii="Angsana New" w:hAnsi="Angsana New" w:hint="cs"/>
          <w:sz w:val="30"/>
          <w:szCs w:val="30"/>
          <w:cs/>
        </w:rPr>
        <w:t>ข้อสมมติและ</w:t>
      </w:r>
      <w:r w:rsidRPr="0082366F">
        <w:rPr>
          <w:rFonts w:ascii="Angsana New" w:hAnsi="Angsana New" w:hint="cs"/>
          <w:sz w:val="30"/>
          <w:szCs w:val="30"/>
          <w:cs/>
        </w:rPr>
        <w:t>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</w:t>
      </w:r>
      <w:r w:rsidR="003A0DA2">
        <w:rPr>
          <w:rFonts w:ascii="Angsana New" w:hAnsi="Angsana New" w:hint="cs"/>
          <w:sz w:val="30"/>
          <w:szCs w:val="30"/>
          <w:cs/>
        </w:rPr>
        <w:t>ได้เปิดเผยใน</w:t>
      </w:r>
      <w:r w:rsidRPr="0082366F">
        <w:rPr>
          <w:rFonts w:ascii="Angsana New" w:hAnsi="Angsana New" w:hint="cs"/>
          <w:sz w:val="30"/>
          <w:szCs w:val="30"/>
          <w:cs/>
        </w:rPr>
        <w:t>หมายเหตุประกอบงบการเงินต่อไปนี้</w:t>
      </w:r>
      <w:r w:rsidRPr="0082366F">
        <w:rPr>
          <w:rFonts w:ascii="Angsana New" w:hAnsi="Angsana New"/>
          <w:sz w:val="30"/>
          <w:szCs w:val="30"/>
        </w:rPr>
        <w:t xml:space="preserve"> </w:t>
      </w:r>
    </w:p>
    <w:p w:rsidR="0082366F" w:rsidRPr="003A0DA2" w:rsidRDefault="0082366F" w:rsidP="00823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88" w:type="dxa"/>
        <w:tblInd w:w="540" w:type="dxa"/>
        <w:tblLook w:val="04A0"/>
      </w:tblPr>
      <w:tblGrid>
        <w:gridCol w:w="3168"/>
        <w:gridCol w:w="6120"/>
      </w:tblGrid>
      <w:tr w:rsidR="0082366F" w:rsidRPr="008B379C" w:rsidTr="001D326E">
        <w:tc>
          <w:tcPr>
            <w:tcW w:w="3168" w:type="dxa"/>
          </w:tcPr>
          <w:p w:rsidR="0082366F" w:rsidRDefault="0082366F" w:rsidP="0021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683D">
              <w:rPr>
                <w:rFonts w:ascii="Angsana New" w:hAnsi="Angsana New" w:hint="cs"/>
                <w:sz w:val="30"/>
                <w:szCs w:val="30"/>
                <w:cs/>
              </w:rPr>
              <w:t>หมายเหตุ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ข้อ </w:t>
            </w:r>
            <w:r w:rsidRPr="00FE683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12DD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6120" w:type="dxa"/>
          </w:tcPr>
          <w:p w:rsidR="0082366F" w:rsidRDefault="00212DDE" w:rsidP="003A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</w:t>
            </w:r>
            <w:r w:rsidR="003A0DA2">
              <w:rPr>
                <w:rFonts w:ascii="Angsana New" w:hAnsi="Angsana New" w:hint="cs"/>
                <w:sz w:val="30"/>
                <w:szCs w:val="30"/>
                <w:cs/>
              </w:rPr>
              <w:t>ภาระผูกพันของโครงการผลประโยชน์ที่กำหนดไว้เกี่ยวกับ</w:t>
            </w:r>
            <w:r w:rsidR="001D326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12DDE">
              <w:rPr>
                <w:rFonts w:ascii="Angsana New" w:hAnsi="Angsana New"/>
                <w:sz w:val="30"/>
                <w:szCs w:val="30"/>
                <w:cs/>
              </w:rPr>
              <w:t>ข้อสมมติ</w:t>
            </w:r>
            <w:r w:rsidR="003A0DA2">
              <w:rPr>
                <w:rFonts w:ascii="Angsana New" w:hAnsi="Angsana New" w:hint="cs"/>
                <w:sz w:val="30"/>
                <w:szCs w:val="30"/>
                <w:cs/>
              </w:rPr>
              <w:t>หลัก</w:t>
            </w:r>
            <w:r w:rsidRPr="00212DDE">
              <w:rPr>
                <w:rFonts w:ascii="Angsana New" w:hAnsi="Angsana New"/>
                <w:sz w:val="30"/>
                <w:szCs w:val="30"/>
                <w:cs/>
              </w:rPr>
              <w:t>ในการประมาณการตามหลักคณิตศาสตร์ประกันภัย</w:t>
            </w:r>
          </w:p>
        </w:tc>
      </w:tr>
    </w:tbl>
    <w:p w:rsidR="00212DDE" w:rsidRPr="003A0DA2" w:rsidRDefault="00212DDE" w:rsidP="008236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 w:firstLine="540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82366F" w:rsidRDefault="0082366F" w:rsidP="008236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2366F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  <w:r w:rsidRPr="0082366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:rsidR="003F2CA0" w:rsidRPr="00E5084B" w:rsidRDefault="003F2CA0" w:rsidP="008236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 w:firstLine="540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82366F" w:rsidRDefault="0082366F" w:rsidP="00823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2366F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นโยบายการบัญชีและการเปิดเผยข้อมูลของ</w:t>
      </w:r>
      <w:r w:rsidRPr="0082366F">
        <w:rPr>
          <w:rFonts w:ascii="Angsana New" w:hAnsi="Angsana New" w:hint="cs"/>
          <w:sz w:val="30"/>
          <w:szCs w:val="30"/>
          <w:cs/>
        </w:rPr>
        <w:t>กลุ่มบริษัทหลายข้อ</w:t>
      </w:r>
      <w:r w:rsidRPr="0082366F">
        <w:rPr>
          <w:rFonts w:ascii="Angsana New" w:hAnsi="Angsana New"/>
          <w:sz w:val="30"/>
          <w:szCs w:val="30"/>
          <w:cs/>
        </w:rPr>
        <w:t>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:rsidR="0082366F" w:rsidRPr="00E5084B" w:rsidRDefault="0082366F" w:rsidP="00823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:rsidR="0082366F" w:rsidRPr="0082366F" w:rsidRDefault="0082366F" w:rsidP="00823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2366F">
        <w:rPr>
          <w:rFonts w:ascii="Angsana New" w:hAnsi="Angsana New"/>
          <w:sz w:val="30"/>
          <w:szCs w:val="30"/>
          <w:cs/>
        </w:rPr>
        <w:t>กลุ่มบริษัท</w:t>
      </w:r>
      <w:r w:rsidRPr="0082366F">
        <w:rPr>
          <w:rFonts w:ascii="Angsana New" w:hAnsi="Angsana New" w:hint="cs"/>
          <w:sz w:val="30"/>
          <w:szCs w:val="30"/>
          <w:cs/>
        </w:rPr>
        <w:t>กำหนด</w:t>
      </w:r>
      <w:r w:rsidRPr="0082366F">
        <w:rPr>
          <w:rFonts w:ascii="Angsana New" w:hAnsi="Angsana New"/>
          <w:sz w:val="30"/>
          <w:szCs w:val="30"/>
          <w:cs/>
        </w:rPr>
        <w:t>กรอบแนวคิดของการควบคุมเกี่ยวกับการวัดมูลค่ายุติธรรม</w:t>
      </w:r>
      <w:r w:rsidRPr="0082366F">
        <w:rPr>
          <w:rFonts w:ascii="Angsana New" w:hAnsi="Angsana New"/>
          <w:sz w:val="30"/>
          <w:szCs w:val="30"/>
        </w:rPr>
        <w:t xml:space="preserve"> </w:t>
      </w:r>
      <w:r w:rsidRPr="0082366F">
        <w:rPr>
          <w:rFonts w:ascii="Angsana New" w:hAnsi="Angsana New"/>
          <w:sz w:val="30"/>
          <w:szCs w:val="30"/>
          <w:cs/>
        </w:rPr>
        <w:t>กรอบแนวคิดนี้รวม</w:t>
      </w:r>
      <w:r w:rsidRPr="0082366F">
        <w:rPr>
          <w:rFonts w:ascii="Angsana New" w:hAnsi="Angsana New" w:hint="cs"/>
          <w:sz w:val="30"/>
          <w:szCs w:val="30"/>
          <w:cs/>
        </w:rPr>
        <w:t>ถึง</w:t>
      </w:r>
      <w:r w:rsidRPr="0082366F">
        <w:rPr>
          <w:rFonts w:ascii="Angsana New" w:hAnsi="Angsana New"/>
          <w:sz w:val="30"/>
          <w:szCs w:val="30"/>
          <w:cs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82366F">
        <w:rPr>
          <w:rFonts w:ascii="Angsana New" w:hAnsi="Angsana New" w:hint="cs"/>
          <w:sz w:val="30"/>
          <w:szCs w:val="30"/>
          <w:cs/>
        </w:rPr>
        <w:t>มีนัย</w:t>
      </w:r>
      <w:r w:rsidRPr="0082366F">
        <w:rPr>
          <w:rFonts w:ascii="Angsana New" w:hAnsi="Angsana New"/>
          <w:sz w:val="30"/>
          <w:szCs w:val="30"/>
          <w:cs/>
        </w:rPr>
        <w:t>สำคัญ รวมถึง</w:t>
      </w:r>
      <w:r w:rsidRPr="0082366F">
        <w:rPr>
          <w:rFonts w:ascii="Angsana New" w:hAnsi="Angsana New" w:hint="cs"/>
          <w:sz w:val="30"/>
          <w:szCs w:val="30"/>
          <w:cs/>
        </w:rPr>
        <w:t>การวัด</w:t>
      </w:r>
      <w:r w:rsidRPr="0082366F">
        <w:rPr>
          <w:rFonts w:ascii="Angsana New" w:hAnsi="Angsana New"/>
          <w:sz w:val="30"/>
          <w:szCs w:val="30"/>
          <w:cs/>
        </w:rPr>
        <w:t xml:space="preserve">มูลค่ายุติธรรมระดับ </w:t>
      </w:r>
      <w:r w:rsidRPr="0082366F">
        <w:rPr>
          <w:rFonts w:ascii="Angsana New" w:hAnsi="Angsana New"/>
          <w:sz w:val="30"/>
          <w:szCs w:val="30"/>
        </w:rPr>
        <w:t xml:space="preserve">3 </w:t>
      </w:r>
      <w:r w:rsidRPr="0082366F">
        <w:rPr>
          <w:rFonts w:ascii="Angsana New" w:hAnsi="Angsana New" w:hint="cs"/>
          <w:sz w:val="30"/>
          <w:szCs w:val="30"/>
          <w:cs/>
        </w:rPr>
        <w:t xml:space="preserve">และรายงานโดยตรงต่อผู้บริหารสูงสุดทางด้านการเงิน </w:t>
      </w:r>
    </w:p>
    <w:p w:rsidR="0082366F" w:rsidRPr="00E5084B" w:rsidRDefault="0082366F" w:rsidP="00823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82366F" w:rsidRPr="0082366F" w:rsidRDefault="0082366F" w:rsidP="00823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2366F">
        <w:rPr>
          <w:rFonts w:ascii="Angsana New" w:hAnsi="Angsana New"/>
          <w:sz w:val="30"/>
          <w:szCs w:val="30"/>
          <w:cs/>
        </w:rPr>
        <w:t>กลุ่มผู้ประเมินมูลค่า</w:t>
      </w:r>
      <w:r w:rsidRPr="0082366F">
        <w:rPr>
          <w:rFonts w:ascii="Angsana New" w:hAnsi="Angsana New" w:hint="cs"/>
          <w:sz w:val="30"/>
          <w:szCs w:val="30"/>
          <w:cs/>
        </w:rPr>
        <w:t>มีการ</w:t>
      </w:r>
      <w:r w:rsidRPr="0082366F">
        <w:rPr>
          <w:rFonts w:ascii="Angsana New" w:hAnsi="Angsana New"/>
          <w:sz w:val="30"/>
          <w:szCs w:val="30"/>
          <w:cs/>
        </w:rPr>
        <w:t>ทบทวนข้อมูลที่</w:t>
      </w:r>
      <w:r w:rsidRPr="0082366F">
        <w:rPr>
          <w:rFonts w:ascii="Angsana New" w:hAnsi="Angsana New" w:hint="cs"/>
          <w:sz w:val="30"/>
          <w:szCs w:val="30"/>
          <w:cs/>
        </w:rPr>
        <w:t>ไม่สามารถ</w:t>
      </w:r>
      <w:r w:rsidRPr="0082366F">
        <w:rPr>
          <w:rFonts w:ascii="Angsana New" w:hAnsi="Angsana New"/>
          <w:sz w:val="30"/>
          <w:szCs w:val="30"/>
          <w:cs/>
        </w:rPr>
        <w:t>สังเกตได้ และปรับปรุงการวัดมูลค่าที่</w:t>
      </w:r>
      <w:r w:rsidRPr="0082366F">
        <w:rPr>
          <w:rFonts w:ascii="Angsana New" w:hAnsi="Angsana New" w:hint="cs"/>
          <w:sz w:val="30"/>
          <w:szCs w:val="30"/>
          <w:cs/>
        </w:rPr>
        <w:t>มีนัย</w:t>
      </w:r>
      <w:r w:rsidRPr="0082366F">
        <w:rPr>
          <w:rFonts w:ascii="Angsana New" w:hAnsi="Angsana New"/>
          <w:sz w:val="30"/>
          <w:szCs w:val="30"/>
          <w:cs/>
        </w:rPr>
        <w:t xml:space="preserve">สำคัญอย่างสม่ำเสมอ </w:t>
      </w:r>
      <w:r w:rsidRPr="0082366F">
        <w:rPr>
          <w:rFonts w:ascii="Angsana New" w:hAnsi="Angsana New" w:hint="cs"/>
          <w:sz w:val="30"/>
          <w:szCs w:val="30"/>
          <w:cs/>
        </w:rPr>
        <w:t>หากมีการ</w:t>
      </w:r>
      <w:r w:rsidRPr="0082366F">
        <w:rPr>
          <w:rFonts w:ascii="Angsana New" w:hAnsi="Angsana New"/>
          <w:sz w:val="30"/>
          <w:szCs w:val="30"/>
          <w:cs/>
        </w:rPr>
        <w:t>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82366F">
        <w:rPr>
          <w:rFonts w:ascii="Angsana New" w:hAnsi="Angsana New"/>
          <w:sz w:val="30"/>
          <w:szCs w:val="30"/>
        </w:rPr>
        <w:t xml:space="preserve"> </w:t>
      </w:r>
      <w:r w:rsidRPr="0082366F">
        <w:rPr>
          <w:rFonts w:ascii="Angsana New" w:hAnsi="Angsana New"/>
          <w:sz w:val="30"/>
          <w:szCs w:val="30"/>
          <w:cs/>
        </w:rPr>
        <w:t>กลุ่ม</w:t>
      </w:r>
      <w:r w:rsidR="00594114">
        <w:rPr>
          <w:rFonts w:ascii="Angsana New" w:hAnsi="Angsana New" w:hint="cs"/>
          <w:sz w:val="30"/>
          <w:szCs w:val="30"/>
          <w:cs/>
        </w:rPr>
        <w:t xml:space="preserve">     </w:t>
      </w:r>
      <w:r w:rsidRPr="0082366F">
        <w:rPr>
          <w:rFonts w:ascii="Angsana New" w:hAnsi="Angsana New"/>
          <w:sz w:val="30"/>
          <w:szCs w:val="30"/>
          <w:cs/>
        </w:rPr>
        <w:t>ผู้ประเมิน</w:t>
      </w:r>
      <w:r w:rsidRPr="0082366F">
        <w:rPr>
          <w:rFonts w:ascii="Angsana New" w:hAnsi="Angsana New" w:hint="cs"/>
          <w:sz w:val="30"/>
          <w:szCs w:val="30"/>
          <w:cs/>
        </w:rPr>
        <w:t>ได้</w:t>
      </w:r>
      <w:r w:rsidRPr="0082366F">
        <w:rPr>
          <w:rFonts w:ascii="Angsana New" w:hAnsi="Angsana New"/>
          <w:sz w:val="30"/>
          <w:szCs w:val="30"/>
          <w:cs/>
        </w:rPr>
        <w:t>ประเมินหลักฐานที่ได้มาจากบุคคลที่สาม</w:t>
      </w:r>
      <w:r w:rsidRPr="0082366F">
        <w:rPr>
          <w:rFonts w:ascii="Angsana New" w:hAnsi="Angsana New" w:hint="cs"/>
          <w:sz w:val="30"/>
          <w:szCs w:val="30"/>
          <w:cs/>
        </w:rPr>
        <w:t>ที่</w:t>
      </w:r>
      <w:r w:rsidRPr="0082366F">
        <w:rPr>
          <w:rFonts w:ascii="Angsana New" w:hAnsi="Angsana New"/>
          <w:sz w:val="30"/>
          <w:szCs w:val="30"/>
          <w:cs/>
        </w:rPr>
        <w:t>สนับสนุนข้อสรุป</w:t>
      </w:r>
      <w:r w:rsidRPr="0082366F">
        <w:rPr>
          <w:rFonts w:ascii="Angsana New" w:hAnsi="Angsana New" w:hint="cs"/>
          <w:sz w:val="30"/>
          <w:szCs w:val="30"/>
          <w:cs/>
        </w:rPr>
        <w:t>เกี่ยวกับ</w:t>
      </w:r>
      <w:r w:rsidRPr="0082366F">
        <w:rPr>
          <w:rFonts w:ascii="Angsana New" w:hAnsi="Angsana New"/>
          <w:sz w:val="30"/>
          <w:szCs w:val="30"/>
          <w:cs/>
        </w:rPr>
        <w:t>การวัดมูลค่ารวมถึง</w:t>
      </w:r>
      <w:r w:rsidRPr="0082366F">
        <w:rPr>
          <w:rFonts w:ascii="Angsana New" w:hAnsi="Angsana New" w:hint="cs"/>
          <w:sz w:val="30"/>
          <w:szCs w:val="30"/>
          <w:cs/>
        </w:rPr>
        <w:t>การ</w:t>
      </w:r>
      <w:r w:rsidR="00594114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82366F">
        <w:rPr>
          <w:rFonts w:ascii="Angsana New" w:hAnsi="Angsana New" w:hint="cs"/>
          <w:sz w:val="30"/>
          <w:szCs w:val="30"/>
          <w:cs/>
        </w:rPr>
        <w:t>จัด</w:t>
      </w:r>
      <w:r w:rsidRPr="0082366F">
        <w:rPr>
          <w:rFonts w:ascii="Angsana New" w:hAnsi="Angsana New"/>
          <w:sz w:val="30"/>
          <w:szCs w:val="30"/>
          <w:cs/>
        </w:rPr>
        <w:t>ระดับชั้น</w:t>
      </w:r>
      <w:r w:rsidRPr="0082366F">
        <w:rPr>
          <w:rFonts w:ascii="Angsana New" w:hAnsi="Angsana New" w:hint="cs"/>
          <w:sz w:val="30"/>
          <w:szCs w:val="30"/>
          <w:cs/>
        </w:rPr>
        <w:t>ของ</w:t>
      </w:r>
      <w:r w:rsidRPr="0082366F">
        <w:rPr>
          <w:rFonts w:ascii="Angsana New" w:hAnsi="Angsana New"/>
          <w:sz w:val="30"/>
          <w:szCs w:val="30"/>
          <w:cs/>
        </w:rPr>
        <w:t>มูลค่ายุติธรรม</w:t>
      </w:r>
      <w:r w:rsidRPr="0082366F">
        <w:rPr>
          <w:rFonts w:ascii="Angsana New" w:hAnsi="Angsana New" w:hint="cs"/>
          <w:sz w:val="30"/>
          <w:szCs w:val="30"/>
          <w:cs/>
        </w:rPr>
        <w:t>ว่า</w:t>
      </w:r>
      <w:r w:rsidRPr="0082366F">
        <w:rPr>
          <w:rFonts w:ascii="Angsana New" w:hAnsi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82366F">
        <w:rPr>
          <w:rFonts w:ascii="Angsana New" w:hAnsi="Angsana New" w:hint="cs"/>
          <w:sz w:val="30"/>
          <w:szCs w:val="30"/>
          <w:cs/>
        </w:rPr>
        <w:t xml:space="preserve">อย่างเหมาะสม </w:t>
      </w:r>
    </w:p>
    <w:p w:rsidR="0082366F" w:rsidRPr="00E5084B" w:rsidRDefault="0082366F" w:rsidP="0082366F">
      <w:pPr>
        <w:pStyle w:val="block"/>
        <w:spacing w:after="0" w:line="240" w:lineRule="atLeast"/>
        <w:ind w:left="1080"/>
        <w:jc w:val="both"/>
        <w:rPr>
          <w:rFonts w:ascii="Angsana New" w:hAnsi="Angsana New"/>
          <w:sz w:val="24"/>
          <w:szCs w:val="24"/>
          <w:lang w:bidi="th-TH"/>
        </w:rPr>
      </w:pPr>
    </w:p>
    <w:p w:rsidR="0082366F" w:rsidRPr="00055D69" w:rsidRDefault="0082366F" w:rsidP="00055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95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055D69">
        <w:rPr>
          <w:rFonts w:ascii="Angsana New" w:hAnsi="Angsana New" w:hint="cs"/>
          <w:sz w:val="30"/>
          <w:szCs w:val="30"/>
          <w:cs/>
        </w:rPr>
        <w:t>ประเด็น</w:t>
      </w:r>
      <w:r w:rsidRPr="00055D69">
        <w:rPr>
          <w:rFonts w:ascii="Angsana New" w:hAnsi="Angsana New"/>
          <w:sz w:val="30"/>
          <w:szCs w:val="30"/>
          <w:cs/>
        </w:rPr>
        <w:t>ปัญหา</w:t>
      </w:r>
      <w:r w:rsidRPr="00055D69">
        <w:rPr>
          <w:rFonts w:ascii="Angsana New" w:hAnsi="Angsana New" w:hint="cs"/>
          <w:sz w:val="30"/>
          <w:szCs w:val="30"/>
          <w:cs/>
        </w:rPr>
        <w:t>ของการวัดมูลค่าที่มีนัย</w:t>
      </w:r>
      <w:r w:rsidRPr="00055D69">
        <w:rPr>
          <w:rFonts w:ascii="Angsana New" w:hAnsi="Angsana New"/>
          <w:sz w:val="30"/>
          <w:szCs w:val="30"/>
          <w:cs/>
        </w:rPr>
        <w:t>สำคัญ</w:t>
      </w:r>
      <w:r w:rsidRPr="00055D69">
        <w:rPr>
          <w:rFonts w:ascii="Angsana New" w:hAnsi="Angsana New" w:hint="cs"/>
          <w:sz w:val="30"/>
          <w:szCs w:val="30"/>
          <w:cs/>
        </w:rPr>
        <w:t>จะถูกรายงาน</w:t>
      </w:r>
      <w:r w:rsidRPr="00055D69">
        <w:rPr>
          <w:rFonts w:ascii="Angsana New" w:hAnsi="Angsana New"/>
          <w:sz w:val="30"/>
          <w:szCs w:val="30"/>
          <w:cs/>
        </w:rPr>
        <w:t>ต่อคณะกรรมการตรวจสอบของกลุ่มบริษัท</w:t>
      </w:r>
    </w:p>
    <w:p w:rsidR="0082366F" w:rsidRPr="00E5084B" w:rsidRDefault="0082366F" w:rsidP="0082366F">
      <w:pPr>
        <w:pStyle w:val="BodyText"/>
        <w:shd w:val="clear" w:color="auto" w:fill="FFFFFF"/>
        <w:spacing w:after="0"/>
        <w:ind w:left="1080"/>
        <w:jc w:val="both"/>
        <w:rPr>
          <w:sz w:val="24"/>
          <w:szCs w:val="32"/>
          <w:highlight w:val="cyan"/>
        </w:rPr>
      </w:pPr>
    </w:p>
    <w:p w:rsidR="0082366F" w:rsidRDefault="0082366F" w:rsidP="00055D69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055D69">
        <w:rPr>
          <w:rFonts w:ascii="Angsana New" w:hAnsi="Angsana New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055D69">
        <w:rPr>
          <w:rFonts w:ascii="Angsana New" w:hAnsi="Angsana New"/>
          <w:sz w:val="30"/>
          <w:szCs w:val="30"/>
          <w:cs/>
        </w:rPr>
        <w:t>กลุ่มบริษัทได้ใช้</w:t>
      </w:r>
      <w:r w:rsidRPr="00055D69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055D69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Pr="00055D69">
        <w:rPr>
          <w:rFonts w:ascii="Angsana New" w:hAnsi="Angsana New" w:hint="cs"/>
          <w:sz w:val="30"/>
          <w:szCs w:val="30"/>
          <w:cs/>
        </w:rPr>
        <w:t>ในแต่ละ</w:t>
      </w:r>
      <w:r w:rsidRPr="00055D69">
        <w:rPr>
          <w:rFonts w:ascii="Angsana New" w:hAnsi="Angsana New"/>
          <w:sz w:val="30"/>
          <w:szCs w:val="30"/>
          <w:cs/>
        </w:rPr>
        <w:t>ลำดับชั้น</w:t>
      </w:r>
      <w:r w:rsidRPr="00055D69">
        <w:rPr>
          <w:rFonts w:ascii="Angsana New" w:hAnsi="Angsana New" w:hint="cs"/>
          <w:sz w:val="30"/>
          <w:szCs w:val="30"/>
          <w:cs/>
        </w:rPr>
        <w:t>ของ</w:t>
      </w:r>
      <w:r w:rsidRPr="00055D69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055D69">
        <w:rPr>
          <w:rFonts w:ascii="Angsana New" w:hAnsi="Angsana New"/>
          <w:sz w:val="30"/>
          <w:szCs w:val="30"/>
        </w:rPr>
        <w:t xml:space="preserve"> </w:t>
      </w:r>
      <w:r w:rsidRPr="00055D69"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:rsidR="00055D69" w:rsidRPr="00E5084B" w:rsidRDefault="00055D69" w:rsidP="00055D69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:rsidR="0082366F" w:rsidRPr="00055D69" w:rsidRDefault="0082366F" w:rsidP="009737FD">
      <w:pPr>
        <w:pStyle w:val="block"/>
        <w:numPr>
          <w:ilvl w:val="0"/>
          <w:numId w:val="20"/>
        </w:numPr>
        <w:tabs>
          <w:tab w:val="left" w:pos="990"/>
        </w:tabs>
        <w:spacing w:after="0" w:line="240" w:lineRule="atLeast"/>
        <w:ind w:left="990" w:right="-7" w:hanging="45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A0DA2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ข้อมูลระดับ </w:t>
      </w:r>
      <w:r w:rsidRPr="003A0DA2">
        <w:rPr>
          <w:rFonts w:ascii="Angsana New" w:hAnsi="Angsana New"/>
          <w:i/>
          <w:iCs/>
          <w:sz w:val="30"/>
          <w:szCs w:val="30"/>
          <w:lang w:val="en-US" w:bidi="th-TH"/>
        </w:rPr>
        <w:t>1</w:t>
      </w:r>
      <w:r w:rsidRPr="00055D69">
        <w:rPr>
          <w:rFonts w:ascii="Angsana New" w:hAnsi="Angsana New"/>
          <w:sz w:val="30"/>
          <w:szCs w:val="30"/>
          <w:lang w:val="en-US" w:bidi="th-TH"/>
        </w:rPr>
        <w:t xml:space="preserve">  </w:t>
      </w:r>
      <w:r w:rsidRPr="00055D69">
        <w:rPr>
          <w:rFonts w:ascii="Angsana New" w:hAnsi="Angsana New"/>
          <w:sz w:val="30"/>
          <w:szCs w:val="30"/>
          <w:cs/>
          <w:lang w:val="en-US" w:bidi="th-TH"/>
        </w:rPr>
        <w:t xml:space="preserve">เป็นราคาเสนอซื้อขาย </w:t>
      </w:r>
      <w:r w:rsidRPr="00055D69">
        <w:rPr>
          <w:rFonts w:ascii="Angsana New" w:hAnsi="Angsana New"/>
          <w:sz w:val="30"/>
          <w:szCs w:val="30"/>
          <w:lang w:val="en-US" w:bidi="th-TH"/>
        </w:rPr>
        <w:t>(</w:t>
      </w:r>
      <w:r w:rsidRPr="00055D69">
        <w:rPr>
          <w:rFonts w:ascii="Angsana New" w:hAnsi="Angsana New"/>
          <w:sz w:val="30"/>
          <w:szCs w:val="30"/>
          <w:cs/>
          <w:lang w:val="en-US" w:bidi="th-TH"/>
        </w:rPr>
        <w:t>ไม่</w:t>
      </w:r>
      <w:r w:rsidRPr="00055D69">
        <w:rPr>
          <w:rFonts w:ascii="Angsana New" w:hAnsi="Angsana New" w:hint="cs"/>
          <w:sz w:val="30"/>
          <w:szCs w:val="30"/>
          <w:cs/>
          <w:lang w:val="en-US" w:bidi="th-TH"/>
        </w:rPr>
        <w:t>ต้อง</w:t>
      </w:r>
      <w:r w:rsidRPr="00055D69">
        <w:rPr>
          <w:rFonts w:ascii="Angsana New" w:hAnsi="Angsana New"/>
          <w:sz w:val="30"/>
          <w:szCs w:val="30"/>
          <w:cs/>
          <w:lang w:val="en-US" w:bidi="th-TH"/>
        </w:rPr>
        <w:t>ปรับปรุง</w:t>
      </w:r>
      <w:r w:rsidRPr="00055D69">
        <w:rPr>
          <w:rFonts w:ascii="Angsana New" w:hAnsi="Angsana New"/>
          <w:sz w:val="30"/>
          <w:szCs w:val="30"/>
          <w:lang w:val="en-US" w:bidi="th-TH"/>
        </w:rPr>
        <w:t xml:space="preserve">) </w:t>
      </w:r>
      <w:r w:rsidRPr="00055D69">
        <w:rPr>
          <w:rFonts w:ascii="Angsana New" w:hAnsi="Angsana New"/>
          <w:sz w:val="30"/>
          <w:szCs w:val="30"/>
          <w:cs/>
          <w:lang w:val="en-US" w:bidi="th-TH"/>
        </w:rPr>
        <w:t>ในตลาดที่มีสภา</w:t>
      </w:r>
      <w:r w:rsidR="00055D69">
        <w:rPr>
          <w:rFonts w:ascii="Angsana New" w:hAnsi="Angsana New"/>
          <w:sz w:val="30"/>
          <w:szCs w:val="30"/>
          <w:cs/>
          <w:lang w:val="en-US" w:bidi="th-TH"/>
        </w:rPr>
        <w:t>พคล่องสำหรับสินทรัพย์หรือหนี้สิ</w:t>
      </w:r>
      <w:r w:rsidR="00594114">
        <w:rPr>
          <w:rFonts w:ascii="Angsana New" w:hAnsi="Angsana New" w:hint="cs"/>
          <w:sz w:val="30"/>
          <w:szCs w:val="30"/>
          <w:cs/>
          <w:lang w:val="en-US" w:bidi="th-TH"/>
        </w:rPr>
        <w:t>น</w:t>
      </w:r>
      <w:r w:rsidRPr="00055D69">
        <w:rPr>
          <w:rFonts w:ascii="Angsana New" w:hAnsi="Angsana New"/>
          <w:sz w:val="30"/>
          <w:szCs w:val="30"/>
          <w:cs/>
          <w:lang w:val="en-US" w:bidi="th-TH"/>
        </w:rPr>
        <w:t>อย่างเดียวกัน</w:t>
      </w:r>
    </w:p>
    <w:p w:rsidR="0082366F" w:rsidRPr="00055D69" w:rsidRDefault="0082366F" w:rsidP="009737FD">
      <w:pPr>
        <w:pStyle w:val="block"/>
        <w:numPr>
          <w:ilvl w:val="0"/>
          <w:numId w:val="20"/>
        </w:numPr>
        <w:tabs>
          <w:tab w:val="left" w:pos="990"/>
        </w:tabs>
        <w:spacing w:after="0" w:line="240" w:lineRule="atLeast"/>
        <w:ind w:left="990" w:right="-7" w:hanging="45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A0DA2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ข้อมูลระดับ</w:t>
      </w:r>
      <w:r w:rsidRPr="003A0DA2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2</w:t>
      </w:r>
      <w:r w:rsidRPr="00055D69">
        <w:rPr>
          <w:rFonts w:ascii="Angsana New" w:hAnsi="Angsana New"/>
          <w:sz w:val="30"/>
          <w:szCs w:val="30"/>
          <w:lang w:val="en-US" w:bidi="th-TH"/>
        </w:rPr>
        <w:t xml:space="preserve">  </w:t>
      </w:r>
      <w:r w:rsidRPr="00055D69">
        <w:rPr>
          <w:rFonts w:ascii="Angsana New" w:hAnsi="Angsana New"/>
          <w:sz w:val="30"/>
          <w:szCs w:val="30"/>
          <w:cs/>
          <w:lang w:val="en-US" w:bidi="th-TH"/>
        </w:rPr>
        <w:t>เป็นข้อมูลอื่นที่สังเกตได้โดยตรง</w:t>
      </w:r>
      <w:r w:rsidRPr="00055D69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055D69">
        <w:rPr>
          <w:rFonts w:ascii="Angsana New" w:hAnsi="Angsana New"/>
          <w:sz w:val="30"/>
          <w:szCs w:val="30"/>
          <w:lang w:val="en-US" w:bidi="th-TH"/>
        </w:rPr>
        <w:t>(</w:t>
      </w:r>
      <w:r w:rsidRPr="00055D69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เช่น ราคาขาย) </w:t>
      </w:r>
      <w:r w:rsidRPr="00055D69">
        <w:rPr>
          <w:rFonts w:ascii="Angsana New" w:hAnsi="Angsana New"/>
          <w:sz w:val="30"/>
          <w:szCs w:val="30"/>
          <w:cs/>
          <w:lang w:val="en-US" w:bidi="th-TH"/>
        </w:rPr>
        <w:t>หรือโดยอ้อม</w:t>
      </w:r>
      <w:r w:rsidRPr="00055D69">
        <w:rPr>
          <w:rFonts w:ascii="Angsana New" w:hAnsi="Angsana New" w:hint="cs"/>
          <w:sz w:val="30"/>
          <w:szCs w:val="30"/>
          <w:cs/>
          <w:lang w:val="en-US" w:bidi="th-TH"/>
        </w:rPr>
        <w:t xml:space="preserve"> (เช่น ได้มาจากราคา) </w:t>
      </w:r>
      <w:r w:rsidRPr="00055D69">
        <w:rPr>
          <w:rFonts w:ascii="Angsana New" w:hAnsi="Angsana New"/>
          <w:sz w:val="30"/>
          <w:szCs w:val="30"/>
          <w:cs/>
          <w:lang w:val="en-US"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055D69">
        <w:rPr>
          <w:rFonts w:ascii="Angsana New" w:hAnsi="Angsana New"/>
          <w:sz w:val="30"/>
          <w:szCs w:val="30"/>
          <w:lang w:val="en-US" w:bidi="th-TH"/>
        </w:rPr>
        <w:t>1</w:t>
      </w:r>
    </w:p>
    <w:p w:rsidR="0082366F" w:rsidRPr="00055D69" w:rsidRDefault="0082366F" w:rsidP="00F208A2">
      <w:pPr>
        <w:pStyle w:val="block"/>
        <w:numPr>
          <w:ilvl w:val="0"/>
          <w:numId w:val="20"/>
        </w:numPr>
        <w:tabs>
          <w:tab w:val="left" w:pos="990"/>
        </w:tabs>
        <w:spacing w:after="0" w:line="240" w:lineRule="atLeast"/>
        <w:ind w:left="990" w:right="-7" w:hanging="45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A0DA2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ข้อมูล</w:t>
      </w:r>
      <w:r w:rsidRPr="003A0DA2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ระดับ</w:t>
      </w:r>
      <w:r w:rsidRPr="003A0DA2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3</w:t>
      </w:r>
      <w:r w:rsidRPr="00055D69">
        <w:rPr>
          <w:rFonts w:ascii="Angsana New" w:hAnsi="Angsana New"/>
          <w:sz w:val="30"/>
          <w:szCs w:val="30"/>
          <w:lang w:val="en-US" w:bidi="th-TH"/>
        </w:rPr>
        <w:t xml:space="preserve">  </w:t>
      </w:r>
      <w:r w:rsidRPr="00055D69">
        <w:rPr>
          <w:rFonts w:ascii="Angsana New" w:hAnsi="Angsana New" w:hint="cs"/>
          <w:sz w:val="30"/>
          <w:szCs w:val="30"/>
          <w:cs/>
          <w:lang w:val="en-US" w:bidi="th-TH"/>
        </w:rPr>
        <w:t>เป็น</w:t>
      </w:r>
      <w:r w:rsidRPr="00055D69">
        <w:rPr>
          <w:rFonts w:ascii="Angsana New" w:hAnsi="Angsana New"/>
          <w:sz w:val="30"/>
          <w:szCs w:val="30"/>
          <w:cs/>
          <w:lang w:val="en-US" w:bidi="th-TH"/>
        </w:rPr>
        <w:t>ข้อมูลสำหรับสินทรัพย์หรือหนี้สินที่</w:t>
      </w:r>
      <w:r w:rsidRPr="00055D69">
        <w:rPr>
          <w:rFonts w:ascii="Angsana New" w:hAnsi="Angsana New" w:hint="cs"/>
          <w:sz w:val="30"/>
          <w:szCs w:val="30"/>
          <w:cs/>
          <w:lang w:val="en-US" w:bidi="th-TH"/>
        </w:rPr>
        <w:t>ไม่ได้มาจากข้อมูลที่สังเกตได้ (ข้อมูลที่ไม่สามารถ</w:t>
      </w:r>
      <w:r w:rsidRPr="00055D69">
        <w:rPr>
          <w:rFonts w:ascii="Angsana New" w:hAnsi="Angsana New"/>
          <w:sz w:val="30"/>
          <w:szCs w:val="30"/>
          <w:cs/>
          <w:lang w:val="en-US" w:bidi="th-TH"/>
        </w:rPr>
        <w:t>สังเกตได้</w:t>
      </w:r>
      <w:r w:rsidRPr="00055D69">
        <w:rPr>
          <w:rFonts w:ascii="Angsana New" w:hAnsi="Angsana New" w:hint="cs"/>
          <w:sz w:val="30"/>
          <w:szCs w:val="30"/>
          <w:cs/>
          <w:lang w:val="en-US" w:bidi="th-TH"/>
        </w:rPr>
        <w:t>)</w:t>
      </w:r>
    </w:p>
    <w:p w:rsidR="0082366F" w:rsidRPr="00055D69" w:rsidRDefault="0082366F" w:rsidP="00055D69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055D69">
        <w:rPr>
          <w:rFonts w:ascii="Angsana New" w:hAnsi="Angsana New"/>
          <w:sz w:val="30"/>
          <w:szCs w:val="30"/>
          <w:cs/>
        </w:rPr>
        <w:lastRenderedPageBreak/>
        <w:t>หา</w:t>
      </w:r>
      <w:r w:rsidRPr="00055D69">
        <w:rPr>
          <w:rFonts w:ascii="Angsana New" w:hAnsi="Angsana New" w:hint="cs"/>
          <w:sz w:val="30"/>
          <w:szCs w:val="30"/>
          <w:cs/>
        </w:rPr>
        <w:t>ก</w:t>
      </w:r>
      <w:r w:rsidRPr="00055D69">
        <w:rPr>
          <w:rFonts w:ascii="Angsana New" w:hAnsi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055D69">
        <w:rPr>
          <w:rFonts w:ascii="Angsana New" w:hAnsi="Angsana New" w:hint="cs"/>
          <w:sz w:val="30"/>
          <w:szCs w:val="30"/>
          <w:cs/>
        </w:rPr>
        <w:t>ั้น</w:t>
      </w:r>
      <w:r w:rsidRPr="00055D69">
        <w:rPr>
          <w:rFonts w:ascii="Angsana New" w:hAnsi="Angsana New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055D69">
        <w:rPr>
          <w:rFonts w:ascii="Angsana New" w:hAnsi="Angsana New" w:hint="cs"/>
          <w:sz w:val="30"/>
          <w:szCs w:val="30"/>
          <w:cs/>
        </w:rPr>
        <w:t>โดยรวม</w:t>
      </w:r>
      <w:r w:rsidRPr="00055D69">
        <w:rPr>
          <w:rFonts w:ascii="Angsana New" w:hAnsi="Angsana New"/>
          <w:sz w:val="30"/>
          <w:szCs w:val="30"/>
          <w:cs/>
        </w:rPr>
        <w:t>จะถูกจัดประเภทในภาพรวมในระดับเดียวกัน</w:t>
      </w:r>
      <w:r w:rsidRPr="00055D69">
        <w:rPr>
          <w:rFonts w:ascii="Angsana New" w:hAnsi="Angsana New" w:hint="cs"/>
          <w:sz w:val="30"/>
          <w:szCs w:val="30"/>
          <w:cs/>
        </w:rPr>
        <w:t>ตาม</w:t>
      </w:r>
      <w:r w:rsidRPr="00055D69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  <w:r w:rsidRPr="00055D69">
        <w:rPr>
          <w:rFonts w:ascii="Angsana New" w:hAnsi="Angsana New" w:hint="cs"/>
          <w:sz w:val="30"/>
          <w:szCs w:val="30"/>
          <w:cs/>
        </w:rPr>
        <w:t>ของ</w:t>
      </w:r>
      <w:r w:rsidRPr="00055D69">
        <w:rPr>
          <w:rFonts w:ascii="Angsana New" w:hAnsi="Angsana New"/>
          <w:sz w:val="30"/>
          <w:szCs w:val="30"/>
          <w:cs/>
        </w:rPr>
        <w:t>ข้อมูล</w:t>
      </w:r>
      <w:r w:rsidRPr="00055D69">
        <w:rPr>
          <w:rFonts w:ascii="Angsana New" w:hAnsi="Angsana New" w:hint="cs"/>
          <w:sz w:val="30"/>
          <w:szCs w:val="30"/>
          <w:cs/>
        </w:rPr>
        <w:t>ที่อยู่</w:t>
      </w:r>
      <w:r w:rsidRPr="00055D69">
        <w:rPr>
          <w:rFonts w:ascii="Angsana New" w:hAnsi="Angsana New"/>
          <w:sz w:val="30"/>
          <w:szCs w:val="30"/>
          <w:cs/>
        </w:rPr>
        <w:t>ในระดับต่ำสุด</w:t>
      </w:r>
      <w:r w:rsidRPr="00055D69">
        <w:rPr>
          <w:rFonts w:ascii="Angsana New" w:hAnsi="Angsana New" w:hint="cs"/>
          <w:sz w:val="30"/>
          <w:szCs w:val="30"/>
          <w:cs/>
        </w:rPr>
        <w:t>ที่</w:t>
      </w:r>
      <w:r w:rsidRPr="00055D69">
        <w:rPr>
          <w:rFonts w:ascii="Angsana New" w:hAnsi="Angsana New"/>
          <w:sz w:val="30"/>
          <w:szCs w:val="30"/>
          <w:cs/>
        </w:rPr>
        <w:t>มีนัยสำคัญ</w:t>
      </w:r>
      <w:r w:rsidRPr="00055D69">
        <w:rPr>
          <w:rFonts w:ascii="Angsana New" w:hAnsi="Angsana New" w:hint="cs"/>
          <w:sz w:val="30"/>
          <w:szCs w:val="30"/>
          <w:cs/>
        </w:rPr>
        <w:t>สำหรับ</w:t>
      </w:r>
      <w:r w:rsidRPr="00055D69">
        <w:rPr>
          <w:rFonts w:ascii="Angsana New" w:hAnsi="Angsana New"/>
          <w:sz w:val="30"/>
          <w:szCs w:val="30"/>
          <w:cs/>
        </w:rPr>
        <w:t>การวัดมูลค่า</w:t>
      </w:r>
      <w:r w:rsidRPr="00055D69">
        <w:rPr>
          <w:rFonts w:ascii="Angsana New" w:hAnsi="Angsana New" w:hint="cs"/>
          <w:sz w:val="30"/>
          <w:szCs w:val="30"/>
          <w:cs/>
        </w:rPr>
        <w:t>ยุติธรรมโดยรวม</w:t>
      </w:r>
    </w:p>
    <w:p w:rsidR="0082366F" w:rsidRPr="00E5084B" w:rsidRDefault="0082366F" w:rsidP="00055D69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:rsidR="0082366F" w:rsidRPr="00055D69" w:rsidRDefault="0082366F" w:rsidP="00055D69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055D69">
        <w:rPr>
          <w:rFonts w:ascii="Angsana New" w:hAnsi="Angsana New"/>
          <w:sz w:val="30"/>
          <w:szCs w:val="30"/>
          <w:cs/>
        </w:rPr>
        <w:t>กลุ่มบริษัทรับรู้การโอนระหว่างลำดับชั้น</w:t>
      </w:r>
      <w:r w:rsidRPr="00055D69">
        <w:rPr>
          <w:rFonts w:ascii="Angsana New" w:hAnsi="Angsana New" w:hint="cs"/>
          <w:sz w:val="30"/>
          <w:szCs w:val="30"/>
          <w:cs/>
        </w:rPr>
        <w:t>ของ</w:t>
      </w:r>
      <w:r w:rsidRPr="00055D69">
        <w:rPr>
          <w:rFonts w:ascii="Angsana New" w:hAnsi="Angsana New"/>
          <w:sz w:val="30"/>
          <w:szCs w:val="30"/>
          <w:cs/>
        </w:rPr>
        <w:t>มูลค่ายุติธรรม ณ วันสิ้น</w:t>
      </w:r>
      <w:r w:rsidRPr="00055D69">
        <w:rPr>
          <w:rFonts w:ascii="Angsana New" w:hAnsi="Angsana New" w:hint="cs"/>
          <w:sz w:val="30"/>
          <w:szCs w:val="30"/>
          <w:cs/>
        </w:rPr>
        <w:t>รอบระยะเวลารายงาน</w:t>
      </w:r>
      <w:r w:rsidRPr="00055D69">
        <w:rPr>
          <w:rFonts w:ascii="Angsana New" w:hAnsi="Angsana New"/>
          <w:sz w:val="30"/>
          <w:szCs w:val="30"/>
          <w:cs/>
        </w:rPr>
        <w:t>ที่เกิดการโอนขึ้น</w:t>
      </w:r>
    </w:p>
    <w:p w:rsidR="0082366F" w:rsidRPr="00E5084B" w:rsidRDefault="0082366F" w:rsidP="00055D69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:rsidR="0082366F" w:rsidRDefault="0082366F" w:rsidP="005D7D0B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055D69">
        <w:rPr>
          <w:rFonts w:ascii="Angsana New" w:hAnsi="Angsana New"/>
          <w:sz w:val="30"/>
          <w:szCs w:val="30"/>
          <w:cs/>
        </w:rPr>
        <w:t>ข้อมูลเพิ่มเติมเกี่ยวกับ</w:t>
      </w:r>
      <w:r w:rsidR="003A0DA2">
        <w:rPr>
          <w:rFonts w:ascii="Angsana New" w:hAnsi="Angsana New" w:hint="cs"/>
          <w:sz w:val="30"/>
          <w:szCs w:val="30"/>
          <w:cs/>
        </w:rPr>
        <w:t>ข้อสมมติ</w:t>
      </w:r>
      <w:r w:rsidRPr="00055D69">
        <w:rPr>
          <w:rFonts w:ascii="Angsana New" w:hAnsi="Angsana New" w:hint="cs"/>
          <w:sz w:val="30"/>
          <w:szCs w:val="30"/>
          <w:cs/>
        </w:rPr>
        <w:t>ที่ใช้ในการวัดมูลค่ายุติธรรม อยู่ในหมายเหตุ</w:t>
      </w:r>
      <w:r w:rsidR="003A0DA2">
        <w:rPr>
          <w:rFonts w:ascii="Angsana New" w:hAnsi="Angsana New" w:hint="cs"/>
          <w:sz w:val="30"/>
          <w:szCs w:val="30"/>
          <w:cs/>
        </w:rPr>
        <w:t>ข้อ</w:t>
      </w:r>
      <w:r w:rsidRPr="00AB60DB">
        <w:rPr>
          <w:rFonts w:ascii="Angsana New" w:hAnsi="Angsana New" w:cs="Times New Roman"/>
          <w:sz w:val="30"/>
          <w:szCs w:val="30"/>
          <w:rtl/>
        </w:rPr>
        <w:t xml:space="preserve"> </w:t>
      </w:r>
      <w:r w:rsidR="00AB60DB">
        <w:rPr>
          <w:rFonts w:ascii="Angsana New" w:hAnsi="Angsana New"/>
          <w:sz w:val="30"/>
          <w:szCs w:val="30"/>
        </w:rPr>
        <w:t>3</w:t>
      </w:r>
      <w:r w:rsidR="007A53F6">
        <w:rPr>
          <w:rFonts w:ascii="Angsana New" w:hAnsi="Angsana New" w:hint="cs"/>
          <w:sz w:val="30"/>
          <w:szCs w:val="30"/>
          <w:cs/>
        </w:rPr>
        <w:t>0</w:t>
      </w:r>
      <w:r w:rsidRPr="00AB60DB">
        <w:rPr>
          <w:szCs w:val="22"/>
        </w:rPr>
        <w:t xml:space="preserve"> </w:t>
      </w:r>
      <w:r w:rsidRPr="00AB60DB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:rsidR="005D7D0B" w:rsidRPr="00AB60DB" w:rsidRDefault="005D7D0B" w:rsidP="005D7D0B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DB33CF" w:rsidRPr="00DB33CF" w:rsidRDefault="00DB33CF" w:rsidP="009737F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E55D53">
        <w:rPr>
          <w:rFonts w:ascii="Angsana New" w:hAnsi="Angsana New"/>
          <w:b/>
          <w:bCs/>
          <w:sz w:val="30"/>
          <w:szCs w:val="30"/>
          <w:cs/>
        </w:rPr>
        <w:t xml:space="preserve">นโยบายการบัญชีที่สำคัญ </w:t>
      </w:r>
    </w:p>
    <w:p w:rsidR="00C767D9" w:rsidRPr="00E01B1A" w:rsidRDefault="00C767D9" w:rsidP="00E01B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b/>
          <w:bCs/>
          <w:sz w:val="30"/>
          <w:szCs w:val="30"/>
        </w:rPr>
      </w:pPr>
    </w:p>
    <w:p w:rsidR="00514469" w:rsidRPr="00E01B1A" w:rsidRDefault="00C767D9" w:rsidP="00837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01B1A">
        <w:rPr>
          <w:rFonts w:ascii="Angsana New" w:hAnsi="Angsana New"/>
          <w:sz w:val="30"/>
          <w:szCs w:val="30"/>
          <w:cs/>
        </w:rPr>
        <w:t>นโยบายการ</w:t>
      </w:r>
      <w:r w:rsidR="00514469" w:rsidRPr="00E01B1A">
        <w:rPr>
          <w:rFonts w:ascii="Angsana New" w:hAnsi="Angsana New"/>
          <w:sz w:val="30"/>
          <w:szCs w:val="30"/>
          <w:cs/>
        </w:rPr>
        <w:t>บัญชีที่นำเสนอดังต่อไปนี้ได้ถือปฏิบัติโดยสม่ำเสมอสำหรับง</w:t>
      </w:r>
      <w:r w:rsidR="00CC1C3E">
        <w:rPr>
          <w:rFonts w:ascii="Angsana New" w:hAnsi="Angsana New"/>
          <w:sz w:val="30"/>
          <w:szCs w:val="30"/>
          <w:cs/>
        </w:rPr>
        <w:t>บการเงินทุกรอบระยะเวลาที่รายงาน</w:t>
      </w:r>
    </w:p>
    <w:p w:rsidR="00C767D9" w:rsidRPr="00E01B1A" w:rsidRDefault="00C767D9" w:rsidP="00E01B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b/>
          <w:bCs/>
          <w:sz w:val="30"/>
          <w:szCs w:val="30"/>
        </w:rPr>
      </w:pPr>
    </w:p>
    <w:p w:rsidR="00D86256" w:rsidRPr="00E55D53" w:rsidRDefault="00D86256" w:rsidP="00A75F65">
      <w:pPr>
        <w:pStyle w:val="BodyText2"/>
        <w:spacing w:line="240" w:lineRule="auto"/>
        <w:ind w:right="-43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E55D53">
        <w:rPr>
          <w:rFonts w:ascii="Angsana New" w:hAnsi="Angsana New" w:cs="Angsana New"/>
          <w:b/>
          <w:bCs/>
          <w:i/>
          <w:iCs/>
          <w:cs/>
        </w:rPr>
        <w:t>(ก)</w:t>
      </w:r>
      <w:r w:rsidRPr="00E55D53">
        <w:rPr>
          <w:rFonts w:ascii="Angsana New" w:hAnsi="Angsana New" w:cs="Angsana New"/>
          <w:b/>
          <w:bCs/>
          <w:i/>
          <w:iCs/>
          <w:cs/>
        </w:rPr>
        <w:tab/>
        <w:t>เกณฑ์ในการทำงบการเงินรวม</w:t>
      </w:r>
    </w:p>
    <w:p w:rsidR="00D86256" w:rsidRPr="00E01B1A" w:rsidRDefault="00D86256" w:rsidP="00E01B1A">
      <w:pPr>
        <w:pStyle w:val="BodyText2"/>
        <w:tabs>
          <w:tab w:val="clear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cs/>
        </w:rPr>
      </w:pPr>
    </w:p>
    <w:p w:rsidR="00D86256" w:rsidRPr="00E01B1A" w:rsidRDefault="00D86256" w:rsidP="00E01B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E01B1A">
        <w:rPr>
          <w:rFonts w:ascii="Angsana New" w:hAnsi="Angsana New"/>
          <w:sz w:val="30"/>
          <w:szCs w:val="30"/>
          <w:cs/>
        </w:rPr>
        <w:t>งบการเงิน</w:t>
      </w:r>
      <w:r w:rsidR="00C767D9" w:rsidRPr="00E01B1A">
        <w:rPr>
          <w:rFonts w:ascii="Angsana New" w:hAnsi="Angsana New"/>
          <w:sz w:val="30"/>
          <w:szCs w:val="30"/>
          <w:cs/>
        </w:rPr>
        <w:t>รวมประกอบด้วยงบการเงินของบริษัทและ</w:t>
      </w:r>
      <w:r w:rsidRPr="00E01B1A">
        <w:rPr>
          <w:rFonts w:ascii="Angsana New" w:hAnsi="Angsana New"/>
          <w:sz w:val="30"/>
          <w:szCs w:val="30"/>
          <w:cs/>
        </w:rPr>
        <w:t xml:space="preserve">บริษัทย่อย (รวมกันเรียกว่า </w:t>
      </w:r>
      <w:r w:rsidRPr="00E01B1A">
        <w:rPr>
          <w:rFonts w:ascii="Angsana New" w:hAnsi="Angsana New"/>
          <w:sz w:val="30"/>
          <w:szCs w:val="30"/>
        </w:rPr>
        <w:t>“</w:t>
      </w:r>
      <w:r w:rsidRPr="00E01B1A">
        <w:rPr>
          <w:rFonts w:ascii="Angsana New" w:hAnsi="Angsana New"/>
          <w:sz w:val="30"/>
          <w:szCs w:val="30"/>
          <w:cs/>
        </w:rPr>
        <w:t>กลุ่มบริษัท</w:t>
      </w:r>
      <w:r w:rsidRPr="00E01B1A">
        <w:rPr>
          <w:rFonts w:ascii="Angsana New" w:hAnsi="Angsana New"/>
          <w:sz w:val="30"/>
          <w:szCs w:val="30"/>
        </w:rPr>
        <w:t>”</w:t>
      </w:r>
      <w:r w:rsidRPr="00E01B1A">
        <w:rPr>
          <w:rFonts w:ascii="Angsana New" w:hAnsi="Angsana New"/>
          <w:sz w:val="30"/>
          <w:szCs w:val="30"/>
          <w:cs/>
        </w:rPr>
        <w:t xml:space="preserve">) </w:t>
      </w:r>
    </w:p>
    <w:p w:rsidR="00FF537B" w:rsidRPr="00E01B1A" w:rsidRDefault="00FF537B" w:rsidP="00E01B1A">
      <w:pPr>
        <w:pStyle w:val="BodyText2"/>
        <w:tabs>
          <w:tab w:val="clear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lang w:val="en-US"/>
        </w:rPr>
      </w:pPr>
    </w:p>
    <w:p w:rsidR="00D86256" w:rsidRPr="00E01B1A" w:rsidRDefault="00015419" w:rsidP="00E01B1A">
      <w:pPr>
        <w:pStyle w:val="BodyText2"/>
        <w:tabs>
          <w:tab w:val="clear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i/>
          <w:iCs/>
          <w:lang w:val="en-US"/>
        </w:rPr>
      </w:pPr>
      <w:r w:rsidRPr="00E01B1A">
        <w:rPr>
          <w:rFonts w:ascii="Angsana New" w:hAnsi="Angsana New" w:cs="Angsana New"/>
          <w:i/>
          <w:iCs/>
          <w:cs/>
        </w:rPr>
        <w:t>บริษัทย่อย</w:t>
      </w:r>
    </w:p>
    <w:p w:rsidR="00015419" w:rsidRPr="00E01B1A" w:rsidRDefault="00015419" w:rsidP="00E01B1A">
      <w:pPr>
        <w:pStyle w:val="BodyText2"/>
        <w:tabs>
          <w:tab w:val="clear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i/>
          <w:iCs/>
          <w:lang w:val="en-US"/>
        </w:rPr>
      </w:pPr>
    </w:p>
    <w:p w:rsidR="00107F9A" w:rsidRPr="003D0B07" w:rsidRDefault="00107F9A" w:rsidP="00107F9A">
      <w:pPr>
        <w:pStyle w:val="BodyText2"/>
        <w:ind w:left="540" w:right="47"/>
        <w:jc w:val="thaiDistribute"/>
        <w:rPr>
          <w:rFonts w:ascii="Angsana New" w:hAnsi="Angsana New" w:cs="Angsana New"/>
          <w:sz w:val="16"/>
          <w:szCs w:val="16"/>
        </w:rPr>
      </w:pPr>
      <w:r w:rsidRPr="00107F9A">
        <w:rPr>
          <w:rFonts w:ascii="Angsana New" w:hAnsi="Angsana New" w:cs="Angsana New"/>
          <w:cs/>
        </w:rPr>
        <w:t>บริษัทย่อยเป็นกิจการที่อยู่ภายใต้การควบคุมของ</w:t>
      </w:r>
      <w:r w:rsidRPr="00107F9A">
        <w:rPr>
          <w:rFonts w:ascii="Angsana New" w:hAnsi="Angsana New" w:cs="Angsana New" w:hint="cs"/>
          <w:cs/>
        </w:rPr>
        <w:t>กลุ่มบริษัท</w:t>
      </w:r>
      <w:r w:rsidRPr="00107F9A">
        <w:rPr>
          <w:rFonts w:ascii="Angsana New" w:hAnsi="Angsana New" w:cs="Angsana New"/>
          <w:cs/>
        </w:rPr>
        <w:t xml:space="preserve">  การควบคุมเกิดขึ้นเมื่อ</w:t>
      </w:r>
      <w:r w:rsidRPr="00107F9A">
        <w:rPr>
          <w:rFonts w:ascii="Angsana New" w:hAnsi="Angsana New" w:cs="Angsana New" w:hint="cs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107F9A">
        <w:rPr>
          <w:rFonts w:ascii="Angsana New" w:hAnsi="Angsana New" w:cs="Angsana New"/>
          <w:cs/>
        </w:rPr>
        <w:t xml:space="preserve">  งบการเงินของบริษัทย่อยได้รวมอยู่ในงบการเงินรวม </w:t>
      </w:r>
      <w:r w:rsidR="00594114">
        <w:rPr>
          <w:rFonts w:ascii="Angsana New" w:hAnsi="Angsana New" w:cs="Angsana New" w:hint="cs"/>
          <w:cs/>
        </w:rPr>
        <w:t xml:space="preserve">  </w:t>
      </w:r>
      <w:r w:rsidRPr="00107F9A">
        <w:rPr>
          <w:rFonts w:ascii="Angsana New" w:hAnsi="Angsana New" w:cs="Angsana New"/>
          <w:cs/>
        </w:rPr>
        <w:t>นับแต่วันที่มีการควบคุมจนถึงวันที่การควบคุมสิ้นสุดลง</w:t>
      </w:r>
      <w:r w:rsidRPr="006A32D5">
        <w:rPr>
          <w:rFonts w:ascii="Angsana New" w:hAnsi="Angsana New" w:cs="Angsana New" w:hint="cs"/>
          <w:cs/>
        </w:rPr>
        <w:t xml:space="preserve"> </w:t>
      </w:r>
    </w:p>
    <w:p w:rsidR="002E3AC9" w:rsidRPr="00E01B1A" w:rsidRDefault="002E3AC9" w:rsidP="00E01B1A">
      <w:pPr>
        <w:pStyle w:val="Heading8"/>
        <w:spacing w:line="240" w:lineRule="auto"/>
        <w:ind w:left="547" w:right="-43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39226A" w:rsidRPr="00E01B1A" w:rsidRDefault="0039226A" w:rsidP="00E01B1A">
      <w:pPr>
        <w:pStyle w:val="BodyText2"/>
        <w:tabs>
          <w:tab w:val="clear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i/>
          <w:iCs/>
        </w:rPr>
      </w:pPr>
      <w:r w:rsidRPr="00E01B1A">
        <w:rPr>
          <w:rFonts w:ascii="Angsana New" w:hAnsi="Angsana New" w:cs="Angsana New"/>
          <w:i/>
          <w:iCs/>
          <w:cs/>
        </w:rPr>
        <w:t>การตัดรายการในงบการเงินรวม</w:t>
      </w:r>
      <w:r w:rsidRPr="00E01B1A">
        <w:rPr>
          <w:rFonts w:ascii="Angsana New" w:hAnsi="Angsana New" w:cs="Angsana New"/>
          <w:i/>
          <w:iCs/>
        </w:rPr>
        <w:t xml:space="preserve"> </w:t>
      </w:r>
    </w:p>
    <w:p w:rsidR="0039226A" w:rsidRPr="00E01B1A" w:rsidRDefault="0039226A" w:rsidP="00E01B1A">
      <w:pPr>
        <w:pStyle w:val="BodyText2"/>
        <w:tabs>
          <w:tab w:val="clear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b/>
          <w:bCs/>
          <w:i/>
          <w:iCs/>
        </w:rPr>
      </w:pPr>
    </w:p>
    <w:p w:rsidR="0039226A" w:rsidRPr="00E01B1A" w:rsidRDefault="0039226A" w:rsidP="00E01B1A">
      <w:pPr>
        <w:pStyle w:val="BodyText2"/>
        <w:tabs>
          <w:tab w:val="clear" w:pos="540"/>
        </w:tabs>
        <w:spacing w:line="240" w:lineRule="auto"/>
        <w:ind w:left="547" w:right="47"/>
        <w:jc w:val="thaiDistribute"/>
        <w:rPr>
          <w:rFonts w:ascii="Angsana New" w:hAnsi="Angsana New" w:cs="Angsana New"/>
          <w:lang w:val="en-US"/>
        </w:rPr>
      </w:pPr>
      <w:r w:rsidRPr="00E01B1A">
        <w:rPr>
          <w:rFonts w:ascii="Angsana New" w:hAnsi="Angsana New" w:cs="Angsana New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</w:t>
      </w:r>
      <w:r w:rsidR="003F1D4F" w:rsidRPr="00E01B1A">
        <w:rPr>
          <w:rFonts w:ascii="Angsana New" w:hAnsi="Angsana New" w:cs="Angsana New"/>
          <w:cs/>
        </w:rPr>
        <w:t>ัดรายการในการจัดทำงบการเงินรวม</w:t>
      </w:r>
    </w:p>
    <w:p w:rsidR="00A471CB" w:rsidRPr="00E01B1A" w:rsidRDefault="00A471CB" w:rsidP="00E01B1A">
      <w:pPr>
        <w:pStyle w:val="BodyText2"/>
        <w:tabs>
          <w:tab w:val="clear" w:pos="540"/>
        </w:tabs>
        <w:spacing w:line="240" w:lineRule="auto"/>
        <w:ind w:left="547" w:right="47"/>
        <w:jc w:val="thaiDistribute"/>
        <w:rPr>
          <w:rFonts w:ascii="Angsana New" w:hAnsi="Angsana New" w:cs="Angsana New"/>
          <w:lang w:val="en-US"/>
        </w:rPr>
      </w:pPr>
    </w:p>
    <w:p w:rsidR="00D86256" w:rsidRPr="00E55D53" w:rsidRDefault="003A0DA2" w:rsidP="00A75F65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/>
          <w:i/>
          <w:iCs/>
          <w:sz w:val="30"/>
          <w:szCs w:val="30"/>
        </w:rPr>
        <w:br w:type="page"/>
      </w:r>
      <w:r w:rsidR="00D86256" w:rsidRPr="00E55D53">
        <w:rPr>
          <w:rFonts w:ascii="Angsana New" w:hAnsi="Angsana New" w:cs="Angsana New"/>
          <w:i/>
          <w:iCs/>
          <w:sz w:val="30"/>
          <w:szCs w:val="30"/>
        </w:rPr>
        <w:lastRenderedPageBreak/>
        <w:t>(</w:t>
      </w:r>
      <w:r w:rsidR="00D86256" w:rsidRPr="00E55D53">
        <w:rPr>
          <w:rFonts w:ascii="Angsana New" w:hAnsi="Angsana New" w:cs="Angsana New"/>
          <w:i/>
          <w:iCs/>
          <w:sz w:val="30"/>
          <w:szCs w:val="30"/>
          <w:cs/>
        </w:rPr>
        <w:t>ข)</w:t>
      </w:r>
      <w:r w:rsidR="00D86256" w:rsidRPr="00E55D53">
        <w:rPr>
          <w:rFonts w:ascii="Angsana New" w:hAnsi="Angsana New" w:cs="Angsana New"/>
          <w:i/>
          <w:iCs/>
          <w:sz w:val="30"/>
          <w:szCs w:val="30"/>
          <w:cs/>
        </w:rPr>
        <w:tab/>
      </w:r>
      <w:r w:rsidR="00D86256" w:rsidRPr="00E55D5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เงินตราต่างประเทศ </w:t>
      </w:r>
    </w:p>
    <w:p w:rsidR="00D86256" w:rsidRPr="00E55D53" w:rsidRDefault="00D86256" w:rsidP="00A75F65">
      <w:pPr>
        <w:pStyle w:val="BodyText2"/>
        <w:tabs>
          <w:tab w:val="clear" w:pos="540"/>
        </w:tabs>
        <w:spacing w:line="240" w:lineRule="auto"/>
        <w:ind w:left="540" w:right="-43"/>
        <w:jc w:val="thaiDistribute"/>
        <w:rPr>
          <w:rFonts w:ascii="Angsana New" w:hAnsi="Angsana New" w:cs="Angsana New" w:hint="cs"/>
          <w:i/>
          <w:iCs/>
          <w:cs/>
        </w:rPr>
      </w:pPr>
    </w:p>
    <w:p w:rsidR="00D86256" w:rsidRPr="00E55D53" w:rsidRDefault="00D86256" w:rsidP="00A75F65">
      <w:pPr>
        <w:pStyle w:val="BodyText2"/>
        <w:tabs>
          <w:tab w:val="clear" w:pos="540"/>
        </w:tabs>
        <w:spacing w:line="240" w:lineRule="auto"/>
        <w:ind w:left="540" w:right="-43"/>
        <w:jc w:val="thaiDistribute"/>
        <w:rPr>
          <w:rFonts w:ascii="Angsana New" w:hAnsi="Angsana New" w:cs="Angsana New"/>
          <w:i/>
          <w:iCs/>
          <w:cs/>
        </w:rPr>
      </w:pPr>
      <w:r w:rsidRPr="00E55D53">
        <w:rPr>
          <w:rFonts w:ascii="Angsana New" w:hAnsi="Angsana New" w:cs="Angsana New"/>
          <w:i/>
          <w:iCs/>
          <w:cs/>
        </w:rPr>
        <w:t>รายการบัญชีที่เป็นเงินตราต่างประเทศ</w:t>
      </w:r>
    </w:p>
    <w:p w:rsidR="00D86256" w:rsidRPr="00E55D53" w:rsidRDefault="00D86256" w:rsidP="00A75F65">
      <w:pPr>
        <w:pStyle w:val="BodyText2"/>
        <w:tabs>
          <w:tab w:val="clear" w:pos="540"/>
        </w:tabs>
        <w:spacing w:line="240" w:lineRule="auto"/>
        <w:ind w:left="540" w:right="-43"/>
        <w:jc w:val="thaiDistribute"/>
        <w:rPr>
          <w:rFonts w:ascii="Angsana New" w:hAnsi="Angsana New" w:cs="Angsana New"/>
          <w:cs/>
        </w:rPr>
      </w:pPr>
    </w:p>
    <w:p w:rsidR="0049693D" w:rsidRPr="002E2783" w:rsidRDefault="0049693D" w:rsidP="0049693D">
      <w:pPr>
        <w:pStyle w:val="BodyText2"/>
        <w:ind w:left="540" w:right="43"/>
        <w:rPr>
          <w:rFonts w:ascii="Angsana New" w:hAnsi="Angsana New" w:cs="Angsana New"/>
        </w:rPr>
      </w:pPr>
      <w:r w:rsidRPr="002E2783">
        <w:rPr>
          <w:rFonts w:ascii="Angsana New" w:hAnsi="Angsana New" w:cs="Angsana New"/>
          <w:cs/>
        </w:rPr>
        <w:t>รายการบัญชีที่เป็นเงินตราต่างประเทศแปลงค่า</w:t>
      </w:r>
      <w:r w:rsidRPr="00C426EF">
        <w:rPr>
          <w:rFonts w:ascii="Angsana New" w:hAnsi="Angsana New" w:cs="Angsana New"/>
          <w:cs/>
        </w:rPr>
        <w:t>เป็น</w:t>
      </w:r>
      <w:r w:rsidRPr="00C426EF">
        <w:rPr>
          <w:rFonts w:ascii="Angsana New" w:hAnsi="Angsana New" w:cs="Angsana New" w:hint="cs"/>
          <w:cs/>
        </w:rPr>
        <w:t>สกุล</w:t>
      </w:r>
      <w:r w:rsidRPr="00C426EF">
        <w:rPr>
          <w:rFonts w:ascii="Angsana New" w:hAnsi="Angsana New" w:cs="Angsana New"/>
          <w:cs/>
        </w:rPr>
        <w:t>เงิน</w:t>
      </w:r>
      <w:r w:rsidRPr="00C426EF">
        <w:rPr>
          <w:rFonts w:ascii="Angsana New" w:hAnsi="Angsana New" w:cs="Angsana New" w:hint="cs"/>
          <w:cs/>
        </w:rPr>
        <w:t>ที่ใช้ในการดำเนินงาน</w:t>
      </w:r>
      <w:r>
        <w:rPr>
          <w:rFonts w:ascii="Angsana New" w:hAnsi="Angsana New" w:cs="Angsana New" w:hint="cs"/>
          <w:cs/>
        </w:rPr>
        <w:t xml:space="preserve"> </w:t>
      </w:r>
      <w:r w:rsidRPr="0049693D">
        <w:rPr>
          <w:rFonts w:ascii="Angsana New" w:hAnsi="Angsana New" w:cs="Angsana New"/>
          <w:cs/>
        </w:rPr>
        <w:t>โดยใช้อัตราแลกเปลี่ยน</w:t>
      </w:r>
      <w:r w:rsidRPr="002E2783">
        <w:rPr>
          <w:rFonts w:ascii="Angsana New" w:hAnsi="Angsana New" w:cs="Angsana New"/>
          <w:cs/>
        </w:rPr>
        <w:t xml:space="preserve"> ณ วันที่เกิดรายการ</w:t>
      </w:r>
    </w:p>
    <w:p w:rsidR="00D86256" w:rsidRPr="00E55D53" w:rsidRDefault="00D86256" w:rsidP="00A75F65">
      <w:pPr>
        <w:pStyle w:val="BodyText2"/>
        <w:tabs>
          <w:tab w:val="clear" w:pos="540"/>
        </w:tabs>
        <w:spacing w:line="240" w:lineRule="auto"/>
        <w:ind w:left="540" w:right="-43"/>
        <w:jc w:val="thaiDistribute"/>
        <w:rPr>
          <w:rFonts w:ascii="Angsana New" w:hAnsi="Angsana New" w:cs="Angsana New"/>
          <w:cs/>
        </w:rPr>
      </w:pPr>
    </w:p>
    <w:p w:rsidR="0049693D" w:rsidRPr="00C426EF" w:rsidRDefault="0049693D" w:rsidP="0049693D">
      <w:pPr>
        <w:pStyle w:val="BodyText2"/>
        <w:ind w:left="540" w:right="43"/>
        <w:jc w:val="thaiDistribute"/>
        <w:rPr>
          <w:rFonts w:ascii="Angsana New" w:hAnsi="Angsana New" w:cs="Angsana New"/>
        </w:rPr>
      </w:pPr>
      <w:r w:rsidRPr="002E2783">
        <w:rPr>
          <w:rFonts w:ascii="Angsana New" w:hAnsi="Angsana New" w:cs="Angsana New"/>
          <w:cs/>
        </w:rPr>
        <w:t xml:space="preserve">สินทรัพย์และหนี้สินที่เป็นตัวเงินและเป็นเงินตราต่างประเทศ </w:t>
      </w:r>
      <w:r w:rsidRPr="0013223D">
        <w:rPr>
          <w:rFonts w:ascii="Angsana New" w:hAnsi="Angsana New" w:cs="Angsana New"/>
          <w:cs/>
        </w:rPr>
        <w:t>ณ วันที่</w:t>
      </w:r>
      <w:r w:rsidRPr="0013223D">
        <w:rPr>
          <w:rFonts w:ascii="Angsana New" w:hAnsi="Angsana New" w:cs="Angsana New" w:hint="cs"/>
          <w:cs/>
        </w:rPr>
        <w:t>รายงาน</w:t>
      </w:r>
      <w:r w:rsidRPr="0013223D">
        <w:rPr>
          <w:rFonts w:ascii="Angsana New" w:hAnsi="Angsana New" w:cs="Angsana New"/>
          <w:cs/>
        </w:rPr>
        <w:t xml:space="preserve"> แปลงค่า</w:t>
      </w:r>
      <w:r w:rsidRPr="00C426EF">
        <w:rPr>
          <w:rFonts w:ascii="Angsana New" w:hAnsi="Angsana New" w:cs="Angsana New"/>
          <w:cs/>
        </w:rPr>
        <w:t>เป็น</w:t>
      </w:r>
      <w:r w:rsidRPr="00C426EF">
        <w:rPr>
          <w:rFonts w:ascii="Angsana New" w:hAnsi="Angsana New" w:cs="Angsana New" w:hint="cs"/>
          <w:cs/>
        </w:rPr>
        <w:t>สกุลเงินที่ใช้ในการดำเนินงาน</w:t>
      </w:r>
      <w:r w:rsidRPr="00C426EF">
        <w:rPr>
          <w:rFonts w:ascii="Angsana New" w:hAnsi="Angsana New" w:cs="Angsana New"/>
          <w:cs/>
        </w:rPr>
        <w:t xml:space="preserve">โดยใช้อัตราแลกเปลี่ยน ณ วันนั้น  </w:t>
      </w:r>
    </w:p>
    <w:p w:rsidR="00C42EB5" w:rsidRDefault="00C42EB5" w:rsidP="00A75F65">
      <w:pPr>
        <w:pStyle w:val="BodyText2"/>
        <w:spacing w:line="240" w:lineRule="auto"/>
        <w:ind w:left="540" w:right="43"/>
        <w:jc w:val="thaiDistribute"/>
        <w:rPr>
          <w:rFonts w:ascii="Angsana New" w:hAnsi="Angsana New" w:cs="Angsana New"/>
        </w:rPr>
      </w:pPr>
    </w:p>
    <w:p w:rsidR="00D86256" w:rsidRDefault="00D86256" w:rsidP="00A75F65">
      <w:pPr>
        <w:pStyle w:val="BodyText2"/>
        <w:spacing w:line="240" w:lineRule="auto"/>
        <w:ind w:left="540" w:right="43"/>
        <w:jc w:val="thaiDistribute"/>
        <w:rPr>
          <w:rFonts w:ascii="Angsana New" w:hAnsi="Angsana New" w:cs="Angsana New"/>
        </w:rPr>
      </w:pPr>
      <w:r w:rsidRPr="00E55D53">
        <w:rPr>
          <w:rFonts w:ascii="Angsana New" w:hAnsi="Angsana New" w:cs="Angsana New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แปลงค่าเป็นเงินบาทโดยใช้อัตราแลกเปลี่ยน ณ วันที่เกิดรายการ</w:t>
      </w:r>
    </w:p>
    <w:p w:rsidR="00C65F51" w:rsidRDefault="00C65F51" w:rsidP="00A75F65">
      <w:pPr>
        <w:pStyle w:val="BodyText2"/>
        <w:spacing w:line="240" w:lineRule="auto"/>
        <w:ind w:left="540" w:right="43"/>
        <w:jc w:val="thaiDistribute"/>
        <w:rPr>
          <w:rFonts w:ascii="Angsana New" w:hAnsi="Angsana New" w:cs="Angsana New"/>
        </w:rPr>
      </w:pPr>
    </w:p>
    <w:p w:rsidR="00C65F51" w:rsidRPr="00E55D53" w:rsidRDefault="00C65F51" w:rsidP="00C65F51">
      <w:pPr>
        <w:pStyle w:val="BodyText2"/>
        <w:spacing w:line="240" w:lineRule="auto"/>
        <w:ind w:left="547" w:right="-43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E55D53">
        <w:rPr>
          <w:rFonts w:ascii="Angsana New" w:hAnsi="Angsana New" w:cs="Angsana New"/>
          <w:b/>
          <w:bCs/>
          <w:i/>
          <w:iCs/>
          <w:cs/>
        </w:rPr>
        <w:t>(ค)</w:t>
      </w:r>
      <w:r w:rsidRPr="00E55D53">
        <w:rPr>
          <w:rFonts w:ascii="Angsana New" w:hAnsi="Angsana New" w:cs="Angsana New"/>
          <w:b/>
          <w:bCs/>
          <w:i/>
          <w:iCs/>
          <w:cs/>
        </w:rPr>
        <w:tab/>
        <w:t>เครื่องมือทางการเงินที่เป็นตราสารอนุพันธ์</w:t>
      </w:r>
    </w:p>
    <w:p w:rsidR="00C65F51" w:rsidRPr="00A4335E" w:rsidRDefault="00C65F51" w:rsidP="00C601CB">
      <w:pPr>
        <w:pStyle w:val="BodyText2"/>
        <w:spacing w:line="240" w:lineRule="auto"/>
        <w:ind w:left="540" w:right="43"/>
        <w:jc w:val="thaiDistribute"/>
        <w:rPr>
          <w:rFonts w:ascii="Angsana New" w:hAnsi="Angsana New"/>
          <w:cs/>
        </w:rPr>
      </w:pPr>
    </w:p>
    <w:p w:rsidR="00C601CB" w:rsidRPr="00C601CB" w:rsidRDefault="00C601CB" w:rsidP="00C601CB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C601CB">
        <w:rPr>
          <w:rFonts w:ascii="Angsana New" w:hAnsi="Angsana New"/>
          <w:sz w:val="30"/>
          <w:szCs w:val="30"/>
          <w:cs/>
          <w:lang w:val="th-TH"/>
        </w:rPr>
        <w:t>เครื่องมือทางการเงินที่เป็นตราสาร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ที่เกิดจากกิจกรรมดำเนินงาน</w:t>
      </w:r>
      <w:r w:rsidRPr="00C601CB">
        <w:rPr>
          <w:rFonts w:ascii="Angsana New" w:hAnsi="Angsana New"/>
          <w:sz w:val="30"/>
          <w:szCs w:val="30"/>
          <w:lang w:val="th-TH"/>
        </w:rPr>
        <w:t> </w:t>
      </w:r>
      <w:r w:rsidRPr="00C601CB">
        <w:rPr>
          <w:rFonts w:ascii="Angsana New" w:hAnsi="Angsana New"/>
          <w:sz w:val="30"/>
          <w:szCs w:val="30"/>
          <w:cs/>
          <w:lang w:val="th-TH"/>
        </w:rPr>
        <w:t xml:space="preserve"> เพื่อลดความเสี่ยงจากการผันผวนของอัตราแลกเปลี่ยนเงินตราต่างประเทศ เครื่องมือทางการเงินที่ใช้</w:t>
      </w:r>
      <w:r>
        <w:rPr>
          <w:rFonts w:ascii="Angsana New" w:hAnsi="Angsana New" w:hint="cs"/>
          <w:sz w:val="30"/>
          <w:szCs w:val="30"/>
          <w:cs/>
          <w:lang w:val="th-TH"/>
        </w:rPr>
        <w:t>คือ</w:t>
      </w:r>
      <w:r w:rsidRPr="00C601CB">
        <w:rPr>
          <w:rFonts w:ascii="Angsana New" w:hAnsi="Angsana New"/>
          <w:sz w:val="30"/>
          <w:szCs w:val="30"/>
          <w:cs/>
          <w:lang w:val="th-TH"/>
        </w:rPr>
        <w:t>สัญญาซื้อขายเงินตราต่างประเทศล่วงหน้า ซึ่งไม่ได้มีการรับรู้ใน</w:t>
      </w:r>
      <w:r w:rsidRPr="00C601CB">
        <w:rPr>
          <w:rFonts w:ascii="Angsana New" w:hAnsi="Angsana New"/>
          <w:sz w:val="30"/>
          <w:szCs w:val="30"/>
          <w:lang w:val="th-TH"/>
        </w:rPr>
        <w:t xml:space="preserve">  </w:t>
      </w:r>
      <w:r w:rsidRPr="00C601CB">
        <w:rPr>
          <w:rFonts w:ascii="Angsana New" w:hAnsi="Angsana New"/>
          <w:sz w:val="30"/>
          <w:szCs w:val="30"/>
          <w:cs/>
          <w:lang w:val="th-TH"/>
        </w:rPr>
        <w:t>งบการเงิน ณ วันที่ทำสัญญา</w:t>
      </w:r>
    </w:p>
    <w:p w:rsidR="00C601CB" w:rsidRPr="00C601CB" w:rsidRDefault="00C601CB" w:rsidP="00C601CB">
      <w:pPr>
        <w:pStyle w:val="BodyText2"/>
        <w:spacing w:line="240" w:lineRule="auto"/>
        <w:ind w:left="540" w:right="43"/>
        <w:jc w:val="thaiDistribute"/>
        <w:rPr>
          <w:rFonts w:ascii="Angsana New" w:hAnsi="Angsana New"/>
          <w:cs/>
        </w:rPr>
      </w:pPr>
    </w:p>
    <w:p w:rsidR="00C601CB" w:rsidRPr="00C601CB" w:rsidRDefault="00C601CB" w:rsidP="00C601CB">
      <w:pPr>
        <w:pStyle w:val="BodyText2"/>
        <w:tabs>
          <w:tab w:val="clear" w:pos="540"/>
        </w:tabs>
        <w:spacing w:line="240" w:lineRule="auto"/>
        <w:ind w:left="540" w:right="-43"/>
        <w:jc w:val="thaiDistribute"/>
        <w:rPr>
          <w:rFonts w:ascii="Angsana New" w:hAnsi="Angsana New" w:cs="Angsana New"/>
          <w:i/>
          <w:iCs/>
          <w:cs/>
        </w:rPr>
      </w:pPr>
      <w:r w:rsidRPr="00C601CB">
        <w:rPr>
          <w:rFonts w:ascii="Angsana New" w:hAnsi="Angsana New" w:cs="Angsana New"/>
          <w:i/>
          <w:iCs/>
          <w:cs/>
        </w:rPr>
        <w:t>สัญญาซื้อขายเงินตราต่างประเทศล่วงหน้า</w:t>
      </w:r>
    </w:p>
    <w:p w:rsidR="00C601CB" w:rsidRPr="00A57C87" w:rsidRDefault="00C601CB" w:rsidP="00C601CB">
      <w:pPr>
        <w:pStyle w:val="BodyText2"/>
        <w:spacing w:line="240" w:lineRule="auto"/>
        <w:ind w:left="540" w:right="43"/>
        <w:jc w:val="thaiDistribute"/>
        <w:rPr>
          <w:rFonts w:ascii="Angsana New" w:hAnsi="Angsana New"/>
          <w:spacing w:val="-4"/>
          <w:cs/>
          <w:lang w:val="en-US"/>
        </w:rPr>
      </w:pPr>
    </w:p>
    <w:p w:rsidR="00C601CB" w:rsidRPr="00C601CB" w:rsidRDefault="00C601CB" w:rsidP="00C601CB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C601CB">
        <w:rPr>
          <w:rFonts w:ascii="Angsana New" w:hAnsi="Angsana New"/>
          <w:sz w:val="30"/>
          <w:szCs w:val="30"/>
          <w:cs/>
          <w:lang w:val="th-TH"/>
        </w:rPr>
        <w:t>สัญญาซื้อขายเงินตราต่างประเทศล่วงหน้าเป็นการป้องกันความเสี่ยงที่เกิดจากการผันผวนของอัตราแลกเปลี่ยนของรายการที่เป็นเงินตราต่างประเทศที่จะมีในอนาคต ผลต่างจากอัตราแลกเปลี่ยนเงินตราต่างประเทศล่วงหน้าตามสัญญาและอัตราแลกเปลี่ยนที่เกิดขึ้นจริง ณ วันที่ครบกำหนดสัญญาจะถูกบันทึกในกำไรหรือขาดทุนเมื่อเกิดรายการ</w:t>
      </w:r>
    </w:p>
    <w:p w:rsidR="00C65F51" w:rsidRPr="00E819F6" w:rsidRDefault="00C65F51" w:rsidP="0098475C">
      <w:pPr>
        <w:pStyle w:val="BodyText2"/>
        <w:spacing w:line="240" w:lineRule="auto"/>
        <w:ind w:left="540" w:right="43"/>
        <w:jc w:val="thaiDistribute"/>
        <w:rPr>
          <w:rFonts w:ascii="Angsana New" w:hAnsi="Angsana New" w:cs="Angsana New"/>
          <w:lang w:val="en-US"/>
        </w:rPr>
      </w:pPr>
    </w:p>
    <w:p w:rsidR="00D86256" w:rsidRPr="00E55D53" w:rsidRDefault="00107F9A" w:rsidP="00A75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C65F5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ง</w:t>
      </w:r>
      <w:r w:rsidR="00D86256" w:rsidRPr="00E55D53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D86256" w:rsidRPr="00E55D53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เงินสดและรายการเทียบเท่าเงินสด</w:t>
      </w:r>
    </w:p>
    <w:p w:rsidR="00D86256" w:rsidRPr="0098475C" w:rsidRDefault="00D86256" w:rsidP="00510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="Angsana New" w:hAnsi="Angsana New"/>
          <w:sz w:val="30"/>
          <w:szCs w:val="30"/>
        </w:rPr>
      </w:pPr>
    </w:p>
    <w:p w:rsidR="0039226A" w:rsidRPr="00510F76" w:rsidRDefault="00D86256" w:rsidP="00510F76">
      <w:pPr>
        <w:pStyle w:val="BodyText2"/>
        <w:tabs>
          <w:tab w:val="clear" w:pos="540"/>
        </w:tabs>
        <w:spacing w:line="240" w:lineRule="auto"/>
        <w:ind w:left="540" w:right="43"/>
        <w:jc w:val="thaiDistribute"/>
        <w:rPr>
          <w:rFonts w:ascii="Angsana New" w:hAnsi="Angsana New" w:cs="Angsana New"/>
        </w:rPr>
      </w:pPr>
      <w:r w:rsidRPr="00510F76">
        <w:rPr>
          <w:rFonts w:ascii="Angsana New" w:hAnsi="Angsana New" w:cs="Angsana New"/>
          <w:cs/>
        </w:rPr>
        <w:t>เงินสดและรายการเทียบเท่าเงินสดในงบกระแสเงินสดประกอบด้วย ยอดเงินสด และยอดเงินฝากธนาคารประเภทเผื่อเรียก</w:t>
      </w:r>
      <w:r w:rsidR="0039226A" w:rsidRPr="00510F76">
        <w:rPr>
          <w:rFonts w:ascii="Angsana New" w:hAnsi="Angsana New" w:cs="Angsana New"/>
        </w:rPr>
        <w:t xml:space="preserve"> </w:t>
      </w:r>
      <w:r w:rsidR="0039226A" w:rsidRPr="00510F76">
        <w:rPr>
          <w:rFonts w:ascii="Angsana New" w:hAnsi="Angsana New" w:cs="Angsana New"/>
          <w:cs/>
        </w:rPr>
        <w:t>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:rsidR="00D86256" w:rsidRPr="0098475C" w:rsidRDefault="00D86256" w:rsidP="00510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="Angsana New" w:hAnsi="Angsana New"/>
          <w:sz w:val="30"/>
          <w:szCs w:val="30"/>
        </w:rPr>
      </w:pPr>
    </w:p>
    <w:p w:rsidR="00D86256" w:rsidRPr="00E55D53" w:rsidRDefault="00D86256" w:rsidP="00A75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E55D53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(</w:t>
      </w:r>
      <w:r w:rsidR="00C65F5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</w:t>
      </w:r>
      <w:r w:rsidRPr="00E55D53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E55D53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E55D53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:rsidR="00D86256" w:rsidRPr="0098475C" w:rsidRDefault="00D86256" w:rsidP="00510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="Angsana New" w:hAnsi="Angsana New"/>
          <w:sz w:val="30"/>
          <w:szCs w:val="30"/>
        </w:rPr>
      </w:pPr>
    </w:p>
    <w:p w:rsidR="00D86256" w:rsidRPr="00510F76" w:rsidRDefault="00D86256" w:rsidP="00510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510F76">
        <w:rPr>
          <w:rFonts w:ascii="Angsana New" w:hAnsi="Angsana New"/>
          <w:sz w:val="30"/>
          <w:szCs w:val="30"/>
          <w:cs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</w:p>
    <w:p w:rsidR="00D86256" w:rsidRPr="0098475C" w:rsidRDefault="00D86256" w:rsidP="00510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:rsidR="00C65F51" w:rsidRPr="00A4335E" w:rsidRDefault="00D86256" w:rsidP="00510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hint="cs"/>
        </w:rPr>
      </w:pPr>
      <w:r w:rsidRPr="00510F76">
        <w:rPr>
          <w:rFonts w:ascii="Angsana New" w:hAnsi="Angsana New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และการคาดการณ์เกี่ยวกับการชำระหนี้ในอนาคตของลูกค้า  ลูกหนี้จะถูกตัดจำหน่ายบัญชีเมื่อทราบว่าเป็นหนี้สูญ</w:t>
      </w:r>
    </w:p>
    <w:p w:rsidR="00A57C87" w:rsidRDefault="00A57C87" w:rsidP="00A75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86256" w:rsidRPr="00E55D53" w:rsidRDefault="00107F9A" w:rsidP="00A75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C65F5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ฉ</w:t>
      </w:r>
      <w:r w:rsidR="00D86256" w:rsidRPr="00E55D53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D86256" w:rsidRPr="00E55D53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สินค้าคงเหลือ</w:t>
      </w:r>
    </w:p>
    <w:p w:rsidR="00D86256" w:rsidRPr="00A57C87" w:rsidRDefault="00D86256" w:rsidP="00A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:rsidR="00D86256" w:rsidRPr="00510F76" w:rsidRDefault="00D86256" w:rsidP="00510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510F76">
        <w:rPr>
          <w:rFonts w:ascii="Angsana New" w:hAnsi="Angsana New"/>
          <w:sz w:val="30"/>
          <w:szCs w:val="30"/>
          <w:cs/>
        </w:rPr>
        <w:t>สินค้าคงเหลือ</w:t>
      </w:r>
      <w:r w:rsidR="003A0DA2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510F76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:rsidR="00D86256" w:rsidRPr="00A57C87" w:rsidRDefault="00D86256" w:rsidP="00510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D86256" w:rsidRPr="00510F76" w:rsidRDefault="00D86256" w:rsidP="00510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510F76">
        <w:rPr>
          <w:rFonts w:ascii="Angsana New" w:hAnsi="Angsana New"/>
          <w:sz w:val="30"/>
          <w:szCs w:val="30"/>
          <w:cs/>
        </w:rPr>
        <w:t>ต้นทุนของวัตถุดิบและวัสดุสิ้นเปลืองคำนวณโดยใช้วิธีเข้าก่อน ออกก่อน ต้นทุนของงานระหว่างทำและสินค้าสำเร็จรูปคำนวณโดยใช้วิธีถัวเฉลี่ยถ่วงน้ำหนัก โดยต้นทุนสินค้าประกอบด้วยต้นทุนที่ซื้อ ต้นทุนในการดัดแปลงหรือต้นทุนอื่นเพื่อให้สินค้าอยู่ในสถานที่และสภาพปัจจุบัน  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:rsidR="00A4335E" w:rsidRPr="00A57C87" w:rsidRDefault="00A4335E" w:rsidP="00510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5539C6" w:rsidRDefault="00A4335E" w:rsidP="00553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:rsidR="005539C6" w:rsidRPr="00A57C87" w:rsidRDefault="005539C6" w:rsidP="00553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D86256" w:rsidRPr="00E55D53" w:rsidRDefault="00704B24" w:rsidP="005D7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55D5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573DF1" w:rsidRPr="00E55D53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C65F5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ช</w:t>
      </w:r>
      <w:r w:rsidR="005D7D0B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="005D7D0B" w:rsidRPr="00E55D53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D86256" w:rsidRPr="00E55D53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</w:t>
      </w:r>
    </w:p>
    <w:p w:rsidR="00D86256" w:rsidRPr="001122B7" w:rsidRDefault="00D86256" w:rsidP="00510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="Angsana New" w:hAnsi="Angsana New"/>
          <w:i/>
          <w:iCs/>
          <w:sz w:val="24"/>
          <w:szCs w:val="24"/>
        </w:rPr>
      </w:pPr>
    </w:p>
    <w:p w:rsidR="00D86256" w:rsidRPr="00510F76" w:rsidRDefault="00D86256" w:rsidP="00510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="Angsana New" w:hAnsi="Angsana New"/>
          <w:i/>
          <w:iCs/>
          <w:sz w:val="30"/>
          <w:szCs w:val="30"/>
        </w:rPr>
      </w:pPr>
      <w:r w:rsidRPr="00510F76">
        <w:rPr>
          <w:rFonts w:ascii="Angsana New" w:hAnsi="Angsana New"/>
          <w:i/>
          <w:iCs/>
          <w:sz w:val="30"/>
          <w:szCs w:val="30"/>
          <w:cs/>
        </w:rPr>
        <w:t>เงินลงทุนในบริษัทย่อย</w:t>
      </w:r>
    </w:p>
    <w:p w:rsidR="00D86256" w:rsidRPr="001122B7" w:rsidRDefault="00D86256" w:rsidP="00510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="Angsana New" w:hAnsi="Angsana New"/>
          <w:sz w:val="24"/>
          <w:szCs w:val="24"/>
          <w:cs/>
          <w:lang w:val="th-TH"/>
        </w:rPr>
      </w:pPr>
    </w:p>
    <w:p w:rsidR="003005C5" w:rsidRDefault="00D86256" w:rsidP="00300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510F76">
        <w:rPr>
          <w:rFonts w:ascii="Angsana New" w:hAnsi="Angsana New"/>
          <w:sz w:val="30"/>
          <w:szCs w:val="30"/>
          <w:cs/>
        </w:rPr>
        <w:t>เงินลงทุนในบริษัทย่อยในงบการเงินเฉพาะกิจการของบริษัท บันทึกบัญชีโดยใช้วิธีราคาทุน</w:t>
      </w:r>
    </w:p>
    <w:p w:rsidR="00813520" w:rsidRDefault="00813520" w:rsidP="00300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hint="cs"/>
          <w:sz w:val="30"/>
          <w:szCs w:val="30"/>
        </w:rPr>
      </w:pPr>
    </w:p>
    <w:p w:rsidR="00BA15A9" w:rsidRPr="003005C5" w:rsidRDefault="004A772E" w:rsidP="00300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E55D53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C65F5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ซ</w:t>
      </w:r>
      <w:r w:rsidRPr="00E55D53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E55D53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อสังหาริมทรัพย์เพื่อการลงทุน</w:t>
      </w:r>
    </w:p>
    <w:p w:rsidR="00BA15A9" w:rsidRPr="00362ABC" w:rsidRDefault="00BA15A9" w:rsidP="00A75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BA15A9" w:rsidRPr="00362ABC" w:rsidRDefault="00BA15A9" w:rsidP="00A75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62ABC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:rsidR="003005C5" w:rsidRDefault="003005C5" w:rsidP="00300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</w:p>
    <w:p w:rsidR="00BA15A9" w:rsidRPr="003005C5" w:rsidRDefault="00A57C87" w:rsidP="00300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BA15A9" w:rsidRPr="00362ABC">
        <w:rPr>
          <w:rFonts w:ascii="Angsana New" w:hAnsi="Angsana New"/>
          <w:sz w:val="30"/>
          <w:szCs w:val="30"/>
          <w:cs/>
        </w:rPr>
        <w:lastRenderedPageBreak/>
        <w:t>อสังหาริมทรัพย์เพื่อการลงทุนวัดมูลค่าเมื่อเริ่มแรกด้วยราคาทุน</w:t>
      </w:r>
      <w:r w:rsidR="00404655" w:rsidRPr="00362ABC">
        <w:rPr>
          <w:rFonts w:ascii="Angsana New" w:hAnsi="Angsana New"/>
          <w:sz w:val="30"/>
          <w:szCs w:val="30"/>
          <w:cs/>
        </w:rPr>
        <w:t>หักค่าเสื่อมราคาสะสมและขาดทุนจากการด้อยค่า</w:t>
      </w:r>
    </w:p>
    <w:p w:rsidR="00A471CB" w:rsidRPr="00362ABC" w:rsidRDefault="00A471CB" w:rsidP="00A75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A15A9" w:rsidRPr="00362ABC" w:rsidRDefault="00BA15A9" w:rsidP="00A75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62ABC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:rsidR="00656809" w:rsidRPr="00362ABC" w:rsidRDefault="00656809" w:rsidP="00A75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56809" w:rsidRPr="00362ABC" w:rsidRDefault="00656809" w:rsidP="00A75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62ABC">
        <w:rPr>
          <w:rFonts w:ascii="Angsana New" w:hAnsi="Angsana New"/>
          <w:sz w:val="30"/>
          <w:szCs w:val="30"/>
          <w:cs/>
        </w:rPr>
        <w:t>ค่าเสื่อม</w:t>
      </w:r>
      <w:r w:rsidR="007E48FC" w:rsidRPr="00362ABC">
        <w:rPr>
          <w:rFonts w:ascii="Angsana New" w:hAnsi="Angsana New"/>
          <w:sz w:val="30"/>
          <w:szCs w:val="30"/>
          <w:cs/>
        </w:rPr>
        <w:t>ราคาจะบันทึกในกำไรหรือขาดทุน ซึ่งคำนวณโดยวิธีเส้นตรงตามอายุการใช้งานโดยประมาณของสินทรัพย์แต่ละรายการ ประมาณการอายุการใช้งานของสินทรัพย์แสดงได้ดังนี้</w:t>
      </w:r>
    </w:p>
    <w:p w:rsidR="00BA15A9" w:rsidRPr="00362ABC" w:rsidRDefault="00BA15A9" w:rsidP="00A75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7260" w:type="dxa"/>
        <w:tblInd w:w="548" w:type="dxa"/>
        <w:tblLook w:val="0000"/>
      </w:tblPr>
      <w:tblGrid>
        <w:gridCol w:w="5390"/>
        <w:gridCol w:w="1195"/>
        <w:gridCol w:w="675"/>
      </w:tblGrid>
      <w:tr w:rsidR="00BA15A9" w:rsidRPr="00E55D53" w:rsidTr="0037046B">
        <w:tblPrEx>
          <w:tblCellMar>
            <w:top w:w="0" w:type="dxa"/>
            <w:bottom w:w="0" w:type="dxa"/>
          </w:tblCellMar>
        </w:tblPrEx>
        <w:tc>
          <w:tcPr>
            <w:tcW w:w="5390" w:type="dxa"/>
            <w:shd w:val="clear" w:color="auto" w:fill="auto"/>
            <w:vAlign w:val="bottom"/>
          </w:tcPr>
          <w:p w:rsidR="00BA15A9" w:rsidRPr="00E55D53" w:rsidRDefault="00D51274" w:rsidP="00A75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195" w:type="dxa"/>
          </w:tcPr>
          <w:p w:rsidR="00BA15A9" w:rsidRPr="00E55D53" w:rsidRDefault="0093736C" w:rsidP="000D2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6677BA">
              <w:rPr>
                <w:rFonts w:ascii="Angsana New" w:hAnsi="Angsana New"/>
                <w:sz w:val="30"/>
                <w:szCs w:val="30"/>
              </w:rPr>
              <w:t xml:space="preserve"> - 32</w:t>
            </w:r>
            <w:r w:rsidR="000D2DC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5" w:type="dxa"/>
          </w:tcPr>
          <w:p w:rsidR="00BA15A9" w:rsidRPr="00E55D53" w:rsidRDefault="00BA15A9" w:rsidP="00A75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A57C87" w:rsidRDefault="00A57C87" w:rsidP="00A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0B5790" w:rsidRPr="00E55D53" w:rsidRDefault="00311007" w:rsidP="00A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ฌ</w:t>
      </w:r>
      <w:r w:rsidR="000B5790" w:rsidRPr="00E55D53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0B5790" w:rsidRPr="00E55D53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0B5790" w:rsidRPr="00E55D53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:rsidR="000B5790" w:rsidRPr="00DE545E" w:rsidRDefault="000B5790" w:rsidP="000B5790">
      <w:pPr>
        <w:spacing w:line="240" w:lineRule="auto"/>
        <w:ind w:left="540" w:right="-43"/>
        <w:jc w:val="both"/>
        <w:rPr>
          <w:rFonts w:ascii="Angsana New" w:eastAsia="Calibri" w:hAnsi="Angsana New"/>
          <w:sz w:val="24"/>
          <w:szCs w:val="24"/>
        </w:rPr>
      </w:pPr>
    </w:p>
    <w:p w:rsidR="00107F9A" w:rsidRPr="0034248D" w:rsidRDefault="00107F9A" w:rsidP="00107F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Angsana New" w:hAnsi="Angsana New"/>
          <w:i/>
          <w:iCs/>
          <w:sz w:val="30"/>
          <w:szCs w:val="30"/>
        </w:rPr>
      </w:pPr>
      <w:r w:rsidRPr="0034248D">
        <w:rPr>
          <w:rFonts w:ascii="Angsana New" w:hAnsi="Angsana New" w:hint="cs"/>
          <w:i/>
          <w:iCs/>
          <w:sz w:val="30"/>
          <w:szCs w:val="30"/>
          <w:cs/>
        </w:rPr>
        <w:t>การรับรู้และการวัดมูลค่า</w:t>
      </w:r>
    </w:p>
    <w:p w:rsidR="00107F9A" w:rsidRPr="00DE545E" w:rsidRDefault="00107F9A" w:rsidP="000B5790">
      <w:pPr>
        <w:spacing w:line="240" w:lineRule="auto"/>
        <w:ind w:left="540" w:right="-43"/>
        <w:jc w:val="both"/>
        <w:rPr>
          <w:rFonts w:ascii="Angsana New" w:eastAsia="Calibri" w:hAnsi="Angsana New" w:hint="cs"/>
          <w:sz w:val="24"/>
          <w:szCs w:val="24"/>
        </w:rPr>
      </w:pPr>
    </w:p>
    <w:p w:rsidR="000B5790" w:rsidRPr="00362ABC" w:rsidRDefault="000B5790" w:rsidP="00362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362ABC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0B5790" w:rsidRPr="00D21D35" w:rsidRDefault="000B5790" w:rsidP="00362A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16"/>
          <w:szCs w:val="16"/>
        </w:rPr>
      </w:pPr>
    </w:p>
    <w:p w:rsidR="000B5790" w:rsidRPr="00362ABC" w:rsidRDefault="000B5790" w:rsidP="00362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62ABC">
        <w:rPr>
          <w:rFonts w:ascii="Angsana New" w:hAnsi="Angsana New"/>
          <w:sz w:val="30"/>
          <w:szCs w:val="30"/>
          <w:cs/>
        </w:rPr>
        <w:t>ที่ดิน อาคารและอุปกรณ์แสดงด้วยราคาทุนหักค่าเสื่อมราคาสะสมและขาดทุนจากการด้อยค่า</w:t>
      </w:r>
    </w:p>
    <w:p w:rsidR="005D7D0B" w:rsidRDefault="005D7D0B" w:rsidP="00362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B5790" w:rsidRPr="00362ABC" w:rsidRDefault="000B5790" w:rsidP="00362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62ABC">
        <w:rPr>
          <w:rFonts w:ascii="Angsana New" w:hAnsi="Angsana New"/>
          <w:sz w:val="30"/>
          <w:szCs w:val="30"/>
          <w:cs/>
        </w:rPr>
        <w:t>ราคาทุนรวมถึงต้นทุนทางตรง</w:t>
      </w:r>
      <w:r w:rsidRPr="00362ABC">
        <w:rPr>
          <w:rFonts w:ascii="Angsana New" w:hAnsi="Angsana New"/>
          <w:sz w:val="30"/>
          <w:szCs w:val="30"/>
        </w:rPr>
        <w:t xml:space="preserve"> </w:t>
      </w:r>
      <w:r w:rsidRPr="00362ABC">
        <w:rPr>
          <w:rFonts w:ascii="Angsana New" w:hAnsi="Angsana New"/>
          <w:sz w:val="30"/>
          <w:szCs w:val="30"/>
          <w:cs/>
        </w:rPr>
        <w:t>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362ABC">
        <w:rPr>
          <w:rFonts w:ascii="Angsana New" w:hAnsi="Angsana New"/>
          <w:sz w:val="30"/>
          <w:szCs w:val="30"/>
        </w:rPr>
        <w:t xml:space="preserve"> </w:t>
      </w:r>
      <w:r w:rsidRPr="00362ABC">
        <w:rPr>
          <w:rFonts w:ascii="Angsana New" w:hAnsi="Angsana New"/>
          <w:sz w:val="30"/>
          <w:szCs w:val="3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</w:t>
      </w:r>
      <w:r w:rsidRPr="00362ABC">
        <w:rPr>
          <w:rFonts w:ascii="Angsana New" w:hAnsi="Angsana New"/>
          <w:sz w:val="30"/>
          <w:szCs w:val="30"/>
        </w:rPr>
        <w:t xml:space="preserve"> </w:t>
      </w:r>
      <w:r w:rsidRPr="00362ABC">
        <w:rPr>
          <w:rFonts w:ascii="Angsana New" w:hAnsi="Angsana New"/>
          <w:sz w:val="30"/>
          <w:szCs w:val="30"/>
          <w:cs/>
        </w:rPr>
        <w:t>การขนย้าย</w:t>
      </w:r>
      <w:r w:rsidRPr="00362ABC">
        <w:rPr>
          <w:rFonts w:ascii="Angsana New" w:hAnsi="Angsana New"/>
          <w:sz w:val="30"/>
          <w:szCs w:val="30"/>
        </w:rPr>
        <w:t xml:space="preserve"> </w:t>
      </w:r>
      <w:r w:rsidR="005351D6">
        <w:rPr>
          <w:rFonts w:ascii="Angsana New" w:hAnsi="Angsana New"/>
          <w:sz w:val="30"/>
          <w:szCs w:val="30"/>
        </w:rPr>
        <w:t xml:space="preserve">            </w:t>
      </w:r>
      <w:r w:rsidRPr="00362ABC">
        <w:rPr>
          <w:rFonts w:ascii="Angsana New" w:hAnsi="Angsana New"/>
          <w:sz w:val="30"/>
          <w:szCs w:val="30"/>
          <w:cs/>
        </w:rPr>
        <w:t xml:space="preserve">การบูรณะสถานที่ตั้งของสินทรัพย์และต้นทุนการกู้ยืม </w:t>
      </w:r>
      <w:r w:rsidRPr="00362ABC">
        <w:rPr>
          <w:rFonts w:ascii="Angsana New" w:hAnsi="Angsana New"/>
          <w:sz w:val="30"/>
          <w:szCs w:val="30"/>
        </w:rPr>
        <w:t xml:space="preserve"> </w:t>
      </w:r>
      <w:r w:rsidRPr="00362ABC">
        <w:rPr>
          <w:rFonts w:ascii="Angsana New" w:hAnsi="Angsana New"/>
          <w:sz w:val="30"/>
          <w:szCs w:val="30"/>
          <w:cs/>
        </w:rPr>
        <w:t>นอกจากนี้ต้นทุนอาจรวมถึงกำไรหรือขาดทุนจากการป้องกันความเสี่ยงกระแสเงินสดจากการซื้อที่ดิน อาคารและอุปกรณ์ที่เป็นเงินตราต่างประเทศ ซึ่งถูกโอนจากกำไรขาดทุนเบ็ดเสร็จอื่น  สำหรับเครื่องมือที่ควบคุมโดยลิขสิทธิ์ซอฟต์แวร์ซึ่งไม่สามารถทำงานได้โดยปราศจากลิขสิทธิ์ซอฟ</w:t>
      </w:r>
      <w:r w:rsidR="0047119A">
        <w:rPr>
          <w:rFonts w:ascii="Angsana New" w:hAnsi="Angsana New" w:hint="cs"/>
          <w:sz w:val="30"/>
          <w:szCs w:val="30"/>
          <w:cs/>
        </w:rPr>
        <w:t>ต์</w:t>
      </w:r>
      <w:r w:rsidR="00BE56A3">
        <w:rPr>
          <w:rFonts w:ascii="Angsana New" w:hAnsi="Angsana New"/>
          <w:sz w:val="30"/>
          <w:szCs w:val="30"/>
          <w:cs/>
        </w:rPr>
        <w:t>แวร์นั้นให้ถือว่า</w:t>
      </w:r>
      <w:r w:rsidRPr="00362ABC">
        <w:rPr>
          <w:rFonts w:ascii="Angsana New" w:hAnsi="Angsana New"/>
          <w:sz w:val="30"/>
          <w:szCs w:val="30"/>
          <w:cs/>
        </w:rPr>
        <w:t xml:space="preserve"> ลิขสิทธิ์ซอฟต์แวร์ดังกล่าวเป็นส่วนหนึ่งของอุปกรณ์</w:t>
      </w:r>
    </w:p>
    <w:p w:rsidR="000B5790" w:rsidRPr="00D21D35" w:rsidRDefault="000B5790" w:rsidP="00362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362ABC">
        <w:rPr>
          <w:rFonts w:ascii="Angsana New" w:hAnsi="Angsana New"/>
          <w:sz w:val="30"/>
          <w:szCs w:val="30"/>
        </w:rPr>
        <w:t xml:space="preserve"> </w:t>
      </w:r>
    </w:p>
    <w:p w:rsidR="003005C5" w:rsidRDefault="000B5790" w:rsidP="00300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362ABC">
        <w:rPr>
          <w:rFonts w:ascii="Angsana New" w:hAnsi="Angsana New"/>
          <w:color w:val="000000"/>
          <w:sz w:val="30"/>
          <w:szCs w:val="30"/>
          <w:cs/>
          <w:lang w:eastAsia="en-GB"/>
        </w:rPr>
        <w:t>ส่วนประกอบของรายการที่ดิน</w:t>
      </w:r>
      <w:r w:rsidRPr="00362ABC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362ABC">
        <w:rPr>
          <w:rFonts w:ascii="Angsana New" w:hAnsi="Angsana New"/>
          <w:color w:val="000000"/>
          <w:sz w:val="30"/>
          <w:szCs w:val="30"/>
          <w:cs/>
          <w:lang w:eastAsia="en-GB"/>
        </w:rPr>
        <w:t>อาคาร</w:t>
      </w:r>
      <w:r w:rsidRPr="00362ABC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362ABC">
        <w:rPr>
          <w:rFonts w:ascii="Angsana New" w:hAnsi="Angsana New"/>
          <w:color w:val="000000"/>
          <w:sz w:val="30"/>
          <w:szCs w:val="30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362ABC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</w:p>
    <w:p w:rsidR="003005C5" w:rsidRPr="00A57C87" w:rsidRDefault="003005C5" w:rsidP="00300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:rsidR="000B5790" w:rsidRPr="003005C5" w:rsidRDefault="000B5790" w:rsidP="00300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362ABC">
        <w:rPr>
          <w:rFonts w:ascii="Angsana New" w:hAnsi="Angsana New"/>
          <w:spacing w:val="-4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</w:t>
      </w:r>
      <w:r w:rsidRPr="00362ABC">
        <w:rPr>
          <w:rFonts w:ascii="Angsana New" w:hAnsi="Angsana New"/>
          <w:sz w:val="30"/>
          <w:szCs w:val="30"/>
          <w:cs/>
        </w:rPr>
        <w:t>กับมูลค่าตามบัญชีของที่ดิน อาคาร และอุปกรณ์ โดยรับรู้สุทธิเป็นรายได้</w:t>
      </w:r>
      <w:r w:rsidR="000262B8" w:rsidRPr="00362ABC">
        <w:rPr>
          <w:rFonts w:ascii="Angsana New" w:hAnsi="Angsana New" w:hint="cs"/>
          <w:sz w:val="30"/>
          <w:szCs w:val="30"/>
          <w:cs/>
        </w:rPr>
        <w:t>หรือค่าใช้จ่าย</w:t>
      </w:r>
      <w:r w:rsidRPr="00362ABC">
        <w:rPr>
          <w:rFonts w:ascii="Angsana New" w:hAnsi="Angsana New"/>
          <w:sz w:val="30"/>
          <w:szCs w:val="30"/>
          <w:cs/>
        </w:rPr>
        <w:t>อื่นในกำไรหรือขาดทุน</w:t>
      </w:r>
    </w:p>
    <w:p w:rsidR="000B5790" w:rsidRPr="00D21D35" w:rsidRDefault="000B5790" w:rsidP="00362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D50D81" w:rsidRPr="00362ABC" w:rsidRDefault="00D50D81" w:rsidP="00D50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both"/>
        <w:rPr>
          <w:rFonts w:ascii="Angsana New" w:hAnsi="Angsana New"/>
          <w:i/>
          <w:iCs/>
          <w:sz w:val="30"/>
          <w:szCs w:val="30"/>
        </w:rPr>
      </w:pPr>
      <w:r w:rsidRPr="00362ABC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สินทรัพย์ที่เช่าและสินทรัพย์ที่เช่าภายใต้สัญญาขายและเช่ากลับคืน</w:t>
      </w:r>
    </w:p>
    <w:p w:rsidR="00D50D81" w:rsidRPr="00A57C87" w:rsidRDefault="00D50D81" w:rsidP="00D50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:rsidR="00D50D81" w:rsidRPr="00362ABC" w:rsidRDefault="00D50D81" w:rsidP="00D50D81">
      <w:pPr>
        <w:pStyle w:val="Default"/>
        <w:ind w:left="540"/>
        <w:jc w:val="thaiDistribute"/>
        <w:rPr>
          <w:rFonts w:ascii="Angsana New" w:hAnsi="Angsana New" w:cs="Angsana New" w:hint="cs"/>
          <w:color w:val="auto"/>
          <w:sz w:val="30"/>
          <w:szCs w:val="30"/>
        </w:rPr>
      </w:pPr>
      <w:r w:rsidRPr="00362ABC">
        <w:rPr>
          <w:rFonts w:ascii="Angsana New" w:hAnsi="Angsana New" w:cs="Angsana New"/>
          <w:color w:val="auto"/>
          <w:sz w:val="30"/>
          <w:szCs w:val="30"/>
          <w:cs/>
        </w:rPr>
        <w:t>สินทรัพย์ของกลุ่มบริษัทภายใต้สัญญาเช่าซึ่งกลุ่มบริษัทได้รับส่วนใหญ่ของความเสี่ยงและผลตอบแทนจากการครอบครองทรัพย์สินที่เช่านั้น ๆ จัดประเภทเป็นสัญญาเช่าการเงิน</w:t>
      </w:r>
    </w:p>
    <w:p w:rsidR="00285895" w:rsidRPr="00A57C87" w:rsidRDefault="00285895" w:rsidP="00D50D81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D50D81" w:rsidRPr="00362ABC" w:rsidRDefault="00D50D81" w:rsidP="00D50D81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62ABC">
        <w:rPr>
          <w:rFonts w:ascii="Angsana New" w:hAnsi="Angsana New" w:cs="Angsana New"/>
          <w:color w:val="auto"/>
          <w:sz w:val="30"/>
          <w:szCs w:val="30"/>
          <w:cs/>
        </w:rPr>
        <w:t>กลุ่มบริษัทได้ทำสัญญาขายเครื่องจักรและอุปกรณ์และเช่ากลับคืนหลายฉบับซึ่งเข้าลักษณะเป็นสัญญาเช่าทางการเงิน</w:t>
      </w:r>
      <w:r w:rsidRPr="00362AB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362ABC">
        <w:rPr>
          <w:rFonts w:ascii="Angsana New" w:hAnsi="Angsana New" w:cs="Angsana New"/>
          <w:color w:val="auto"/>
          <w:sz w:val="30"/>
          <w:szCs w:val="30"/>
          <w:cs/>
        </w:rPr>
        <w:t xml:space="preserve">ส่วนเกินจากการขายที่สูงกว่ามูลค่าตามบัญชีของสินทรัพย์ไม่ได้ถูกรับรู้เป็นรายได้โดยทันที แต่บริษัทบันทึกรับรู้เป็นรายการรอตัดบัญชีซึ่งแสดงสุทธิภายใต้ที่ดิน อาคารและอุปกรณ์ และทยอยตัดส่วนเกินดังกล่าวจากค่าเสื่อมราคาในกำไรหรือขาดทุนตลอดอายุของสัญญาเช่า </w:t>
      </w:r>
    </w:p>
    <w:p w:rsidR="00A57C87" w:rsidRDefault="00A57C87" w:rsidP="00D50D81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D50D81" w:rsidRPr="00362ABC" w:rsidRDefault="00D50D81" w:rsidP="00D50D81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62ABC">
        <w:rPr>
          <w:rFonts w:ascii="Angsana New" w:hAnsi="Angsana New" w:cs="Angsana New"/>
          <w:color w:val="auto"/>
          <w:sz w:val="30"/>
          <w:szCs w:val="30"/>
          <w:cs/>
        </w:rPr>
        <w:t>กลุ่มบริษัทบันทึกสัญญาเช่าทางการเงินเป็นสินทรัพย์และหนี้สินในงบแสดงฐานะการเงินด้วยจำนวนเท่ากับมูลค่ายุติธรรมของสินทรัพย์ที่เช่า ณ วันเริ่มต้นของสัญญาเช่า หรือมูลค่าปัจจุบันของจำนวนเงินขั้นต่ำที่ต้องจ่ายตาม</w:t>
      </w:r>
      <w:r w:rsidR="00704B24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 </w:t>
      </w:r>
      <w:r w:rsidRPr="00362ABC">
        <w:rPr>
          <w:rFonts w:ascii="Angsana New" w:hAnsi="Angsana New" w:cs="Angsana New"/>
          <w:color w:val="auto"/>
          <w:sz w:val="30"/>
          <w:szCs w:val="30"/>
          <w:cs/>
        </w:rPr>
        <w:t>สัญญาเช่าแล้วแต่จำนวนใดจะต่ำกว่า ค่าเช่าที่จ่ายชำระจะปันส่วนเป็นส่วนของค่าใช้จ่ายทางการเงินและส่วนที่</w:t>
      </w:r>
      <w:r w:rsidR="003A0DA2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    </w:t>
      </w:r>
      <w:r w:rsidRPr="00362ABC">
        <w:rPr>
          <w:rFonts w:ascii="Angsana New" w:hAnsi="Angsana New" w:cs="Angsana New"/>
          <w:color w:val="auto"/>
          <w:sz w:val="30"/>
          <w:szCs w:val="30"/>
          <w:cs/>
        </w:rPr>
        <w:t>ไปลดเงินต้น ค่าใช้จ่ายทางการเงินจะปันส่วนไปสู่งวดต่างๆ ตลอดอายุสัญญาเช่า เพื่อให้อัตราดอกเบี้ยเมื่อเทียบกับยอดหนี้ที่คงเหลืออยู่ในแต่ละงวดมีอัตราคงที่</w:t>
      </w:r>
      <w:r w:rsidRPr="00362AB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362ABC">
        <w:rPr>
          <w:rFonts w:ascii="Angsana New" w:hAnsi="Angsana New" w:cs="Angsana New"/>
          <w:color w:val="auto"/>
          <w:sz w:val="30"/>
          <w:szCs w:val="30"/>
          <w:cs/>
        </w:rPr>
        <w:t>ภายหลังการรับรู้มูลค่าในครั้งแรกสินทรัพย์จะถือปฏิบัติตามนโยบายการบัญชีที่เกี่ยวข้องกับสินทรัพย์นั้น ๆ</w:t>
      </w:r>
    </w:p>
    <w:p w:rsidR="005D7D0B" w:rsidRDefault="005D7D0B" w:rsidP="00362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:rsidR="000B5790" w:rsidRPr="00362ABC" w:rsidRDefault="000B5790" w:rsidP="00362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362ABC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:rsidR="009F1CF1" w:rsidRPr="00D21D35" w:rsidRDefault="009F1CF1" w:rsidP="00362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24"/>
          <w:szCs w:val="24"/>
        </w:rPr>
      </w:pPr>
    </w:p>
    <w:p w:rsidR="000B5790" w:rsidRPr="00362ABC" w:rsidRDefault="000B5790" w:rsidP="00362ABC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362ABC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362ABC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362ABC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 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</w:t>
      </w:r>
      <w:r w:rsidR="00D113BD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องรายการนั้นได้อย่างน่าเชื่อถือ</w:t>
      </w:r>
      <w:r w:rsidRPr="00362ABC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ชิ้นส่วนที่ถูกเปลี่ยนแทนจะถูกตัดจำหน่ายตามมูลค่าตามบัญชี  ต้นทุนที่เกิดขึ้นในการซ่อมบำรุงที่ดิน</w:t>
      </w:r>
      <w:r w:rsidRPr="00362ABC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362ABC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:rsidR="00114774" w:rsidRPr="00114774" w:rsidRDefault="00114774" w:rsidP="00362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24"/>
          <w:szCs w:val="24"/>
        </w:rPr>
      </w:pPr>
    </w:p>
    <w:p w:rsidR="000B5790" w:rsidRPr="00362ABC" w:rsidRDefault="000B5790" w:rsidP="00362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362ABC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:rsidR="000B5790" w:rsidRPr="00362ABC" w:rsidRDefault="000B5790" w:rsidP="00362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0B5790" w:rsidRPr="00362ABC" w:rsidRDefault="000B5790" w:rsidP="00362ABC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362ABC">
        <w:rPr>
          <w:rFonts w:ascii="Angsana New" w:eastAsia="Times New Roman" w:hAnsi="Angsana New" w:cs="Angsana New"/>
          <w:color w:val="auto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362ABC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362ABC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หักด้วยมูลค่าคงเหลือของสินทรัพย์ </w:t>
      </w:r>
    </w:p>
    <w:p w:rsidR="000B5790" w:rsidRPr="00362ABC" w:rsidRDefault="000B5790" w:rsidP="00362ABC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:rsidR="000B5790" w:rsidRPr="003012CF" w:rsidRDefault="00A57C87" w:rsidP="00A85907">
      <w:pPr>
        <w:pStyle w:val="Default"/>
        <w:ind w:left="540"/>
        <w:jc w:val="thaiDistribute"/>
        <w:rPr>
          <w:rFonts w:ascii="Angsana New" w:eastAsia="Times New Roman" w:hAnsi="Angsana New" w:cs="Angsana New" w:hint="cs"/>
          <w:color w:val="auto"/>
          <w:sz w:val="30"/>
          <w:szCs w:val="30"/>
          <w:cs/>
        </w:rPr>
      </w:pPr>
      <w:r>
        <w:rPr>
          <w:rFonts w:ascii="Angsana New" w:eastAsia="Times New Roman" w:hAnsi="Angsana New" w:cs="Angsana New"/>
          <w:color w:val="auto"/>
          <w:sz w:val="30"/>
          <w:szCs w:val="30"/>
          <w:cs/>
        </w:rPr>
        <w:br w:type="page"/>
      </w:r>
      <w:r w:rsidR="000B5790" w:rsidRPr="00362ABC">
        <w:rPr>
          <w:rFonts w:ascii="Angsana New" w:eastAsia="Times New Roman" w:hAnsi="Angsana New" w:cs="Angsana New"/>
          <w:color w:val="auto"/>
          <w:sz w:val="30"/>
          <w:szCs w:val="30"/>
          <w:cs/>
        </w:rPr>
        <w:lastRenderedPageBreak/>
        <w:t>ค่าเสื่อมราคาบันทึกเป็นค่าใช้จ่ายในกำไรหรือขาดทุน คำนวณโดยวิธีเส้นตรงตามเกณฑ์อายุการใช้งานโดยประมาณของส่วนประกอบของสินทรัพย์แต่ละรายการ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</w:t>
      </w:r>
      <w:r w:rsidR="003012CF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</w:p>
    <w:p w:rsidR="000B5790" w:rsidRPr="00362ABC" w:rsidRDefault="000B5790" w:rsidP="00362ABC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tbl>
      <w:tblPr>
        <w:tblW w:w="8100" w:type="dxa"/>
        <w:tblInd w:w="558" w:type="dxa"/>
        <w:tblLayout w:type="fixed"/>
        <w:tblLook w:val="0000"/>
      </w:tblPr>
      <w:tblGrid>
        <w:gridCol w:w="5490"/>
        <w:gridCol w:w="2610"/>
      </w:tblGrid>
      <w:tr w:rsidR="000B5790" w:rsidRPr="00E55D53" w:rsidTr="0074679A">
        <w:tc>
          <w:tcPr>
            <w:tcW w:w="5490" w:type="dxa"/>
          </w:tcPr>
          <w:p w:rsidR="000B5790" w:rsidRPr="00E55D53" w:rsidRDefault="000B5790" w:rsidP="000241E8">
            <w:pPr>
              <w:pStyle w:val="Defaul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</w:pPr>
            <w:r w:rsidRPr="00E55D5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610" w:type="dxa"/>
          </w:tcPr>
          <w:p w:rsidR="000B5790" w:rsidRPr="00E55D53" w:rsidRDefault="00BD1F3B" w:rsidP="005D7D0B">
            <w:pPr>
              <w:pStyle w:val="Default"/>
              <w:tabs>
                <w:tab w:val="left" w:pos="1012"/>
              </w:tabs>
              <w:jc w:val="thaiDistribute"/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 xml:space="preserve">      </w:t>
            </w:r>
            <w:r w:rsidR="005D7D0B">
              <w:rPr>
                <w:rFonts w:ascii="Angsana New" w:hAnsi="Angsana New"/>
                <w:sz w:val="30"/>
                <w:szCs w:val="30"/>
              </w:rPr>
              <w:t>10, 20</w:t>
            </w:r>
            <w:r w:rsidR="00A2533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2533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F52C2" w:rsidRPr="00E55D5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ปี</w:t>
            </w:r>
          </w:p>
        </w:tc>
      </w:tr>
      <w:tr w:rsidR="000B5790" w:rsidRPr="00E55D53" w:rsidTr="0074679A">
        <w:tc>
          <w:tcPr>
            <w:tcW w:w="5490" w:type="dxa"/>
          </w:tcPr>
          <w:p w:rsidR="000B5790" w:rsidRPr="00E55D53" w:rsidRDefault="000B5790" w:rsidP="00DA31CE">
            <w:pPr>
              <w:pStyle w:val="Defaul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</w:pPr>
            <w:r w:rsidRPr="00E55D5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2610" w:type="dxa"/>
          </w:tcPr>
          <w:p w:rsidR="000B5790" w:rsidRPr="00E55D53" w:rsidRDefault="0094266E" w:rsidP="00A25338">
            <w:pPr>
              <w:pStyle w:val="Default"/>
              <w:jc w:val="thaiDistribute"/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 xml:space="preserve">      </w:t>
            </w:r>
            <w:r w:rsidR="0093736C">
              <w:rPr>
                <w:rFonts w:ascii="Angsana New" w:hAnsi="Angsana New"/>
                <w:sz w:val="30"/>
                <w:szCs w:val="30"/>
              </w:rPr>
              <w:t>4</w:t>
            </w:r>
            <w:r w:rsidR="00A25338">
              <w:rPr>
                <w:rFonts w:ascii="Angsana New" w:hAnsi="Angsana New"/>
                <w:sz w:val="30"/>
                <w:szCs w:val="30"/>
              </w:rPr>
              <w:t xml:space="preserve"> - 32</w:t>
            </w:r>
            <w:r w:rsidR="00A2533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2533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B5790" w:rsidRPr="00E55D5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ปี</w:t>
            </w:r>
          </w:p>
        </w:tc>
      </w:tr>
      <w:tr w:rsidR="000B5790" w:rsidRPr="00E55D53" w:rsidTr="0074679A">
        <w:tc>
          <w:tcPr>
            <w:tcW w:w="5490" w:type="dxa"/>
          </w:tcPr>
          <w:p w:rsidR="000B5790" w:rsidRPr="00E55D53" w:rsidRDefault="000B5790" w:rsidP="00DA31CE">
            <w:pPr>
              <w:pStyle w:val="Defaul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</w:pPr>
            <w:r w:rsidRPr="00E55D5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610" w:type="dxa"/>
          </w:tcPr>
          <w:p w:rsidR="000B5790" w:rsidRPr="00E55D53" w:rsidRDefault="00BE0BB6" w:rsidP="0093736C">
            <w:pPr>
              <w:pStyle w:val="Default"/>
              <w:jc w:val="thaiDistribute"/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</w:rPr>
            </w:pPr>
            <w:r w:rsidRPr="00E55D53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 xml:space="preserve">  </w:t>
            </w:r>
            <w:r w:rsidR="0093736C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 xml:space="preserve">   </w:t>
            </w:r>
            <w:r w:rsidRPr="00E55D53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 xml:space="preserve"> </w:t>
            </w:r>
            <w:r w:rsidR="0093736C">
              <w:rPr>
                <w:rFonts w:ascii="Angsana New" w:hAnsi="Angsana New"/>
                <w:sz w:val="30"/>
                <w:szCs w:val="30"/>
              </w:rPr>
              <w:t>1</w:t>
            </w:r>
            <w:r w:rsidR="00A2533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93736C">
              <w:rPr>
                <w:rFonts w:ascii="Angsana New" w:hAnsi="Angsana New"/>
                <w:sz w:val="30"/>
                <w:szCs w:val="30"/>
              </w:rPr>
              <w:t>2</w:t>
            </w:r>
            <w:r w:rsidR="00A25338">
              <w:rPr>
                <w:rFonts w:ascii="Angsana New" w:hAnsi="Angsana New"/>
                <w:sz w:val="30"/>
                <w:szCs w:val="30"/>
              </w:rPr>
              <w:t>0</w:t>
            </w:r>
            <w:r w:rsidR="00A2533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2533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B5790" w:rsidRPr="00E55D5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ปี</w:t>
            </w:r>
          </w:p>
        </w:tc>
      </w:tr>
      <w:tr w:rsidR="000B5790" w:rsidRPr="00E55D53" w:rsidTr="0074679A">
        <w:tc>
          <w:tcPr>
            <w:tcW w:w="5490" w:type="dxa"/>
          </w:tcPr>
          <w:p w:rsidR="000B5790" w:rsidRPr="00E55D53" w:rsidRDefault="000B5790" w:rsidP="00DA31CE">
            <w:pPr>
              <w:pStyle w:val="Defaul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E55D5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10" w:type="dxa"/>
          </w:tcPr>
          <w:p w:rsidR="000B5790" w:rsidRPr="00E55D53" w:rsidRDefault="00BE0BB6" w:rsidP="0094266E">
            <w:pPr>
              <w:pStyle w:val="Default"/>
              <w:ind w:left="540"/>
              <w:jc w:val="thaiDistribute"/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</w:rPr>
            </w:pPr>
            <w:r w:rsidRPr="00E55D53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 xml:space="preserve">  </w:t>
            </w:r>
            <w:r w:rsidR="00A25338">
              <w:rPr>
                <w:rFonts w:ascii="Angsana New" w:hAnsi="Angsana New"/>
                <w:sz w:val="30"/>
                <w:szCs w:val="30"/>
              </w:rPr>
              <w:t>5</w:t>
            </w:r>
            <w:r w:rsidR="000B5790" w:rsidRPr="00E55D5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 xml:space="preserve">  </w:t>
            </w:r>
            <w:r w:rsidR="0094266E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="000B5790" w:rsidRPr="00E55D5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ปี</w:t>
            </w:r>
          </w:p>
        </w:tc>
      </w:tr>
      <w:tr w:rsidR="000B5790" w:rsidRPr="00E55D53" w:rsidTr="0074679A">
        <w:tc>
          <w:tcPr>
            <w:tcW w:w="5490" w:type="dxa"/>
          </w:tcPr>
          <w:p w:rsidR="000B5790" w:rsidRPr="00E55D53" w:rsidRDefault="000B5790" w:rsidP="00DA31CE">
            <w:pPr>
              <w:pStyle w:val="Defaul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 w:rsidRPr="00E55D5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610" w:type="dxa"/>
          </w:tcPr>
          <w:p w:rsidR="000B5790" w:rsidRPr="00E55D53" w:rsidRDefault="005D7D0B" w:rsidP="005D7D0B">
            <w:pPr>
              <w:pStyle w:val="Defaul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 xml:space="preserve">       </w:t>
            </w:r>
            <w:r w:rsidR="00BE0BB6" w:rsidRPr="00E55D53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>3, 5</w:t>
            </w:r>
            <w:r w:rsidR="000B5790" w:rsidRPr="00E55D53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 xml:space="preserve"> </w:t>
            </w:r>
            <w:r w:rsidR="0094266E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 xml:space="preserve">  </w:t>
            </w:r>
            <w:r w:rsidR="000B5790" w:rsidRPr="00E55D53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ปี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 xml:space="preserve">  </w:t>
            </w:r>
            <w:r w:rsidR="0094266E"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  <w:t xml:space="preserve"> </w:t>
            </w:r>
          </w:p>
        </w:tc>
      </w:tr>
    </w:tbl>
    <w:p w:rsidR="00423135" w:rsidRPr="00423135" w:rsidRDefault="00A85907" w:rsidP="008A691E">
      <w:pPr>
        <w:tabs>
          <w:tab w:val="clear" w:pos="680"/>
          <w:tab w:val="left" w:pos="540"/>
        </w:tabs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</w:p>
    <w:p w:rsidR="000B5790" w:rsidRPr="00E55D53" w:rsidRDefault="000B5790" w:rsidP="00423135">
      <w:pPr>
        <w:tabs>
          <w:tab w:val="clear" w:pos="680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E55D53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:rsidR="009F1CF1" w:rsidRPr="00E55D53" w:rsidRDefault="009F1CF1" w:rsidP="000B5790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311007" w:rsidRDefault="000B5790" w:rsidP="000B5790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E55D53">
        <w:rPr>
          <w:rFonts w:ascii="Angsana New" w:eastAsia="Times New Roman" w:hAnsi="Angsana New" w:cs="Angsana New"/>
          <w:color w:val="auto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</w:t>
      </w:r>
      <w:r w:rsidR="00FD1FE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br/>
      </w:r>
      <w:r w:rsidR="002007E4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สิ้น</w:t>
      </w:r>
      <w:r w:rsidRPr="00E55D53">
        <w:rPr>
          <w:rFonts w:ascii="Angsana New" w:eastAsia="Times New Roman" w:hAnsi="Angsana New" w:cs="Angsana New"/>
          <w:color w:val="auto"/>
          <w:sz w:val="30"/>
          <w:szCs w:val="30"/>
          <w:cs/>
        </w:rPr>
        <w:t>รอบปีบัญชี และปรับปรุงตามความเหมาะสม</w:t>
      </w:r>
      <w:r w:rsidR="0094266E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</w:p>
    <w:p w:rsidR="00A57C87" w:rsidRDefault="00A57C87" w:rsidP="00BA1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BA15A9" w:rsidRPr="00E55D53" w:rsidRDefault="00AF5873" w:rsidP="00BA1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="0031100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ญ</w:t>
      </w:r>
      <w:r w:rsidR="00353890" w:rsidRPr="00E55D53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353890" w:rsidRPr="00E55D53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353890" w:rsidRPr="00E55D53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สินทรัพย์ไม่มีตัวตน</w:t>
      </w:r>
    </w:p>
    <w:p w:rsidR="00FF537B" w:rsidRPr="00ED53CC" w:rsidRDefault="00FF537B" w:rsidP="00ED5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/>
          <w:b/>
          <w:bCs/>
          <w:sz w:val="30"/>
          <w:szCs w:val="30"/>
        </w:rPr>
      </w:pPr>
    </w:p>
    <w:p w:rsidR="00884392" w:rsidRDefault="00BA15A9" w:rsidP="00ED53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ED53CC">
        <w:rPr>
          <w:rFonts w:ascii="Angsana New" w:hAnsi="Angsana New"/>
          <w:sz w:val="30"/>
          <w:szCs w:val="30"/>
          <w:cs/>
        </w:rPr>
        <w:t>สินทรัพย์ไม่มีตัวตนที่กลุ่มบริษัทซื้อมาและมีอายุการใช้งานจำกัด แสดงในราคาทุนหักค่าตัดจำหน่ายสะสมและขาดทุนจากการด้อยค่าสะสม</w:t>
      </w:r>
      <w:r w:rsidRPr="00ED53CC">
        <w:rPr>
          <w:rFonts w:ascii="Angsana New" w:hAnsi="Angsana New"/>
          <w:sz w:val="30"/>
          <w:szCs w:val="30"/>
        </w:rPr>
        <w:t xml:space="preserve"> </w:t>
      </w:r>
    </w:p>
    <w:p w:rsidR="005D7D0B" w:rsidRDefault="005D7D0B" w:rsidP="00ED53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7B63A0" w:rsidRPr="00ED53CC" w:rsidRDefault="007B63A0" w:rsidP="00ED53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hint="cs"/>
          <w:i/>
          <w:iCs/>
          <w:sz w:val="30"/>
          <w:szCs w:val="30"/>
        </w:rPr>
      </w:pPr>
      <w:r w:rsidRPr="00ED53CC">
        <w:rPr>
          <w:rFonts w:ascii="Angsana New" w:hAnsi="Angsana New" w:hint="cs"/>
          <w:i/>
          <w:iCs/>
          <w:sz w:val="30"/>
          <w:szCs w:val="30"/>
          <w:cs/>
        </w:rPr>
        <w:t>รายจ่ายภายหลังการรับรู้รายการ</w:t>
      </w:r>
    </w:p>
    <w:p w:rsidR="007B63A0" w:rsidRPr="00ED53CC" w:rsidRDefault="007B63A0" w:rsidP="00ED53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7B63A0" w:rsidRPr="00ED53CC" w:rsidRDefault="007B63A0" w:rsidP="00ED5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D53CC">
        <w:rPr>
          <w:rFonts w:ascii="Angsana New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</w:t>
      </w:r>
      <w:r w:rsidRPr="00ED53CC">
        <w:rPr>
          <w:rFonts w:ascii="Angsana New" w:hAnsi="Angsana New"/>
          <w:sz w:val="30"/>
          <w:szCs w:val="30"/>
          <w:cs/>
        </w:rPr>
        <w:t>ก่อให้เกิดประโยชน์เชิงเศรษฐกิจในอนาคต</w:t>
      </w:r>
      <w:r w:rsidRPr="00ED53CC">
        <w:rPr>
          <w:rFonts w:ascii="Angsana New" w:hAnsi="Angsana New" w:hint="cs"/>
          <w:sz w:val="30"/>
          <w:szCs w:val="30"/>
          <w:cs/>
        </w:rPr>
        <w:t xml:space="preserve">  โดยรวมเป็นสินทรัพย์ที่</w:t>
      </w:r>
      <w:r w:rsidRPr="00ED53CC">
        <w:rPr>
          <w:rFonts w:ascii="Angsana New" w:hAnsi="Angsana New"/>
          <w:sz w:val="30"/>
          <w:szCs w:val="30"/>
          <w:cs/>
        </w:rPr>
        <w:t>สามารถระบุได้</w:t>
      </w:r>
      <w:r w:rsidRPr="00ED53CC">
        <w:rPr>
          <w:rFonts w:ascii="Angsana New" w:hAnsi="Angsana New" w:hint="cs"/>
          <w:sz w:val="30"/>
          <w:szCs w:val="30"/>
          <w:cs/>
        </w:rPr>
        <w:t>ที่เกี่ยวข้องนั้น</w:t>
      </w:r>
    </w:p>
    <w:p w:rsidR="00132B4D" w:rsidRPr="00ED53CC" w:rsidRDefault="00132B4D" w:rsidP="00ED53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</w:p>
    <w:p w:rsidR="00132B4D" w:rsidRPr="00ED53CC" w:rsidRDefault="00132B4D" w:rsidP="00ED53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ED53CC">
        <w:rPr>
          <w:rFonts w:ascii="Angsana New" w:hAnsi="Angsana New"/>
          <w:i/>
          <w:iCs/>
          <w:sz w:val="30"/>
          <w:szCs w:val="30"/>
          <w:cs/>
        </w:rPr>
        <w:t xml:space="preserve">ค่าตัดจำหน่าย </w:t>
      </w:r>
      <w:r w:rsidRPr="00ED53CC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132B4D" w:rsidRPr="00ED53CC" w:rsidRDefault="00132B4D" w:rsidP="00ED53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hint="cs"/>
          <w:sz w:val="30"/>
          <w:szCs w:val="30"/>
          <w:cs/>
        </w:rPr>
      </w:pPr>
    </w:p>
    <w:p w:rsidR="00132B4D" w:rsidRPr="00ED53CC" w:rsidRDefault="00132B4D" w:rsidP="00ED5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ED53CC">
        <w:rPr>
          <w:rFonts w:ascii="Angsana New" w:hAnsi="Angsana New"/>
          <w:sz w:val="30"/>
          <w:szCs w:val="30"/>
          <w:cs/>
        </w:rPr>
        <w:t>ค่าตัดจำหน่ายคำนวณโดยนำ</w:t>
      </w:r>
      <w:r w:rsidRPr="00ED53CC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:rsidR="00132B4D" w:rsidRPr="00ED53CC" w:rsidRDefault="00132B4D" w:rsidP="00ED53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</w:p>
    <w:p w:rsidR="00132B4D" w:rsidRPr="00ED53CC" w:rsidRDefault="00A57C87" w:rsidP="00ED5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132B4D" w:rsidRPr="00ED53CC">
        <w:rPr>
          <w:rFonts w:ascii="Angsana New" w:hAnsi="Angsana New"/>
          <w:sz w:val="30"/>
          <w:szCs w:val="30"/>
          <w:cs/>
        </w:rPr>
        <w:lastRenderedPageBreak/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="002007E4">
        <w:rPr>
          <w:rFonts w:ascii="Angsana New" w:hAnsi="Angsana New" w:hint="cs"/>
          <w:sz w:val="30"/>
          <w:szCs w:val="30"/>
          <w:cs/>
        </w:rPr>
        <w:t>เชิงเศรษฐกิจ</w:t>
      </w:r>
      <w:r w:rsidR="00132B4D" w:rsidRPr="00ED53CC">
        <w:rPr>
          <w:rFonts w:ascii="Angsana New" w:hAnsi="Angsana New"/>
          <w:sz w:val="30"/>
          <w:szCs w:val="30"/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</w:t>
      </w:r>
      <w:r w:rsidR="00132B4D" w:rsidRPr="00ED53CC">
        <w:rPr>
          <w:rFonts w:ascii="Angsana New" w:hAnsi="Angsana New"/>
          <w:sz w:val="30"/>
          <w:szCs w:val="30"/>
        </w:rPr>
        <w:t xml:space="preserve"> </w:t>
      </w:r>
      <w:r w:rsidR="00132B4D" w:rsidRPr="00ED53CC">
        <w:rPr>
          <w:rFonts w:ascii="Angsana New" w:hAnsi="Angsana New"/>
          <w:sz w:val="30"/>
          <w:szCs w:val="30"/>
          <w:cs/>
        </w:rPr>
        <w:t xml:space="preserve"> โดยเริ่มตัดจำหน่ายสินทรัพย์ไม่มีตัวตนเมื่อสินทรัพย์นั้นพร้อมที่จะให้ประโยชน์</w:t>
      </w:r>
      <w:r w:rsidR="00132B4D" w:rsidRPr="00ED53CC">
        <w:rPr>
          <w:rFonts w:ascii="Angsana New" w:hAnsi="Angsana New"/>
          <w:sz w:val="30"/>
          <w:szCs w:val="30"/>
        </w:rPr>
        <w:t xml:space="preserve"> </w:t>
      </w:r>
      <w:r w:rsidR="00132B4D" w:rsidRPr="00ED53CC">
        <w:rPr>
          <w:rFonts w:ascii="Angsana New" w:hAnsi="Angsana New"/>
          <w:sz w:val="30"/>
          <w:szCs w:val="30"/>
          <w:cs/>
        </w:rPr>
        <w:t xml:space="preserve"> ระยะเวลาที่คาดว่าจะได้รับประโยชน์สำหรับปีปัจจุบันและปีเปรียบเทียบแสดงได้ดังนี้</w:t>
      </w:r>
    </w:p>
    <w:p w:rsidR="001122B7" w:rsidRPr="00E819F6" w:rsidRDefault="001122B7">
      <w:pPr>
        <w:rPr>
          <w:rFonts w:ascii="Angsana New" w:hAnsi="Angsana New"/>
          <w:sz w:val="30"/>
          <w:szCs w:val="30"/>
        </w:rPr>
      </w:pPr>
    </w:p>
    <w:tbl>
      <w:tblPr>
        <w:tblW w:w="0" w:type="auto"/>
        <w:tblInd w:w="558" w:type="dxa"/>
        <w:tblLook w:val="01E0"/>
      </w:tblPr>
      <w:tblGrid>
        <w:gridCol w:w="4590"/>
        <w:gridCol w:w="1080"/>
        <w:gridCol w:w="3303"/>
      </w:tblGrid>
      <w:tr w:rsidR="00132B4D" w:rsidRPr="00E55D53" w:rsidTr="003012CF">
        <w:tc>
          <w:tcPr>
            <w:tcW w:w="4590" w:type="dxa"/>
          </w:tcPr>
          <w:p w:rsidR="00132B4D" w:rsidRPr="00E55D53" w:rsidRDefault="002073ED" w:rsidP="0037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</w:t>
            </w:r>
            <w:r w:rsidR="00132B4D" w:rsidRPr="00E55D53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1080" w:type="dxa"/>
          </w:tcPr>
          <w:p w:rsidR="00132B4D" w:rsidRPr="00E55D53" w:rsidRDefault="003012CF" w:rsidP="005D7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C80DDB">
              <w:rPr>
                <w:rFonts w:ascii="Angsana New" w:hAnsi="Angsana New"/>
                <w:sz w:val="30"/>
                <w:szCs w:val="30"/>
              </w:rPr>
              <w:t>3</w:t>
            </w:r>
            <w:r w:rsidR="005D7D0B">
              <w:rPr>
                <w:rFonts w:ascii="Angsana New" w:hAnsi="Angsana New"/>
                <w:sz w:val="30"/>
                <w:szCs w:val="30"/>
              </w:rPr>
              <w:t xml:space="preserve">,  </w:t>
            </w:r>
            <w:r w:rsidR="00C80DDB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303" w:type="dxa"/>
          </w:tcPr>
          <w:p w:rsidR="00132B4D" w:rsidRPr="00E55D53" w:rsidRDefault="00132B4D" w:rsidP="00301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="003012CF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</w:tr>
    </w:tbl>
    <w:p w:rsidR="007802C2" w:rsidRPr="00E819F6" w:rsidRDefault="007802C2" w:rsidP="00B333C1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132B4D" w:rsidRPr="00E55D53" w:rsidRDefault="00B333C1" w:rsidP="00B333C1">
      <w:pPr>
        <w:ind w:left="540"/>
        <w:jc w:val="thaiDistribute"/>
        <w:rPr>
          <w:rFonts w:ascii="Angsana New" w:hAnsi="Angsana New"/>
        </w:rPr>
      </w:pPr>
      <w:r w:rsidRPr="00B333C1">
        <w:rPr>
          <w:rFonts w:ascii="Angsana New" w:hAnsi="Angsana New"/>
          <w:spacing w:val="-4"/>
          <w:sz w:val="30"/>
          <w:szCs w:val="30"/>
          <w:cs/>
        </w:rPr>
        <w:t>วิธีการตัดจำหน่าย</w:t>
      </w:r>
      <w:r w:rsidR="002007E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32B4D" w:rsidRPr="00B333C1">
        <w:rPr>
          <w:rFonts w:ascii="Angsana New" w:hAnsi="Angsana New"/>
          <w:spacing w:val="-4"/>
          <w:sz w:val="30"/>
          <w:szCs w:val="30"/>
          <w:cs/>
        </w:rPr>
        <w:t>ระ</w:t>
      </w:r>
      <w:r w:rsidR="00925D04" w:rsidRPr="00B333C1">
        <w:rPr>
          <w:rFonts w:ascii="Angsana New" w:hAnsi="Angsana New"/>
          <w:spacing w:val="-4"/>
          <w:sz w:val="30"/>
          <w:szCs w:val="30"/>
          <w:cs/>
        </w:rPr>
        <w:t>ยะเวลาที่คาดว่าจะได้รับประโยชน์และมูลค่าคงเหลือ</w:t>
      </w:r>
      <w:r w:rsidR="00132B4D" w:rsidRPr="00B333C1">
        <w:rPr>
          <w:rFonts w:ascii="Angsana New" w:hAnsi="Angsana New"/>
          <w:spacing w:val="-4"/>
          <w:sz w:val="30"/>
          <w:szCs w:val="30"/>
          <w:cs/>
        </w:rPr>
        <w:t>จะได้รับการทบทวนทุกสิ้นรอบปีบัญชีและ</w:t>
      </w:r>
      <w:r w:rsidR="00132B4D" w:rsidRPr="00E55D53">
        <w:rPr>
          <w:rFonts w:ascii="Angsana New" w:hAnsi="Angsana New"/>
          <w:sz w:val="30"/>
          <w:szCs w:val="30"/>
          <w:cs/>
        </w:rPr>
        <w:t>ปรับปรุงตามความเหมาะสม</w:t>
      </w:r>
    </w:p>
    <w:p w:rsidR="00AF37AE" w:rsidRPr="00A57C87" w:rsidRDefault="00AF37AE" w:rsidP="00D862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D86256" w:rsidRPr="00E55D53" w:rsidRDefault="00D62C20" w:rsidP="00D862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55D5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353890" w:rsidRPr="00E55D53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31100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ฎ</w:t>
      </w:r>
      <w:r w:rsidR="00D86256" w:rsidRPr="00E55D53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D86256" w:rsidRPr="00E55D53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การด้อยค่า</w:t>
      </w:r>
    </w:p>
    <w:p w:rsidR="00D86256" w:rsidRPr="00E55D53" w:rsidRDefault="00D86256" w:rsidP="00D862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D86256" w:rsidRPr="00E55D53" w:rsidRDefault="00D86256" w:rsidP="00D862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55D53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</w:t>
      </w:r>
      <w:r w:rsidR="00482FE2">
        <w:rPr>
          <w:rFonts w:ascii="Angsana New" w:hAnsi="Angsana New"/>
          <w:sz w:val="30"/>
          <w:szCs w:val="30"/>
          <w:cs/>
        </w:rPr>
        <w:t xml:space="preserve">บการทบทวน ณ ทุกวันที่รายงานว่า </w:t>
      </w:r>
      <w:r w:rsidR="00482FE2">
        <w:rPr>
          <w:rFonts w:ascii="Angsana New" w:hAnsi="Angsana New"/>
          <w:sz w:val="30"/>
          <w:szCs w:val="30"/>
        </w:rPr>
        <w:t xml:space="preserve"> </w:t>
      </w:r>
      <w:r w:rsidRPr="00E55D53">
        <w:rPr>
          <w:rFonts w:ascii="Angsana New" w:hAnsi="Angsana New"/>
          <w:sz w:val="30"/>
          <w:szCs w:val="30"/>
          <w:cs/>
        </w:rPr>
        <w:t>มีข้อบ่งชี้เรื่องการด้อยค่าหรือไม่</w:t>
      </w:r>
      <w:r w:rsidRPr="00E55D53">
        <w:rPr>
          <w:rFonts w:ascii="Angsana New" w:hAnsi="Angsana New"/>
          <w:sz w:val="30"/>
          <w:szCs w:val="30"/>
        </w:rPr>
        <w:t xml:space="preserve">  </w:t>
      </w:r>
      <w:r w:rsidRPr="00E55D53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132B4D" w:rsidRPr="00E55D53">
        <w:rPr>
          <w:rFonts w:ascii="Angsana New" w:hAnsi="Angsana New"/>
          <w:sz w:val="30"/>
          <w:szCs w:val="30"/>
          <w:cs/>
        </w:rPr>
        <w:t xml:space="preserve">  สินทรัพย์ไม่มีตัวตนที่มีอายุการให้ประโยชน์ไม่ทร</w:t>
      </w:r>
      <w:r w:rsidR="00D113BD">
        <w:rPr>
          <w:rFonts w:ascii="Angsana New" w:hAnsi="Angsana New"/>
          <w:sz w:val="30"/>
          <w:szCs w:val="30"/>
          <w:cs/>
        </w:rPr>
        <w:t>าบแน่นอน หรือ ยังไม่พร้อมใช้งาน</w:t>
      </w:r>
      <w:r w:rsidR="00132B4D" w:rsidRPr="00E55D53">
        <w:rPr>
          <w:rFonts w:ascii="Angsana New" w:hAnsi="Angsana New"/>
          <w:sz w:val="30"/>
          <w:szCs w:val="30"/>
          <w:cs/>
        </w:rPr>
        <w:t xml:space="preserve"> จะประมาณมูลค่าที่คาดว่าจะได้รับคืนทุกปี ในช่วงเวลาเดียวกัน  </w:t>
      </w:r>
    </w:p>
    <w:p w:rsidR="006F1651" w:rsidRDefault="006F1651" w:rsidP="00A85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86256" w:rsidRDefault="00D86256" w:rsidP="00A85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55D53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</w:t>
      </w:r>
      <w:r w:rsidR="00132B4D" w:rsidRPr="00E55D53">
        <w:rPr>
          <w:rFonts w:ascii="Angsana New" w:hAnsi="Angsana New"/>
          <w:sz w:val="30"/>
          <w:szCs w:val="30"/>
          <w:cs/>
        </w:rPr>
        <w:t xml:space="preserve"> ขาดทุนจากการด้อยค่าบันทึกใน</w:t>
      </w:r>
      <w:r w:rsidRPr="00E55D53">
        <w:rPr>
          <w:rFonts w:ascii="Angsana New" w:hAnsi="Angsana New"/>
          <w:sz w:val="30"/>
          <w:szCs w:val="30"/>
          <w:cs/>
        </w:rPr>
        <w:t>กำไร</w:t>
      </w:r>
      <w:r w:rsidR="00132B4D" w:rsidRPr="00E55D53">
        <w:rPr>
          <w:rFonts w:ascii="Angsana New" w:hAnsi="Angsana New"/>
          <w:sz w:val="30"/>
          <w:szCs w:val="30"/>
          <w:cs/>
        </w:rPr>
        <w:t>หรือ</w:t>
      </w:r>
      <w:r w:rsidRPr="00E55D53">
        <w:rPr>
          <w:rFonts w:ascii="Angsana New" w:hAnsi="Angsana New"/>
          <w:sz w:val="30"/>
          <w:szCs w:val="30"/>
          <w:cs/>
        </w:rPr>
        <w:t>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</w:t>
      </w:r>
      <w:r w:rsidR="00482FE2">
        <w:rPr>
          <w:rFonts w:ascii="Angsana New" w:hAnsi="Angsana New"/>
          <w:sz w:val="30"/>
          <w:szCs w:val="30"/>
          <w:cs/>
        </w:rPr>
        <w:t xml:space="preserve">หุ้นและมีการด้อยค่าในเวลาต่อมา </w:t>
      </w:r>
      <w:r w:rsidRPr="00E55D53">
        <w:rPr>
          <w:rFonts w:ascii="Angsana New" w:hAnsi="Angsana New"/>
          <w:sz w:val="30"/>
          <w:szCs w:val="30"/>
          <w:cs/>
        </w:rPr>
        <w:t>ในกรณีนี้จะรับรู้ในส่วนของผู้ถือหุ้น</w:t>
      </w:r>
    </w:p>
    <w:p w:rsidR="005D7D0B" w:rsidRDefault="005D7D0B" w:rsidP="006E1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D86256" w:rsidRPr="00E55D53" w:rsidRDefault="00D86256" w:rsidP="006E1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55D53">
        <w:rPr>
          <w:rFonts w:ascii="Angsana New" w:hAnsi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D86256" w:rsidRPr="00E55D53" w:rsidRDefault="00D86256" w:rsidP="00D86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:rsidR="00D86256" w:rsidRPr="00E55D53" w:rsidRDefault="00D86256" w:rsidP="00D862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55D53">
        <w:rPr>
          <w:rFonts w:ascii="Angsana New" w:hAnsi="Angsana New"/>
          <w:sz w:val="30"/>
          <w:szCs w:val="30"/>
          <w:cs/>
        </w:rPr>
        <w:t>มูลค่าที่คาดว่าจะ</w:t>
      </w:r>
      <w:r w:rsidR="00BB2A7B" w:rsidRPr="00E55D53">
        <w:rPr>
          <w:rFonts w:ascii="Angsana New" w:hAnsi="Angsana New"/>
          <w:sz w:val="30"/>
          <w:szCs w:val="30"/>
          <w:cs/>
        </w:rPr>
        <w:t>ได้รับคืนของสินทรัพย์ที่ไม่ใช่สิ</w:t>
      </w:r>
      <w:r w:rsidRPr="00E55D53">
        <w:rPr>
          <w:rFonts w:ascii="Angsana New" w:hAnsi="Angsana New"/>
          <w:sz w:val="30"/>
          <w:szCs w:val="30"/>
          <w:cs/>
        </w:rPr>
        <w:t>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D86256" w:rsidRPr="00E55D53" w:rsidRDefault="00D86256" w:rsidP="00D86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D86256" w:rsidRPr="00E55D53" w:rsidRDefault="00A57C87" w:rsidP="00D86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D86256" w:rsidRPr="00E55D53">
        <w:rPr>
          <w:rFonts w:ascii="Angsana New" w:hAnsi="Angsana New"/>
          <w:i/>
          <w:iCs/>
          <w:sz w:val="30"/>
          <w:szCs w:val="30"/>
          <w:cs/>
        </w:rPr>
        <w:lastRenderedPageBreak/>
        <w:t>การกลับรายการด้อยค่า</w:t>
      </w:r>
    </w:p>
    <w:p w:rsidR="00D86256" w:rsidRPr="00E55D53" w:rsidRDefault="00D86256" w:rsidP="00D86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D86256" w:rsidRPr="00E55D53" w:rsidRDefault="00D86256" w:rsidP="00D86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55D53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ขาดทุนจากการด้อยค่าของสินทรัพย์ทางการเงิน จะถูกกลับรายการ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  สำหรับสินทรัพย์ทางการเงินที่บันทึกโดยวิธีราคาทุนตัดจำหน่าย การกลับรายการจะถูกบันทึกใน</w:t>
      </w:r>
      <w:r w:rsidR="00132B4D" w:rsidRPr="00E55D53">
        <w:rPr>
          <w:rFonts w:ascii="Angsana New" w:hAnsi="Angsana New"/>
          <w:sz w:val="30"/>
          <w:szCs w:val="30"/>
          <w:cs/>
        </w:rPr>
        <w:t xml:space="preserve">กำไรหรือขาดทุน  </w:t>
      </w:r>
    </w:p>
    <w:p w:rsidR="0061326A" w:rsidRDefault="0061326A" w:rsidP="00A859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630"/>
        <w:jc w:val="thaiDistribute"/>
        <w:rPr>
          <w:rFonts w:ascii="Angsana New" w:hAnsi="Angsana New"/>
          <w:sz w:val="30"/>
          <w:szCs w:val="30"/>
        </w:rPr>
      </w:pPr>
    </w:p>
    <w:p w:rsidR="00D86256" w:rsidRPr="00E55D53" w:rsidRDefault="00D86256" w:rsidP="006132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shd w:val="clear" w:color="auto" w:fill="00FFFF"/>
        </w:rPr>
      </w:pPr>
      <w:r w:rsidRPr="00E55D53">
        <w:rPr>
          <w:rFonts w:ascii="Angsana New" w:hAnsi="Angsana New"/>
          <w:sz w:val="30"/>
          <w:szCs w:val="30"/>
          <w:cs/>
        </w:rPr>
        <w:t xml:space="preserve"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</w:t>
      </w:r>
      <w:r w:rsidR="005259DB">
        <w:rPr>
          <w:rFonts w:ascii="Angsana New" w:hAnsi="Angsana New"/>
          <w:sz w:val="30"/>
          <w:szCs w:val="30"/>
        </w:rPr>
        <w:br/>
      </w:r>
      <w:r w:rsidRPr="00E55D53">
        <w:rPr>
          <w:rFonts w:ascii="Angsana New" w:hAnsi="Angsana New"/>
          <w:sz w:val="30"/>
          <w:szCs w:val="30"/>
          <w:cs/>
        </w:rPr>
        <w:t>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</w:t>
      </w:r>
      <w:r w:rsidR="00D113BD">
        <w:rPr>
          <w:rFonts w:ascii="Angsana New" w:hAnsi="Angsana New"/>
          <w:sz w:val="30"/>
          <w:szCs w:val="30"/>
          <w:cs/>
        </w:rPr>
        <w:t>คำนวณมูลค่าที่คาดว่าจะได้รับคืน</w:t>
      </w:r>
      <w:r w:rsidRPr="00E55D53">
        <w:rPr>
          <w:rFonts w:ascii="Angsana New" w:hAnsi="Angsana New"/>
          <w:sz w:val="30"/>
          <w:szCs w:val="30"/>
          <w:cs/>
        </w:rPr>
        <w:t xml:space="preserve">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</w:t>
      </w:r>
      <w:r w:rsidR="002648F8" w:rsidRPr="00E55D53">
        <w:rPr>
          <w:rFonts w:ascii="Angsana New" w:hAnsi="Angsana New"/>
          <w:sz w:val="30"/>
          <w:szCs w:val="30"/>
          <w:cs/>
        </w:rPr>
        <w:t>การบันทึกขาดทุนจากการด้อยค่ามาก่</w:t>
      </w:r>
      <w:r w:rsidRPr="00E55D53">
        <w:rPr>
          <w:rFonts w:ascii="Angsana New" w:hAnsi="Angsana New"/>
          <w:sz w:val="30"/>
          <w:szCs w:val="30"/>
          <w:cs/>
        </w:rPr>
        <w:t>อน</w:t>
      </w:r>
    </w:p>
    <w:p w:rsidR="00AF37AE" w:rsidRDefault="00AF37AE" w:rsidP="00D862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86256" w:rsidRPr="00E55D53" w:rsidRDefault="00320AB8" w:rsidP="00D862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55D53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31100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ฏ</w:t>
      </w:r>
      <w:r w:rsidR="00D86256" w:rsidRPr="00E55D53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D86256" w:rsidRPr="00E55D53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หนี้สินที่มีภาระดอกเบี้ย</w:t>
      </w:r>
    </w:p>
    <w:p w:rsidR="008F3AF0" w:rsidRDefault="008F3AF0" w:rsidP="00D862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8F3AF0" w:rsidRDefault="00D86256" w:rsidP="007802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th-TH"/>
        </w:rPr>
      </w:pPr>
      <w:r w:rsidRPr="00E55D53">
        <w:rPr>
          <w:rFonts w:ascii="Angsana New" w:hAnsi="Angsana New"/>
          <w:sz w:val="30"/>
          <w:szCs w:val="30"/>
          <w:cs/>
          <w:lang w:val="th-TH"/>
        </w:rPr>
        <w:t>หนี้สินที่มีภาระดอกเ</w:t>
      </w:r>
      <w:r w:rsidR="00FD1FE3">
        <w:rPr>
          <w:rFonts w:ascii="Angsana New" w:hAnsi="Angsana New"/>
          <w:sz w:val="30"/>
          <w:szCs w:val="30"/>
          <w:cs/>
          <w:lang w:val="th-TH"/>
        </w:rPr>
        <w:t>บี้ยบันทึกเริ่มแรกในราคา</w:t>
      </w:r>
      <w:r w:rsidR="00FD1FE3">
        <w:rPr>
          <w:rFonts w:ascii="Angsana New" w:hAnsi="Angsana New" w:hint="cs"/>
          <w:sz w:val="30"/>
          <w:szCs w:val="30"/>
          <w:cs/>
          <w:lang w:val="th-TH"/>
        </w:rPr>
        <w:t>ทุน</w:t>
      </w:r>
      <w:r w:rsidRPr="00E55D53">
        <w:rPr>
          <w:rFonts w:ascii="Angsana New" w:hAnsi="Angsana New"/>
          <w:sz w:val="30"/>
          <w:szCs w:val="30"/>
          <w:cs/>
          <w:lang w:val="th-TH"/>
        </w:rPr>
        <w:t>หักค่าใช้จ่ายเกี่ยวกับการเกิดหนี้สิน</w:t>
      </w:r>
    </w:p>
    <w:p w:rsidR="005D4F3A" w:rsidRPr="007802C2" w:rsidRDefault="005D4F3A" w:rsidP="007802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 w:hint="cs"/>
          <w:sz w:val="30"/>
          <w:szCs w:val="30"/>
          <w:cs/>
          <w:lang w:val="th-TH"/>
        </w:rPr>
      </w:pPr>
    </w:p>
    <w:p w:rsidR="00D86256" w:rsidRPr="00E55D53" w:rsidRDefault="00320AB8" w:rsidP="00D862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55D53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31100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ฐ</w:t>
      </w:r>
      <w:r w:rsidR="00D86256" w:rsidRPr="00E55D53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D86256" w:rsidRPr="00E55D53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เจ้าหนี้การค้าและเจ้าหนี้อื่น</w:t>
      </w:r>
    </w:p>
    <w:p w:rsidR="008F3AF0" w:rsidRDefault="008F3AF0" w:rsidP="00D862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AF37AE" w:rsidRDefault="00D86256" w:rsidP="005D7D0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 w:hint="cs"/>
          <w:sz w:val="30"/>
          <w:szCs w:val="30"/>
        </w:rPr>
      </w:pPr>
      <w:r w:rsidRPr="00E55D53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A57C87" w:rsidRDefault="00A57C87" w:rsidP="00B760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132B4D" w:rsidRPr="00C74B70" w:rsidRDefault="00320AB8" w:rsidP="00B760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74B70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31100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ฑ</w:t>
      </w:r>
      <w:r w:rsidR="00B760A9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B760A9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C74B70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ผลประโยชน์พนักงาน</w:t>
      </w:r>
    </w:p>
    <w:p w:rsidR="008F3AF0" w:rsidRPr="008F3AF0" w:rsidRDefault="008F3AF0" w:rsidP="008F3A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83"/>
        </w:tabs>
        <w:spacing w:after="0"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</w:p>
    <w:p w:rsidR="004F6760" w:rsidRPr="004F6760" w:rsidRDefault="004F6760" w:rsidP="004F676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4F6760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:rsidR="004F6760" w:rsidRPr="004F6760" w:rsidRDefault="004F6760" w:rsidP="004F676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:rsidR="004F6760" w:rsidRPr="00107E50" w:rsidRDefault="004F6760" w:rsidP="004F676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4F6760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4F6760">
        <w:rPr>
          <w:rFonts w:ascii="Angsana New" w:hAnsi="Angsana New"/>
          <w:i/>
          <w:sz w:val="30"/>
          <w:szCs w:val="30"/>
          <w:shd w:val="clear" w:color="auto" w:fill="D9D9D9"/>
          <w:cs/>
        </w:rPr>
        <w:t xml:space="preserve"> </w:t>
      </w:r>
    </w:p>
    <w:p w:rsidR="00132B4D" w:rsidRPr="008F3AF0" w:rsidRDefault="00132B4D" w:rsidP="008F3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83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:rsidR="004F6760" w:rsidRPr="00D260E8" w:rsidRDefault="004F6760" w:rsidP="004F676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D260E8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:rsidR="004F6760" w:rsidRPr="00D260E8" w:rsidRDefault="004F6760" w:rsidP="004F6760">
      <w:pPr>
        <w:ind w:left="540"/>
        <w:rPr>
          <w:rFonts w:ascii="Angsana New" w:hAnsi="Angsana New"/>
          <w:i/>
          <w:sz w:val="30"/>
          <w:szCs w:val="30"/>
        </w:rPr>
      </w:pPr>
    </w:p>
    <w:p w:rsidR="00A57C87" w:rsidRDefault="004F6760" w:rsidP="004F6760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D260E8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D260E8">
        <w:rPr>
          <w:rFonts w:ascii="Angsana New" w:hAnsi="Angsana New" w:hint="cs"/>
          <w:i/>
          <w:sz w:val="30"/>
          <w:szCs w:val="30"/>
          <w:cs/>
        </w:rPr>
        <w:t>งวด</w:t>
      </w:r>
      <w:r w:rsidRPr="00D260E8">
        <w:rPr>
          <w:rFonts w:ascii="Angsana New" w:hAnsi="Angsana New"/>
          <w:i/>
          <w:sz w:val="30"/>
          <w:szCs w:val="30"/>
          <w:cs/>
        </w:rPr>
        <w:t>ปัจจุบันและงวดก่อนๆ  ผลประโยชน์ดังกล่าวได้มีการคิดลดกระแสเงิน</w:t>
      </w:r>
      <w:r w:rsidRPr="00D260E8">
        <w:rPr>
          <w:rFonts w:ascii="Angsana New" w:hAnsi="Angsana New" w:hint="cs"/>
          <w:i/>
          <w:sz w:val="30"/>
          <w:szCs w:val="30"/>
          <w:cs/>
        </w:rPr>
        <w:t>ส</w:t>
      </w:r>
      <w:r w:rsidRPr="00D260E8">
        <w:rPr>
          <w:rFonts w:ascii="Angsana New" w:hAnsi="Angsana New"/>
          <w:i/>
          <w:sz w:val="30"/>
          <w:szCs w:val="30"/>
          <w:cs/>
        </w:rPr>
        <w:t xml:space="preserve">ดเพื่อให้เป็นมูลค่าปัจจุบัน </w:t>
      </w:r>
    </w:p>
    <w:p w:rsidR="00F0247F" w:rsidRDefault="004F6760" w:rsidP="004F6760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D260E8">
        <w:rPr>
          <w:rFonts w:ascii="Angsana New" w:hAnsi="Angsana New"/>
          <w:i/>
          <w:sz w:val="30"/>
          <w:szCs w:val="30"/>
          <w:cs/>
        </w:rPr>
        <w:lastRenderedPageBreak/>
        <w:t>การคำนวณ</w:t>
      </w:r>
      <w:r w:rsidRPr="00D260E8">
        <w:rPr>
          <w:rFonts w:ascii="Angsana New" w:hAnsi="Angsana New" w:hint="cs"/>
          <w:i/>
          <w:sz w:val="30"/>
          <w:szCs w:val="30"/>
          <w:cs/>
        </w:rPr>
        <w:t>ภาระผูกพันของโครงการ</w:t>
      </w:r>
      <w:r w:rsidRPr="00B46C00">
        <w:rPr>
          <w:rFonts w:ascii="Angsana New" w:hAnsi="Angsana New" w:hint="cs"/>
          <w:i/>
          <w:sz w:val="30"/>
          <w:szCs w:val="30"/>
          <w:cs/>
        </w:rPr>
        <w:t>ผลประโยชน์ที่กำหนดไว้</w:t>
      </w:r>
      <w:r w:rsidRPr="00B46C00">
        <w:rPr>
          <w:rFonts w:ascii="Angsana New" w:hAnsi="Angsana New"/>
          <w:i/>
          <w:sz w:val="30"/>
          <w:szCs w:val="30"/>
          <w:cs/>
        </w:rPr>
        <w:t>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  <w:r w:rsidR="00B46C00" w:rsidRPr="00B46C00">
        <w:rPr>
          <w:rFonts w:ascii="Angsana New" w:hAnsi="Angsana New" w:hint="cs"/>
          <w:i/>
          <w:sz w:val="30"/>
          <w:szCs w:val="30"/>
          <w:cs/>
        </w:rPr>
        <w:t xml:space="preserve"> </w:t>
      </w:r>
    </w:p>
    <w:p w:rsidR="008A63FC" w:rsidRPr="00D260E8" w:rsidRDefault="008A63FC" w:rsidP="004F6760">
      <w:pPr>
        <w:ind w:left="540"/>
        <w:jc w:val="thaiDistribute"/>
        <w:rPr>
          <w:rFonts w:ascii="Angsana New" w:hAnsi="Angsana New" w:hint="cs"/>
          <w:i/>
          <w:sz w:val="30"/>
          <w:szCs w:val="30"/>
        </w:rPr>
      </w:pPr>
    </w:p>
    <w:p w:rsidR="004F6760" w:rsidRPr="00D260E8" w:rsidRDefault="004F6760" w:rsidP="004F6760">
      <w:pPr>
        <w:pStyle w:val="BodyText"/>
        <w:spacing w:after="0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D260E8">
        <w:rPr>
          <w:rFonts w:ascii="Angsana New" w:hAnsi="Angsana New" w:hint="cs"/>
          <w:i/>
          <w:sz w:val="30"/>
          <w:szCs w:val="30"/>
          <w:cs/>
        </w:rPr>
        <w:t>ใน</w:t>
      </w:r>
      <w:r w:rsidRPr="00D260E8">
        <w:rPr>
          <w:rFonts w:ascii="Angsana New" w:hAnsi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D260E8">
        <w:rPr>
          <w:rFonts w:ascii="Angsana New" w:hAnsi="Angsana New"/>
          <w:i/>
          <w:sz w:val="30"/>
          <w:szCs w:val="30"/>
        </w:rPr>
        <w:t xml:space="preserve"> </w:t>
      </w:r>
      <w:r w:rsidRPr="00D260E8">
        <w:rPr>
          <w:rFonts w:ascii="Angsana New" w:hAnsi="Angsana New"/>
          <w:i/>
          <w:sz w:val="30"/>
          <w:szCs w:val="30"/>
          <w:cs/>
        </w:rPr>
        <w:t>กำไร</w:t>
      </w:r>
      <w:r w:rsidRPr="00D260E8">
        <w:rPr>
          <w:rFonts w:ascii="Angsana New" w:hAnsi="Angsana New" w:hint="cs"/>
          <w:i/>
          <w:sz w:val="30"/>
          <w:szCs w:val="30"/>
          <w:cs/>
        </w:rPr>
        <w:t>หรือ</w:t>
      </w:r>
      <w:r w:rsidRPr="00D260E8">
        <w:rPr>
          <w:rFonts w:ascii="Angsana New" w:hAnsi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D260E8">
        <w:rPr>
          <w:rFonts w:ascii="Angsana New" w:hAnsi="Angsana New" w:hint="cs"/>
          <w:i/>
          <w:sz w:val="30"/>
          <w:szCs w:val="30"/>
          <w:cs/>
        </w:rPr>
        <w:t>จะถูก</w:t>
      </w:r>
      <w:r w:rsidRPr="00D260E8">
        <w:rPr>
          <w:rFonts w:ascii="Angsana New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D260E8">
        <w:rPr>
          <w:rFonts w:ascii="Angsana New" w:hAnsi="Angsana New" w:hint="cs"/>
          <w:i/>
          <w:sz w:val="30"/>
          <w:szCs w:val="30"/>
          <w:cs/>
        </w:rPr>
        <w:t>ทันที</w:t>
      </w:r>
      <w:r w:rsidRPr="00D260E8">
        <w:rPr>
          <w:rFonts w:ascii="Angsana New" w:hAnsi="Angsana New"/>
          <w:i/>
          <w:sz w:val="30"/>
          <w:szCs w:val="30"/>
        </w:rPr>
        <w:t xml:space="preserve"> </w:t>
      </w:r>
      <w:r w:rsidRPr="00D260E8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D260E8">
        <w:rPr>
          <w:rFonts w:ascii="Angsana New" w:hAnsi="Angsana New"/>
          <w:i/>
          <w:sz w:val="30"/>
          <w:szCs w:val="30"/>
          <w:cs/>
        </w:rPr>
        <w:t>กำหนดดอกเบี้ยจ่าย</w:t>
      </w:r>
      <w:r w:rsidRPr="00D260E8">
        <w:rPr>
          <w:rFonts w:ascii="Angsana New" w:hAnsi="Angsana New" w:hint="cs"/>
          <w:i/>
          <w:sz w:val="30"/>
          <w:szCs w:val="30"/>
          <w:cs/>
        </w:rPr>
        <w:t>ของ</w:t>
      </w:r>
      <w:r w:rsidRPr="00D260E8">
        <w:rPr>
          <w:rFonts w:ascii="Angsana New" w:hAnsi="Angsana New"/>
          <w:i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</w:t>
      </w:r>
      <w:r w:rsidR="0098049B">
        <w:rPr>
          <w:rFonts w:ascii="Angsana New" w:hAnsi="Angsana New" w:hint="cs"/>
          <w:i/>
          <w:sz w:val="30"/>
          <w:szCs w:val="30"/>
          <w:cs/>
        </w:rPr>
        <w:t xml:space="preserve">    </w:t>
      </w:r>
      <w:r w:rsidRPr="00D260E8">
        <w:rPr>
          <w:rFonts w:ascii="Angsana New" w:hAnsi="Angsana New"/>
          <w:i/>
          <w:sz w:val="30"/>
          <w:szCs w:val="30"/>
          <w:cs/>
        </w:rPr>
        <w:t>ต้นปี โดยคำนึงถึงการเปลี่ยนแปลงใดๆ</w:t>
      </w:r>
      <w:r w:rsidRPr="00D260E8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D260E8">
        <w:rPr>
          <w:rFonts w:ascii="Angsana New" w:hAnsi="Angsana New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D260E8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D260E8">
        <w:rPr>
          <w:rFonts w:ascii="Angsana New" w:hAnsi="Angsana New"/>
          <w:i/>
          <w:sz w:val="30"/>
          <w:szCs w:val="30"/>
          <w:cs/>
        </w:rPr>
        <w:t xml:space="preserve">ที่เกี่ยวข้องกับโครงการผลประโยชน์รับรู้รายการในกำไรหรือขาดทุน </w:t>
      </w:r>
    </w:p>
    <w:p w:rsidR="00D50D81" w:rsidRPr="0099195F" w:rsidRDefault="00D50D81" w:rsidP="004F6760">
      <w:pPr>
        <w:pStyle w:val="BodyText"/>
        <w:ind w:left="540"/>
        <w:jc w:val="thaiDistribute"/>
        <w:rPr>
          <w:rFonts w:ascii="Angsana New" w:hAnsi="Angsana New"/>
          <w:iCs/>
          <w:sz w:val="22"/>
          <w:szCs w:val="22"/>
        </w:rPr>
      </w:pPr>
    </w:p>
    <w:p w:rsidR="004F6760" w:rsidRPr="00D260E8" w:rsidRDefault="004F6760" w:rsidP="004F6760">
      <w:pPr>
        <w:pStyle w:val="BodyText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D260E8">
        <w:rPr>
          <w:rFonts w:ascii="Angsana New" w:hAnsi="Angsana New"/>
          <w:i/>
          <w:sz w:val="30"/>
          <w:szCs w:val="30"/>
          <w:cs/>
        </w:rPr>
        <w:t>เมื่อมีการ</w:t>
      </w:r>
      <w:r w:rsidRPr="00D260E8">
        <w:rPr>
          <w:rFonts w:ascii="Angsana New" w:hAnsi="Angsana New" w:hint="cs"/>
          <w:i/>
          <w:sz w:val="30"/>
          <w:szCs w:val="30"/>
          <w:cs/>
        </w:rPr>
        <w:t>เปลี่ยนแปลง</w:t>
      </w:r>
      <w:r w:rsidRPr="00D260E8">
        <w:rPr>
          <w:rFonts w:ascii="Angsana New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D260E8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D260E8">
        <w:rPr>
          <w:rFonts w:ascii="Angsana New" w:hAnsi="Angsana New"/>
          <w:i/>
          <w:sz w:val="30"/>
          <w:szCs w:val="30"/>
          <w:cs/>
        </w:rPr>
        <w:t>กำไร</w:t>
      </w:r>
      <w:r w:rsidRPr="00D260E8">
        <w:rPr>
          <w:rFonts w:ascii="Angsana New" w:hAnsi="Angsana New" w:hint="cs"/>
          <w:i/>
          <w:sz w:val="30"/>
          <w:szCs w:val="30"/>
          <w:cs/>
        </w:rPr>
        <w:t>หรือ</w:t>
      </w:r>
      <w:r w:rsidRPr="00D260E8">
        <w:rPr>
          <w:rFonts w:ascii="Angsana New" w:hAnsi="Angsana New"/>
          <w:i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D260E8">
        <w:rPr>
          <w:rFonts w:ascii="Angsana New" w:hAnsi="Angsana New" w:hint="cs"/>
          <w:i/>
          <w:sz w:val="30"/>
          <w:szCs w:val="30"/>
          <w:cs/>
        </w:rPr>
        <w:t xml:space="preserve"> กลุ่มบริษัท </w:t>
      </w:r>
      <w:r w:rsidRPr="00D260E8">
        <w:rPr>
          <w:rFonts w:ascii="Angsana New" w:hAnsi="Angsana New"/>
          <w:i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D260E8">
        <w:rPr>
          <w:rFonts w:ascii="Angsana New" w:hAnsi="Angsana New" w:hint="cs"/>
          <w:i/>
          <w:sz w:val="30"/>
          <w:szCs w:val="30"/>
          <w:cs/>
        </w:rPr>
        <w:t>พนักงาน</w:t>
      </w:r>
      <w:r w:rsidRPr="00D260E8">
        <w:rPr>
          <w:rFonts w:ascii="Angsana New" w:hAnsi="Angsana New"/>
          <w:i/>
          <w:sz w:val="30"/>
          <w:szCs w:val="30"/>
          <w:cs/>
        </w:rPr>
        <w:t>เมื่อเกิดขึ้น</w:t>
      </w:r>
      <w:r w:rsidRPr="00D260E8">
        <w:rPr>
          <w:rFonts w:ascii="Angsana New" w:hAnsi="Angsana New" w:hint="cs"/>
          <w:i/>
          <w:sz w:val="30"/>
          <w:szCs w:val="30"/>
          <w:cs/>
        </w:rPr>
        <w:t xml:space="preserve"> </w:t>
      </w:r>
    </w:p>
    <w:p w:rsidR="00A57C87" w:rsidRDefault="00A57C87" w:rsidP="008F3AF0">
      <w:pPr>
        <w:tabs>
          <w:tab w:val="clear" w:pos="227"/>
          <w:tab w:val="clear" w:pos="454"/>
          <w:tab w:val="clear" w:pos="680"/>
          <w:tab w:val="left" w:pos="720"/>
          <w:tab w:val="left" w:pos="5283"/>
        </w:tabs>
        <w:spacing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</w:p>
    <w:p w:rsidR="00132B4D" w:rsidRPr="008F3AF0" w:rsidRDefault="00132B4D" w:rsidP="008F3AF0">
      <w:pPr>
        <w:tabs>
          <w:tab w:val="clear" w:pos="227"/>
          <w:tab w:val="clear" w:pos="454"/>
          <w:tab w:val="clear" w:pos="680"/>
          <w:tab w:val="left" w:pos="720"/>
          <w:tab w:val="left" w:pos="5283"/>
        </w:tabs>
        <w:spacing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8F3AF0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:rsidR="00132B4D" w:rsidRPr="00A57C87" w:rsidRDefault="00132B4D" w:rsidP="008F3AF0">
      <w:pPr>
        <w:tabs>
          <w:tab w:val="clear" w:pos="227"/>
          <w:tab w:val="clear" w:pos="454"/>
          <w:tab w:val="clear" w:pos="680"/>
          <w:tab w:val="left" w:pos="720"/>
          <w:tab w:val="left" w:pos="5283"/>
        </w:tabs>
        <w:spacing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  <w:r w:rsidRPr="001122B7">
        <w:rPr>
          <w:rFonts w:ascii="Angsana New" w:hAnsi="Angsana New"/>
          <w:iCs/>
          <w:sz w:val="24"/>
          <w:szCs w:val="24"/>
        </w:rPr>
        <w:t xml:space="preserve"> </w:t>
      </w:r>
    </w:p>
    <w:p w:rsidR="00D260E8" w:rsidRDefault="00D260E8" w:rsidP="00D260E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</w:rPr>
      </w:pPr>
      <w:r w:rsidRPr="00D260E8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</w:t>
      </w:r>
      <w:r w:rsidRPr="00D260E8">
        <w:rPr>
          <w:rFonts w:ascii="Angsana New" w:hAnsi="Angsana New" w:hint="cs"/>
          <w:i/>
          <w:sz w:val="30"/>
          <w:szCs w:val="30"/>
          <w:cs/>
        </w:rPr>
        <w:t>รับรู้</w:t>
      </w:r>
      <w:r w:rsidRPr="00D260E8">
        <w:rPr>
          <w:rFonts w:ascii="Angsana New" w:hAnsi="Angsana New"/>
          <w:i/>
          <w:sz w:val="30"/>
          <w:szCs w:val="30"/>
          <w:cs/>
        </w:rPr>
        <w:t>เป็นค่าใช้จ่ายเมื่อพนักงานทำงานให้</w:t>
      </w:r>
      <w:r w:rsidRPr="00D260E8">
        <w:rPr>
          <w:rFonts w:ascii="Angsana New" w:hAnsi="Angsana New"/>
          <w:i/>
          <w:sz w:val="30"/>
          <w:szCs w:val="30"/>
        </w:rPr>
        <w:t xml:space="preserve"> </w:t>
      </w:r>
      <w:r w:rsidRPr="00D260E8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Pr="00D260E8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D260E8">
        <w:rPr>
          <w:rFonts w:ascii="Angsana New" w:hAnsi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D260E8">
        <w:rPr>
          <w:rFonts w:ascii="Angsana New" w:hAnsi="Angsana New"/>
          <w:sz w:val="20"/>
          <w:szCs w:val="20"/>
        </w:rPr>
        <w:t xml:space="preserve"> </w:t>
      </w:r>
    </w:p>
    <w:p w:rsidR="0098049B" w:rsidRPr="0098049B" w:rsidRDefault="0098049B" w:rsidP="0098049B">
      <w:pPr>
        <w:tabs>
          <w:tab w:val="clear" w:pos="227"/>
          <w:tab w:val="clear" w:pos="454"/>
          <w:tab w:val="clear" w:pos="680"/>
          <w:tab w:val="left" w:pos="720"/>
          <w:tab w:val="left" w:pos="5283"/>
        </w:tabs>
        <w:spacing w:line="240" w:lineRule="auto"/>
        <w:ind w:left="547"/>
        <w:jc w:val="thaiDistribute"/>
        <w:rPr>
          <w:rFonts w:ascii="Angsana New" w:hAnsi="Angsana New" w:hint="cs"/>
          <w:sz w:val="24"/>
          <w:szCs w:val="24"/>
        </w:rPr>
      </w:pPr>
    </w:p>
    <w:p w:rsidR="00D86256" w:rsidRPr="00F0247F" w:rsidRDefault="00320AB8" w:rsidP="00EB75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0247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311007" w:rsidRPr="00F0247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ฒ</w:t>
      </w:r>
      <w:r w:rsidRPr="00F0247F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="00EB750E" w:rsidRPr="00F0247F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D86256" w:rsidRPr="00F0247F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:rsidR="00D86256" w:rsidRPr="009E3B29" w:rsidRDefault="00D86256" w:rsidP="00D862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24"/>
          <w:szCs w:val="24"/>
          <w:lang w:val="th-TH"/>
        </w:rPr>
      </w:pPr>
    </w:p>
    <w:p w:rsidR="00132B4D" w:rsidRPr="00F0247F" w:rsidRDefault="00132B4D" w:rsidP="00D862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F0247F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="00320AB8" w:rsidRPr="00F0247F">
        <w:rPr>
          <w:rFonts w:ascii="Angsana New" w:hAnsi="Angsana New"/>
          <w:sz w:val="30"/>
          <w:szCs w:val="30"/>
          <w:cs/>
        </w:rPr>
        <w:t>กลุ่มบริษัท</w:t>
      </w:r>
      <w:r w:rsidRPr="00F0247F">
        <w:rPr>
          <w:rFonts w:ascii="Angsana New" w:hAnsi="Angsana New"/>
          <w:sz w:val="30"/>
          <w:szCs w:val="30"/>
          <w:cs/>
        </w:rPr>
        <w:t>มีภาระ</w:t>
      </w:r>
      <w:r w:rsidR="0098049B">
        <w:rPr>
          <w:rFonts w:ascii="Angsana New" w:hAnsi="Angsana New" w:hint="cs"/>
          <w:sz w:val="30"/>
          <w:szCs w:val="30"/>
          <w:cs/>
        </w:rPr>
        <w:t>ผูกพัน</w:t>
      </w:r>
      <w:r w:rsidRPr="00F0247F">
        <w:rPr>
          <w:rFonts w:ascii="Angsana New" w:hAnsi="Angsana New"/>
          <w:sz w:val="30"/>
          <w:szCs w:val="30"/>
          <w:cs/>
        </w:rPr>
        <w:t>ตามกฎหมาย</w:t>
      </w:r>
      <w:r w:rsidR="0098049B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Pr="00F0247F">
        <w:rPr>
          <w:rFonts w:ascii="Angsana New" w:hAnsi="Angsana New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98049B">
        <w:rPr>
          <w:rFonts w:ascii="Angsana New" w:hAnsi="Angsana New" w:hint="cs"/>
          <w:sz w:val="30"/>
          <w:szCs w:val="30"/>
          <w:cs/>
        </w:rPr>
        <w:t xml:space="preserve"> ซึ่งสามารถประมาณจำนวนของภาระผูกพันได้อย่างน่าเชื่อถือ      </w:t>
      </w:r>
      <w:r w:rsidRPr="00F0247F">
        <w:rPr>
          <w:rFonts w:ascii="Angsana New" w:hAnsi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A26E3E" w:rsidRPr="009E3B29" w:rsidRDefault="00A26E3E" w:rsidP="00D862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24"/>
          <w:szCs w:val="24"/>
        </w:rPr>
      </w:pPr>
    </w:p>
    <w:p w:rsidR="00D86256" w:rsidRPr="00F0247F" w:rsidRDefault="00A57C87" w:rsidP="00D862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4F5ACC" w:rsidRPr="00F0247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311007" w:rsidRPr="00F0247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ณ</w:t>
      </w:r>
      <w:r w:rsidR="00D86256" w:rsidRPr="00F0247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D86256" w:rsidRPr="00F0247F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ทุนเรือนหุ้น</w:t>
      </w:r>
    </w:p>
    <w:p w:rsidR="00D86256" w:rsidRPr="009E3B29" w:rsidRDefault="00D86256" w:rsidP="00D862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24"/>
          <w:szCs w:val="24"/>
          <w:lang w:val="th-TH"/>
        </w:rPr>
      </w:pPr>
    </w:p>
    <w:p w:rsidR="00D86256" w:rsidRPr="00F0247F" w:rsidRDefault="00D86256" w:rsidP="00D862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iCs/>
          <w:sz w:val="30"/>
          <w:szCs w:val="30"/>
        </w:rPr>
      </w:pPr>
      <w:r w:rsidRPr="00F0247F">
        <w:rPr>
          <w:rFonts w:ascii="Angsana New" w:hAnsi="Angsana New"/>
          <w:iCs/>
          <w:sz w:val="30"/>
          <w:szCs w:val="30"/>
          <w:cs/>
        </w:rPr>
        <w:t>หุ้นสามัญ</w:t>
      </w:r>
    </w:p>
    <w:p w:rsidR="00D86256" w:rsidRPr="009E3B29" w:rsidRDefault="00D86256" w:rsidP="00D862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24"/>
          <w:szCs w:val="24"/>
          <w:lang w:val="th-TH"/>
        </w:rPr>
      </w:pPr>
    </w:p>
    <w:p w:rsidR="00D86256" w:rsidRPr="00F0247F" w:rsidRDefault="00D86256" w:rsidP="00D862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F0247F">
        <w:rPr>
          <w:rFonts w:ascii="Angsana New" w:hAnsi="Angsana New"/>
          <w:sz w:val="30"/>
          <w:szCs w:val="30"/>
          <w:cs/>
        </w:rPr>
        <w:t xml:space="preserve"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  </w:t>
      </w:r>
    </w:p>
    <w:p w:rsidR="00533909" w:rsidRPr="009E3B29" w:rsidRDefault="00533909" w:rsidP="00D862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24"/>
          <w:szCs w:val="24"/>
        </w:rPr>
      </w:pPr>
    </w:p>
    <w:p w:rsidR="00D86256" w:rsidRPr="00F0247F" w:rsidRDefault="004D5A35" w:rsidP="00C74B70">
      <w:pPr>
        <w:pStyle w:val="AccPolicyHeading"/>
        <w:tabs>
          <w:tab w:val="left" w:pos="540"/>
        </w:tabs>
        <w:ind w:left="0"/>
      </w:pPr>
      <w:r w:rsidRPr="00F0247F">
        <w:rPr>
          <w:b/>
          <w:bCs/>
          <w:i/>
          <w:iCs/>
          <w:cs/>
        </w:rPr>
        <w:t xml:space="preserve"> </w:t>
      </w:r>
      <w:r w:rsidR="00132594" w:rsidRPr="00F0247F">
        <w:rPr>
          <w:b/>
          <w:bCs/>
          <w:i/>
          <w:iCs/>
          <w:cs/>
        </w:rPr>
        <w:t>(</w:t>
      </w:r>
      <w:r w:rsidR="00311007" w:rsidRPr="00F0247F">
        <w:rPr>
          <w:rFonts w:hint="cs"/>
          <w:b/>
          <w:bCs/>
          <w:i/>
          <w:iCs/>
          <w:cs/>
        </w:rPr>
        <w:t>ด</w:t>
      </w:r>
      <w:r w:rsidR="00C74B70" w:rsidRPr="00F0247F">
        <w:rPr>
          <w:b/>
          <w:bCs/>
          <w:i/>
          <w:iCs/>
          <w:cs/>
        </w:rPr>
        <w:t>)</w:t>
      </w:r>
      <w:r w:rsidR="00C74B70" w:rsidRPr="00F0247F">
        <w:rPr>
          <w:b/>
          <w:bCs/>
          <w:i/>
          <w:iCs/>
          <w:cs/>
        </w:rPr>
        <w:tab/>
      </w:r>
      <w:r w:rsidR="00D86256" w:rsidRPr="00F0247F">
        <w:rPr>
          <w:b/>
          <w:bCs/>
          <w:i/>
          <w:iCs/>
          <w:cs/>
        </w:rPr>
        <w:t>รายได้</w:t>
      </w:r>
    </w:p>
    <w:p w:rsidR="00D86256" w:rsidRPr="009E3B29" w:rsidRDefault="00D86256" w:rsidP="00D862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:rsidR="00D86256" w:rsidRPr="00F0247F" w:rsidRDefault="00D86256" w:rsidP="00D862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0247F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 และแสดงในจำนวนสุทธิจากส่วนลดการค้า</w:t>
      </w:r>
    </w:p>
    <w:p w:rsidR="00D86256" w:rsidRPr="009E3B29" w:rsidRDefault="00D86256" w:rsidP="00D862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iCs/>
          <w:sz w:val="24"/>
          <w:szCs w:val="24"/>
        </w:rPr>
      </w:pPr>
    </w:p>
    <w:p w:rsidR="00D86256" w:rsidRPr="00F0247F" w:rsidRDefault="00D86256" w:rsidP="004D5A3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firstLine="540"/>
        <w:jc w:val="thaiDistribute"/>
        <w:rPr>
          <w:rFonts w:ascii="Angsana New" w:hAnsi="Angsana New"/>
          <w:iCs/>
          <w:sz w:val="30"/>
          <w:szCs w:val="30"/>
        </w:rPr>
      </w:pPr>
      <w:r w:rsidRPr="00F0247F">
        <w:rPr>
          <w:rFonts w:ascii="Angsana New" w:hAnsi="Angsana New"/>
          <w:iCs/>
          <w:sz w:val="30"/>
          <w:szCs w:val="30"/>
          <w:cs/>
        </w:rPr>
        <w:t>การขายสินค้าและให้บริการ</w:t>
      </w:r>
    </w:p>
    <w:p w:rsidR="00D86256" w:rsidRPr="009E3B29" w:rsidRDefault="00D86256" w:rsidP="00D862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:rsidR="00D86256" w:rsidRPr="00F0247F" w:rsidRDefault="00D86256" w:rsidP="00D862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0247F">
        <w:rPr>
          <w:rFonts w:ascii="Angsana New" w:hAnsi="Angsana New"/>
          <w:sz w:val="30"/>
          <w:szCs w:val="30"/>
          <w:cs/>
        </w:rPr>
        <w:t>รายได้รับรู้ใน</w:t>
      </w:r>
      <w:r w:rsidR="00E04FFE" w:rsidRPr="00F0247F">
        <w:rPr>
          <w:rFonts w:ascii="Angsana New" w:hAnsi="Angsana New"/>
          <w:sz w:val="30"/>
          <w:szCs w:val="30"/>
          <w:cs/>
        </w:rPr>
        <w:t>กำไรหรือขาดทุน</w:t>
      </w:r>
      <w:r w:rsidRPr="00F0247F">
        <w:rPr>
          <w:rFonts w:ascii="Angsana New" w:hAnsi="Angsana New"/>
          <w:sz w:val="30"/>
          <w:szCs w:val="30"/>
          <w:cs/>
        </w:rPr>
        <w:t xml:space="preserve">เมื่อได้โอนความเสี่ยงและผลตอบแทนของความเป็นเจ้าของสินค้าที่มีนัยสำคัญไปให้กับผู้ซื้อแล้ว 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  </w:t>
      </w:r>
      <w:r w:rsidR="00F05CA6" w:rsidRPr="00F0247F">
        <w:rPr>
          <w:rFonts w:ascii="Angsana New" w:hAnsi="Angsana New"/>
          <w:sz w:val="30"/>
          <w:szCs w:val="30"/>
          <w:cs/>
        </w:rPr>
        <w:t>รายได้จากการให้บริการรับรู้เมื่อมีการให้บริการ</w:t>
      </w:r>
    </w:p>
    <w:p w:rsidR="00D86256" w:rsidRPr="009E3B29" w:rsidRDefault="00D86256" w:rsidP="00D862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EF6C99" w:rsidRPr="00F0247F" w:rsidRDefault="00EF6C99" w:rsidP="00EF6C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F0247F">
        <w:rPr>
          <w:rFonts w:ascii="Angsana New" w:hAnsi="Angsana New"/>
          <w:i/>
          <w:iCs/>
          <w:sz w:val="30"/>
          <w:szCs w:val="30"/>
          <w:cs/>
        </w:rPr>
        <w:t>รายได้ค่าเช่า</w:t>
      </w:r>
    </w:p>
    <w:p w:rsidR="00EF6C99" w:rsidRPr="009E3B29" w:rsidRDefault="00EF6C99" w:rsidP="00EF6C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:rsidR="00EF6C99" w:rsidRPr="00F0247F" w:rsidRDefault="00EF6C99" w:rsidP="00EF6C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0247F">
        <w:rPr>
          <w:rFonts w:ascii="Angsana New" w:hAnsi="Angsana New"/>
          <w:sz w:val="30"/>
          <w:szCs w:val="30"/>
          <w:cs/>
        </w:rPr>
        <w:t xml:space="preserve">รายได้ค่าเช่าจากอสังหาริมทรัพย์เพื่อการลงทุนรับรู้ในงบกำไรขาดทุนโดยวิธีเส้นตรงตลอดอายุสัญญาเช่า  </w:t>
      </w:r>
    </w:p>
    <w:p w:rsidR="005D7D0B" w:rsidRDefault="005D7D0B" w:rsidP="00D862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:rsidR="00D86256" w:rsidRPr="00F0247F" w:rsidRDefault="00D86256" w:rsidP="00D862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F0247F">
        <w:rPr>
          <w:rFonts w:ascii="Angsana New" w:hAnsi="Angsana New"/>
          <w:iCs/>
          <w:sz w:val="30"/>
          <w:szCs w:val="30"/>
          <w:cs/>
        </w:rPr>
        <w:t>เงินปันผลรับ</w:t>
      </w:r>
    </w:p>
    <w:p w:rsidR="00D86256" w:rsidRPr="009D4D08" w:rsidRDefault="00D86256" w:rsidP="00D862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:rsidR="00D86256" w:rsidRPr="00F0247F" w:rsidRDefault="00D86256" w:rsidP="00D862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0247F">
        <w:rPr>
          <w:rFonts w:ascii="Angsana New" w:hAnsi="Angsana New"/>
          <w:sz w:val="30"/>
          <w:szCs w:val="30"/>
          <w:cs/>
        </w:rPr>
        <w:t>เงินปันผลรับบันทึกใน</w:t>
      </w:r>
      <w:r w:rsidR="00E04FFE" w:rsidRPr="00F0247F">
        <w:rPr>
          <w:rFonts w:ascii="Angsana New" w:hAnsi="Angsana New"/>
          <w:sz w:val="30"/>
          <w:szCs w:val="30"/>
          <w:cs/>
        </w:rPr>
        <w:t>กำไรหรือขาดทุน</w:t>
      </w:r>
      <w:r w:rsidRPr="00F0247F">
        <w:rPr>
          <w:rFonts w:ascii="Angsana New" w:hAnsi="Angsana New"/>
          <w:sz w:val="30"/>
          <w:szCs w:val="30"/>
          <w:cs/>
        </w:rPr>
        <w:t xml:space="preserve">ในวันที่กลุ่มบริษัทมีสิทธิได้รับเงินปันผล </w:t>
      </w:r>
      <w:r w:rsidRPr="00F0247F">
        <w:rPr>
          <w:rFonts w:ascii="Angsana New" w:hAnsi="Angsana New"/>
          <w:sz w:val="30"/>
          <w:szCs w:val="30"/>
        </w:rPr>
        <w:t xml:space="preserve">  </w:t>
      </w:r>
    </w:p>
    <w:p w:rsidR="00064B81" w:rsidRPr="00341EEC" w:rsidRDefault="00064B81" w:rsidP="00D862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iCs/>
          <w:sz w:val="30"/>
          <w:szCs w:val="30"/>
        </w:rPr>
      </w:pPr>
    </w:p>
    <w:p w:rsidR="00D86256" w:rsidRPr="00341EEC" w:rsidRDefault="00D86256" w:rsidP="000A3C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firstLine="540"/>
        <w:jc w:val="thaiDistribute"/>
        <w:rPr>
          <w:rFonts w:ascii="Angsana New" w:hAnsi="Angsana New"/>
          <w:iCs/>
          <w:sz w:val="30"/>
          <w:szCs w:val="30"/>
        </w:rPr>
      </w:pPr>
      <w:r w:rsidRPr="00341EEC">
        <w:rPr>
          <w:rFonts w:ascii="Angsana New" w:hAnsi="Angsana New"/>
          <w:iCs/>
          <w:sz w:val="30"/>
          <w:szCs w:val="30"/>
          <w:cs/>
        </w:rPr>
        <w:t>ดอกเบี้ยรับ</w:t>
      </w:r>
      <w:r w:rsidR="00115CA4">
        <w:rPr>
          <w:rFonts w:ascii="Angsana New" w:hAnsi="Angsana New" w:hint="cs"/>
          <w:iCs/>
          <w:sz w:val="30"/>
          <w:szCs w:val="30"/>
          <w:cs/>
        </w:rPr>
        <w:t>และรายได้อื่น</w:t>
      </w:r>
    </w:p>
    <w:p w:rsidR="00D86256" w:rsidRPr="00341EEC" w:rsidRDefault="00D86256" w:rsidP="00D862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iCs/>
          <w:sz w:val="30"/>
          <w:szCs w:val="30"/>
        </w:rPr>
      </w:pPr>
    </w:p>
    <w:p w:rsidR="009501F3" w:rsidRPr="00341EEC" w:rsidRDefault="00D86256" w:rsidP="00D862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41EEC">
        <w:rPr>
          <w:rFonts w:ascii="Angsana New" w:hAnsi="Angsana New"/>
          <w:sz w:val="30"/>
          <w:szCs w:val="30"/>
          <w:cs/>
        </w:rPr>
        <w:t>ดอกเบี้ยรับ</w:t>
      </w:r>
      <w:r w:rsidR="00115CA4">
        <w:rPr>
          <w:rFonts w:ascii="Angsana New" w:hAnsi="Angsana New" w:hint="cs"/>
          <w:sz w:val="30"/>
          <w:szCs w:val="30"/>
          <w:cs/>
        </w:rPr>
        <w:t>และรายได้อื่น</w:t>
      </w:r>
      <w:r w:rsidRPr="00341EEC">
        <w:rPr>
          <w:rFonts w:ascii="Angsana New" w:hAnsi="Angsana New"/>
          <w:sz w:val="30"/>
          <w:szCs w:val="30"/>
          <w:cs/>
        </w:rPr>
        <w:t>บันทึกใน</w:t>
      </w:r>
      <w:r w:rsidR="00E04FFE" w:rsidRPr="00341EEC">
        <w:rPr>
          <w:rFonts w:ascii="Angsana New" w:hAnsi="Angsana New"/>
          <w:sz w:val="30"/>
          <w:szCs w:val="30"/>
          <w:cs/>
        </w:rPr>
        <w:t>กำไรหรือขาดทุน</w:t>
      </w:r>
      <w:r w:rsidRPr="00341EEC">
        <w:rPr>
          <w:rFonts w:ascii="Angsana New" w:hAnsi="Angsana New"/>
          <w:sz w:val="30"/>
          <w:szCs w:val="30"/>
          <w:cs/>
        </w:rPr>
        <w:t>ตามเกณฑ์คงค้าง</w:t>
      </w:r>
    </w:p>
    <w:p w:rsidR="00C74B70" w:rsidRDefault="00C74B70" w:rsidP="00C74B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F136AA" w:rsidRPr="005D7D0B" w:rsidRDefault="00A57C87" w:rsidP="00F136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F136AA" w:rsidRPr="005D7D0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311007" w:rsidRPr="005D7D0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</w:t>
      </w:r>
      <w:r w:rsidR="00F136AA" w:rsidRPr="005D7D0B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F136AA" w:rsidRPr="005D7D0B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F136AA" w:rsidRPr="005D7D0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ต้นทุนทางการเงิน</w:t>
      </w:r>
    </w:p>
    <w:p w:rsidR="00F136AA" w:rsidRPr="005D7D0B" w:rsidRDefault="00F136AA" w:rsidP="00F136AA">
      <w:pPr>
        <w:rPr>
          <w:rFonts w:cs="Cordia New"/>
          <w:sz w:val="30"/>
          <w:szCs w:val="30"/>
          <w:cs/>
          <w:lang w:val="th-TH"/>
        </w:rPr>
      </w:pPr>
    </w:p>
    <w:p w:rsidR="00F136AA" w:rsidRDefault="0087778E" w:rsidP="0087778E">
      <w:pPr>
        <w:pStyle w:val="Heading8"/>
        <w:ind w:left="540"/>
        <w:jc w:val="thaiDistribute"/>
        <w:rPr>
          <w:rFonts w:ascii="Angsana New" w:eastAsia="Calibri" w:hAnsi="Angsana New" w:cs="Angsana New"/>
          <w:b w:val="0"/>
          <w:bCs w:val="0"/>
          <w:sz w:val="30"/>
          <w:szCs w:val="30"/>
        </w:rPr>
      </w:pPr>
      <w:r w:rsidRPr="0087778E">
        <w:rPr>
          <w:rFonts w:ascii="Angsana New" w:eastAsia="Calibri" w:hAnsi="Angsana New" w:cs="Angsana New"/>
          <w:b w:val="0"/>
          <w:bCs w:val="0"/>
          <w:sz w:val="30"/>
          <w:szCs w:val="30"/>
          <w:cs/>
        </w:rPr>
        <w:t>ดอกเบี้ยจ่ายและค่าใช้จ่ายในทำนองเดียวกันบันทึกในกำไร</w:t>
      </w:r>
      <w:r w:rsidRPr="0087778E">
        <w:rPr>
          <w:rFonts w:ascii="Angsana New" w:eastAsia="Calibri" w:hAnsi="Angsana New" w:cs="Angsana New" w:hint="cs"/>
          <w:b w:val="0"/>
          <w:bCs w:val="0"/>
          <w:sz w:val="30"/>
          <w:szCs w:val="30"/>
          <w:cs/>
        </w:rPr>
        <w:t>หรือ</w:t>
      </w:r>
      <w:r w:rsidRPr="0087778E">
        <w:rPr>
          <w:rFonts w:ascii="Angsana New" w:eastAsia="Calibri" w:hAnsi="Angsana New" w:cs="Angsana New"/>
          <w:b w:val="0"/>
          <w:bCs w:val="0"/>
          <w:sz w:val="30"/>
          <w:szCs w:val="30"/>
          <w:cs/>
        </w:rPr>
        <w:t>ขาดทุนในงวดที่ค่าใช้จ่ายดังกล่าวเกิดขึ้น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  <w:r w:rsidR="00F136AA" w:rsidRPr="0087778E">
        <w:rPr>
          <w:rFonts w:ascii="Angsana New" w:eastAsia="Calibri" w:hAnsi="Angsana New" w:cs="Angsana New"/>
          <w:b w:val="0"/>
          <w:bCs w:val="0"/>
          <w:sz w:val="30"/>
          <w:szCs w:val="30"/>
          <w:cs/>
        </w:rPr>
        <w:t xml:space="preserve"> </w:t>
      </w:r>
    </w:p>
    <w:p w:rsidR="0087778E" w:rsidRPr="0087778E" w:rsidRDefault="0087778E" w:rsidP="0087778E">
      <w:pPr>
        <w:rPr>
          <w:rFonts w:hint="cs"/>
        </w:rPr>
      </w:pPr>
    </w:p>
    <w:p w:rsidR="00D86256" w:rsidRPr="00F136AA" w:rsidRDefault="00132594" w:rsidP="00F136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55D53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31100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ถ</w:t>
      </w:r>
      <w:r w:rsidR="00C74B70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C74B70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D86256" w:rsidRPr="00F136AA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สัญญาเช่าดำเนินงาน</w:t>
      </w:r>
    </w:p>
    <w:p w:rsidR="00D86256" w:rsidRPr="00341EEC" w:rsidRDefault="00D86256" w:rsidP="00341E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3A0752" w:rsidRPr="00341EEC" w:rsidRDefault="003A0752" w:rsidP="00341EEC">
      <w:pPr>
        <w:pStyle w:val="Heading8"/>
        <w:ind w:left="540"/>
        <w:jc w:val="thaiDistribute"/>
        <w:rPr>
          <w:rFonts w:ascii="Angsana New" w:eastAsia="Calibri" w:hAnsi="Angsana New" w:cs="Angsana New"/>
          <w:b w:val="0"/>
          <w:bCs w:val="0"/>
          <w:sz w:val="30"/>
          <w:szCs w:val="30"/>
        </w:rPr>
      </w:pPr>
      <w:r w:rsidRPr="00341EEC">
        <w:rPr>
          <w:rFonts w:ascii="Angsana New" w:eastAsia="Calibri" w:hAnsi="Angsana New" w:cs="Angsana New"/>
          <w:b w:val="0"/>
          <w:bCs w:val="0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 ประโยชน์ที่ได้รับตามสัญญาเช่า</w:t>
      </w:r>
      <w:r w:rsidRPr="00341EEC">
        <w:rPr>
          <w:rFonts w:ascii="Angsana New" w:eastAsia="Calibri" w:hAnsi="Angsana New" w:cs="Angsana New"/>
          <w:b w:val="0"/>
          <w:bCs w:val="0"/>
          <w:sz w:val="30"/>
          <w:szCs w:val="30"/>
        </w:rPr>
        <w:t xml:space="preserve"> </w:t>
      </w:r>
      <w:r w:rsidRPr="00341EEC">
        <w:rPr>
          <w:rFonts w:ascii="Angsana New" w:eastAsia="Calibri" w:hAnsi="Angsana New" w:cs="Angsana New"/>
          <w:b w:val="0"/>
          <w:bCs w:val="0"/>
          <w:sz w:val="30"/>
          <w:szCs w:val="30"/>
          <w:cs/>
        </w:rPr>
        <w:t xml:space="preserve">จะรับรู้ในกำไรหรือขาดทุนเป็นส่วนหนึ่งของค่าเช่าทั้งสิ้นตามสัญญาตลอดอายุสัญญาเช่า </w:t>
      </w:r>
    </w:p>
    <w:p w:rsidR="003A0752" w:rsidRPr="00341EEC" w:rsidRDefault="003A0752" w:rsidP="00341E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eastAsia="Calibri" w:hAnsi="Angsana New"/>
          <w:sz w:val="30"/>
          <w:szCs w:val="30"/>
        </w:rPr>
      </w:pPr>
    </w:p>
    <w:p w:rsidR="003A0752" w:rsidRPr="00341EEC" w:rsidRDefault="003A0752" w:rsidP="00341EEC">
      <w:pPr>
        <w:ind w:left="540"/>
        <w:rPr>
          <w:rFonts w:ascii="Angsana New" w:eastAsia="Calibri" w:hAnsi="Angsana New"/>
          <w:sz w:val="30"/>
          <w:szCs w:val="30"/>
        </w:rPr>
      </w:pPr>
      <w:r w:rsidRPr="00341EEC">
        <w:rPr>
          <w:rFonts w:ascii="Angsana New" w:eastAsia="Calibri" w:hAnsi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:rsidR="00D50D81" w:rsidRDefault="00D50D81" w:rsidP="00E178A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firstLine="540"/>
        <w:jc w:val="thaiDistribute"/>
        <w:rPr>
          <w:rFonts w:ascii="Angsana New" w:hAnsi="Angsana New"/>
          <w:iCs/>
          <w:sz w:val="30"/>
          <w:szCs w:val="30"/>
        </w:rPr>
      </w:pPr>
    </w:p>
    <w:p w:rsidR="003A0752" w:rsidRPr="00341EEC" w:rsidRDefault="003A0752" w:rsidP="00E178A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firstLine="540"/>
        <w:jc w:val="thaiDistribute"/>
        <w:rPr>
          <w:rFonts w:ascii="Angsana New" w:hAnsi="Angsana New"/>
          <w:iCs/>
          <w:sz w:val="30"/>
          <w:szCs w:val="30"/>
        </w:rPr>
      </w:pPr>
      <w:r w:rsidRPr="00341EEC">
        <w:rPr>
          <w:rFonts w:ascii="Angsana New" w:hAnsi="Angsana New"/>
          <w:iCs/>
          <w:sz w:val="30"/>
          <w:szCs w:val="30"/>
          <w:cs/>
        </w:rPr>
        <w:t>การจำแนกประเภทสัญญาเช่า</w:t>
      </w:r>
    </w:p>
    <w:p w:rsidR="007C6DA5" w:rsidRDefault="007C6DA5" w:rsidP="00341EEC">
      <w:pPr>
        <w:pStyle w:val="Heading8"/>
        <w:ind w:left="540"/>
        <w:jc w:val="thaiDistribute"/>
        <w:rPr>
          <w:rFonts w:ascii="Angsana New" w:eastAsia="Calibri" w:hAnsi="Angsana New" w:cs="Angsana New"/>
          <w:b w:val="0"/>
          <w:bCs w:val="0"/>
          <w:sz w:val="30"/>
          <w:szCs w:val="30"/>
        </w:rPr>
      </w:pPr>
    </w:p>
    <w:p w:rsidR="003A0752" w:rsidRPr="00341EEC" w:rsidRDefault="003A0752" w:rsidP="00341EEC">
      <w:pPr>
        <w:pStyle w:val="Heading8"/>
        <w:ind w:left="540"/>
        <w:jc w:val="thaiDistribute"/>
        <w:rPr>
          <w:rFonts w:ascii="Angsana New" w:eastAsia="Calibri" w:hAnsi="Angsana New" w:cs="Angsana New"/>
          <w:b w:val="0"/>
          <w:bCs w:val="0"/>
          <w:sz w:val="30"/>
          <w:szCs w:val="30"/>
        </w:rPr>
      </w:pPr>
      <w:r w:rsidRPr="00341EEC">
        <w:rPr>
          <w:rFonts w:ascii="Angsana New" w:eastAsia="Calibri" w:hAnsi="Angsana New" w:cs="Angsana New"/>
          <w:b w:val="0"/>
          <w:bCs w:val="0"/>
          <w:sz w:val="30"/>
          <w:szCs w:val="30"/>
          <w:cs/>
        </w:rPr>
        <w:t>ณ วันที่เริ่มต้นข้อตกลง</w:t>
      </w:r>
      <w:r w:rsidR="0098049B">
        <w:rPr>
          <w:rFonts w:ascii="Angsana New" w:eastAsia="Calibri" w:hAnsi="Angsana New" w:cs="Angsana New" w:hint="cs"/>
          <w:b w:val="0"/>
          <w:bCs w:val="0"/>
          <w:sz w:val="30"/>
          <w:szCs w:val="30"/>
          <w:cs/>
        </w:rPr>
        <w:t xml:space="preserve"> </w:t>
      </w:r>
      <w:r w:rsidR="003725C9" w:rsidRPr="00341EEC">
        <w:rPr>
          <w:rFonts w:ascii="Angsana New" w:eastAsia="Calibri" w:hAnsi="Angsana New" w:cs="Angsana New"/>
          <w:b w:val="0"/>
          <w:bCs w:val="0"/>
          <w:sz w:val="30"/>
          <w:szCs w:val="30"/>
          <w:cs/>
        </w:rPr>
        <w:t>กลุ่ม</w:t>
      </w:r>
      <w:r w:rsidRPr="00341EEC">
        <w:rPr>
          <w:rFonts w:ascii="Angsana New" w:eastAsia="Calibri" w:hAnsi="Angsana New" w:cs="Angsana New"/>
          <w:b w:val="0"/>
          <w:bCs w:val="0"/>
          <w:sz w:val="30"/>
          <w:szCs w:val="30"/>
          <w:cs/>
        </w:rPr>
        <w:t xml:space="preserve">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ถ้าการปฏิบัติตามข้อตกลงนั้นขึ้นอยู่กับการใช้สินทรัพย์ที่มีลักษณะเฉพาะเจาะจง 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 </w:t>
      </w:r>
    </w:p>
    <w:p w:rsidR="003A0752" w:rsidRPr="00341EEC" w:rsidRDefault="003A0752" w:rsidP="00341EEC">
      <w:pPr>
        <w:ind w:left="540"/>
        <w:rPr>
          <w:rFonts w:ascii="Angsana New" w:hAnsi="Angsana New"/>
          <w:sz w:val="30"/>
          <w:szCs w:val="30"/>
        </w:rPr>
      </w:pPr>
    </w:p>
    <w:p w:rsidR="003A0752" w:rsidRDefault="003A0752" w:rsidP="00341EEC">
      <w:pPr>
        <w:pStyle w:val="Heading8"/>
        <w:ind w:left="540"/>
        <w:jc w:val="thaiDistribute"/>
        <w:rPr>
          <w:rFonts w:ascii="Angsana New" w:eastAsia="Calibri" w:hAnsi="Angsana New" w:cs="Angsana New"/>
          <w:b w:val="0"/>
          <w:bCs w:val="0"/>
          <w:sz w:val="30"/>
          <w:szCs w:val="30"/>
        </w:rPr>
      </w:pPr>
      <w:r w:rsidRPr="00341EEC">
        <w:rPr>
          <w:rFonts w:ascii="Angsana New" w:eastAsia="Calibri" w:hAnsi="Angsana New" w:cs="Angsana New"/>
          <w:b w:val="0"/>
          <w:bCs w:val="0"/>
          <w:sz w:val="30"/>
          <w:szCs w:val="30"/>
          <w:cs/>
        </w:rPr>
        <w:t>ณ วันที่เริ่มต้นข้อตกลง หรือ มีการประเมินข้อตกลงใหม่กลุ่มบริษัทแยกค่าตอบแทนสำหรับสัญญาเช่า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:rsidR="00383A0C" w:rsidRPr="0098049B" w:rsidRDefault="00383A0C" w:rsidP="00383A0C">
      <w:pPr>
        <w:rPr>
          <w:rFonts w:eastAsia="Calibri"/>
          <w:sz w:val="28"/>
          <w:szCs w:val="28"/>
        </w:rPr>
      </w:pPr>
    </w:p>
    <w:p w:rsidR="00D86256" w:rsidRPr="007C6DA5" w:rsidRDefault="00A57C87" w:rsidP="007C6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132594" w:rsidRPr="00E55D5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31100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</w:t>
      </w:r>
      <w:r w:rsidR="007C6DA5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7C6DA5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D86256" w:rsidRPr="00E55D53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:rsidR="00533909" w:rsidRPr="0098049B" w:rsidRDefault="00533909" w:rsidP="0098049B">
      <w:pPr>
        <w:rPr>
          <w:rFonts w:ascii="Angsana New" w:hAnsi="Angsana New"/>
          <w:b/>
          <w:bCs/>
          <w:i/>
          <w:iCs/>
          <w:sz w:val="28"/>
          <w:szCs w:val="28"/>
        </w:rPr>
      </w:pPr>
    </w:p>
    <w:p w:rsidR="00B67AE9" w:rsidRPr="00CC202B" w:rsidRDefault="00B67AE9" w:rsidP="00341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BA249C">
        <w:rPr>
          <w:rFonts w:hint="cs"/>
          <w:sz w:val="30"/>
          <w:szCs w:val="30"/>
          <w:cs/>
        </w:rPr>
        <w:t>ค่าใช้จ่าย</w:t>
      </w:r>
      <w:r w:rsidRPr="00BA249C">
        <w:rPr>
          <w:sz w:val="30"/>
          <w:szCs w:val="30"/>
          <w:cs/>
        </w:rPr>
        <w:t>ภาษีเงินได้สำห</w:t>
      </w:r>
      <w:r w:rsidRPr="00CC202B">
        <w:rPr>
          <w:sz w:val="30"/>
          <w:szCs w:val="30"/>
          <w:cs/>
        </w:rPr>
        <w:t>รับปีประกอบด้วยภาษีเงินได้</w:t>
      </w:r>
      <w:r w:rsidRPr="00CC202B">
        <w:rPr>
          <w:rFonts w:hint="cs"/>
          <w:sz w:val="30"/>
          <w:szCs w:val="30"/>
          <w:cs/>
        </w:rPr>
        <w:t>ของงวด</w:t>
      </w:r>
      <w:r w:rsidRPr="00CC202B">
        <w:rPr>
          <w:sz w:val="30"/>
          <w:szCs w:val="30"/>
          <w:cs/>
        </w:rPr>
        <w:t>ปัจจุบันและภาษีเงินได้รอการตัดบัญชี</w:t>
      </w:r>
      <w:r w:rsidRPr="00CC202B">
        <w:rPr>
          <w:sz w:val="30"/>
          <w:szCs w:val="30"/>
        </w:rPr>
        <w:t xml:space="preserve"> </w:t>
      </w:r>
      <w:r w:rsidRPr="00CC202B">
        <w:rPr>
          <w:sz w:val="30"/>
          <w:szCs w:val="30"/>
          <w:cs/>
        </w:rPr>
        <w:t>ภาษีเงินได้</w:t>
      </w:r>
      <w:r w:rsidRPr="00CC202B">
        <w:rPr>
          <w:rFonts w:hint="cs"/>
          <w:sz w:val="30"/>
          <w:szCs w:val="30"/>
          <w:cs/>
        </w:rPr>
        <w:t>ของงวดปัจจุบันและภาษีเงินได้รอการตัดบัญชี</w:t>
      </w:r>
      <w:r w:rsidRPr="00CC202B">
        <w:rPr>
          <w:sz w:val="30"/>
          <w:szCs w:val="30"/>
          <w:cs/>
        </w:rPr>
        <w:t>รับรู้ในกำไร</w:t>
      </w:r>
      <w:r w:rsidRPr="00CC202B">
        <w:rPr>
          <w:rFonts w:hint="cs"/>
          <w:sz w:val="30"/>
          <w:szCs w:val="30"/>
          <w:cs/>
        </w:rPr>
        <w:t>หรือ</w:t>
      </w:r>
      <w:r w:rsidRPr="00CC202B">
        <w:rPr>
          <w:sz w:val="30"/>
          <w:szCs w:val="30"/>
          <w:cs/>
        </w:rPr>
        <w:t>ขาดทุนเว้นแต่ในส่วนที่เกี่ยวกับรายการ</w:t>
      </w:r>
      <w:r w:rsidRPr="00CC202B">
        <w:rPr>
          <w:rFonts w:hint="cs"/>
          <w:sz w:val="30"/>
          <w:szCs w:val="30"/>
          <w:cs/>
        </w:rPr>
        <w:t>ที่เกี่ยวข้องในการรวมธุรก</w:t>
      </w:r>
      <w:r w:rsidR="00FD1FE3">
        <w:rPr>
          <w:rFonts w:hint="cs"/>
          <w:sz w:val="30"/>
          <w:szCs w:val="30"/>
          <w:cs/>
        </w:rPr>
        <w:t>ิจ หรือ</w:t>
      </w:r>
      <w:r w:rsidRPr="00CC202B">
        <w:rPr>
          <w:rFonts w:hint="cs"/>
          <w:sz w:val="30"/>
          <w:szCs w:val="30"/>
          <w:cs/>
        </w:rPr>
        <w:t>รายการ</w:t>
      </w:r>
      <w:r w:rsidRPr="00CC202B">
        <w:rPr>
          <w:sz w:val="30"/>
          <w:szCs w:val="30"/>
          <w:cs/>
        </w:rPr>
        <w:t>ที่</w:t>
      </w:r>
      <w:r w:rsidRPr="00CC202B">
        <w:rPr>
          <w:rFonts w:hint="cs"/>
          <w:sz w:val="30"/>
          <w:szCs w:val="30"/>
          <w:cs/>
        </w:rPr>
        <w:t>รับรู้โดยตรง</w:t>
      </w:r>
      <w:r w:rsidRPr="00CC202B">
        <w:rPr>
          <w:sz w:val="30"/>
          <w:szCs w:val="30"/>
          <w:cs/>
        </w:rPr>
        <w:t>ในส่วนของผู้ถือหุ้น</w:t>
      </w:r>
      <w:r w:rsidRPr="00CC202B">
        <w:rPr>
          <w:rFonts w:hint="cs"/>
          <w:sz w:val="30"/>
          <w:szCs w:val="30"/>
          <w:cs/>
        </w:rPr>
        <w:t>หรือกำไรขาดทุนเบ็ดเสร็จอื่น</w:t>
      </w:r>
    </w:p>
    <w:p w:rsidR="00B67AE9" w:rsidRPr="0098049B" w:rsidRDefault="00B67AE9" w:rsidP="00341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8"/>
          <w:szCs w:val="28"/>
        </w:rPr>
      </w:pPr>
    </w:p>
    <w:p w:rsidR="00B67AE9" w:rsidRPr="00A11D60" w:rsidRDefault="00B67AE9" w:rsidP="00341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CC202B">
        <w:rPr>
          <w:rFonts w:ascii="Angsana New" w:hAnsi="Angsana New" w:hint="cs"/>
          <w:sz w:val="30"/>
          <w:szCs w:val="30"/>
          <w:cs/>
        </w:rPr>
        <w:t>ภาษีเงินได้ของงวดปัจจุบั</w:t>
      </w:r>
      <w:r w:rsidRPr="00BA249C">
        <w:rPr>
          <w:rFonts w:ascii="Angsana New" w:hAnsi="Angsana New" w:hint="cs"/>
          <w:sz w:val="30"/>
          <w:szCs w:val="30"/>
          <w:cs/>
        </w:rPr>
        <w:t>นได้แก่ภาษีที่คาดว่าจะจ่ายชำระหรือได้รับชำระ โดยคำนวณจากกำไรหรือขาดทุนประจำปี</w:t>
      </w:r>
      <w:r w:rsidRPr="002146F5">
        <w:rPr>
          <w:rFonts w:ascii="Angsana New" w:hAnsi="Angsana New" w:hint="cs"/>
          <w:sz w:val="30"/>
          <w:szCs w:val="30"/>
          <w:cs/>
        </w:rPr>
        <w:t>ที่ต้องเสียภาษี</w:t>
      </w:r>
      <w:r>
        <w:rPr>
          <w:rFonts w:ascii="Times New Roman" w:hAnsi="Times New Roman" w:hint="cs"/>
          <w:sz w:val="30"/>
          <w:szCs w:val="30"/>
          <w:cs/>
        </w:rPr>
        <w:t xml:space="preserve"> </w:t>
      </w:r>
      <w:r w:rsidRPr="00AB7269">
        <w:rPr>
          <w:rFonts w:ascii="Angsana New" w:hAnsi="Angsana New" w:hint="cs"/>
          <w:sz w:val="30"/>
          <w:szCs w:val="30"/>
          <w:cs/>
        </w:rPr>
        <w:t>โดยใช้อัตราภาษี</w:t>
      </w:r>
      <w:r w:rsidRPr="00CA5DD8">
        <w:rPr>
          <w:rFonts w:ascii="Angsana New" w:hAnsi="Angsana New" w:hint="cs"/>
          <w:sz w:val="30"/>
          <w:szCs w:val="30"/>
          <w:cs/>
        </w:rPr>
        <w:t>ที่ประกาศใช้</w:t>
      </w:r>
      <w:r w:rsidRPr="006432AD">
        <w:rPr>
          <w:rFonts w:ascii="Angsana New" w:hAnsi="Angsana New" w:hint="cs"/>
          <w:sz w:val="30"/>
          <w:szCs w:val="30"/>
          <w:cs/>
        </w:rPr>
        <w:t>หรือที่คาดว่ามีผลบังคับใช้ ณ วันที่รายงาน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202E8">
        <w:rPr>
          <w:rFonts w:ascii="Angsana New" w:hAnsi="Angsana New" w:hint="cs"/>
          <w:sz w:val="30"/>
          <w:szCs w:val="30"/>
          <w:cs/>
        </w:rPr>
        <w:t>ตลอดจนการปรับปรุงทางภาษีที่เกี่ยวกับรายการในปีก่อน</w:t>
      </w:r>
      <w:r w:rsidR="002759D4">
        <w:rPr>
          <w:rFonts w:ascii="Angsana New" w:hAnsi="Angsana New"/>
          <w:sz w:val="30"/>
          <w:szCs w:val="30"/>
        </w:rPr>
        <w:t xml:space="preserve"> </w:t>
      </w:r>
      <w:r w:rsidRPr="001202E8">
        <w:rPr>
          <w:rFonts w:ascii="Angsana New" w:hAnsi="Angsana New" w:hint="cs"/>
          <w:sz w:val="30"/>
          <w:szCs w:val="30"/>
          <w:cs/>
        </w:rPr>
        <w:t>ๆ</w:t>
      </w:r>
    </w:p>
    <w:p w:rsidR="00B67AE9" w:rsidRPr="0098049B" w:rsidRDefault="00B67AE9" w:rsidP="00341E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7"/>
        <w:jc w:val="thaiDistribute"/>
        <w:rPr>
          <w:rFonts w:ascii="Angsana New" w:hAnsi="Angsana New"/>
          <w:sz w:val="28"/>
          <w:szCs w:val="28"/>
        </w:rPr>
      </w:pPr>
    </w:p>
    <w:p w:rsidR="00B67AE9" w:rsidRDefault="00B67AE9" w:rsidP="00341E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7"/>
        <w:jc w:val="thaiDistribute"/>
        <w:rPr>
          <w:rFonts w:ascii="Angsana New" w:hAnsi="Angsana New"/>
          <w:sz w:val="30"/>
          <w:szCs w:val="30"/>
        </w:rPr>
      </w:pPr>
      <w:r w:rsidRPr="006432AD">
        <w:rPr>
          <w:rFonts w:ascii="Angsana New" w:hAnsi="Angsana New" w:hint="cs"/>
          <w:sz w:val="30"/>
          <w:szCs w:val="30"/>
          <w:cs/>
        </w:rPr>
        <w:t>ภาษีเงินได้รอการตัดบัญชี</w:t>
      </w:r>
      <w:r w:rsidRPr="006432AD">
        <w:rPr>
          <w:rFonts w:ascii="Angsana New" w:hAnsi="Angsana New"/>
          <w:sz w:val="30"/>
          <w:szCs w:val="30"/>
          <w:cs/>
        </w:rPr>
        <w:t>บันทึกโ</w:t>
      </w:r>
      <w:r w:rsidRPr="006432AD">
        <w:rPr>
          <w:rFonts w:ascii="Angsana New" w:hAnsi="Angsana New" w:hint="cs"/>
          <w:sz w:val="30"/>
          <w:szCs w:val="30"/>
          <w:cs/>
        </w:rPr>
        <w:t>ดย</w:t>
      </w:r>
      <w:r w:rsidRPr="006432AD">
        <w:rPr>
          <w:rFonts w:ascii="Angsana New" w:hAnsi="Angsana New"/>
          <w:sz w:val="30"/>
          <w:szCs w:val="30"/>
          <w:cs/>
        </w:rPr>
        <w:t xml:space="preserve">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</w:t>
      </w:r>
      <w:r w:rsidRPr="006432AD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</w:t>
      </w:r>
      <w:r w:rsidRPr="006432AD">
        <w:rPr>
          <w:rFonts w:ascii="Angsana New" w:hAnsi="Angsana New"/>
          <w:sz w:val="30"/>
          <w:szCs w:val="30"/>
          <w:cs/>
        </w:rPr>
        <w:t>ไม่</w:t>
      </w:r>
      <w:r w:rsidRPr="006432AD">
        <w:rPr>
          <w:rFonts w:ascii="Angsana New" w:hAnsi="Angsana New" w:hint="cs"/>
          <w:sz w:val="30"/>
          <w:szCs w:val="30"/>
          <w:cs/>
        </w:rPr>
        <w:t>ถูกรับรู้เมื่อเกิดจากผลแตก</w:t>
      </w:r>
      <w:r w:rsidRPr="006432AD">
        <w:rPr>
          <w:rFonts w:ascii="Angsana New" w:hAnsi="Angsana New"/>
          <w:sz w:val="30"/>
          <w:szCs w:val="30"/>
          <w:cs/>
        </w:rPr>
        <w:t xml:space="preserve">ต่างชั่วคราวต่อไปนี้ </w:t>
      </w:r>
      <w:r w:rsidRPr="006432AD">
        <w:rPr>
          <w:rFonts w:ascii="Angsana New" w:hAnsi="Angsana New" w:hint="cs"/>
          <w:sz w:val="30"/>
          <w:szCs w:val="30"/>
          <w:cs/>
        </w:rPr>
        <w:t xml:space="preserve"> การรับรู้</w:t>
      </w:r>
      <w:r w:rsidRPr="006432AD">
        <w:rPr>
          <w:rFonts w:ascii="Angsana New" w:hAnsi="Angsana New"/>
          <w:sz w:val="30"/>
          <w:szCs w:val="30"/>
          <w:cs/>
        </w:rPr>
        <w:t>ค่าความนิยม</w:t>
      </w:r>
      <w:r w:rsidRPr="006432AD">
        <w:rPr>
          <w:rFonts w:ascii="Angsana New" w:hAnsi="Angsana New" w:hint="cs"/>
          <w:sz w:val="30"/>
          <w:szCs w:val="30"/>
          <w:cs/>
        </w:rPr>
        <w:t>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</w:t>
      </w:r>
      <w:r w:rsidRPr="00BA249C">
        <w:rPr>
          <w:rFonts w:ascii="Angsana New" w:hAnsi="Angsana New" w:hint="cs"/>
          <w:sz w:val="30"/>
          <w:szCs w:val="30"/>
          <w:cs/>
        </w:rPr>
        <w:t>ต่อกำไรขาดทุนทางบัญชี</w:t>
      </w:r>
      <w:r w:rsidRPr="006432AD">
        <w:rPr>
          <w:rFonts w:ascii="Angsana New" w:hAnsi="Angsana New" w:hint="cs"/>
          <w:sz w:val="30"/>
          <w:szCs w:val="30"/>
          <w:cs/>
        </w:rPr>
        <w:t>หรือทางภาษี และผลแตกต่างที่เกี่ยวข้</w:t>
      </w:r>
      <w:r w:rsidR="00D53A6F">
        <w:rPr>
          <w:rFonts w:ascii="Angsana New" w:hAnsi="Angsana New" w:hint="cs"/>
          <w:sz w:val="30"/>
          <w:szCs w:val="30"/>
          <w:cs/>
        </w:rPr>
        <w:t>องกับเงินลงทุนในบริษัทย่อย</w:t>
      </w:r>
      <w:r w:rsidRPr="006432AD">
        <w:rPr>
          <w:rFonts w:ascii="Angsana New" w:hAnsi="Angsana New"/>
          <w:sz w:val="30"/>
          <w:szCs w:val="30"/>
          <w:cs/>
        </w:rPr>
        <w:t>หากเป็นไปได้ว่าจะไม่มีการกลับรายการใน</w:t>
      </w:r>
      <w:r w:rsidRPr="006432AD">
        <w:rPr>
          <w:rFonts w:ascii="Angsana New" w:hAnsi="Angsana New" w:hint="cs"/>
          <w:sz w:val="30"/>
          <w:szCs w:val="30"/>
          <w:cs/>
        </w:rPr>
        <w:t>อนาคต</w:t>
      </w:r>
      <w:r w:rsidRPr="006432AD">
        <w:rPr>
          <w:rFonts w:ascii="Angsana New" w:hAnsi="Angsana New"/>
          <w:sz w:val="30"/>
          <w:szCs w:val="30"/>
          <w:cs/>
        </w:rPr>
        <w:t>อันใกล้</w:t>
      </w:r>
    </w:p>
    <w:p w:rsidR="00B67AE9" w:rsidRPr="0098049B" w:rsidRDefault="00B67AE9" w:rsidP="00341E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7"/>
        <w:jc w:val="thaiDistribute"/>
        <w:rPr>
          <w:rFonts w:ascii="Angsana New" w:hAnsi="Angsana New"/>
          <w:sz w:val="28"/>
          <w:szCs w:val="28"/>
        </w:rPr>
      </w:pPr>
    </w:p>
    <w:p w:rsidR="00B67AE9" w:rsidRDefault="007C6DA5" w:rsidP="00341E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การวัดมู</w:t>
      </w:r>
      <w:r w:rsidR="00B67AE9" w:rsidRPr="00B67AE9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:rsidR="00D21A85" w:rsidRPr="0098049B" w:rsidRDefault="00D21A85" w:rsidP="00341E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7"/>
        <w:jc w:val="thaiDistribute"/>
        <w:rPr>
          <w:rFonts w:ascii="Angsana New" w:hAnsi="Angsana New"/>
          <w:sz w:val="28"/>
          <w:szCs w:val="28"/>
        </w:rPr>
      </w:pPr>
    </w:p>
    <w:p w:rsidR="00B67AE9" w:rsidRDefault="00B67AE9" w:rsidP="00341E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7"/>
        <w:jc w:val="thaiDistribute"/>
        <w:rPr>
          <w:rFonts w:ascii="Angsana New" w:hAnsi="Angsana New"/>
          <w:sz w:val="30"/>
          <w:szCs w:val="30"/>
        </w:rPr>
      </w:pPr>
      <w:r w:rsidRPr="006432AD">
        <w:rPr>
          <w:rFonts w:ascii="Angsana New" w:hAnsi="Angsana New"/>
          <w:sz w:val="30"/>
          <w:szCs w:val="30"/>
          <w:cs/>
        </w:rPr>
        <w:t>ภาษีเงิน</w:t>
      </w:r>
      <w:r w:rsidRPr="00BA249C">
        <w:rPr>
          <w:rFonts w:ascii="Angsana New" w:hAnsi="Angsana New"/>
          <w:sz w:val="30"/>
          <w:szCs w:val="30"/>
          <w:cs/>
        </w:rPr>
        <w:t>ได้รอการตัดบัญชี</w:t>
      </w:r>
      <w:r w:rsidRPr="00BA249C">
        <w:rPr>
          <w:rFonts w:ascii="Angsana New" w:hAnsi="Angsana New" w:hint="cs"/>
          <w:sz w:val="30"/>
          <w:szCs w:val="30"/>
          <w:cs/>
        </w:rPr>
        <w:t>วัดมูลค่าโดย</w:t>
      </w:r>
      <w:r w:rsidRPr="00BA249C">
        <w:rPr>
          <w:rFonts w:ascii="Angsana New" w:hAnsi="Angsana New"/>
          <w:sz w:val="30"/>
          <w:szCs w:val="30"/>
          <w:cs/>
        </w:rPr>
        <w:t>ใช้อัตราภาษี</w:t>
      </w:r>
      <w:r w:rsidRPr="00BA249C">
        <w:rPr>
          <w:rFonts w:ascii="Angsana New" w:hAnsi="Angsana New" w:hint="cs"/>
          <w:sz w:val="30"/>
          <w:szCs w:val="30"/>
          <w:cs/>
        </w:rPr>
        <w:t>ที่คาดว่าจะใช้กับผลแตกต่างชั่วคราวเมื่อมีการกลับรายการโดยใช้อัตราภาษีที่ประกาศใช้หรือ</w:t>
      </w:r>
      <w:r w:rsidRPr="006432AD">
        <w:rPr>
          <w:rFonts w:ascii="Angsana New" w:hAnsi="Angsana New" w:hint="cs"/>
          <w:sz w:val="30"/>
          <w:szCs w:val="30"/>
          <w:cs/>
        </w:rPr>
        <w:t>ที่คาดว่ามีผลบังคับใช้ ณ วันที่รายงาน</w:t>
      </w:r>
    </w:p>
    <w:p w:rsidR="00A57C87" w:rsidRDefault="00A57C87" w:rsidP="00341E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7"/>
        <w:jc w:val="thaiDistribute"/>
        <w:rPr>
          <w:rFonts w:ascii="Angsana New" w:hAnsi="Angsana New"/>
          <w:sz w:val="30"/>
          <w:szCs w:val="30"/>
        </w:rPr>
      </w:pPr>
    </w:p>
    <w:p w:rsidR="00B67AE9" w:rsidRPr="00BA249C" w:rsidRDefault="00B67AE9" w:rsidP="00341E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7"/>
        <w:jc w:val="thaiDistribute"/>
        <w:rPr>
          <w:rFonts w:ascii="Angsana New" w:hAnsi="Angsana New"/>
          <w:sz w:val="30"/>
          <w:szCs w:val="30"/>
          <w:cs/>
        </w:rPr>
      </w:pPr>
      <w:r w:rsidRPr="00BA249C">
        <w:rPr>
          <w:rFonts w:ascii="Angsana New" w:hAnsi="Angsana New" w:hint="cs"/>
          <w:sz w:val="30"/>
          <w:szCs w:val="30"/>
          <w:cs/>
        </w:rPr>
        <w:t>ในการกำหนดมูล</w:t>
      </w:r>
      <w:r w:rsidRPr="00CC202B">
        <w:rPr>
          <w:rFonts w:ascii="Angsana New" w:hAnsi="Angsana New" w:hint="cs"/>
          <w:sz w:val="30"/>
          <w:szCs w:val="30"/>
          <w:cs/>
        </w:rPr>
        <w:t>ค่าของ</w:t>
      </w:r>
      <w:r w:rsidRPr="00B67AE9">
        <w:rPr>
          <w:rFonts w:ascii="Angsana New" w:hAnsi="Angsana New" w:hint="cs"/>
          <w:sz w:val="30"/>
          <w:szCs w:val="30"/>
          <w:cs/>
        </w:rPr>
        <w:t>ภาษีเงินได้ของงวดปัจจุบันและภาษีเงินได้รอการตัดบัญชี 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</w:t>
      </w:r>
      <w:r w:rsidRPr="00BA249C">
        <w:rPr>
          <w:rFonts w:ascii="Angsana New" w:hAnsi="Angsana New" w:hint="cs"/>
          <w:sz w:val="30"/>
          <w:szCs w:val="30"/>
          <w:cs/>
        </w:rPr>
        <w:t xml:space="preserve"> ซึ่งเกิดจากการประเมินผลกระทบจากหลายปัจจัย รวมถึง การตีความทางกฏห</w:t>
      </w:r>
      <w:r w:rsidR="00D9421F">
        <w:rPr>
          <w:rFonts w:ascii="Angsana New" w:hAnsi="Angsana New" w:hint="cs"/>
          <w:sz w:val="30"/>
          <w:szCs w:val="30"/>
          <w:cs/>
        </w:rPr>
        <w:t xml:space="preserve">มายภาษี และจากประสบการณ์ในอดีต </w:t>
      </w:r>
      <w:r w:rsidRPr="00BA249C">
        <w:rPr>
          <w:rFonts w:ascii="Angsana New" w:hAnsi="Angsana New" w:hint="cs"/>
          <w:sz w:val="30"/>
          <w:szCs w:val="30"/>
          <w:cs/>
        </w:rPr>
        <w:t>การประเมินนี้อยู่บนพ</w:t>
      </w:r>
      <w:r w:rsidR="0098049B">
        <w:rPr>
          <w:rFonts w:ascii="Angsana New" w:hAnsi="Angsana New" w:hint="cs"/>
          <w:sz w:val="30"/>
          <w:szCs w:val="30"/>
          <w:cs/>
        </w:rPr>
        <w:t>ื้นฐานการประมาณการและข้อสมมติ</w:t>
      </w:r>
      <w:r w:rsidRPr="00BA249C">
        <w:rPr>
          <w:rFonts w:ascii="Angsana New" w:hAnsi="Angsana New" w:hint="cs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</w:t>
      </w:r>
      <w:r>
        <w:rPr>
          <w:rFonts w:ascii="Angsana New" w:hAnsi="Angsana New" w:hint="cs"/>
          <w:sz w:val="30"/>
          <w:szCs w:val="30"/>
          <w:cs/>
        </w:rPr>
        <w:t>อนาคต</w:t>
      </w:r>
      <w:r w:rsidRPr="00BA249C">
        <w:rPr>
          <w:rFonts w:ascii="Angsana New" w:hAnsi="Angsana New" w:hint="cs"/>
          <w:sz w:val="30"/>
          <w:szCs w:val="30"/>
          <w:cs/>
        </w:rPr>
        <w:t>ข้อมูลใหม่</w:t>
      </w:r>
      <w:r w:rsidR="00D9421F">
        <w:rPr>
          <w:rFonts w:ascii="Angsana New" w:hAnsi="Angsana New"/>
          <w:sz w:val="30"/>
          <w:szCs w:val="30"/>
        </w:rPr>
        <w:t xml:space="preserve"> </w:t>
      </w:r>
      <w:r w:rsidRPr="00BA249C">
        <w:rPr>
          <w:rFonts w:ascii="Angsana New" w:hAnsi="Angsana New" w:hint="cs"/>
          <w:sz w:val="30"/>
          <w:szCs w:val="30"/>
          <w:cs/>
        </w:rPr>
        <w:t>ๆ</w:t>
      </w:r>
      <w:r w:rsidR="00D9421F">
        <w:rPr>
          <w:rFonts w:ascii="Angsana New" w:hAnsi="Angsana New"/>
          <w:sz w:val="30"/>
          <w:szCs w:val="30"/>
        </w:rPr>
        <w:t xml:space="preserve"> </w:t>
      </w:r>
      <w:r w:rsidRPr="00B67AE9">
        <w:rPr>
          <w:rFonts w:ascii="Angsana New" w:hAnsi="Angsana New" w:hint="cs"/>
          <w:sz w:val="30"/>
          <w:szCs w:val="30"/>
          <w:cs/>
        </w:rPr>
        <w:t>อาจจะทำให้กลุ่มบริษัทเปลี่ยนการตัดสินใจ</w:t>
      </w:r>
      <w:r w:rsidRPr="00BA249C">
        <w:rPr>
          <w:rFonts w:ascii="Angsana New" w:hAnsi="Angsana New" w:hint="cs"/>
          <w:sz w:val="30"/>
          <w:szCs w:val="30"/>
          <w:cs/>
        </w:rPr>
        <w:t>โดยขึ้นอยู่กับความเพียงพอของภาษีเงินได้ค้างจ่าย</w:t>
      </w:r>
      <w:r>
        <w:rPr>
          <w:rFonts w:ascii="Angsana New" w:hAnsi="Angsana New" w:hint="cs"/>
          <w:sz w:val="30"/>
          <w:szCs w:val="30"/>
          <w:cs/>
        </w:rPr>
        <w:t xml:space="preserve">ที่มีอยู่ </w:t>
      </w:r>
      <w:r w:rsidRPr="00BA249C">
        <w:rPr>
          <w:rFonts w:ascii="Angsana New" w:hAnsi="Angsana New" w:hint="cs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383A0C" w:rsidRDefault="00383A0C" w:rsidP="009F3E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7"/>
        <w:jc w:val="thaiDistribute"/>
        <w:rPr>
          <w:rFonts w:ascii="Angsana New" w:hAnsi="Angsana New"/>
          <w:sz w:val="30"/>
          <w:szCs w:val="30"/>
        </w:rPr>
      </w:pPr>
    </w:p>
    <w:p w:rsidR="00B67AE9" w:rsidRDefault="00B67AE9" w:rsidP="009F3E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7"/>
        <w:jc w:val="thaiDistribute"/>
        <w:rPr>
          <w:rFonts w:ascii="Angsana New" w:hAnsi="Angsana New"/>
          <w:b/>
          <w:color w:val="0000FF"/>
          <w:sz w:val="30"/>
          <w:szCs w:val="30"/>
        </w:rPr>
      </w:pPr>
      <w:r w:rsidRPr="00BA249C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สินทรัพย์ภาษีเงินได้รอการตัดบัญชีและหนี้สินภาษีเงินได้รอ</w:t>
      </w:r>
      <w:r w:rsidRPr="00BA249C">
        <w:rPr>
          <w:rFonts w:ascii="Angsana New" w:hAnsi="Angsana New" w:hint="cs"/>
          <w:sz w:val="30"/>
          <w:szCs w:val="30"/>
          <w:cs/>
        </w:rPr>
        <w:t>การ</w:t>
      </w:r>
      <w:r w:rsidRPr="00BA249C">
        <w:rPr>
          <w:rFonts w:ascii="Angsana New" w:hAnsi="Angsana New"/>
          <w:sz w:val="30"/>
          <w:szCs w:val="30"/>
          <w:cs/>
        </w:rPr>
        <w:t>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B67AE9" w:rsidRDefault="00B67AE9" w:rsidP="00341E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7"/>
        <w:jc w:val="thaiDistribute"/>
        <w:rPr>
          <w:sz w:val="30"/>
          <w:szCs w:val="30"/>
          <w:cs/>
        </w:rPr>
      </w:pPr>
    </w:p>
    <w:p w:rsidR="007E13B6" w:rsidRDefault="00B67AE9" w:rsidP="00341E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A11D60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B67AE9" w:rsidRPr="00E55D53" w:rsidRDefault="00B67AE9" w:rsidP="00341E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:rsidR="00FD1FE3" w:rsidRDefault="00006CBE" w:rsidP="008C28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 w:hint="cs"/>
          <w:b/>
          <w:bCs/>
          <w:i/>
          <w:iCs/>
          <w:sz w:val="30"/>
          <w:szCs w:val="30"/>
        </w:rPr>
      </w:pPr>
      <w:r w:rsidRPr="00E55D53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31100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ธ</w:t>
      </w:r>
      <w:r w:rsidR="00F05CA6" w:rsidRPr="00E55D53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F05CA6" w:rsidRPr="00E55D53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กำไรต่อหุ้น</w:t>
      </w:r>
    </w:p>
    <w:p w:rsidR="00F05CA6" w:rsidRPr="00E55D53" w:rsidRDefault="00F05CA6" w:rsidP="00341E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55D53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:rsidR="00F05CA6" w:rsidRPr="00E55D53" w:rsidRDefault="00957A43" w:rsidP="00341EE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b/>
          <w:color w:val="0000FF"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="00F05CA6" w:rsidRPr="00E55D53">
        <w:rPr>
          <w:rFonts w:ascii="Angsana New" w:hAnsi="Angsana New"/>
          <w:b/>
          <w:sz w:val="30"/>
          <w:szCs w:val="30"/>
          <w:cs/>
        </w:rPr>
        <w:t>แสดงกำไรต่อหุ้นขั้นพื้นฐานสำหรับหุ้นสามัญ</w:t>
      </w:r>
      <w:r w:rsidR="00F05CA6" w:rsidRPr="00E55D53">
        <w:rPr>
          <w:rFonts w:ascii="Angsana New" w:hAnsi="Angsana New"/>
          <w:b/>
          <w:sz w:val="30"/>
          <w:szCs w:val="30"/>
        </w:rPr>
        <w:t xml:space="preserve"> </w:t>
      </w:r>
      <w:r w:rsidR="00F05CA6" w:rsidRPr="00E55D53">
        <w:rPr>
          <w:rFonts w:ascii="Angsana New" w:hAnsi="Angsana New"/>
          <w:b/>
          <w:sz w:val="30"/>
          <w:szCs w:val="30"/>
          <w:cs/>
        </w:rPr>
        <w:t xml:space="preserve">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  <w:r w:rsidR="00F05CA6" w:rsidRPr="00E55D53">
        <w:rPr>
          <w:rFonts w:ascii="Angsana New" w:hAnsi="Angsana New"/>
          <w:b/>
          <w:sz w:val="30"/>
          <w:szCs w:val="30"/>
        </w:rPr>
        <w:t xml:space="preserve"> </w:t>
      </w:r>
    </w:p>
    <w:p w:rsidR="00AF37AE" w:rsidRDefault="00AF37AE" w:rsidP="007C6D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after="0" w:line="240" w:lineRule="auto"/>
        <w:ind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FD1FE3" w:rsidRDefault="00FD1FE3" w:rsidP="007C6D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after="0" w:line="240" w:lineRule="auto"/>
        <w:ind w:right="-43"/>
        <w:jc w:val="thaiDistribute"/>
        <w:rPr>
          <w:rFonts w:ascii="Angsana New" w:hAnsi="Angsana New" w:hint="cs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31100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</w:t>
      </w:r>
      <w:r w:rsidR="007C6DA5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7C6DA5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:rsidR="00FD1FE3" w:rsidRDefault="00FD1FE3" w:rsidP="00FD1F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 w:hanging="540"/>
        <w:jc w:val="thaiDistribute"/>
        <w:rPr>
          <w:rFonts w:ascii="Angsana New" w:hAnsi="Angsana New" w:hint="cs"/>
          <w:b/>
          <w:bCs/>
          <w:i/>
          <w:iCs/>
          <w:sz w:val="30"/>
          <w:szCs w:val="30"/>
        </w:rPr>
      </w:pPr>
    </w:p>
    <w:p w:rsidR="00114774" w:rsidRDefault="00493A18" w:rsidP="00493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sz w:val="30"/>
          <w:szCs w:val="30"/>
        </w:rPr>
      </w:pPr>
      <w:r w:rsidRPr="00493A18">
        <w:rPr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:rsidR="00493A18" w:rsidRDefault="00493A18" w:rsidP="00493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71F26" w:rsidRPr="00E55D53" w:rsidRDefault="00383A0C" w:rsidP="00671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BE3DEC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671F26" w:rsidRPr="00E55D53">
        <w:rPr>
          <w:rFonts w:ascii="Angsana New" w:hAnsi="Angsana New"/>
          <w:b/>
          <w:bCs/>
          <w:sz w:val="30"/>
          <w:szCs w:val="30"/>
          <w:cs/>
        </w:rPr>
        <w:tab/>
        <w:t>บุคคลหรือกิจการที่เกี่ยวข้องกัน</w:t>
      </w:r>
    </w:p>
    <w:p w:rsidR="0087076B" w:rsidRPr="00B2490D" w:rsidRDefault="0087076B" w:rsidP="000619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20"/>
          <w:szCs w:val="20"/>
        </w:rPr>
      </w:pPr>
    </w:p>
    <w:p w:rsidR="009F3EC8" w:rsidRDefault="003A0752" w:rsidP="00383A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b/>
          <w:sz w:val="30"/>
          <w:szCs w:val="30"/>
        </w:rPr>
      </w:pPr>
      <w:r w:rsidRPr="00E55D53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หรือกลุ่ม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383A0C" w:rsidRDefault="00383A0C" w:rsidP="007C6D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9" w:firstLine="540"/>
        <w:jc w:val="thaiDistribute"/>
        <w:rPr>
          <w:rFonts w:ascii="Angsana New" w:hAnsi="Angsana New"/>
          <w:b/>
          <w:sz w:val="30"/>
          <w:szCs w:val="30"/>
        </w:rPr>
      </w:pPr>
    </w:p>
    <w:p w:rsidR="00B049E1" w:rsidRPr="00E55D53" w:rsidRDefault="003A0752" w:rsidP="007C6D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9" w:firstLine="540"/>
        <w:jc w:val="thaiDistribute"/>
        <w:rPr>
          <w:rFonts w:ascii="Angsana New" w:hAnsi="Angsana New"/>
          <w:b/>
          <w:sz w:val="30"/>
          <w:szCs w:val="30"/>
        </w:rPr>
      </w:pPr>
      <w:r w:rsidRPr="00E55D53">
        <w:rPr>
          <w:rFonts w:ascii="Angsana New" w:hAnsi="Angsana New"/>
          <w:b/>
          <w:sz w:val="30"/>
          <w:szCs w:val="30"/>
          <w:cs/>
        </w:rPr>
        <w:t>ความสัมพันธ์ที่มีกับบุคคลหรือกิจการที่เกี่ยวข้องกัน</w:t>
      </w:r>
      <w:r w:rsidRPr="00E55D53"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  <w:r w:rsidRPr="00E55D53">
        <w:rPr>
          <w:rFonts w:ascii="Angsana New" w:hAnsi="Angsana New"/>
          <w:b/>
          <w:sz w:val="30"/>
          <w:szCs w:val="30"/>
          <w:cs/>
        </w:rPr>
        <w:t>มีดังนี้</w:t>
      </w:r>
    </w:p>
    <w:p w:rsidR="00A5511D" w:rsidRPr="00E55D53" w:rsidRDefault="00A5511D" w:rsidP="00061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/>
      </w:tblPr>
      <w:tblGrid>
        <w:gridCol w:w="3357"/>
        <w:gridCol w:w="1593"/>
        <w:gridCol w:w="4320"/>
      </w:tblGrid>
      <w:tr w:rsidR="00AC79FE" w:rsidRPr="00E55D53" w:rsidTr="009E3A45">
        <w:tblPrEx>
          <w:tblCellMar>
            <w:top w:w="0" w:type="dxa"/>
            <w:bottom w:w="0" w:type="dxa"/>
          </w:tblCellMar>
        </w:tblPrEx>
        <w:trPr>
          <w:trHeight w:val="20"/>
          <w:tblHeader/>
        </w:trPr>
        <w:tc>
          <w:tcPr>
            <w:tcW w:w="3357" w:type="dxa"/>
            <w:shd w:val="clear" w:color="auto" w:fill="auto"/>
          </w:tcPr>
          <w:p w:rsidR="00AC79FE" w:rsidRPr="00E55D53" w:rsidRDefault="00AC79FE" w:rsidP="0069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93" w:type="dxa"/>
            <w:shd w:val="clear" w:color="auto" w:fill="auto"/>
          </w:tcPr>
          <w:p w:rsidR="00AC79FE" w:rsidRPr="00E55D53" w:rsidRDefault="00AC79FE" w:rsidP="00665E62">
            <w:pPr>
              <w:tabs>
                <w:tab w:val="clear" w:pos="227"/>
                <w:tab w:val="left" w:pos="45"/>
              </w:tabs>
              <w:spacing w:line="240" w:lineRule="auto"/>
              <w:ind w:left="45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E55D53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320" w:type="dxa"/>
            <w:shd w:val="clear" w:color="auto" w:fill="auto"/>
          </w:tcPr>
          <w:p w:rsidR="00AC79FE" w:rsidRPr="00E55D53" w:rsidRDefault="00AC79FE" w:rsidP="00695F81">
            <w:pPr>
              <w:tabs>
                <w:tab w:val="clear" w:pos="227"/>
              </w:tabs>
              <w:spacing w:line="240" w:lineRule="auto"/>
              <w:ind w:left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F1533" w:rsidRPr="00E55D53" w:rsidTr="007749C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357" w:type="dxa"/>
            <w:shd w:val="clear" w:color="auto" w:fill="auto"/>
          </w:tcPr>
          <w:p w:rsidR="006F1533" w:rsidRPr="00472525" w:rsidRDefault="006F1533" w:rsidP="006F1533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472525">
              <w:rPr>
                <w:rFonts w:ascii="Times New Roman" w:hAnsi="Times New Roman" w:cs="Times New Roman"/>
                <w:sz w:val="22"/>
                <w:szCs w:val="22"/>
              </w:rPr>
              <w:t>Muramoto Industry Co., Ltd.</w:t>
            </w:r>
          </w:p>
        </w:tc>
        <w:tc>
          <w:tcPr>
            <w:tcW w:w="1593" w:type="dxa"/>
            <w:shd w:val="clear" w:color="auto" w:fill="auto"/>
          </w:tcPr>
          <w:p w:rsidR="006F1533" w:rsidRPr="00E55D53" w:rsidRDefault="006F1533" w:rsidP="006F1533">
            <w:pPr>
              <w:tabs>
                <w:tab w:val="clear" w:pos="227"/>
                <w:tab w:val="left" w:pos="45"/>
              </w:tabs>
              <w:spacing w:line="240" w:lineRule="auto"/>
              <w:ind w:left="45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320" w:type="dxa"/>
            <w:shd w:val="clear" w:color="auto" w:fill="auto"/>
          </w:tcPr>
          <w:p w:rsidR="006F1533" w:rsidRPr="00E55D53" w:rsidRDefault="006F1533" w:rsidP="006F1533">
            <w:pPr>
              <w:tabs>
                <w:tab w:val="clear" w:pos="227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เป็นบริษัทใหญ่ในลำดับสูงสุดของกลุ่มบริษัท  และมีกรรมการร่วมกันกับบริษัท</w:t>
            </w:r>
          </w:p>
        </w:tc>
      </w:tr>
      <w:tr w:rsidR="00FF1071" w:rsidRPr="00E55D53" w:rsidTr="007749C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357" w:type="dxa"/>
            <w:shd w:val="clear" w:color="auto" w:fill="auto"/>
          </w:tcPr>
          <w:p w:rsidR="00FF1071" w:rsidRPr="00E55D53" w:rsidRDefault="00FF1071" w:rsidP="0069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บริษัท สีมา เทคโนโลยี่ จำกัด</w:t>
            </w:r>
          </w:p>
        </w:tc>
        <w:tc>
          <w:tcPr>
            <w:tcW w:w="1593" w:type="dxa"/>
            <w:shd w:val="clear" w:color="auto" w:fill="auto"/>
          </w:tcPr>
          <w:p w:rsidR="00FF1071" w:rsidRPr="00E55D53" w:rsidRDefault="00FF1071" w:rsidP="00665E62">
            <w:pPr>
              <w:tabs>
                <w:tab w:val="clear" w:pos="227"/>
                <w:tab w:val="left" w:pos="45"/>
              </w:tabs>
              <w:spacing w:line="240" w:lineRule="auto"/>
              <w:ind w:left="45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FF1071" w:rsidRPr="00E55D53" w:rsidRDefault="00B545B4" w:rsidP="00695F81">
            <w:pPr>
              <w:tabs>
                <w:tab w:val="clear" w:pos="227"/>
              </w:tabs>
              <w:spacing w:line="240" w:lineRule="auto"/>
              <w:ind w:left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เป็นบริษัทย่อยทางตรง</w:t>
            </w:r>
            <w:r w:rsidR="00FF1071" w:rsidRPr="00E55D53">
              <w:rPr>
                <w:rFonts w:ascii="Angsana New" w:hAnsi="Angsana New"/>
                <w:sz w:val="30"/>
                <w:szCs w:val="30"/>
                <w:cs/>
              </w:rPr>
              <w:t>ซึ่งบริษัทถือหุ้นร้อยละ</w:t>
            </w:r>
            <w:r w:rsidR="00AA5440">
              <w:rPr>
                <w:rFonts w:ascii="Angsana New" w:hAnsi="Angsana New"/>
                <w:sz w:val="30"/>
                <w:szCs w:val="30"/>
              </w:rPr>
              <w:t>99.99</w:t>
            </w:r>
            <w:r w:rsidR="00AA5440" w:rsidRPr="003329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F1071" w:rsidRPr="00E55D53">
              <w:rPr>
                <w:rFonts w:ascii="Angsana New" w:hAnsi="Angsana New"/>
                <w:sz w:val="30"/>
                <w:szCs w:val="30"/>
                <w:cs/>
              </w:rPr>
              <w:t xml:space="preserve">และมีกรรมการร่วมกันกับบริษัท </w:t>
            </w:r>
          </w:p>
        </w:tc>
      </w:tr>
      <w:tr w:rsidR="006F1533" w:rsidRPr="00E55D53" w:rsidTr="007749C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357" w:type="dxa"/>
            <w:shd w:val="clear" w:color="auto" w:fill="auto"/>
          </w:tcPr>
          <w:p w:rsidR="006F1533" w:rsidRPr="00472525" w:rsidRDefault="006F1533" w:rsidP="006F1533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472525">
              <w:rPr>
                <w:rFonts w:ascii="Times New Roman" w:hAnsi="Times New Roman" w:cs="Times New Roman"/>
                <w:sz w:val="22"/>
                <w:szCs w:val="22"/>
              </w:rPr>
              <w:t>Muramoto Asia Pte Ltd.</w:t>
            </w:r>
          </w:p>
        </w:tc>
        <w:tc>
          <w:tcPr>
            <w:tcW w:w="1593" w:type="dxa"/>
            <w:shd w:val="clear" w:color="auto" w:fill="auto"/>
          </w:tcPr>
          <w:p w:rsidR="006F1533" w:rsidRPr="00E55D53" w:rsidRDefault="006F1533" w:rsidP="006F1533">
            <w:pPr>
              <w:tabs>
                <w:tab w:val="clear" w:pos="227"/>
                <w:tab w:val="left" w:pos="45"/>
              </w:tabs>
              <w:spacing w:line="240" w:lineRule="auto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320" w:type="dxa"/>
            <w:shd w:val="clear" w:color="auto" w:fill="auto"/>
          </w:tcPr>
          <w:p w:rsidR="006F1533" w:rsidRPr="00E55D53" w:rsidRDefault="006F1533" w:rsidP="006F1533">
            <w:pPr>
              <w:tabs>
                <w:tab w:val="clear" w:pos="227"/>
              </w:tabs>
              <w:spacing w:line="240" w:lineRule="auto"/>
              <w:ind w:left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 xml:space="preserve">บริษัทใหญ่ในลำดับสูงสุดเป็นผู้ถือหุ้นรายใหญ่และมีกรรมการร่วมกันกับบริษัท  </w:t>
            </w:r>
          </w:p>
        </w:tc>
      </w:tr>
      <w:tr w:rsidR="006F1533" w:rsidRPr="00E55D53" w:rsidTr="007749C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357" w:type="dxa"/>
            <w:shd w:val="clear" w:color="auto" w:fill="auto"/>
          </w:tcPr>
          <w:p w:rsidR="006F1533" w:rsidRPr="00472525" w:rsidRDefault="006F1533" w:rsidP="006F1533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472525">
              <w:rPr>
                <w:rFonts w:ascii="Times New Roman" w:hAnsi="Times New Roman" w:cs="Times New Roman"/>
                <w:sz w:val="22"/>
                <w:szCs w:val="22"/>
              </w:rPr>
              <w:t>Muramoto USA Inc.</w:t>
            </w:r>
          </w:p>
        </w:tc>
        <w:tc>
          <w:tcPr>
            <w:tcW w:w="1593" w:type="dxa"/>
            <w:shd w:val="clear" w:color="auto" w:fill="auto"/>
          </w:tcPr>
          <w:p w:rsidR="006F1533" w:rsidRPr="00E55D53" w:rsidRDefault="006F1533" w:rsidP="006F1533">
            <w:pPr>
              <w:tabs>
                <w:tab w:val="clear" w:pos="227"/>
                <w:tab w:val="left" w:pos="45"/>
              </w:tabs>
              <w:spacing w:line="240" w:lineRule="auto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4320" w:type="dxa"/>
            <w:shd w:val="clear" w:color="auto" w:fill="auto"/>
          </w:tcPr>
          <w:p w:rsidR="006F1533" w:rsidRPr="00E55D53" w:rsidRDefault="006F1533" w:rsidP="006F1533">
            <w:pPr>
              <w:tabs>
                <w:tab w:val="clear" w:pos="227"/>
              </w:tabs>
              <w:spacing w:line="240" w:lineRule="auto"/>
              <w:ind w:left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 xml:space="preserve">บริษัทใหญ่ในลำดับสูงสุดเป็นผู้ถือหุ้นรายใหญ่และมีกรรมการร่วมกันกับบริษัท  </w:t>
            </w:r>
          </w:p>
        </w:tc>
      </w:tr>
      <w:tr w:rsidR="00BC6A8F" w:rsidRPr="00E55D53" w:rsidTr="007749C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357" w:type="dxa"/>
            <w:shd w:val="clear" w:color="auto" w:fill="auto"/>
          </w:tcPr>
          <w:p w:rsidR="00BC6A8F" w:rsidRPr="00E55D53" w:rsidRDefault="006F1533" w:rsidP="00665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72525">
              <w:rPr>
                <w:rFonts w:ascii="Times New Roman" w:hAnsi="Times New Roman" w:cs="Times New Roman"/>
                <w:sz w:val="22"/>
                <w:szCs w:val="22"/>
              </w:rPr>
              <w:t>Muramoto</w:t>
            </w:r>
            <w:r w:rsidRPr="00472525">
              <w:rPr>
                <w:rFonts w:ascii="Times New Roman" w:hAnsi="Times New Roman" w:cs="Times New Roman"/>
                <w:sz w:val="22"/>
                <w:szCs w:val="22"/>
                <w:cs/>
              </w:rPr>
              <w:t xml:space="preserve"> </w:t>
            </w:r>
            <w:r w:rsidRPr="00472525">
              <w:rPr>
                <w:rFonts w:ascii="Times New Roman" w:hAnsi="Times New Roman" w:cs="Times New Roman"/>
                <w:sz w:val="22"/>
                <w:szCs w:val="22"/>
              </w:rPr>
              <w:t>Manufacturing</w:t>
            </w:r>
            <w:r w:rsidRPr="00472525">
              <w:rPr>
                <w:rFonts w:ascii="Times New Roman" w:hAnsi="Times New Roman" w:cs="Times New Roman"/>
                <w:sz w:val="22"/>
                <w:szCs w:val="22"/>
                <w:cs/>
              </w:rPr>
              <w:t xml:space="preserve"> </w:t>
            </w:r>
            <w:r w:rsidRPr="00472525">
              <w:rPr>
                <w:rFonts w:ascii="Times New Roman" w:hAnsi="Times New Roman" w:cs="Times New Roman"/>
                <w:sz w:val="22"/>
                <w:szCs w:val="22"/>
              </w:rPr>
              <w:t>Europe S.R.O.</w:t>
            </w:r>
          </w:p>
        </w:tc>
        <w:tc>
          <w:tcPr>
            <w:tcW w:w="1593" w:type="dxa"/>
            <w:shd w:val="clear" w:color="auto" w:fill="auto"/>
          </w:tcPr>
          <w:p w:rsidR="00BC6A8F" w:rsidRPr="00E55D53" w:rsidRDefault="00BC6A8F" w:rsidP="00665E62">
            <w:pPr>
              <w:tabs>
                <w:tab w:val="clear" w:pos="227"/>
                <w:tab w:val="left" w:pos="45"/>
              </w:tabs>
              <w:spacing w:line="240" w:lineRule="auto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สาธารณรัฐเชค</w:t>
            </w:r>
          </w:p>
        </w:tc>
        <w:tc>
          <w:tcPr>
            <w:tcW w:w="4320" w:type="dxa"/>
            <w:shd w:val="clear" w:color="auto" w:fill="auto"/>
          </w:tcPr>
          <w:p w:rsidR="00BC6A8F" w:rsidRPr="00E55D53" w:rsidRDefault="00BC6A8F" w:rsidP="00AC2602">
            <w:pPr>
              <w:tabs>
                <w:tab w:val="clear" w:pos="227"/>
              </w:tabs>
              <w:spacing w:line="240" w:lineRule="auto"/>
              <w:ind w:left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 xml:space="preserve">บริษัทใหญ่ในลำดับสูงสุดเป็นผู้ถือหุ้นรายใหญ่และมีกรรมการร่วมกันกับบริษัท  </w:t>
            </w:r>
          </w:p>
        </w:tc>
      </w:tr>
      <w:tr w:rsidR="00FF1071" w:rsidRPr="00E55D53" w:rsidTr="007749C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357" w:type="dxa"/>
            <w:shd w:val="clear" w:color="auto" w:fill="auto"/>
          </w:tcPr>
          <w:p w:rsidR="00FF1071" w:rsidRPr="00E55D53" w:rsidRDefault="006F1533" w:rsidP="00695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72525">
              <w:rPr>
                <w:rFonts w:ascii="Times New Roman" w:hAnsi="Times New Roman" w:cs="Times New Roman"/>
                <w:sz w:val="22"/>
                <w:szCs w:val="22"/>
              </w:rPr>
              <w:t>Muramoto Audio-Visual</w:t>
            </w:r>
            <w:r w:rsidRPr="00472525">
              <w:rPr>
                <w:rFonts w:ascii="Times New Roman" w:hAnsi="Times New Roman" w:cs="Times New Roman"/>
                <w:sz w:val="22"/>
                <w:szCs w:val="22"/>
                <w:cs/>
              </w:rPr>
              <w:t xml:space="preserve"> </w:t>
            </w:r>
            <w:r w:rsidRPr="00472525">
              <w:rPr>
                <w:rFonts w:ascii="Times New Roman" w:hAnsi="Times New Roman" w:cs="Times New Roman"/>
                <w:sz w:val="22"/>
                <w:szCs w:val="22"/>
              </w:rPr>
              <w:t>Philippines Inc.</w:t>
            </w:r>
          </w:p>
        </w:tc>
        <w:tc>
          <w:tcPr>
            <w:tcW w:w="1593" w:type="dxa"/>
            <w:shd w:val="clear" w:color="auto" w:fill="auto"/>
          </w:tcPr>
          <w:p w:rsidR="00FF1071" w:rsidRPr="00E55D53" w:rsidRDefault="00FF1071" w:rsidP="00665E62">
            <w:pPr>
              <w:tabs>
                <w:tab w:val="clear" w:pos="227"/>
                <w:tab w:val="left" w:pos="45"/>
              </w:tabs>
              <w:spacing w:line="240" w:lineRule="auto"/>
              <w:ind w:left="45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4320" w:type="dxa"/>
            <w:shd w:val="clear" w:color="auto" w:fill="auto"/>
          </w:tcPr>
          <w:p w:rsidR="00FF1071" w:rsidRPr="00E55D53" w:rsidRDefault="00FF1071" w:rsidP="00695F81">
            <w:pPr>
              <w:tabs>
                <w:tab w:val="clear" w:pos="227"/>
              </w:tabs>
              <w:spacing w:line="240" w:lineRule="auto"/>
              <w:ind w:left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 xml:space="preserve">บริษัทใหญ่ในลำดับสูงสุดเป็นผู้ถือหุ้นรายใหญ่และมีกรรมการร่วมกันกับบริษัท  </w:t>
            </w:r>
          </w:p>
        </w:tc>
      </w:tr>
      <w:tr w:rsidR="007B633F" w:rsidRPr="00E55D53" w:rsidTr="007749C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357" w:type="dxa"/>
            <w:shd w:val="clear" w:color="auto" w:fill="auto"/>
          </w:tcPr>
          <w:p w:rsidR="007B633F" w:rsidRPr="00E55D53" w:rsidRDefault="006F1533" w:rsidP="00AC2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P.T. Muramoto </w:t>
            </w:r>
            <w:r w:rsidRPr="00472525">
              <w:rPr>
                <w:rFonts w:ascii="Times New Roman" w:hAnsi="Times New Roman" w:cs="Times New Roman"/>
                <w:sz w:val="22"/>
                <w:szCs w:val="22"/>
              </w:rPr>
              <w:t>Elecktronika</w:t>
            </w:r>
            <w:r w:rsidRPr="00472525">
              <w:rPr>
                <w:rFonts w:ascii="Times New Roman" w:hAnsi="Times New Roman" w:cs="Times New Roman"/>
                <w:sz w:val="22"/>
                <w:szCs w:val="22"/>
                <w:cs/>
              </w:rPr>
              <w:t xml:space="preserve"> </w:t>
            </w:r>
            <w:r w:rsidRPr="00472525">
              <w:rPr>
                <w:rFonts w:ascii="Times New Roman" w:hAnsi="Times New Roman" w:cs="Times New Roman"/>
                <w:sz w:val="22"/>
                <w:szCs w:val="22"/>
              </w:rPr>
              <w:t>Indonesia</w:t>
            </w:r>
          </w:p>
        </w:tc>
        <w:tc>
          <w:tcPr>
            <w:tcW w:w="1593" w:type="dxa"/>
            <w:shd w:val="clear" w:color="auto" w:fill="auto"/>
          </w:tcPr>
          <w:p w:rsidR="007B633F" w:rsidRPr="00E55D53" w:rsidRDefault="007B633F" w:rsidP="00665E62">
            <w:pPr>
              <w:tabs>
                <w:tab w:val="clear" w:pos="227"/>
                <w:tab w:val="left" w:pos="45"/>
              </w:tabs>
              <w:spacing w:line="240" w:lineRule="auto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320" w:type="dxa"/>
            <w:shd w:val="clear" w:color="auto" w:fill="auto"/>
          </w:tcPr>
          <w:p w:rsidR="007B633F" w:rsidRPr="00E55D53" w:rsidRDefault="007B633F" w:rsidP="00AC2602">
            <w:pPr>
              <w:tabs>
                <w:tab w:val="clear" w:pos="227"/>
              </w:tabs>
              <w:spacing w:line="240" w:lineRule="auto"/>
              <w:ind w:left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 xml:space="preserve">บริษัทใหญ่ในลำดับสูงสุดเป็นผู้ถือหุ้นรายใหญ่และมีกรรมการร่วมกันกับบริษัท  </w:t>
            </w:r>
          </w:p>
        </w:tc>
      </w:tr>
      <w:tr w:rsidR="00FD32B3" w:rsidRPr="00E55D53" w:rsidTr="007749C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357" w:type="dxa"/>
            <w:shd w:val="clear" w:color="auto" w:fill="auto"/>
          </w:tcPr>
          <w:p w:rsidR="00FD32B3" w:rsidRDefault="00FD32B3" w:rsidP="00AC2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Times New Roman" w:hAnsi="Times New Roman" w:cs="Times New Roman"/>
                <w:sz w:val="22"/>
                <w:szCs w:val="22"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93" w:type="dxa"/>
            <w:shd w:val="clear" w:color="auto" w:fill="auto"/>
          </w:tcPr>
          <w:p w:rsidR="00FD32B3" w:rsidRPr="00E55D53" w:rsidRDefault="00FD32B3" w:rsidP="00665E62">
            <w:pPr>
              <w:tabs>
                <w:tab w:val="clear" w:pos="227"/>
                <w:tab w:val="left" w:pos="45"/>
              </w:tabs>
              <w:spacing w:line="240" w:lineRule="auto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:rsidR="00FD32B3" w:rsidRPr="00E55D53" w:rsidRDefault="00FD32B3" w:rsidP="00285895">
            <w:pPr>
              <w:tabs>
                <w:tab w:val="clear" w:pos="227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</w:t>
            </w:r>
            <w:r w:rsidRPr="00E55D53">
              <w:rPr>
                <w:rFonts w:ascii="Angsana New" w:hAnsi="Angsana New"/>
                <w:b/>
                <w:sz w:val="30"/>
                <w:szCs w:val="30"/>
                <w:cs/>
              </w:rPr>
              <w:t>ทางอ้อม</w:t>
            </w:r>
            <w:r w:rsidRPr="00E55D53">
              <w:rPr>
                <w:rFonts w:ascii="Angsana New" w:hAnsi="Angsana New"/>
                <w:sz w:val="30"/>
                <w:szCs w:val="30"/>
                <w:cs/>
              </w:rPr>
              <w:t xml:space="preserve"> ทั้งนี้ รวมถึงกรรมการของกลุ่มบริษัท</w:t>
            </w:r>
            <w:r w:rsidRPr="00E55D53">
              <w:rPr>
                <w:rFonts w:ascii="Angsana New" w:hAnsi="Angsana New"/>
                <w:sz w:val="30"/>
                <w:szCs w:val="30"/>
              </w:rPr>
              <w:t>/</w:t>
            </w:r>
            <w:r w:rsidRPr="00E55D53">
              <w:rPr>
                <w:rFonts w:ascii="Angsana New" w:hAnsi="Angsana New"/>
                <w:sz w:val="30"/>
                <w:szCs w:val="30"/>
                <w:cs/>
              </w:rPr>
              <w:t>บริษัท (ไม่ว่าจะทำหน้าที่ในระดับบริหารหรือไม่)</w:t>
            </w:r>
          </w:p>
        </w:tc>
      </w:tr>
    </w:tbl>
    <w:p w:rsidR="00114774" w:rsidRDefault="00114774" w:rsidP="00E43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</w:p>
    <w:p w:rsidR="003B7869" w:rsidRPr="00E55D53" w:rsidRDefault="003B7869" w:rsidP="00114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244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E55D53">
        <w:rPr>
          <w:rFonts w:ascii="Angsana New" w:hAnsi="Angsana New"/>
          <w:sz w:val="30"/>
          <w:szCs w:val="30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:rsidR="003B7869" w:rsidRPr="00F90454" w:rsidRDefault="003B7869" w:rsidP="00E43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540" w:type="dxa"/>
        <w:tblLook w:val="04A0"/>
      </w:tblPr>
      <w:tblGrid>
        <w:gridCol w:w="3258"/>
        <w:gridCol w:w="6023"/>
      </w:tblGrid>
      <w:tr w:rsidR="003B7869" w:rsidRPr="00E55D53" w:rsidTr="009629AC">
        <w:tc>
          <w:tcPr>
            <w:tcW w:w="3258" w:type="dxa"/>
          </w:tcPr>
          <w:p w:rsidR="003B7869" w:rsidRPr="00E55D53" w:rsidRDefault="003B7869" w:rsidP="00114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0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  <w:r w:rsidR="001147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023" w:type="dxa"/>
          </w:tcPr>
          <w:p w:rsidR="003B7869" w:rsidRPr="00E55D53" w:rsidRDefault="003B7869" w:rsidP="0096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3B7869" w:rsidRPr="00E55D53" w:rsidTr="009629AC">
        <w:tc>
          <w:tcPr>
            <w:tcW w:w="3258" w:type="dxa"/>
          </w:tcPr>
          <w:p w:rsidR="003B7869" w:rsidRPr="00E55D53" w:rsidRDefault="003B7869" w:rsidP="00FD3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023" w:type="dxa"/>
          </w:tcPr>
          <w:p w:rsidR="003B7869" w:rsidRPr="00E55D53" w:rsidRDefault="001E7514" w:rsidP="0096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ต้นทุนบวกกำไรส่วนเพิ่ม</w:t>
            </w:r>
          </w:p>
        </w:tc>
      </w:tr>
      <w:tr w:rsidR="003B7869" w:rsidRPr="00E55D53" w:rsidTr="009629AC">
        <w:tc>
          <w:tcPr>
            <w:tcW w:w="3258" w:type="dxa"/>
          </w:tcPr>
          <w:p w:rsidR="003B7869" w:rsidRPr="00E55D53" w:rsidRDefault="003B7869" w:rsidP="0096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ซื้อสินค้าและสินทรัพย์ถาวร</w:t>
            </w:r>
          </w:p>
        </w:tc>
        <w:tc>
          <w:tcPr>
            <w:tcW w:w="6023" w:type="dxa"/>
          </w:tcPr>
          <w:p w:rsidR="003B7869" w:rsidRPr="00E55D53" w:rsidRDefault="003B7869" w:rsidP="0096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ราคาที่เทียบเคียงได้กับราคาที่ซื้อจากบุคคลภายนอก</w:t>
            </w:r>
          </w:p>
        </w:tc>
      </w:tr>
      <w:tr w:rsidR="00E97921" w:rsidRPr="00E55D53" w:rsidTr="009629AC">
        <w:tc>
          <w:tcPr>
            <w:tcW w:w="3258" w:type="dxa"/>
          </w:tcPr>
          <w:p w:rsidR="00E97921" w:rsidRPr="009629AC" w:rsidRDefault="00E97921" w:rsidP="00E9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hint="cs"/>
                <w:sz w:val="30"/>
                <w:szCs w:val="30"/>
              </w:rPr>
            </w:pPr>
            <w:r w:rsidRPr="009629AC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6023" w:type="dxa"/>
          </w:tcPr>
          <w:p w:rsidR="00E97921" w:rsidRPr="009629AC" w:rsidRDefault="00E97921" w:rsidP="00E9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29AC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>
              <w:rPr>
                <w:rFonts w:ascii="Angsana New" w:hAnsi="Angsana New"/>
                <w:sz w:val="30"/>
                <w:szCs w:val="30"/>
              </w:rPr>
              <w:t>0.75</w:t>
            </w:r>
            <w:r w:rsidRPr="009629AC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ของยอดขายรวม</w:t>
            </w:r>
          </w:p>
        </w:tc>
      </w:tr>
      <w:tr w:rsidR="00E97921" w:rsidRPr="00E55D53" w:rsidTr="009629AC">
        <w:tc>
          <w:tcPr>
            <w:tcW w:w="3258" w:type="dxa"/>
          </w:tcPr>
          <w:p w:rsidR="00E97921" w:rsidRPr="00E55D53" w:rsidRDefault="00E97921" w:rsidP="00E9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ค่าธรรมเนียมทางเทคนิค</w:t>
            </w:r>
          </w:p>
        </w:tc>
        <w:tc>
          <w:tcPr>
            <w:tcW w:w="6023" w:type="dxa"/>
          </w:tcPr>
          <w:p w:rsidR="00E97921" w:rsidRPr="00E55D53" w:rsidRDefault="00E97921" w:rsidP="00E9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E97921" w:rsidRPr="00E55D53" w:rsidTr="00AE1D6F">
        <w:tc>
          <w:tcPr>
            <w:tcW w:w="3258" w:type="dxa"/>
          </w:tcPr>
          <w:p w:rsidR="00E97921" w:rsidRPr="00E55D53" w:rsidRDefault="00E97921" w:rsidP="00E9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023" w:type="dxa"/>
          </w:tcPr>
          <w:p w:rsidR="00E97921" w:rsidRPr="00E55D53" w:rsidRDefault="00E97921" w:rsidP="00E9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อัตราที่เทียบเคียงได้กับอัตราตลาด</w:t>
            </w:r>
          </w:p>
        </w:tc>
      </w:tr>
      <w:tr w:rsidR="00E97921" w:rsidRPr="00E55D53" w:rsidTr="00AE1D6F">
        <w:tc>
          <w:tcPr>
            <w:tcW w:w="3258" w:type="dxa"/>
          </w:tcPr>
          <w:p w:rsidR="00E97921" w:rsidRPr="00E55D53" w:rsidRDefault="00E97921" w:rsidP="00E9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6023" w:type="dxa"/>
          </w:tcPr>
          <w:p w:rsidR="00E97921" w:rsidRPr="00E55D53" w:rsidRDefault="00E97921" w:rsidP="00E9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E97921" w:rsidRPr="00E55D53" w:rsidTr="009629AC">
        <w:tc>
          <w:tcPr>
            <w:tcW w:w="3258" w:type="dxa"/>
          </w:tcPr>
          <w:p w:rsidR="00E97921" w:rsidRPr="00E55D53" w:rsidRDefault="00E97921" w:rsidP="00E9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23" w:type="dxa"/>
          </w:tcPr>
          <w:p w:rsidR="00E97921" w:rsidRPr="00E55D53" w:rsidRDefault="00E97921" w:rsidP="00E97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</w:tbl>
    <w:p w:rsidR="00383A0C" w:rsidRDefault="00383A0C" w:rsidP="009E3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F90454" w:rsidRDefault="0098049B" w:rsidP="009E3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รายการที่สำคัญกับ</w:t>
      </w:r>
      <w:r w:rsidR="002501EC" w:rsidRPr="00E55D53">
        <w:rPr>
          <w:rFonts w:ascii="Angsana New" w:hAnsi="Angsana New"/>
          <w:sz w:val="30"/>
          <w:szCs w:val="30"/>
          <w:cs/>
        </w:rPr>
        <w:t xml:space="preserve">กิจการที่เกี่ยวข้องกันสำหรับแต่ละปีสิ้นสุดวันที่ </w:t>
      </w:r>
      <w:r w:rsidR="00D57614">
        <w:rPr>
          <w:rFonts w:ascii="Angsana New" w:hAnsi="Angsana New"/>
          <w:sz w:val="30"/>
          <w:szCs w:val="30"/>
        </w:rPr>
        <w:t>30</w:t>
      </w:r>
      <w:r w:rsidR="002501EC" w:rsidRPr="00E55D53">
        <w:rPr>
          <w:rFonts w:ascii="Angsana New" w:hAnsi="Angsana New"/>
          <w:sz w:val="30"/>
          <w:szCs w:val="30"/>
        </w:rPr>
        <w:t xml:space="preserve"> </w:t>
      </w:r>
      <w:r w:rsidR="002501EC" w:rsidRPr="00E55D53">
        <w:rPr>
          <w:rFonts w:ascii="Angsana New" w:hAnsi="Angsana New"/>
          <w:sz w:val="30"/>
          <w:szCs w:val="30"/>
          <w:cs/>
        </w:rPr>
        <w:t>กันยายน</w:t>
      </w:r>
      <w:r w:rsidR="002501EC" w:rsidRPr="00E55D53">
        <w:rPr>
          <w:rFonts w:ascii="Angsana New" w:hAnsi="Angsana New"/>
          <w:sz w:val="30"/>
          <w:szCs w:val="30"/>
        </w:rPr>
        <w:t xml:space="preserve"> </w:t>
      </w:r>
      <w:r w:rsidR="002501EC" w:rsidRPr="00E55D53">
        <w:rPr>
          <w:rFonts w:ascii="Angsana New" w:hAnsi="Angsana New"/>
          <w:sz w:val="30"/>
          <w:szCs w:val="30"/>
          <w:cs/>
        </w:rPr>
        <w:t xml:space="preserve">สรุปได้ดังนี้  </w:t>
      </w:r>
    </w:p>
    <w:p w:rsidR="00652C00" w:rsidRDefault="002501EC" w:rsidP="009E3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E55D53">
        <w:rPr>
          <w:rFonts w:ascii="Angsana New" w:hAnsi="Angsana New"/>
          <w:sz w:val="30"/>
          <w:szCs w:val="30"/>
          <w:cs/>
        </w:rPr>
        <w:t xml:space="preserve"> </w:t>
      </w:r>
    </w:p>
    <w:tbl>
      <w:tblPr>
        <w:tblpPr w:leftFromText="180" w:rightFromText="180" w:vertAnchor="text" w:horzAnchor="margin" w:tblpXSpec="right" w:tblpY="85"/>
        <w:tblW w:w="9245" w:type="dxa"/>
        <w:tblLayout w:type="fixed"/>
        <w:tblLook w:val="0000"/>
      </w:tblPr>
      <w:tblGrid>
        <w:gridCol w:w="4145"/>
        <w:gridCol w:w="1081"/>
        <w:gridCol w:w="243"/>
        <w:gridCol w:w="27"/>
        <w:gridCol w:w="1043"/>
        <w:gridCol w:w="22"/>
        <w:gridCol w:w="218"/>
        <w:gridCol w:w="22"/>
        <w:gridCol w:w="1094"/>
        <w:gridCol w:w="23"/>
        <w:gridCol w:w="218"/>
        <w:gridCol w:w="27"/>
        <w:gridCol w:w="1082"/>
      </w:tblGrid>
      <w:tr w:rsidR="005D1808" w:rsidRPr="00E55D53" w:rsidTr="00D32261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145" w:type="dxa"/>
          </w:tcPr>
          <w:p w:rsidR="005D1808" w:rsidRPr="00E55D53" w:rsidRDefault="005D1808" w:rsidP="009E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4" w:type="dxa"/>
            <w:gridSpan w:val="4"/>
          </w:tcPr>
          <w:p w:rsidR="005D1808" w:rsidRPr="00E55D53" w:rsidRDefault="005D1808" w:rsidP="009E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gridSpan w:val="2"/>
          </w:tcPr>
          <w:p w:rsidR="005D1808" w:rsidRPr="00E55D53" w:rsidRDefault="005D1808" w:rsidP="009E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66" w:type="dxa"/>
            <w:gridSpan w:val="6"/>
          </w:tcPr>
          <w:p w:rsidR="005D1808" w:rsidRPr="00E55D53" w:rsidRDefault="005D1808" w:rsidP="009E3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2261" w:rsidRPr="0033291C" w:rsidTr="00D32261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145" w:type="dxa"/>
          </w:tcPr>
          <w:p w:rsidR="00D32261" w:rsidRPr="0098049B" w:rsidRDefault="0098049B" w:rsidP="00D3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 30 กันยายน</w:t>
            </w:r>
          </w:p>
        </w:tc>
        <w:tc>
          <w:tcPr>
            <w:tcW w:w="1081" w:type="dxa"/>
          </w:tcPr>
          <w:p w:rsidR="00D32261" w:rsidRPr="0033291C" w:rsidRDefault="00D32261" w:rsidP="00D3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25</w:t>
            </w:r>
            <w:r w:rsidR="00483633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43" w:type="dxa"/>
          </w:tcPr>
          <w:p w:rsidR="00D32261" w:rsidRPr="0033291C" w:rsidRDefault="00D32261" w:rsidP="00D3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gridSpan w:val="2"/>
          </w:tcPr>
          <w:p w:rsidR="00D32261" w:rsidRPr="0033291C" w:rsidRDefault="00D32261" w:rsidP="00D3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255</w:t>
            </w:r>
            <w:r w:rsidR="00483633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40" w:type="dxa"/>
            <w:gridSpan w:val="2"/>
          </w:tcPr>
          <w:p w:rsidR="00D32261" w:rsidRPr="0033291C" w:rsidRDefault="00D32261" w:rsidP="00D3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" w:type="dxa"/>
            <w:gridSpan w:val="2"/>
          </w:tcPr>
          <w:p w:rsidR="00D32261" w:rsidRPr="0033291C" w:rsidRDefault="00D32261" w:rsidP="00D3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25</w:t>
            </w:r>
            <w:r w:rsidR="00483633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41" w:type="dxa"/>
            <w:gridSpan w:val="2"/>
          </w:tcPr>
          <w:p w:rsidR="00D32261" w:rsidRPr="0033291C" w:rsidRDefault="00D32261" w:rsidP="00D3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gridSpan w:val="2"/>
          </w:tcPr>
          <w:p w:rsidR="00D32261" w:rsidRPr="0033291C" w:rsidRDefault="00D32261" w:rsidP="00D3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255</w:t>
            </w:r>
            <w:r w:rsidR="00483633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D32261" w:rsidRPr="00E55D53" w:rsidTr="00D32261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145" w:type="dxa"/>
          </w:tcPr>
          <w:p w:rsidR="00D32261" w:rsidRPr="00E55D53" w:rsidRDefault="00D32261" w:rsidP="00D3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0" w:type="dxa"/>
            <w:gridSpan w:val="12"/>
          </w:tcPr>
          <w:p w:rsidR="00D32261" w:rsidRPr="00E55D53" w:rsidRDefault="00383A0C" w:rsidP="00383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63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  <w:r w:rsidR="00D32261" w:rsidRPr="00E55D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2261" w:rsidRPr="00E55D53" w:rsidTr="00D32261">
        <w:tblPrEx>
          <w:tblCellMar>
            <w:top w:w="0" w:type="dxa"/>
            <w:bottom w:w="0" w:type="dxa"/>
          </w:tblCellMar>
        </w:tblPrEx>
        <w:tc>
          <w:tcPr>
            <w:tcW w:w="4145" w:type="dxa"/>
          </w:tcPr>
          <w:p w:rsidR="00D32261" w:rsidRPr="00E55D53" w:rsidRDefault="00D32261" w:rsidP="00D3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1" w:type="dxa"/>
          </w:tcPr>
          <w:p w:rsidR="00D32261" w:rsidRPr="00E55D53" w:rsidRDefault="00D32261" w:rsidP="00D3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D32261" w:rsidRPr="00E55D53" w:rsidRDefault="00D32261" w:rsidP="00D3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gridSpan w:val="2"/>
          </w:tcPr>
          <w:p w:rsidR="00D32261" w:rsidRPr="00E55D53" w:rsidRDefault="00D32261" w:rsidP="00D3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gridSpan w:val="2"/>
          </w:tcPr>
          <w:p w:rsidR="00D32261" w:rsidRPr="00E55D53" w:rsidRDefault="00D32261" w:rsidP="00D3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gridSpan w:val="2"/>
          </w:tcPr>
          <w:p w:rsidR="00D32261" w:rsidRPr="00E55D53" w:rsidRDefault="00D32261" w:rsidP="00D3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D32261" w:rsidRPr="00E55D53" w:rsidRDefault="00D32261" w:rsidP="00D3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D32261" w:rsidRPr="00E55D53" w:rsidRDefault="00D32261" w:rsidP="00D3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3633" w:rsidRPr="00E55D53" w:rsidTr="00D32261">
        <w:tblPrEx>
          <w:tblCellMar>
            <w:top w:w="0" w:type="dxa"/>
            <w:bottom w:w="0" w:type="dxa"/>
          </w:tblCellMar>
        </w:tblPrEx>
        <w:tc>
          <w:tcPr>
            <w:tcW w:w="4145" w:type="dxa"/>
          </w:tcPr>
          <w:p w:rsidR="00483633" w:rsidRPr="00E55D53" w:rsidRDefault="00483633" w:rsidP="0048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1" w:type="dxa"/>
          </w:tcPr>
          <w:p w:rsidR="00483633" w:rsidRPr="00E55D53" w:rsidRDefault="006F6995" w:rsidP="0048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1,025,239</w:t>
            </w:r>
          </w:p>
        </w:tc>
        <w:tc>
          <w:tcPr>
            <w:tcW w:w="270" w:type="dxa"/>
            <w:gridSpan w:val="2"/>
          </w:tcPr>
          <w:p w:rsidR="00483633" w:rsidRPr="00E55D53" w:rsidRDefault="00483633" w:rsidP="0048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gridSpan w:val="2"/>
          </w:tcPr>
          <w:p w:rsidR="00483633" w:rsidRPr="00E55D53" w:rsidRDefault="00483633" w:rsidP="0048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556,648</w:t>
            </w:r>
          </w:p>
        </w:tc>
        <w:tc>
          <w:tcPr>
            <w:tcW w:w="240" w:type="dxa"/>
            <w:gridSpan w:val="2"/>
          </w:tcPr>
          <w:p w:rsidR="00483633" w:rsidRPr="00E55D53" w:rsidRDefault="00483633" w:rsidP="0048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gridSpan w:val="2"/>
          </w:tcPr>
          <w:p w:rsidR="00483633" w:rsidRPr="00E55D53" w:rsidRDefault="006F6995" w:rsidP="0048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175</w:t>
            </w:r>
            <w:r>
              <w:rPr>
                <w:rFonts w:ascii="Angsana New" w:hAnsi="Angsana New"/>
                <w:sz w:val="30"/>
                <w:szCs w:val="30"/>
              </w:rPr>
              <w:t>,532</w:t>
            </w:r>
          </w:p>
        </w:tc>
        <w:tc>
          <w:tcPr>
            <w:tcW w:w="245" w:type="dxa"/>
            <w:gridSpan w:val="2"/>
          </w:tcPr>
          <w:p w:rsidR="00483633" w:rsidRPr="00E55D53" w:rsidRDefault="00483633" w:rsidP="0048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483633" w:rsidRPr="00E55D53" w:rsidRDefault="00483633" w:rsidP="0048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96412">
              <w:rPr>
                <w:rFonts w:ascii="Angsana New" w:hAnsi="Angsana New"/>
                <w:sz w:val="30"/>
                <w:szCs w:val="30"/>
              </w:rPr>
              <w:t>219,374</w:t>
            </w:r>
          </w:p>
        </w:tc>
      </w:tr>
      <w:tr w:rsidR="00483633" w:rsidRPr="00856936" w:rsidTr="00D32261">
        <w:tblPrEx>
          <w:tblCellMar>
            <w:top w:w="0" w:type="dxa"/>
            <w:bottom w:w="0" w:type="dxa"/>
          </w:tblCellMar>
        </w:tblPrEx>
        <w:tc>
          <w:tcPr>
            <w:tcW w:w="4145" w:type="dxa"/>
          </w:tcPr>
          <w:p w:rsidR="00483633" w:rsidRPr="00E55D53" w:rsidRDefault="00483633" w:rsidP="0048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ซื้อสินค้าและสินทรัพย์ถาวร</w:t>
            </w:r>
          </w:p>
        </w:tc>
        <w:tc>
          <w:tcPr>
            <w:tcW w:w="1081" w:type="dxa"/>
          </w:tcPr>
          <w:p w:rsidR="00483633" w:rsidRPr="00F438A3" w:rsidRDefault="006F6995" w:rsidP="0048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241,846</w:t>
            </w:r>
          </w:p>
        </w:tc>
        <w:tc>
          <w:tcPr>
            <w:tcW w:w="270" w:type="dxa"/>
            <w:gridSpan w:val="2"/>
          </w:tcPr>
          <w:p w:rsidR="00483633" w:rsidRPr="00E55D53" w:rsidRDefault="00483633" w:rsidP="0048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gridSpan w:val="2"/>
          </w:tcPr>
          <w:p w:rsidR="00483633" w:rsidRPr="00F438A3" w:rsidRDefault="00483633" w:rsidP="0048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452,168</w:t>
            </w:r>
          </w:p>
        </w:tc>
        <w:tc>
          <w:tcPr>
            <w:tcW w:w="240" w:type="dxa"/>
            <w:gridSpan w:val="2"/>
          </w:tcPr>
          <w:p w:rsidR="00483633" w:rsidRPr="00E55D53" w:rsidRDefault="00483633" w:rsidP="0048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gridSpan w:val="2"/>
          </w:tcPr>
          <w:p w:rsidR="00483633" w:rsidRPr="00296412" w:rsidRDefault="006F6995" w:rsidP="0048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228,892</w:t>
            </w:r>
          </w:p>
        </w:tc>
        <w:tc>
          <w:tcPr>
            <w:tcW w:w="245" w:type="dxa"/>
            <w:gridSpan w:val="2"/>
          </w:tcPr>
          <w:p w:rsidR="00483633" w:rsidRPr="00E55D53" w:rsidRDefault="00483633" w:rsidP="0048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483633" w:rsidRPr="00296412" w:rsidRDefault="00483633" w:rsidP="0048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 w:rsidRPr="00296412">
              <w:rPr>
                <w:rFonts w:ascii="Angsana New" w:hAnsi="Angsana New"/>
                <w:sz w:val="30"/>
                <w:szCs w:val="30"/>
              </w:rPr>
              <w:t>443,700</w:t>
            </w:r>
          </w:p>
        </w:tc>
      </w:tr>
      <w:tr w:rsidR="00483633" w:rsidRPr="00856936" w:rsidTr="00D32261">
        <w:tblPrEx>
          <w:tblCellMar>
            <w:top w:w="0" w:type="dxa"/>
            <w:bottom w:w="0" w:type="dxa"/>
          </w:tblCellMar>
        </w:tblPrEx>
        <w:tc>
          <w:tcPr>
            <w:tcW w:w="4145" w:type="dxa"/>
          </w:tcPr>
          <w:p w:rsidR="00483633" w:rsidRPr="00E55D53" w:rsidRDefault="00483633" w:rsidP="0048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hint="cs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1081" w:type="dxa"/>
          </w:tcPr>
          <w:p w:rsidR="00483633" w:rsidRPr="00F438A3" w:rsidRDefault="006F6995" w:rsidP="0048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121,965</w:t>
            </w:r>
          </w:p>
        </w:tc>
        <w:tc>
          <w:tcPr>
            <w:tcW w:w="270" w:type="dxa"/>
            <w:gridSpan w:val="2"/>
          </w:tcPr>
          <w:p w:rsidR="00483633" w:rsidRPr="00E55D53" w:rsidRDefault="00483633" w:rsidP="0048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gridSpan w:val="2"/>
          </w:tcPr>
          <w:p w:rsidR="00483633" w:rsidRPr="00F438A3" w:rsidRDefault="00483633" w:rsidP="0048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143,008</w:t>
            </w:r>
          </w:p>
        </w:tc>
        <w:tc>
          <w:tcPr>
            <w:tcW w:w="240" w:type="dxa"/>
            <w:gridSpan w:val="2"/>
          </w:tcPr>
          <w:p w:rsidR="00483633" w:rsidRPr="00E55D53" w:rsidRDefault="00483633" w:rsidP="0048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gridSpan w:val="2"/>
          </w:tcPr>
          <w:p w:rsidR="00483633" w:rsidRPr="00296412" w:rsidRDefault="006F6995" w:rsidP="0048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113,533</w:t>
            </w:r>
          </w:p>
        </w:tc>
        <w:tc>
          <w:tcPr>
            <w:tcW w:w="245" w:type="dxa"/>
            <w:gridSpan w:val="2"/>
          </w:tcPr>
          <w:p w:rsidR="00483633" w:rsidRPr="00E55D53" w:rsidRDefault="00483633" w:rsidP="0048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483633" w:rsidRPr="00296412" w:rsidRDefault="00483633" w:rsidP="0048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 w:rsidRPr="00296412">
              <w:rPr>
                <w:rFonts w:ascii="Angsana New" w:hAnsi="Angsana New"/>
                <w:sz w:val="30"/>
                <w:szCs w:val="30"/>
              </w:rPr>
              <w:t>138,055</w:t>
            </w:r>
          </w:p>
        </w:tc>
      </w:tr>
      <w:tr w:rsidR="00483633" w:rsidRPr="00856936" w:rsidTr="00D32261">
        <w:tblPrEx>
          <w:tblCellMar>
            <w:top w:w="0" w:type="dxa"/>
            <w:bottom w:w="0" w:type="dxa"/>
          </w:tblCellMar>
        </w:tblPrEx>
        <w:tc>
          <w:tcPr>
            <w:tcW w:w="4145" w:type="dxa"/>
          </w:tcPr>
          <w:p w:rsidR="00483633" w:rsidRPr="00E55D53" w:rsidRDefault="00483633" w:rsidP="0048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ค่าธรรมเนียมทางเทคนิค</w:t>
            </w:r>
          </w:p>
        </w:tc>
        <w:tc>
          <w:tcPr>
            <w:tcW w:w="1081" w:type="dxa"/>
          </w:tcPr>
          <w:p w:rsidR="00483633" w:rsidRPr="00F438A3" w:rsidRDefault="006F6995" w:rsidP="0048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6,414</w:t>
            </w:r>
          </w:p>
        </w:tc>
        <w:tc>
          <w:tcPr>
            <w:tcW w:w="270" w:type="dxa"/>
            <w:gridSpan w:val="2"/>
          </w:tcPr>
          <w:p w:rsidR="00483633" w:rsidRPr="00E55D53" w:rsidRDefault="00483633" w:rsidP="0048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gridSpan w:val="2"/>
          </w:tcPr>
          <w:p w:rsidR="00483633" w:rsidRPr="00F438A3" w:rsidRDefault="00483633" w:rsidP="0048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4,508</w:t>
            </w:r>
          </w:p>
        </w:tc>
        <w:tc>
          <w:tcPr>
            <w:tcW w:w="240" w:type="dxa"/>
            <w:gridSpan w:val="2"/>
          </w:tcPr>
          <w:p w:rsidR="00483633" w:rsidRPr="00E55D53" w:rsidRDefault="00483633" w:rsidP="0048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gridSpan w:val="2"/>
          </w:tcPr>
          <w:p w:rsidR="00483633" w:rsidRPr="00296412" w:rsidRDefault="006F6995" w:rsidP="0048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5,513</w:t>
            </w:r>
          </w:p>
        </w:tc>
        <w:tc>
          <w:tcPr>
            <w:tcW w:w="245" w:type="dxa"/>
            <w:gridSpan w:val="2"/>
          </w:tcPr>
          <w:p w:rsidR="00483633" w:rsidRPr="00E55D53" w:rsidRDefault="00483633" w:rsidP="0048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483633" w:rsidRPr="00296412" w:rsidRDefault="00483633" w:rsidP="0048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 w:rsidRPr="00296412">
              <w:rPr>
                <w:rFonts w:ascii="Angsana New" w:hAnsi="Angsana New"/>
                <w:sz w:val="30"/>
                <w:szCs w:val="30"/>
              </w:rPr>
              <w:t>4,419</w:t>
            </w:r>
          </w:p>
        </w:tc>
      </w:tr>
      <w:tr w:rsidR="00483633" w:rsidRPr="00856936" w:rsidTr="00D32261">
        <w:tblPrEx>
          <w:tblCellMar>
            <w:top w:w="0" w:type="dxa"/>
            <w:bottom w:w="0" w:type="dxa"/>
          </w:tblCellMar>
        </w:tblPrEx>
        <w:tc>
          <w:tcPr>
            <w:tcW w:w="4145" w:type="dxa"/>
          </w:tcPr>
          <w:p w:rsidR="00483633" w:rsidRPr="00E55D53" w:rsidRDefault="00483633" w:rsidP="0048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1" w:type="dxa"/>
          </w:tcPr>
          <w:p w:rsidR="00483633" w:rsidRPr="00F438A3" w:rsidRDefault="006F6995" w:rsidP="0048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1,983</w:t>
            </w:r>
          </w:p>
        </w:tc>
        <w:tc>
          <w:tcPr>
            <w:tcW w:w="270" w:type="dxa"/>
            <w:gridSpan w:val="2"/>
          </w:tcPr>
          <w:p w:rsidR="00483633" w:rsidRPr="00E55D53" w:rsidRDefault="00483633" w:rsidP="0048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gridSpan w:val="2"/>
          </w:tcPr>
          <w:p w:rsidR="00483633" w:rsidRPr="00F438A3" w:rsidRDefault="00483633" w:rsidP="0048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1,870</w:t>
            </w:r>
          </w:p>
        </w:tc>
        <w:tc>
          <w:tcPr>
            <w:tcW w:w="240" w:type="dxa"/>
            <w:gridSpan w:val="2"/>
          </w:tcPr>
          <w:p w:rsidR="00483633" w:rsidRPr="00E55D53" w:rsidRDefault="00483633" w:rsidP="0048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gridSpan w:val="2"/>
          </w:tcPr>
          <w:p w:rsidR="00483633" w:rsidRPr="00296412" w:rsidRDefault="006F6995" w:rsidP="0048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1,804</w:t>
            </w:r>
          </w:p>
        </w:tc>
        <w:tc>
          <w:tcPr>
            <w:tcW w:w="245" w:type="dxa"/>
            <w:gridSpan w:val="2"/>
          </w:tcPr>
          <w:p w:rsidR="00483633" w:rsidRPr="00E55D53" w:rsidRDefault="00483633" w:rsidP="0048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483633" w:rsidRPr="00296412" w:rsidRDefault="00483633" w:rsidP="0048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 w:rsidRPr="00296412">
              <w:rPr>
                <w:rFonts w:ascii="Angsana New" w:hAnsi="Angsana New"/>
                <w:sz w:val="30"/>
                <w:szCs w:val="30"/>
              </w:rPr>
              <w:t>1,560</w:t>
            </w:r>
          </w:p>
        </w:tc>
      </w:tr>
    </w:tbl>
    <w:p w:rsidR="005D1808" w:rsidRPr="00E0276A" w:rsidRDefault="005D1808" w:rsidP="00E43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10"/>
          <w:szCs w:val="10"/>
        </w:rPr>
      </w:pPr>
    </w:p>
    <w:tbl>
      <w:tblPr>
        <w:tblpPr w:leftFromText="180" w:rightFromText="180" w:vertAnchor="text" w:horzAnchor="margin" w:tblpXSpec="right" w:tblpY="85"/>
        <w:tblW w:w="9245" w:type="dxa"/>
        <w:tblLayout w:type="fixed"/>
        <w:tblLook w:val="0000"/>
      </w:tblPr>
      <w:tblGrid>
        <w:gridCol w:w="4140"/>
        <w:gridCol w:w="1079"/>
        <w:gridCol w:w="270"/>
        <w:gridCol w:w="1064"/>
        <w:gridCol w:w="240"/>
        <w:gridCol w:w="1116"/>
        <w:gridCol w:w="236"/>
        <w:gridCol w:w="1100"/>
      </w:tblGrid>
      <w:tr w:rsidR="00D32261" w:rsidRPr="00E55D53" w:rsidTr="004D5A35">
        <w:tblPrEx>
          <w:tblCellMar>
            <w:top w:w="0" w:type="dxa"/>
            <w:bottom w:w="0" w:type="dxa"/>
          </w:tblCellMar>
        </w:tblPrEx>
        <w:tc>
          <w:tcPr>
            <w:tcW w:w="4140" w:type="dxa"/>
          </w:tcPr>
          <w:p w:rsidR="00D32261" w:rsidRPr="00E55D53" w:rsidRDefault="00D32261" w:rsidP="00D3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9" w:type="dxa"/>
          </w:tcPr>
          <w:p w:rsidR="00D32261" w:rsidRPr="00E55D53" w:rsidRDefault="00D32261" w:rsidP="00D3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32261" w:rsidRPr="00E55D53" w:rsidRDefault="00D32261" w:rsidP="00D3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D32261" w:rsidRPr="00E55D53" w:rsidRDefault="00D32261" w:rsidP="00D3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D32261" w:rsidRPr="00E55D53" w:rsidRDefault="00D32261" w:rsidP="00D3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D32261" w:rsidRPr="00E55D53" w:rsidRDefault="00D32261" w:rsidP="00D3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D32261" w:rsidRPr="00E55D53" w:rsidRDefault="00D32261" w:rsidP="00D3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D32261" w:rsidRPr="00E55D53" w:rsidRDefault="00D32261" w:rsidP="00D3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F6995" w:rsidRPr="00E55D53" w:rsidTr="004D5A35">
        <w:tblPrEx>
          <w:tblCellMar>
            <w:top w:w="0" w:type="dxa"/>
            <w:bottom w:w="0" w:type="dxa"/>
          </w:tblCellMar>
        </w:tblPrEx>
        <w:tc>
          <w:tcPr>
            <w:tcW w:w="4140" w:type="dxa"/>
          </w:tcPr>
          <w:p w:rsidR="006F6995" w:rsidRPr="00E55D53" w:rsidRDefault="006F6995" w:rsidP="006F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79" w:type="dxa"/>
          </w:tcPr>
          <w:p w:rsidR="006F6995" w:rsidRPr="00E55D53" w:rsidRDefault="006F6995" w:rsidP="006F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635B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6995" w:rsidRPr="00E55D53" w:rsidRDefault="006F6995" w:rsidP="006F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6F6995" w:rsidRPr="00E55D53" w:rsidRDefault="006F6995" w:rsidP="006F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635B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="006F6995" w:rsidRPr="00E55D53" w:rsidRDefault="006F6995" w:rsidP="006F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6F6995" w:rsidRPr="00E55D53" w:rsidRDefault="006F6995" w:rsidP="006F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422,102</w:t>
            </w:r>
          </w:p>
        </w:tc>
        <w:tc>
          <w:tcPr>
            <w:tcW w:w="236" w:type="dxa"/>
          </w:tcPr>
          <w:p w:rsidR="006F6995" w:rsidRPr="00E55D53" w:rsidRDefault="006F6995" w:rsidP="006F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6F6995" w:rsidRPr="00E55D53" w:rsidRDefault="006F6995" w:rsidP="006F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96412">
              <w:rPr>
                <w:rFonts w:ascii="Angsana New" w:hAnsi="Angsana New"/>
                <w:sz w:val="30"/>
                <w:szCs w:val="30"/>
              </w:rPr>
              <w:t>183,688</w:t>
            </w:r>
          </w:p>
        </w:tc>
      </w:tr>
      <w:tr w:rsidR="006F6995" w:rsidRPr="00E55D53" w:rsidTr="004D5A35">
        <w:tblPrEx>
          <w:tblCellMar>
            <w:top w:w="0" w:type="dxa"/>
            <w:bottom w:w="0" w:type="dxa"/>
          </w:tblCellMar>
        </w:tblPrEx>
        <w:tc>
          <w:tcPr>
            <w:tcW w:w="4140" w:type="dxa"/>
          </w:tcPr>
          <w:p w:rsidR="006F6995" w:rsidRPr="00E55D53" w:rsidRDefault="006F6995" w:rsidP="006F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และสินทรัพย์ถาวร</w:t>
            </w:r>
          </w:p>
        </w:tc>
        <w:tc>
          <w:tcPr>
            <w:tcW w:w="1079" w:type="dxa"/>
          </w:tcPr>
          <w:p w:rsidR="006F6995" w:rsidRPr="00635B38" w:rsidRDefault="006F6995" w:rsidP="006F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 w:rsidRPr="00635B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6995" w:rsidRPr="00635B38" w:rsidRDefault="006F6995" w:rsidP="006F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6F6995" w:rsidRPr="00635B38" w:rsidRDefault="006F6995" w:rsidP="006F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 w:rsidRPr="00635B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="006F6995" w:rsidRPr="00E55D53" w:rsidRDefault="006F6995" w:rsidP="006F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:rsidR="006F6995" w:rsidRPr="00296412" w:rsidRDefault="006F6995" w:rsidP="006F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26,337</w:t>
            </w:r>
          </w:p>
        </w:tc>
        <w:tc>
          <w:tcPr>
            <w:tcW w:w="236" w:type="dxa"/>
          </w:tcPr>
          <w:p w:rsidR="006F6995" w:rsidRPr="00E55D53" w:rsidRDefault="006F6995" w:rsidP="006F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</w:tcPr>
          <w:p w:rsidR="006F6995" w:rsidRPr="00296412" w:rsidRDefault="006F6995" w:rsidP="006F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96412">
              <w:rPr>
                <w:rFonts w:ascii="Angsana New" w:hAnsi="Angsana New"/>
                <w:sz w:val="30"/>
                <w:szCs w:val="30"/>
              </w:rPr>
              <w:t>29,618</w:t>
            </w:r>
          </w:p>
        </w:tc>
      </w:tr>
      <w:tr w:rsidR="006F6995" w:rsidRPr="00E55D53" w:rsidTr="004D5A35">
        <w:tblPrEx>
          <w:tblCellMar>
            <w:top w:w="0" w:type="dxa"/>
            <w:bottom w:w="0" w:type="dxa"/>
          </w:tblCellMar>
        </w:tblPrEx>
        <w:tc>
          <w:tcPr>
            <w:tcW w:w="4140" w:type="dxa"/>
          </w:tcPr>
          <w:p w:rsidR="006F6995" w:rsidRPr="00E55D53" w:rsidRDefault="006F6995" w:rsidP="006F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79" w:type="dxa"/>
          </w:tcPr>
          <w:p w:rsidR="006F6995" w:rsidRPr="00635B38" w:rsidRDefault="006F6995" w:rsidP="006F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 w:rsidRPr="00635B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6995" w:rsidRPr="00635B38" w:rsidRDefault="006F6995" w:rsidP="006F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6F6995" w:rsidRPr="00635B38" w:rsidRDefault="006F6995" w:rsidP="006F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 w:rsidRPr="00635B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="006F6995" w:rsidRPr="00E55D53" w:rsidRDefault="006F6995" w:rsidP="006F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6F6995" w:rsidRPr="00635B38" w:rsidRDefault="006F6995" w:rsidP="006F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 w:rsidRPr="00635B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F6995" w:rsidRPr="00E55D53" w:rsidRDefault="006F6995" w:rsidP="006F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6F6995" w:rsidRPr="00296412" w:rsidRDefault="006F6995" w:rsidP="006F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96412">
              <w:rPr>
                <w:rFonts w:ascii="Angsana New" w:hAnsi="Angsana New"/>
                <w:sz w:val="30"/>
                <w:szCs w:val="30"/>
              </w:rPr>
              <w:t>843</w:t>
            </w:r>
          </w:p>
        </w:tc>
      </w:tr>
      <w:tr w:rsidR="006F6995" w:rsidRPr="00E55D53" w:rsidTr="004D5A35">
        <w:tblPrEx>
          <w:tblCellMar>
            <w:top w:w="0" w:type="dxa"/>
            <w:bottom w:w="0" w:type="dxa"/>
          </w:tblCellMar>
        </w:tblPrEx>
        <w:tc>
          <w:tcPr>
            <w:tcW w:w="4140" w:type="dxa"/>
          </w:tcPr>
          <w:p w:rsidR="006F6995" w:rsidRPr="00E55D53" w:rsidRDefault="006F6995" w:rsidP="006F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79" w:type="dxa"/>
          </w:tcPr>
          <w:p w:rsidR="006F6995" w:rsidRPr="00635B38" w:rsidRDefault="006F6995" w:rsidP="006F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 w:rsidRPr="00635B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6995" w:rsidRPr="00635B38" w:rsidRDefault="006F6995" w:rsidP="006F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6F6995" w:rsidRPr="00635B38" w:rsidRDefault="006F6995" w:rsidP="006F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 w:rsidRPr="00635B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="006F6995" w:rsidRPr="00E55D53" w:rsidRDefault="006F6995" w:rsidP="006F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6F6995" w:rsidRPr="00296412" w:rsidRDefault="006F6995" w:rsidP="006F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36" w:type="dxa"/>
          </w:tcPr>
          <w:p w:rsidR="006F6995" w:rsidRPr="00E55D53" w:rsidRDefault="006F6995" w:rsidP="006F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</w:tcPr>
          <w:p w:rsidR="006F6995" w:rsidRPr="00296412" w:rsidRDefault="006F6995" w:rsidP="006F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C0E88">
              <w:rPr>
                <w:rFonts w:ascii="Angsana New" w:hAnsi="Angsana New"/>
                <w:sz w:val="30"/>
                <w:szCs w:val="30"/>
              </w:rPr>
              <w:t>4,500</w:t>
            </w:r>
          </w:p>
        </w:tc>
      </w:tr>
      <w:tr w:rsidR="006F6995" w:rsidRPr="00E55D53" w:rsidTr="004D5A35">
        <w:tblPrEx>
          <w:tblCellMar>
            <w:top w:w="0" w:type="dxa"/>
            <w:bottom w:w="0" w:type="dxa"/>
          </w:tblCellMar>
        </w:tblPrEx>
        <w:tc>
          <w:tcPr>
            <w:tcW w:w="4140" w:type="dxa"/>
          </w:tcPr>
          <w:p w:rsidR="006F6995" w:rsidRPr="00E55D53" w:rsidRDefault="006F6995" w:rsidP="006F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9" w:type="dxa"/>
          </w:tcPr>
          <w:p w:rsidR="006F6995" w:rsidRPr="00635B38" w:rsidRDefault="006F6995" w:rsidP="006F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 w:rsidRPr="00635B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6995" w:rsidRPr="00635B38" w:rsidRDefault="006F6995" w:rsidP="006F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6F6995" w:rsidRPr="00635B38" w:rsidRDefault="006F6995" w:rsidP="006F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 w:rsidRPr="00635B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="006F6995" w:rsidRPr="00E55D53" w:rsidRDefault="006F6995" w:rsidP="006F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6F6995" w:rsidRPr="00635B38" w:rsidRDefault="006F6995" w:rsidP="006F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36" w:type="dxa"/>
          </w:tcPr>
          <w:p w:rsidR="006F6995" w:rsidRPr="00E55D53" w:rsidRDefault="006F6995" w:rsidP="006F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60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6F6995" w:rsidRPr="00635B38" w:rsidRDefault="006F6995" w:rsidP="006F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9641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p w:rsidR="00E0276A" w:rsidRDefault="00E0276A"/>
    <w:p w:rsidR="00383A0C" w:rsidRDefault="00383A0C"/>
    <w:p w:rsidR="00383A0C" w:rsidRDefault="00383A0C"/>
    <w:p w:rsidR="0098049B" w:rsidRDefault="0098049B"/>
    <w:p w:rsidR="0098049B" w:rsidRDefault="0098049B"/>
    <w:p w:rsidR="0098049B" w:rsidRDefault="0098049B">
      <w:pPr>
        <w:rPr>
          <w:rFonts w:hint="cs"/>
        </w:rPr>
      </w:pPr>
    </w:p>
    <w:tbl>
      <w:tblPr>
        <w:tblW w:w="9286" w:type="dxa"/>
        <w:tblInd w:w="558" w:type="dxa"/>
        <w:tblLayout w:type="fixed"/>
        <w:tblLook w:val="0000"/>
      </w:tblPr>
      <w:tblGrid>
        <w:gridCol w:w="4169"/>
        <w:gridCol w:w="1079"/>
        <w:gridCol w:w="270"/>
        <w:gridCol w:w="1064"/>
        <w:gridCol w:w="240"/>
        <w:gridCol w:w="1188"/>
        <w:gridCol w:w="236"/>
        <w:gridCol w:w="1040"/>
      </w:tblGrid>
      <w:tr w:rsidR="00383A0C" w:rsidRPr="00E55D53" w:rsidTr="005F0B12">
        <w:tblPrEx>
          <w:tblCellMar>
            <w:top w:w="0" w:type="dxa"/>
            <w:bottom w:w="0" w:type="dxa"/>
          </w:tblCellMar>
        </w:tblPrEx>
        <w:tc>
          <w:tcPr>
            <w:tcW w:w="4169" w:type="dxa"/>
          </w:tcPr>
          <w:p w:rsidR="00383A0C" w:rsidRPr="00E55D53" w:rsidRDefault="0098049B" w:rsidP="00383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cs/>
              </w:rPr>
              <w:lastRenderedPageBreak/>
              <w:br w:type="page"/>
            </w:r>
          </w:p>
        </w:tc>
        <w:tc>
          <w:tcPr>
            <w:tcW w:w="2413" w:type="dxa"/>
            <w:gridSpan w:val="3"/>
          </w:tcPr>
          <w:p w:rsidR="00383A0C" w:rsidRPr="00E55D53" w:rsidRDefault="00383A0C" w:rsidP="00383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:rsidR="00383A0C" w:rsidRPr="00E55D53" w:rsidRDefault="00383A0C" w:rsidP="00383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64" w:type="dxa"/>
            <w:gridSpan w:val="3"/>
          </w:tcPr>
          <w:p w:rsidR="00383A0C" w:rsidRPr="00E55D53" w:rsidRDefault="00383A0C" w:rsidP="00383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049B" w:rsidRPr="00E55D53" w:rsidTr="00E704D6">
        <w:tblPrEx>
          <w:tblCellMar>
            <w:top w:w="0" w:type="dxa"/>
            <w:bottom w:w="0" w:type="dxa"/>
          </w:tblCellMar>
        </w:tblPrEx>
        <w:tc>
          <w:tcPr>
            <w:tcW w:w="4169" w:type="dxa"/>
          </w:tcPr>
          <w:p w:rsidR="0098049B" w:rsidRPr="0098049B" w:rsidRDefault="0098049B" w:rsidP="0098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 30 กันยายน</w:t>
            </w:r>
          </w:p>
        </w:tc>
        <w:tc>
          <w:tcPr>
            <w:tcW w:w="1079" w:type="dxa"/>
          </w:tcPr>
          <w:p w:rsidR="0098049B" w:rsidRPr="0033291C" w:rsidRDefault="0098049B" w:rsidP="0098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98049B" w:rsidRPr="0033291C" w:rsidRDefault="0098049B" w:rsidP="0098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98049B" w:rsidRPr="0033291C" w:rsidRDefault="0098049B" w:rsidP="0098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40" w:type="dxa"/>
          </w:tcPr>
          <w:p w:rsidR="0098049B" w:rsidRPr="00E55D53" w:rsidRDefault="0098049B" w:rsidP="0098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98049B" w:rsidRPr="0033291C" w:rsidRDefault="0098049B" w:rsidP="0098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98049B" w:rsidRPr="0033291C" w:rsidRDefault="0098049B" w:rsidP="0098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98049B" w:rsidRPr="0033291C" w:rsidRDefault="0098049B" w:rsidP="0098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383A0C" w:rsidRPr="00E55D53" w:rsidTr="005F0B12">
        <w:tblPrEx>
          <w:tblCellMar>
            <w:top w:w="0" w:type="dxa"/>
            <w:bottom w:w="0" w:type="dxa"/>
          </w:tblCellMar>
        </w:tblPrEx>
        <w:tc>
          <w:tcPr>
            <w:tcW w:w="4169" w:type="dxa"/>
          </w:tcPr>
          <w:p w:rsidR="00383A0C" w:rsidRPr="00E55D53" w:rsidRDefault="00383A0C" w:rsidP="00383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17" w:type="dxa"/>
            <w:gridSpan w:val="7"/>
          </w:tcPr>
          <w:p w:rsidR="00383A0C" w:rsidRPr="00E55D53" w:rsidRDefault="00383A0C" w:rsidP="00383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63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  <w:r w:rsidRPr="00E55D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080C" w:rsidRPr="00E55D53" w:rsidTr="00E704D6">
        <w:tblPrEx>
          <w:tblCellMar>
            <w:top w:w="0" w:type="dxa"/>
            <w:bottom w:w="0" w:type="dxa"/>
          </w:tblCellMar>
        </w:tblPrEx>
        <w:tc>
          <w:tcPr>
            <w:tcW w:w="4169" w:type="dxa"/>
          </w:tcPr>
          <w:p w:rsidR="0023080C" w:rsidRPr="00E55D53" w:rsidRDefault="0023080C" w:rsidP="0060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79" w:type="dxa"/>
          </w:tcPr>
          <w:p w:rsidR="0023080C" w:rsidRPr="00E55D53" w:rsidRDefault="0023080C" w:rsidP="0060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3080C" w:rsidRPr="00E55D53" w:rsidRDefault="0023080C" w:rsidP="0060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23080C" w:rsidRPr="00E55D53" w:rsidRDefault="0023080C" w:rsidP="00E2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23080C" w:rsidRPr="00E55D53" w:rsidRDefault="0023080C" w:rsidP="0060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23080C" w:rsidRPr="00E55D53" w:rsidRDefault="0023080C" w:rsidP="0060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3080C" w:rsidRPr="00E55D53" w:rsidRDefault="0023080C" w:rsidP="0060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23080C" w:rsidRPr="00E55D53" w:rsidRDefault="0023080C" w:rsidP="00E2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26E3" w:rsidRPr="00E55D53" w:rsidTr="00E704D6">
        <w:tblPrEx>
          <w:tblCellMar>
            <w:top w:w="0" w:type="dxa"/>
            <w:bottom w:w="0" w:type="dxa"/>
          </w:tblCellMar>
        </w:tblPrEx>
        <w:tc>
          <w:tcPr>
            <w:tcW w:w="4169" w:type="dxa"/>
          </w:tcPr>
          <w:p w:rsidR="000926E3" w:rsidRPr="00E55D53" w:rsidRDefault="000926E3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79" w:type="dxa"/>
          </w:tcPr>
          <w:p w:rsidR="000926E3" w:rsidRPr="00BF744B" w:rsidRDefault="006F6995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2,932,487</w:t>
            </w:r>
          </w:p>
        </w:tc>
        <w:tc>
          <w:tcPr>
            <w:tcW w:w="270" w:type="dxa"/>
          </w:tcPr>
          <w:p w:rsidR="000926E3" w:rsidRPr="00E55D53" w:rsidRDefault="000926E3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0926E3" w:rsidRPr="00BF744B" w:rsidRDefault="000926E3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4,302,611</w:t>
            </w:r>
          </w:p>
        </w:tc>
        <w:tc>
          <w:tcPr>
            <w:tcW w:w="240" w:type="dxa"/>
          </w:tcPr>
          <w:p w:rsidR="000926E3" w:rsidRPr="00296412" w:rsidRDefault="000926E3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2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0926E3" w:rsidRPr="00296412" w:rsidRDefault="006F6995" w:rsidP="007D1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2,932,487</w:t>
            </w:r>
          </w:p>
        </w:tc>
        <w:tc>
          <w:tcPr>
            <w:tcW w:w="236" w:type="dxa"/>
          </w:tcPr>
          <w:p w:rsidR="000926E3" w:rsidRPr="00296412" w:rsidRDefault="000926E3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0926E3" w:rsidRPr="00296412" w:rsidRDefault="000926E3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96412">
              <w:rPr>
                <w:rFonts w:ascii="Angsana New" w:hAnsi="Angsana New"/>
                <w:sz w:val="30"/>
                <w:szCs w:val="30"/>
              </w:rPr>
              <w:t>4,302,611</w:t>
            </w:r>
          </w:p>
        </w:tc>
      </w:tr>
      <w:tr w:rsidR="000926E3" w:rsidRPr="00E55D53" w:rsidTr="00E704D6">
        <w:tblPrEx>
          <w:tblCellMar>
            <w:top w:w="0" w:type="dxa"/>
            <w:bottom w:w="0" w:type="dxa"/>
          </w:tblCellMar>
        </w:tblPrEx>
        <w:tc>
          <w:tcPr>
            <w:tcW w:w="4169" w:type="dxa"/>
          </w:tcPr>
          <w:p w:rsidR="000926E3" w:rsidRPr="00E55D53" w:rsidRDefault="000926E3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="00430B4D">
              <w:rPr>
                <w:rFonts w:ascii="Angsana New" w:hAnsi="Angsana New" w:hint="cs"/>
                <w:sz w:val="30"/>
                <w:szCs w:val="30"/>
                <w:cs/>
              </w:rPr>
              <w:t>และสินทรัพย์ถาวร</w:t>
            </w:r>
          </w:p>
        </w:tc>
        <w:tc>
          <w:tcPr>
            <w:tcW w:w="1079" w:type="dxa"/>
          </w:tcPr>
          <w:p w:rsidR="000926E3" w:rsidRPr="00BF744B" w:rsidRDefault="006F6995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196,152</w:t>
            </w:r>
          </w:p>
        </w:tc>
        <w:tc>
          <w:tcPr>
            <w:tcW w:w="270" w:type="dxa"/>
          </w:tcPr>
          <w:p w:rsidR="000926E3" w:rsidRPr="00E55D53" w:rsidRDefault="000926E3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0926E3" w:rsidRPr="00BF744B" w:rsidRDefault="000926E3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82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0" w:type="dxa"/>
          </w:tcPr>
          <w:p w:rsidR="000926E3" w:rsidRPr="00296412" w:rsidRDefault="000926E3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2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0926E3" w:rsidRPr="00296412" w:rsidRDefault="006F6995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236" w:type="dxa"/>
          </w:tcPr>
          <w:p w:rsidR="000926E3" w:rsidRPr="00296412" w:rsidRDefault="000926E3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0926E3" w:rsidRPr="00296412" w:rsidRDefault="000926E3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96412">
              <w:rPr>
                <w:rFonts w:ascii="Angsana New" w:hAnsi="Angsana New"/>
                <w:sz w:val="30"/>
                <w:szCs w:val="30"/>
              </w:rPr>
              <w:t>3,451</w:t>
            </w:r>
          </w:p>
        </w:tc>
      </w:tr>
      <w:tr w:rsidR="000926E3" w:rsidRPr="00E55D53" w:rsidTr="00E704D6">
        <w:tblPrEx>
          <w:tblCellMar>
            <w:top w:w="0" w:type="dxa"/>
            <w:bottom w:w="0" w:type="dxa"/>
          </w:tblCellMar>
        </w:tblPrEx>
        <w:tc>
          <w:tcPr>
            <w:tcW w:w="4169" w:type="dxa"/>
          </w:tcPr>
          <w:p w:rsidR="000926E3" w:rsidRPr="00E55D53" w:rsidRDefault="000926E3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79" w:type="dxa"/>
          </w:tcPr>
          <w:p w:rsidR="000926E3" w:rsidRPr="00341E42" w:rsidRDefault="006F6995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1,619</w:t>
            </w:r>
          </w:p>
        </w:tc>
        <w:tc>
          <w:tcPr>
            <w:tcW w:w="270" w:type="dxa"/>
          </w:tcPr>
          <w:p w:rsidR="000926E3" w:rsidRPr="00E55D53" w:rsidRDefault="000926E3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0926E3" w:rsidRPr="00341E42" w:rsidRDefault="000926E3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1,288</w:t>
            </w:r>
          </w:p>
        </w:tc>
        <w:tc>
          <w:tcPr>
            <w:tcW w:w="240" w:type="dxa"/>
          </w:tcPr>
          <w:p w:rsidR="000926E3" w:rsidRPr="00296412" w:rsidRDefault="000926E3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2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0926E3" w:rsidRPr="00296412" w:rsidRDefault="006F6995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1,619</w:t>
            </w:r>
          </w:p>
        </w:tc>
        <w:tc>
          <w:tcPr>
            <w:tcW w:w="236" w:type="dxa"/>
          </w:tcPr>
          <w:p w:rsidR="000926E3" w:rsidRPr="00296412" w:rsidRDefault="000926E3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0926E3" w:rsidRPr="00296412" w:rsidRDefault="000926E3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96412">
              <w:rPr>
                <w:rFonts w:ascii="Angsana New" w:hAnsi="Angsana New"/>
                <w:sz w:val="30"/>
                <w:szCs w:val="30"/>
              </w:rPr>
              <w:t>1,288</w:t>
            </w:r>
          </w:p>
        </w:tc>
      </w:tr>
      <w:tr w:rsidR="000926E3" w:rsidRPr="00E55D53" w:rsidTr="00E704D6">
        <w:tblPrEx>
          <w:tblCellMar>
            <w:top w:w="0" w:type="dxa"/>
            <w:bottom w:w="0" w:type="dxa"/>
          </w:tblCellMar>
        </w:tblPrEx>
        <w:tc>
          <w:tcPr>
            <w:tcW w:w="4169" w:type="dxa"/>
          </w:tcPr>
          <w:p w:rsidR="000926E3" w:rsidRPr="00E55D53" w:rsidRDefault="000926E3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9" w:type="dxa"/>
          </w:tcPr>
          <w:p w:rsidR="000926E3" w:rsidRPr="00BF744B" w:rsidRDefault="006F6995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1,072</w:t>
            </w:r>
          </w:p>
        </w:tc>
        <w:tc>
          <w:tcPr>
            <w:tcW w:w="270" w:type="dxa"/>
          </w:tcPr>
          <w:p w:rsidR="000926E3" w:rsidRPr="00E55D53" w:rsidRDefault="000926E3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0926E3" w:rsidRPr="00BF744B" w:rsidRDefault="000926E3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3,933</w:t>
            </w:r>
          </w:p>
        </w:tc>
        <w:tc>
          <w:tcPr>
            <w:tcW w:w="240" w:type="dxa"/>
          </w:tcPr>
          <w:p w:rsidR="000926E3" w:rsidRPr="00296412" w:rsidRDefault="000926E3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2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0926E3" w:rsidRPr="00296412" w:rsidRDefault="006F6995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1,072</w:t>
            </w:r>
          </w:p>
        </w:tc>
        <w:tc>
          <w:tcPr>
            <w:tcW w:w="236" w:type="dxa"/>
          </w:tcPr>
          <w:p w:rsidR="000926E3" w:rsidRPr="00296412" w:rsidRDefault="000926E3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0926E3" w:rsidRPr="00296412" w:rsidRDefault="000926E3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296412">
              <w:rPr>
                <w:rFonts w:ascii="Angsana New" w:hAnsi="Angsana New"/>
                <w:sz w:val="30"/>
                <w:szCs w:val="30"/>
              </w:rPr>
              <w:t>3,933</w:t>
            </w:r>
          </w:p>
        </w:tc>
      </w:tr>
      <w:tr w:rsidR="000926E3" w:rsidRPr="00E55D53" w:rsidTr="00E704D6">
        <w:tblPrEx>
          <w:tblCellMar>
            <w:top w:w="0" w:type="dxa"/>
            <w:bottom w:w="0" w:type="dxa"/>
          </w:tblCellMar>
        </w:tblPrEx>
        <w:tc>
          <w:tcPr>
            <w:tcW w:w="4169" w:type="dxa"/>
          </w:tcPr>
          <w:p w:rsidR="000926E3" w:rsidRPr="00E55D53" w:rsidRDefault="000926E3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79" w:type="dxa"/>
          </w:tcPr>
          <w:p w:rsidR="000926E3" w:rsidRPr="00E55D53" w:rsidRDefault="000926E3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0926E3" w:rsidRPr="00E55D53" w:rsidRDefault="000926E3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4" w:type="dxa"/>
          </w:tcPr>
          <w:p w:rsidR="000926E3" w:rsidRPr="00E55D53" w:rsidRDefault="000926E3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:rsidR="000926E3" w:rsidRPr="00E55D53" w:rsidRDefault="000926E3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8" w:type="dxa"/>
          </w:tcPr>
          <w:p w:rsidR="000926E3" w:rsidRPr="00E55D53" w:rsidRDefault="000926E3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0926E3" w:rsidRPr="00E55D53" w:rsidRDefault="000926E3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40" w:type="dxa"/>
          </w:tcPr>
          <w:p w:rsidR="000926E3" w:rsidRPr="00E55D53" w:rsidRDefault="000926E3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926E3" w:rsidRPr="00E55D53" w:rsidTr="00E704D6">
        <w:tblPrEx>
          <w:tblCellMar>
            <w:top w:w="0" w:type="dxa"/>
            <w:bottom w:w="0" w:type="dxa"/>
          </w:tblCellMar>
        </w:tblPrEx>
        <w:tc>
          <w:tcPr>
            <w:tcW w:w="4169" w:type="dxa"/>
          </w:tcPr>
          <w:p w:rsidR="000926E3" w:rsidRPr="00E55D53" w:rsidRDefault="000926E3" w:rsidP="000926E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79" w:type="dxa"/>
          </w:tcPr>
          <w:p w:rsidR="000926E3" w:rsidRPr="00E55D53" w:rsidRDefault="000926E3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26E3" w:rsidRPr="00E55D53" w:rsidRDefault="000926E3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0926E3" w:rsidRPr="00E55D53" w:rsidRDefault="000926E3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0926E3" w:rsidRPr="00E55D53" w:rsidRDefault="000926E3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0926E3" w:rsidRPr="00E55D53" w:rsidRDefault="000926E3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926E3" w:rsidRPr="00E55D53" w:rsidRDefault="000926E3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0926E3" w:rsidRPr="00E55D53" w:rsidRDefault="000926E3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26E3" w:rsidRPr="00E55D53" w:rsidTr="00E704D6">
        <w:tblPrEx>
          <w:tblCellMar>
            <w:top w:w="0" w:type="dxa"/>
            <w:bottom w:w="0" w:type="dxa"/>
          </w:tblCellMar>
        </w:tblPrEx>
        <w:tc>
          <w:tcPr>
            <w:tcW w:w="4169" w:type="dxa"/>
          </w:tcPr>
          <w:p w:rsidR="000926E3" w:rsidRPr="00E55D53" w:rsidRDefault="000926E3" w:rsidP="000926E3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E55D53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79" w:type="dxa"/>
          </w:tcPr>
          <w:p w:rsidR="000926E3" w:rsidRPr="00E55D53" w:rsidRDefault="000926E3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926E3" w:rsidRPr="00E55D53" w:rsidRDefault="000926E3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0926E3" w:rsidRPr="00E55D53" w:rsidRDefault="000926E3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0926E3" w:rsidRPr="00E55D53" w:rsidRDefault="000926E3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0926E3" w:rsidRPr="00E55D53" w:rsidRDefault="000926E3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926E3" w:rsidRPr="00E55D53" w:rsidRDefault="000926E3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0926E3" w:rsidRPr="00E55D53" w:rsidRDefault="000926E3" w:rsidP="00092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177D" w:rsidRPr="00E55D53" w:rsidTr="00E704D6">
        <w:tblPrEx>
          <w:tblCellMar>
            <w:top w:w="0" w:type="dxa"/>
            <w:bottom w:w="0" w:type="dxa"/>
          </w:tblCellMar>
        </w:tblPrEx>
        <w:tc>
          <w:tcPr>
            <w:tcW w:w="4169" w:type="dxa"/>
          </w:tcPr>
          <w:p w:rsidR="00FB177D" w:rsidRPr="00E55D53" w:rsidRDefault="00FB177D" w:rsidP="00FB1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79" w:type="dxa"/>
          </w:tcPr>
          <w:p w:rsidR="00FB177D" w:rsidRPr="00AA3254" w:rsidRDefault="006F6995" w:rsidP="00FB1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90,466</w:t>
            </w:r>
          </w:p>
        </w:tc>
        <w:tc>
          <w:tcPr>
            <w:tcW w:w="270" w:type="dxa"/>
          </w:tcPr>
          <w:p w:rsidR="00FB177D" w:rsidRPr="00AA3254" w:rsidRDefault="00FB177D" w:rsidP="00FB1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2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:rsidR="00FB177D" w:rsidRPr="00AA3254" w:rsidRDefault="00FB177D" w:rsidP="00364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86,596</w:t>
            </w:r>
          </w:p>
        </w:tc>
        <w:tc>
          <w:tcPr>
            <w:tcW w:w="240" w:type="dxa"/>
          </w:tcPr>
          <w:p w:rsidR="00FB177D" w:rsidRPr="00AA3254" w:rsidRDefault="00FB177D" w:rsidP="00FB1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2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FB177D" w:rsidRPr="00AA3254" w:rsidRDefault="006F6995" w:rsidP="007D1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52,071</w:t>
            </w:r>
          </w:p>
        </w:tc>
        <w:tc>
          <w:tcPr>
            <w:tcW w:w="236" w:type="dxa"/>
          </w:tcPr>
          <w:p w:rsidR="00FB177D" w:rsidRPr="00AA3254" w:rsidRDefault="00FB177D" w:rsidP="00FB1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:rsidR="00FB177D" w:rsidRPr="00AA3254" w:rsidRDefault="00FB177D" w:rsidP="00FB1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46,588</w:t>
            </w:r>
          </w:p>
        </w:tc>
      </w:tr>
      <w:tr w:rsidR="00FB177D" w:rsidRPr="00E55D53" w:rsidTr="007F55E5">
        <w:tblPrEx>
          <w:tblCellMar>
            <w:top w:w="0" w:type="dxa"/>
            <w:bottom w:w="0" w:type="dxa"/>
          </w:tblCellMar>
        </w:tblPrEx>
        <w:tc>
          <w:tcPr>
            <w:tcW w:w="4169" w:type="dxa"/>
          </w:tcPr>
          <w:p w:rsidR="00FB177D" w:rsidRPr="007F55E5" w:rsidRDefault="00FB177D" w:rsidP="00FB1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55E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FB177D" w:rsidRPr="00AA3254" w:rsidRDefault="006F6995" w:rsidP="00FB1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:rsidR="00FB177D" w:rsidRPr="00AA3254" w:rsidRDefault="00FB177D" w:rsidP="00FB1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2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:rsidR="00FB177D" w:rsidRPr="00AA3254" w:rsidRDefault="00FB177D" w:rsidP="00FB1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</w:t>
            </w:r>
          </w:p>
        </w:tc>
        <w:tc>
          <w:tcPr>
            <w:tcW w:w="240" w:type="dxa"/>
          </w:tcPr>
          <w:p w:rsidR="00FB177D" w:rsidRPr="00AA3254" w:rsidRDefault="00FB177D" w:rsidP="00FB1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2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FB177D" w:rsidRPr="00AA3254" w:rsidRDefault="006F6995" w:rsidP="007D1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36" w:type="dxa"/>
          </w:tcPr>
          <w:p w:rsidR="00FB177D" w:rsidRPr="00AA3254" w:rsidRDefault="00FB177D" w:rsidP="00FB1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FB177D" w:rsidRPr="00AA3254" w:rsidRDefault="00FB177D" w:rsidP="00FB1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</w:t>
            </w:r>
          </w:p>
        </w:tc>
      </w:tr>
      <w:tr w:rsidR="00FB177D" w:rsidRPr="00E55D53" w:rsidTr="007F55E5">
        <w:tblPrEx>
          <w:tblCellMar>
            <w:top w:w="0" w:type="dxa"/>
            <w:bottom w:w="0" w:type="dxa"/>
          </w:tblCellMar>
        </w:tblPrEx>
        <w:tc>
          <w:tcPr>
            <w:tcW w:w="4169" w:type="dxa"/>
          </w:tcPr>
          <w:p w:rsidR="00FB177D" w:rsidRPr="007F55E5" w:rsidRDefault="00FB177D" w:rsidP="00FB1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55E5">
              <w:rPr>
                <w:rFonts w:ascii="Angsana New" w:hAnsi="Angsana New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:rsidR="00FB177D" w:rsidRPr="001F7641" w:rsidRDefault="006F6995" w:rsidP="00FB1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90,535</w:t>
            </w:r>
          </w:p>
        </w:tc>
        <w:tc>
          <w:tcPr>
            <w:tcW w:w="270" w:type="dxa"/>
          </w:tcPr>
          <w:p w:rsidR="00FB177D" w:rsidRPr="00AA3254" w:rsidRDefault="00FB177D" w:rsidP="00FB1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2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:rsidR="00FB177D" w:rsidRPr="001F7641" w:rsidRDefault="00FB177D" w:rsidP="00FB1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7641">
              <w:rPr>
                <w:rFonts w:ascii="Angsana New" w:hAnsi="Angsana New"/>
                <w:b/>
                <w:bCs/>
                <w:sz w:val="30"/>
                <w:szCs w:val="30"/>
              </w:rPr>
              <w:t>86,732</w:t>
            </w:r>
          </w:p>
        </w:tc>
        <w:tc>
          <w:tcPr>
            <w:tcW w:w="240" w:type="dxa"/>
          </w:tcPr>
          <w:p w:rsidR="00FB177D" w:rsidRPr="00AA3254" w:rsidRDefault="00FB177D" w:rsidP="00FB1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2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FB177D" w:rsidRPr="004C2795" w:rsidRDefault="006F6995" w:rsidP="007D1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52,113</w:t>
            </w:r>
          </w:p>
        </w:tc>
        <w:tc>
          <w:tcPr>
            <w:tcW w:w="236" w:type="dxa"/>
          </w:tcPr>
          <w:p w:rsidR="00FB177D" w:rsidRPr="004C2795" w:rsidRDefault="00FB177D" w:rsidP="00FB1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FB177D" w:rsidRPr="004C2795" w:rsidRDefault="00FB177D" w:rsidP="00FB1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  <w:r w:rsidRPr="004C27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679</w:t>
            </w:r>
          </w:p>
        </w:tc>
      </w:tr>
    </w:tbl>
    <w:p w:rsidR="00F708BA" w:rsidRDefault="00F708BA" w:rsidP="005D1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622AC6" w:rsidRDefault="009459A5" w:rsidP="005D1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hint="cs"/>
          <w:sz w:val="30"/>
          <w:szCs w:val="30"/>
        </w:rPr>
      </w:pPr>
      <w:r w:rsidRPr="00E55D53">
        <w:rPr>
          <w:rFonts w:ascii="Angsana New" w:hAnsi="Angsana New"/>
          <w:sz w:val="30"/>
          <w:szCs w:val="30"/>
          <w:cs/>
        </w:rPr>
        <w:t>ยอดคงเหลือ</w:t>
      </w:r>
      <w:r w:rsidR="00430B4D">
        <w:rPr>
          <w:rFonts w:ascii="Angsana New" w:hAnsi="Angsana New" w:hint="cs"/>
          <w:sz w:val="30"/>
          <w:szCs w:val="30"/>
          <w:cs/>
        </w:rPr>
        <w:t>กับกิจการที่เกี่ยวข้องกัน</w:t>
      </w:r>
      <w:r w:rsidRPr="00E55D53">
        <w:rPr>
          <w:rFonts w:ascii="Angsana New" w:hAnsi="Angsana New"/>
          <w:sz w:val="30"/>
          <w:szCs w:val="30"/>
          <w:cs/>
        </w:rPr>
        <w:t xml:space="preserve"> ณ วันที่</w:t>
      </w:r>
      <w:r w:rsidR="00491EB3">
        <w:rPr>
          <w:rFonts w:ascii="Angsana New" w:hAnsi="Angsana New"/>
          <w:sz w:val="30"/>
          <w:szCs w:val="30"/>
        </w:rPr>
        <w:t xml:space="preserve"> 30</w:t>
      </w:r>
      <w:r w:rsidR="00491EB3" w:rsidRPr="00E55D53">
        <w:rPr>
          <w:rFonts w:ascii="Angsana New" w:hAnsi="Angsana New"/>
          <w:sz w:val="30"/>
          <w:szCs w:val="30"/>
        </w:rPr>
        <w:t xml:space="preserve"> </w:t>
      </w:r>
      <w:r w:rsidR="00491EB3" w:rsidRPr="00E55D53">
        <w:rPr>
          <w:rFonts w:ascii="Angsana New" w:hAnsi="Angsana New"/>
          <w:sz w:val="30"/>
          <w:szCs w:val="30"/>
          <w:cs/>
        </w:rPr>
        <w:t>กันยายน</w:t>
      </w:r>
      <w:r w:rsidR="00EE31EE">
        <w:rPr>
          <w:rFonts w:ascii="Angsana New" w:hAnsi="Angsana New" w:hint="cs"/>
          <w:sz w:val="30"/>
          <w:szCs w:val="30"/>
          <w:cs/>
        </w:rPr>
        <w:t xml:space="preserve"> </w:t>
      </w:r>
      <w:r w:rsidRPr="00E55D53">
        <w:rPr>
          <w:rFonts w:ascii="Angsana New" w:hAnsi="Angsana New"/>
          <w:sz w:val="30"/>
          <w:szCs w:val="30"/>
          <w:cs/>
        </w:rPr>
        <w:t>มีดังนี้</w:t>
      </w:r>
    </w:p>
    <w:p w:rsidR="005D1808" w:rsidRPr="00F90454" w:rsidRDefault="005D1808" w:rsidP="005D1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000"/>
      </w:tblPr>
      <w:tblGrid>
        <w:gridCol w:w="2787"/>
        <w:gridCol w:w="630"/>
        <w:gridCol w:w="813"/>
        <w:gridCol w:w="990"/>
        <w:gridCol w:w="270"/>
        <w:gridCol w:w="1080"/>
        <w:gridCol w:w="270"/>
        <w:gridCol w:w="1170"/>
        <w:gridCol w:w="236"/>
        <w:gridCol w:w="34"/>
        <w:gridCol w:w="990"/>
      </w:tblGrid>
      <w:tr w:rsidR="00ED0F7A" w:rsidRPr="00E55D53" w:rsidTr="003644E3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230" w:type="dxa"/>
            <w:gridSpan w:val="3"/>
            <w:tcBorders>
              <w:top w:val="nil"/>
              <w:bottom w:val="nil"/>
            </w:tcBorders>
          </w:tcPr>
          <w:p w:rsidR="00ED0F7A" w:rsidRPr="00E55D53" w:rsidRDefault="00A117C5" w:rsidP="00E02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="00E027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- </w:t>
            </w:r>
            <w:r w:rsidRPr="00E55D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340" w:type="dxa"/>
            <w:gridSpan w:val="3"/>
            <w:tcBorders>
              <w:top w:val="nil"/>
              <w:bottom w:val="nil"/>
            </w:tcBorders>
          </w:tcPr>
          <w:p w:rsidR="00ED0F7A" w:rsidRPr="00E55D53" w:rsidRDefault="00ED0F7A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D0F7A" w:rsidRPr="00E55D53" w:rsidRDefault="00ED0F7A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4"/>
            <w:tcBorders>
              <w:top w:val="nil"/>
              <w:bottom w:val="nil"/>
            </w:tcBorders>
          </w:tcPr>
          <w:p w:rsidR="00ED0F7A" w:rsidRPr="00E55D53" w:rsidRDefault="00ED0F7A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3E4D03"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D32261" w:rsidRPr="00E55D53" w:rsidTr="003644E3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230" w:type="dxa"/>
            <w:gridSpan w:val="3"/>
            <w:tcBorders>
              <w:top w:val="nil"/>
            </w:tcBorders>
          </w:tcPr>
          <w:p w:rsidR="00D32261" w:rsidRPr="00E55D53" w:rsidRDefault="00D32261" w:rsidP="00D3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D32261" w:rsidRPr="0033291C" w:rsidRDefault="00D32261" w:rsidP="00D3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25</w:t>
            </w:r>
            <w:r w:rsidR="00772547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tcBorders>
              <w:top w:val="nil"/>
            </w:tcBorders>
          </w:tcPr>
          <w:p w:rsidR="00D32261" w:rsidRPr="0033291C" w:rsidRDefault="00D32261" w:rsidP="00D3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D32261" w:rsidRPr="0033291C" w:rsidRDefault="00D32261" w:rsidP="00D3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255</w:t>
            </w:r>
            <w:r w:rsidR="00772547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  <w:tcBorders>
              <w:top w:val="nil"/>
            </w:tcBorders>
          </w:tcPr>
          <w:p w:rsidR="00D32261" w:rsidRPr="0033291C" w:rsidRDefault="00D32261" w:rsidP="00D3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:rsidR="00D32261" w:rsidRPr="0033291C" w:rsidRDefault="00D32261" w:rsidP="00D3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25</w:t>
            </w:r>
            <w:r w:rsidR="00772547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:rsidR="00D32261" w:rsidRPr="0033291C" w:rsidRDefault="00D32261" w:rsidP="00D3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D32261" w:rsidRPr="0033291C" w:rsidRDefault="00D32261" w:rsidP="00D3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255</w:t>
            </w:r>
            <w:r w:rsidR="00772547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D32261" w:rsidRPr="00E55D53" w:rsidTr="003644E3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230" w:type="dxa"/>
            <w:gridSpan w:val="3"/>
          </w:tcPr>
          <w:p w:rsidR="00D32261" w:rsidRPr="00E55D53" w:rsidRDefault="00D32261" w:rsidP="00D3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8"/>
          </w:tcPr>
          <w:p w:rsidR="00D32261" w:rsidRPr="00E55D53" w:rsidRDefault="00D32261" w:rsidP="00D32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55D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1142" w:rsidRPr="000A42A4" w:rsidTr="003644E3">
        <w:tblPrEx>
          <w:tblCellMar>
            <w:top w:w="0" w:type="dxa"/>
            <w:bottom w:w="0" w:type="dxa"/>
          </w:tblCellMar>
        </w:tblPrEx>
        <w:tc>
          <w:tcPr>
            <w:tcW w:w="4230" w:type="dxa"/>
            <w:gridSpan w:val="3"/>
            <w:tcBorders>
              <w:bottom w:val="nil"/>
            </w:tcBorders>
          </w:tcPr>
          <w:p w:rsidR="00491142" w:rsidRPr="000A42A4" w:rsidRDefault="00491142" w:rsidP="0049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42A4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tcBorders>
              <w:bottom w:val="nil"/>
            </w:tcBorders>
          </w:tcPr>
          <w:p w:rsidR="00491142" w:rsidRPr="000A42A4" w:rsidRDefault="00491142" w:rsidP="0049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201,824</w:t>
            </w:r>
          </w:p>
        </w:tc>
        <w:tc>
          <w:tcPr>
            <w:tcW w:w="270" w:type="dxa"/>
            <w:tcBorders>
              <w:bottom w:val="nil"/>
            </w:tcBorders>
          </w:tcPr>
          <w:p w:rsidR="00491142" w:rsidRPr="000A42A4" w:rsidRDefault="00491142" w:rsidP="0049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491142" w:rsidRPr="000A42A4" w:rsidRDefault="00491142" w:rsidP="0049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167,696</w:t>
            </w:r>
          </w:p>
        </w:tc>
        <w:tc>
          <w:tcPr>
            <w:tcW w:w="270" w:type="dxa"/>
            <w:tcBorders>
              <w:bottom w:val="nil"/>
            </w:tcBorders>
          </w:tcPr>
          <w:p w:rsidR="00491142" w:rsidRPr="000A42A4" w:rsidRDefault="00491142" w:rsidP="0049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491142" w:rsidRPr="00AA3254" w:rsidRDefault="00491142" w:rsidP="0049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458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:rsidR="00491142" w:rsidRPr="000A42A4" w:rsidRDefault="00491142" w:rsidP="0049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491142" w:rsidRPr="000F54CF" w:rsidRDefault="00491142" w:rsidP="0049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54CF">
              <w:rPr>
                <w:rFonts w:ascii="Angsana New" w:hAnsi="Angsana New"/>
                <w:sz w:val="30"/>
                <w:szCs w:val="30"/>
              </w:rPr>
              <w:t>44,416</w:t>
            </w:r>
          </w:p>
        </w:tc>
      </w:tr>
      <w:tr w:rsidR="00491142" w:rsidRPr="000A42A4" w:rsidTr="003644E3">
        <w:tblPrEx>
          <w:tblCellMar>
            <w:top w:w="0" w:type="dxa"/>
            <w:bottom w:w="0" w:type="dxa"/>
          </w:tblCellMar>
        </w:tblPrEx>
        <w:tc>
          <w:tcPr>
            <w:tcW w:w="4230" w:type="dxa"/>
            <w:gridSpan w:val="3"/>
            <w:tcBorders>
              <w:top w:val="nil"/>
              <w:bottom w:val="nil"/>
            </w:tcBorders>
          </w:tcPr>
          <w:p w:rsidR="00491142" w:rsidRPr="000A42A4" w:rsidRDefault="00491142" w:rsidP="0049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2A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491142" w:rsidRPr="002420FB" w:rsidRDefault="00491142" w:rsidP="0049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20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91142" w:rsidRPr="000A42A4" w:rsidRDefault="00491142" w:rsidP="0049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491142" w:rsidRPr="002420FB" w:rsidRDefault="00491142" w:rsidP="0049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20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91142" w:rsidRPr="000A42A4" w:rsidRDefault="00491142" w:rsidP="0049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491142" w:rsidRPr="00AA3254" w:rsidRDefault="00491142" w:rsidP="0049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112,222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491142" w:rsidRPr="000A42A4" w:rsidRDefault="00491142" w:rsidP="0049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491142" w:rsidRPr="000F54CF" w:rsidRDefault="00491142" w:rsidP="0049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54CF">
              <w:rPr>
                <w:rFonts w:ascii="Angsana New" w:hAnsi="Angsana New"/>
                <w:sz w:val="30"/>
                <w:szCs w:val="30"/>
              </w:rPr>
              <w:t>93,083</w:t>
            </w:r>
          </w:p>
        </w:tc>
      </w:tr>
      <w:tr w:rsidR="00491142" w:rsidRPr="000A42A4" w:rsidTr="003644E3">
        <w:tblPrEx>
          <w:tblCellMar>
            <w:top w:w="0" w:type="dxa"/>
            <w:bottom w:w="0" w:type="dxa"/>
          </w:tblCellMar>
        </w:tblPrEx>
        <w:tc>
          <w:tcPr>
            <w:tcW w:w="4230" w:type="dxa"/>
            <w:gridSpan w:val="3"/>
            <w:tcBorders>
              <w:top w:val="nil"/>
              <w:bottom w:val="nil"/>
            </w:tcBorders>
          </w:tcPr>
          <w:p w:rsidR="00491142" w:rsidRPr="000A42A4" w:rsidRDefault="00491142" w:rsidP="0049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42A4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0A42A4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491142" w:rsidRPr="000A42A4" w:rsidRDefault="00491142" w:rsidP="0049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385,816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91142" w:rsidRPr="000A42A4" w:rsidRDefault="00491142" w:rsidP="0049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491142" w:rsidRPr="000A42A4" w:rsidRDefault="00491142" w:rsidP="0049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714,909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91142" w:rsidRPr="000A42A4" w:rsidRDefault="00491142" w:rsidP="0049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491142" w:rsidRPr="00AA3254" w:rsidRDefault="00491142" w:rsidP="0050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385,816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491142" w:rsidRPr="000A42A4" w:rsidRDefault="00491142" w:rsidP="0049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491142" w:rsidRPr="000F54CF" w:rsidRDefault="00491142" w:rsidP="0049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54CF">
              <w:rPr>
                <w:rFonts w:ascii="Angsana New" w:hAnsi="Angsana New"/>
                <w:sz w:val="30"/>
                <w:szCs w:val="30"/>
              </w:rPr>
              <w:t>714,909</w:t>
            </w:r>
          </w:p>
        </w:tc>
      </w:tr>
      <w:tr w:rsidR="00491142" w:rsidRPr="00E55D53" w:rsidTr="003644E3">
        <w:tblPrEx>
          <w:tblCellMar>
            <w:top w:w="0" w:type="dxa"/>
            <w:bottom w:w="0" w:type="dxa"/>
          </w:tblCellMar>
        </w:tblPrEx>
        <w:tc>
          <w:tcPr>
            <w:tcW w:w="4230" w:type="dxa"/>
            <w:gridSpan w:val="3"/>
            <w:tcBorders>
              <w:top w:val="nil"/>
              <w:bottom w:val="nil"/>
            </w:tcBorders>
          </w:tcPr>
          <w:p w:rsidR="00491142" w:rsidRPr="00E55D53" w:rsidRDefault="00491142" w:rsidP="0049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491142" w:rsidRPr="003644E3" w:rsidRDefault="00491142" w:rsidP="0049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587</w:t>
            </w:r>
            <w:r w:rsidRPr="003644E3">
              <w:rPr>
                <w:rFonts w:ascii="Angsana New" w:hAnsi="Angsana New"/>
                <w:b/>
                <w:bCs/>
                <w:sz w:val="30"/>
                <w:szCs w:val="30"/>
              </w:rPr>
              <w:t>,6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91142" w:rsidRPr="008B1143" w:rsidRDefault="00491142" w:rsidP="0049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91142" w:rsidRPr="003644E3" w:rsidRDefault="00491142" w:rsidP="0049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44E3">
              <w:rPr>
                <w:rFonts w:ascii="Angsana New" w:hAnsi="Angsana New"/>
                <w:b/>
                <w:bCs/>
                <w:sz w:val="30"/>
                <w:szCs w:val="30"/>
              </w:rPr>
              <w:t>882,605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91142" w:rsidRPr="008B1143" w:rsidRDefault="00491142" w:rsidP="0049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91142" w:rsidRPr="004C2795" w:rsidRDefault="00491142" w:rsidP="0049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551,496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491142" w:rsidRPr="008B1143" w:rsidRDefault="00491142" w:rsidP="0049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491142" w:rsidRPr="000F54CF" w:rsidRDefault="00491142" w:rsidP="0049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</w:tabs>
              <w:ind w:left="-60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54CF">
              <w:rPr>
                <w:rFonts w:ascii="Angsana New" w:hAnsi="Angsana New"/>
                <w:b/>
                <w:bCs/>
                <w:sz w:val="30"/>
                <w:szCs w:val="30"/>
              </w:rPr>
              <w:t>852,408</w:t>
            </w:r>
          </w:p>
        </w:tc>
      </w:tr>
      <w:tr w:rsidR="00772547" w:rsidRPr="000A42A4" w:rsidTr="003644E3">
        <w:tblPrEx>
          <w:tblCellMar>
            <w:top w:w="0" w:type="dxa"/>
            <w:bottom w:w="0" w:type="dxa"/>
          </w:tblCellMar>
        </w:tblPrEx>
        <w:tc>
          <w:tcPr>
            <w:tcW w:w="4230" w:type="dxa"/>
            <w:gridSpan w:val="3"/>
            <w:tcBorders>
              <w:top w:val="nil"/>
              <w:bottom w:val="nil"/>
            </w:tcBorders>
          </w:tcPr>
          <w:p w:rsidR="00772547" w:rsidRPr="00167873" w:rsidRDefault="00772547" w:rsidP="007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772547" w:rsidRPr="0037025A" w:rsidRDefault="00772547" w:rsidP="007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72547" w:rsidRPr="0037025A" w:rsidRDefault="00772547" w:rsidP="007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772547" w:rsidRPr="0037025A" w:rsidRDefault="00772547" w:rsidP="007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72547" w:rsidRPr="0037025A" w:rsidRDefault="00772547" w:rsidP="007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u w:val="doub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772547" w:rsidRPr="0037025A" w:rsidRDefault="00772547" w:rsidP="007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772547" w:rsidRPr="0037025A" w:rsidRDefault="00772547" w:rsidP="007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772547" w:rsidRPr="0037025A" w:rsidRDefault="00772547" w:rsidP="007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</w:rPr>
            </w:pPr>
          </w:p>
        </w:tc>
      </w:tr>
      <w:tr w:rsidR="00772547" w:rsidRPr="00D81A00" w:rsidTr="003644E3">
        <w:tblPrEx>
          <w:tblCellMar>
            <w:top w:w="0" w:type="dxa"/>
            <w:bottom w:w="0" w:type="dxa"/>
          </w:tblCellMar>
        </w:tblPrEx>
        <w:tc>
          <w:tcPr>
            <w:tcW w:w="4230" w:type="dxa"/>
            <w:gridSpan w:val="3"/>
            <w:tcBorders>
              <w:top w:val="nil"/>
              <w:bottom w:val="nil"/>
            </w:tcBorders>
          </w:tcPr>
          <w:p w:rsidR="00772547" w:rsidRPr="005B1CD0" w:rsidRDefault="00772547" w:rsidP="007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1C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5B1C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340" w:type="dxa"/>
            <w:gridSpan w:val="3"/>
            <w:tcBorders>
              <w:top w:val="nil"/>
              <w:bottom w:val="nil"/>
            </w:tcBorders>
          </w:tcPr>
          <w:p w:rsidR="00772547" w:rsidRPr="00D81A00" w:rsidRDefault="00772547" w:rsidP="007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72547" w:rsidRPr="00D81A00" w:rsidRDefault="00772547" w:rsidP="007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4"/>
            <w:tcBorders>
              <w:top w:val="nil"/>
              <w:bottom w:val="nil"/>
            </w:tcBorders>
          </w:tcPr>
          <w:p w:rsidR="00772547" w:rsidRPr="00D81A00" w:rsidRDefault="00772547" w:rsidP="007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2547" w:rsidRPr="00D81A00" w:rsidTr="003644E3">
        <w:tblPrEx>
          <w:tblCellMar>
            <w:top w:w="0" w:type="dxa"/>
            <w:bottom w:w="0" w:type="dxa"/>
          </w:tblCellMar>
        </w:tblPrEx>
        <w:tc>
          <w:tcPr>
            <w:tcW w:w="4230" w:type="dxa"/>
            <w:gridSpan w:val="3"/>
            <w:tcBorders>
              <w:top w:val="nil"/>
              <w:bottom w:val="nil"/>
            </w:tcBorders>
          </w:tcPr>
          <w:p w:rsidR="00772547" w:rsidRPr="0002707D" w:rsidRDefault="00772547" w:rsidP="007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772547" w:rsidRPr="00D81A00" w:rsidRDefault="00772547" w:rsidP="007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72547" w:rsidRPr="00D81A00" w:rsidRDefault="00772547" w:rsidP="007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772547" w:rsidRPr="00D81A00" w:rsidRDefault="00772547" w:rsidP="007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72547" w:rsidRPr="00D81A00" w:rsidRDefault="00772547" w:rsidP="007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772547" w:rsidRPr="00D81A00" w:rsidRDefault="00772547" w:rsidP="007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772547" w:rsidRPr="00D81A00" w:rsidRDefault="00772547" w:rsidP="007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772547" w:rsidRPr="00D81A00" w:rsidRDefault="00772547" w:rsidP="007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772547" w:rsidRPr="00D81A00" w:rsidTr="003644E3">
        <w:tblPrEx>
          <w:tblCellMar>
            <w:top w:w="0" w:type="dxa"/>
            <w:bottom w:w="0" w:type="dxa"/>
          </w:tblCellMar>
        </w:tblPrEx>
        <w:tc>
          <w:tcPr>
            <w:tcW w:w="4230" w:type="dxa"/>
            <w:gridSpan w:val="3"/>
            <w:tcBorders>
              <w:top w:val="nil"/>
              <w:bottom w:val="nil"/>
            </w:tcBorders>
          </w:tcPr>
          <w:p w:rsidR="00772547" w:rsidRPr="0002707D" w:rsidRDefault="00772547" w:rsidP="007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8"/>
            <w:tcBorders>
              <w:top w:val="nil"/>
              <w:bottom w:val="nil"/>
            </w:tcBorders>
          </w:tcPr>
          <w:p w:rsidR="00772547" w:rsidRDefault="00772547" w:rsidP="007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</w:tabs>
              <w:ind w:left="-60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1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2F21" w:rsidRPr="00D81A00" w:rsidTr="003644E3">
        <w:tblPrEx>
          <w:tblCellMar>
            <w:top w:w="0" w:type="dxa"/>
            <w:bottom w:w="0" w:type="dxa"/>
          </w:tblCellMar>
        </w:tblPrEx>
        <w:tc>
          <w:tcPr>
            <w:tcW w:w="4230" w:type="dxa"/>
            <w:gridSpan w:val="3"/>
            <w:tcBorders>
              <w:top w:val="nil"/>
              <w:bottom w:val="nil"/>
            </w:tcBorders>
          </w:tcPr>
          <w:p w:rsidR="00502F21" w:rsidRPr="0002707D" w:rsidRDefault="00502F21" w:rsidP="0050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2707D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502F21" w:rsidRPr="00AA3254" w:rsidRDefault="00502F21" w:rsidP="0050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26,106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02F21" w:rsidRPr="00C451A6" w:rsidRDefault="00502F21" w:rsidP="0050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502F21" w:rsidRPr="00C451A6" w:rsidRDefault="00502F21" w:rsidP="0050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02F21" w:rsidRPr="00C451A6" w:rsidRDefault="00502F21" w:rsidP="0050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502F21" w:rsidRPr="00AA3254" w:rsidRDefault="00502F21" w:rsidP="0050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26,106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502F21" w:rsidRPr="00A86B16" w:rsidRDefault="00502F21" w:rsidP="0050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502F21" w:rsidRPr="000F54CF" w:rsidRDefault="00502F21" w:rsidP="0050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54CF">
              <w:rPr>
                <w:rFonts w:ascii="Angsana New" w:hAnsi="Angsana New"/>
                <w:sz w:val="30"/>
                <w:szCs w:val="30"/>
              </w:rPr>
              <w:t>1,579</w:t>
            </w:r>
          </w:p>
        </w:tc>
      </w:tr>
      <w:tr w:rsidR="00491142" w:rsidRPr="00D81A00" w:rsidTr="003644E3">
        <w:tblPrEx>
          <w:tblCellMar>
            <w:top w:w="0" w:type="dxa"/>
            <w:bottom w:w="0" w:type="dxa"/>
          </w:tblCellMar>
        </w:tblPrEx>
        <w:tc>
          <w:tcPr>
            <w:tcW w:w="4230" w:type="dxa"/>
            <w:gridSpan w:val="3"/>
            <w:tcBorders>
              <w:top w:val="nil"/>
              <w:bottom w:val="nil"/>
            </w:tcBorders>
          </w:tcPr>
          <w:p w:rsidR="00491142" w:rsidRPr="0002707D" w:rsidRDefault="00491142" w:rsidP="0049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02707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491142" w:rsidRPr="002420FB" w:rsidRDefault="00491142" w:rsidP="0049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20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91142" w:rsidRPr="007E3666" w:rsidRDefault="00491142" w:rsidP="0049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60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491142" w:rsidRPr="002420FB" w:rsidRDefault="00491142" w:rsidP="0049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20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91142" w:rsidRPr="007E3666" w:rsidRDefault="00491142" w:rsidP="0049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60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491142" w:rsidRPr="002420FB" w:rsidRDefault="00491142" w:rsidP="0049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20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491142" w:rsidRPr="00213AD6" w:rsidRDefault="00491142" w:rsidP="0049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491142" w:rsidRPr="000F54CF" w:rsidRDefault="00491142" w:rsidP="0049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54CF">
              <w:rPr>
                <w:rFonts w:ascii="Angsana New" w:hAnsi="Angsana New"/>
                <w:sz w:val="30"/>
                <w:szCs w:val="30"/>
              </w:rPr>
              <w:t>189</w:t>
            </w:r>
          </w:p>
        </w:tc>
      </w:tr>
      <w:tr w:rsidR="00491142" w:rsidRPr="00D81A00" w:rsidTr="003644E3">
        <w:tblPrEx>
          <w:tblCellMar>
            <w:top w:w="0" w:type="dxa"/>
            <w:bottom w:w="0" w:type="dxa"/>
          </w:tblCellMar>
        </w:tblPrEx>
        <w:tc>
          <w:tcPr>
            <w:tcW w:w="4230" w:type="dxa"/>
            <w:gridSpan w:val="3"/>
            <w:tcBorders>
              <w:top w:val="nil"/>
              <w:bottom w:val="nil"/>
            </w:tcBorders>
          </w:tcPr>
          <w:p w:rsidR="00491142" w:rsidRPr="0002707D" w:rsidRDefault="00491142" w:rsidP="0049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02707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02707D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02707D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491142" w:rsidRPr="00AA3254" w:rsidRDefault="00491142" w:rsidP="0049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91142" w:rsidRPr="008D0268" w:rsidRDefault="00491142" w:rsidP="0049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491142" w:rsidRDefault="00491142" w:rsidP="0049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91142" w:rsidRPr="00E74F58" w:rsidRDefault="00491142" w:rsidP="0049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882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:rsidR="00491142" w:rsidRPr="00AA3254" w:rsidRDefault="00491142" w:rsidP="0049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491142" w:rsidRPr="00213AD6" w:rsidRDefault="00491142" w:rsidP="0049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491142" w:rsidRPr="000F54CF" w:rsidRDefault="00491142" w:rsidP="00491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54CF">
              <w:rPr>
                <w:rFonts w:ascii="Angsana New" w:hAnsi="Angsana New"/>
                <w:sz w:val="30"/>
                <w:szCs w:val="30"/>
              </w:rPr>
              <w:t>4,</w:t>
            </w:r>
            <w:r>
              <w:rPr>
                <w:rFonts w:ascii="Angsana New" w:hAnsi="Angsana New"/>
                <w:sz w:val="30"/>
                <w:szCs w:val="30"/>
              </w:rPr>
              <w:t>282</w:t>
            </w:r>
          </w:p>
        </w:tc>
      </w:tr>
      <w:tr w:rsidR="00502F21" w:rsidRPr="00D81A00" w:rsidTr="003644E3">
        <w:tblPrEx>
          <w:tblCellMar>
            <w:top w:w="0" w:type="dxa"/>
            <w:bottom w:w="0" w:type="dxa"/>
          </w:tblCellMar>
        </w:tblPrEx>
        <w:tc>
          <w:tcPr>
            <w:tcW w:w="4230" w:type="dxa"/>
            <w:gridSpan w:val="3"/>
            <w:tcBorders>
              <w:top w:val="nil"/>
              <w:bottom w:val="nil"/>
            </w:tcBorders>
          </w:tcPr>
          <w:p w:rsidR="00502F21" w:rsidRPr="00D81A00" w:rsidRDefault="00502F21" w:rsidP="0050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06"/>
              </w:tabs>
              <w:spacing w:line="380" w:lineRule="exact"/>
              <w:ind w:left="72"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502F21" w:rsidRPr="00491142" w:rsidRDefault="00502F21" w:rsidP="0050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27,176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02F21" w:rsidRPr="00C451A6" w:rsidRDefault="00502F21" w:rsidP="0050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02F21" w:rsidRPr="003644E3" w:rsidRDefault="00502F21" w:rsidP="0050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44E3">
              <w:rPr>
                <w:rFonts w:ascii="Angsana New" w:hAnsi="Angsana New"/>
                <w:b/>
                <w:bCs/>
                <w:sz w:val="30"/>
                <w:szCs w:val="30"/>
              </w:rPr>
              <w:t>6,014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02F21" w:rsidRPr="00A51D27" w:rsidRDefault="00502F21" w:rsidP="0050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02F21" w:rsidRPr="00491142" w:rsidRDefault="00502F21" w:rsidP="0050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27,176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502F21" w:rsidRPr="000F54CF" w:rsidRDefault="00502F21" w:rsidP="0050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6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502F21" w:rsidRPr="000F54CF" w:rsidRDefault="00502F21" w:rsidP="00502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</w:tabs>
              <w:ind w:left="-60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54CF"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050</w:t>
            </w:r>
          </w:p>
        </w:tc>
      </w:tr>
      <w:tr w:rsidR="00772547" w:rsidRPr="000C4696" w:rsidTr="007062B4">
        <w:tblPrEx>
          <w:tblBorders>
            <w:top w:val="none" w:sz="0" w:space="0" w:color="auto"/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787" w:type="dxa"/>
          </w:tcPr>
          <w:p w:rsidR="00772547" w:rsidRPr="005B1CD0" w:rsidRDefault="007062B4" w:rsidP="007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lastRenderedPageBreak/>
              <w:br w:type="page"/>
            </w:r>
            <w:r w:rsidR="00772547" w:rsidRPr="005B1C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 -  กิจการที่</w:t>
            </w:r>
          </w:p>
        </w:tc>
        <w:tc>
          <w:tcPr>
            <w:tcW w:w="1443" w:type="dxa"/>
            <w:gridSpan w:val="2"/>
          </w:tcPr>
          <w:p w:rsidR="00772547" w:rsidRPr="00F5453D" w:rsidRDefault="00772547" w:rsidP="007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</w:pPr>
            <w:r w:rsidRPr="00F5453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อัตรา</w:t>
            </w:r>
          </w:p>
        </w:tc>
        <w:tc>
          <w:tcPr>
            <w:tcW w:w="2340" w:type="dxa"/>
            <w:gridSpan w:val="3"/>
          </w:tcPr>
          <w:p w:rsidR="00772547" w:rsidRPr="00A51D27" w:rsidRDefault="00772547" w:rsidP="007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72547" w:rsidRPr="00A51D27" w:rsidRDefault="00772547" w:rsidP="007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:rsidR="00772547" w:rsidRPr="00A51D27" w:rsidRDefault="00772547" w:rsidP="007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2547" w:rsidRPr="000C4696" w:rsidTr="007062B4">
        <w:tblPrEx>
          <w:tblBorders>
            <w:top w:val="none" w:sz="0" w:space="0" w:color="auto"/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787" w:type="dxa"/>
          </w:tcPr>
          <w:p w:rsidR="00772547" w:rsidRPr="005B1CD0" w:rsidRDefault="00772547" w:rsidP="007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B1C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443" w:type="dxa"/>
            <w:gridSpan w:val="2"/>
          </w:tcPr>
          <w:p w:rsidR="00772547" w:rsidRPr="001123B1" w:rsidRDefault="00772547" w:rsidP="007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</w:pPr>
            <w:r w:rsidRPr="00F5453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340" w:type="dxa"/>
            <w:gridSpan w:val="3"/>
          </w:tcPr>
          <w:p w:rsidR="00772547" w:rsidRDefault="00772547" w:rsidP="007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72547" w:rsidRPr="00D81A00" w:rsidRDefault="00772547" w:rsidP="007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4"/>
          </w:tcPr>
          <w:p w:rsidR="00772547" w:rsidRDefault="00772547" w:rsidP="007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2547" w:rsidRPr="000C4696" w:rsidTr="00972801">
        <w:tblPrEx>
          <w:tblBorders>
            <w:top w:val="none" w:sz="0" w:space="0" w:color="auto"/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787" w:type="dxa"/>
          </w:tcPr>
          <w:p w:rsidR="00772547" w:rsidRPr="005B1CD0" w:rsidRDefault="00772547" w:rsidP="007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:rsidR="00772547" w:rsidRPr="001123B1" w:rsidRDefault="002E065C" w:rsidP="007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813" w:type="dxa"/>
          </w:tcPr>
          <w:p w:rsidR="00772547" w:rsidRPr="001123B1" w:rsidRDefault="002E065C" w:rsidP="007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990" w:type="dxa"/>
          </w:tcPr>
          <w:p w:rsidR="00772547" w:rsidRPr="00D81A00" w:rsidRDefault="00772547" w:rsidP="007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8D43CC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772547" w:rsidRPr="00D81A00" w:rsidRDefault="00772547" w:rsidP="007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72547" w:rsidRPr="00D81A00" w:rsidRDefault="00772547" w:rsidP="007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8D43CC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:rsidR="00772547" w:rsidRPr="00D81A00" w:rsidRDefault="00772547" w:rsidP="007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72547" w:rsidRPr="00D81A00" w:rsidRDefault="00772547" w:rsidP="007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8D43CC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772547" w:rsidRPr="00D81A00" w:rsidRDefault="00772547" w:rsidP="007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:rsidR="00772547" w:rsidRPr="00D81A00" w:rsidRDefault="00772547" w:rsidP="007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8D43CC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772547" w:rsidRPr="000C4696" w:rsidTr="007062B4">
        <w:tblPrEx>
          <w:tblBorders>
            <w:top w:val="none" w:sz="0" w:space="0" w:color="auto"/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787" w:type="dxa"/>
          </w:tcPr>
          <w:p w:rsidR="00772547" w:rsidRPr="005B1CD0" w:rsidRDefault="00772547" w:rsidP="007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3" w:type="dxa"/>
            <w:gridSpan w:val="2"/>
          </w:tcPr>
          <w:p w:rsidR="00772547" w:rsidRPr="001123B1" w:rsidRDefault="00772547" w:rsidP="0077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3B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040" w:type="dxa"/>
            <w:gridSpan w:val="8"/>
          </w:tcPr>
          <w:p w:rsidR="00772547" w:rsidRPr="00F5453D" w:rsidRDefault="007062B4" w:rsidP="00706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1"/>
                <w:tab w:val="center" w:pos="241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  <w:r w:rsidR="00772547" w:rsidRPr="00D81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43FA" w:rsidRPr="00FB009F" w:rsidTr="00033677">
        <w:tblPrEx>
          <w:tblBorders>
            <w:top w:val="none" w:sz="0" w:space="0" w:color="auto"/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787" w:type="dxa"/>
          </w:tcPr>
          <w:p w:rsidR="00AE43FA" w:rsidRPr="0002707D" w:rsidRDefault="00AE43FA" w:rsidP="00AE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2707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02707D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02707D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0" w:type="dxa"/>
          </w:tcPr>
          <w:p w:rsidR="00AE43FA" w:rsidRPr="00FB009F" w:rsidRDefault="00AE43FA" w:rsidP="00AE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1.65</w:t>
            </w:r>
          </w:p>
        </w:tc>
        <w:tc>
          <w:tcPr>
            <w:tcW w:w="813" w:type="dxa"/>
          </w:tcPr>
          <w:p w:rsidR="00AE43FA" w:rsidRPr="00FB009F" w:rsidRDefault="00AE43FA" w:rsidP="00AE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009F">
              <w:rPr>
                <w:rFonts w:ascii="Angsana New" w:hAnsi="Angsana New"/>
                <w:sz w:val="30"/>
                <w:szCs w:val="30"/>
              </w:rPr>
              <w:t>1.20</w:t>
            </w:r>
          </w:p>
        </w:tc>
        <w:tc>
          <w:tcPr>
            <w:tcW w:w="990" w:type="dxa"/>
          </w:tcPr>
          <w:p w:rsidR="00AE43FA" w:rsidRPr="00AA3254" w:rsidRDefault="00AE43FA" w:rsidP="00AE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99,613</w:t>
            </w:r>
          </w:p>
        </w:tc>
        <w:tc>
          <w:tcPr>
            <w:tcW w:w="270" w:type="dxa"/>
          </w:tcPr>
          <w:p w:rsidR="00AE43FA" w:rsidRPr="00FB009F" w:rsidRDefault="00AE43FA" w:rsidP="0003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E43FA" w:rsidRPr="00FB009F" w:rsidRDefault="00AE43FA" w:rsidP="0003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702"/>
              </w:tabs>
              <w:ind w:left="-46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103</w:t>
            </w:r>
            <w:r>
              <w:rPr>
                <w:rFonts w:ascii="Angsana New" w:hAnsi="Angsana New"/>
                <w:sz w:val="30"/>
                <w:szCs w:val="30"/>
              </w:rPr>
              <w:t>,573</w:t>
            </w:r>
          </w:p>
        </w:tc>
        <w:tc>
          <w:tcPr>
            <w:tcW w:w="270" w:type="dxa"/>
          </w:tcPr>
          <w:p w:rsidR="00AE43FA" w:rsidRPr="00FB009F" w:rsidRDefault="00AE43FA" w:rsidP="0003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E43FA" w:rsidRPr="00AA3254" w:rsidRDefault="00AE43FA" w:rsidP="0003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99,613</w:t>
            </w:r>
          </w:p>
        </w:tc>
        <w:tc>
          <w:tcPr>
            <w:tcW w:w="236" w:type="dxa"/>
          </w:tcPr>
          <w:p w:rsidR="00AE43FA" w:rsidRPr="00FB009F" w:rsidRDefault="00AE43FA" w:rsidP="00AE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-18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:rsidR="00AE43FA" w:rsidRPr="00FB009F" w:rsidRDefault="00AE43FA" w:rsidP="00AE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103,573</w:t>
            </w:r>
          </w:p>
        </w:tc>
      </w:tr>
      <w:tr w:rsidR="00AE43FA" w:rsidRPr="00A178D0" w:rsidTr="00033677">
        <w:tblPrEx>
          <w:tblBorders>
            <w:top w:val="none" w:sz="0" w:space="0" w:color="auto"/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787" w:type="dxa"/>
          </w:tcPr>
          <w:p w:rsidR="00AE43FA" w:rsidRPr="005B1CD0" w:rsidRDefault="00AE43FA" w:rsidP="00AE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1C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3" w:type="dxa"/>
            <w:gridSpan w:val="2"/>
          </w:tcPr>
          <w:p w:rsidR="00AE43FA" w:rsidRPr="0033613F" w:rsidRDefault="00AE43FA" w:rsidP="00AE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2" w:hanging="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AE43FA" w:rsidRPr="00AE43FA" w:rsidRDefault="00AE43FA" w:rsidP="00AE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3FA">
              <w:rPr>
                <w:rFonts w:ascii="Angsana New" w:hAnsi="Angsana New"/>
                <w:b/>
                <w:bCs/>
                <w:sz w:val="30"/>
                <w:szCs w:val="30"/>
              </w:rPr>
              <w:t>99,613</w:t>
            </w:r>
          </w:p>
        </w:tc>
        <w:tc>
          <w:tcPr>
            <w:tcW w:w="270" w:type="dxa"/>
          </w:tcPr>
          <w:p w:rsidR="00AE43FA" w:rsidRPr="00A178D0" w:rsidRDefault="00AE43FA" w:rsidP="0003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60" w:right="-7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E43FA" w:rsidRPr="00FB009F" w:rsidRDefault="00AE43FA" w:rsidP="0003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702"/>
              </w:tabs>
              <w:ind w:left="-46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7316">
              <w:rPr>
                <w:rFonts w:ascii="Angsana New" w:hAnsi="Angsana New"/>
                <w:b/>
                <w:bCs/>
                <w:sz w:val="30"/>
                <w:szCs w:val="30"/>
              </w:rPr>
              <w:t>103,573</w:t>
            </w:r>
          </w:p>
        </w:tc>
        <w:tc>
          <w:tcPr>
            <w:tcW w:w="270" w:type="dxa"/>
          </w:tcPr>
          <w:p w:rsidR="00AE43FA" w:rsidRPr="00A178D0" w:rsidRDefault="00AE43FA" w:rsidP="0003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60" w:right="72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E43FA" w:rsidRPr="00AE43FA" w:rsidRDefault="00AE43FA" w:rsidP="0003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3FA">
              <w:rPr>
                <w:rFonts w:ascii="Angsana New" w:hAnsi="Angsana New"/>
                <w:b/>
                <w:bCs/>
                <w:sz w:val="30"/>
                <w:szCs w:val="30"/>
              </w:rPr>
              <w:t>99,613</w:t>
            </w:r>
          </w:p>
        </w:tc>
        <w:tc>
          <w:tcPr>
            <w:tcW w:w="236" w:type="dxa"/>
          </w:tcPr>
          <w:p w:rsidR="00AE43FA" w:rsidRPr="00DF7316" w:rsidRDefault="00AE43FA" w:rsidP="00AE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60" w:right="-7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E43FA" w:rsidRPr="00FB009F" w:rsidRDefault="00AE43FA" w:rsidP="00AE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</w:tabs>
              <w:ind w:left="-60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7316">
              <w:rPr>
                <w:rFonts w:ascii="Angsana New" w:hAnsi="Angsana New"/>
                <w:b/>
                <w:bCs/>
                <w:sz w:val="30"/>
                <w:szCs w:val="30"/>
              </w:rPr>
              <w:t>103,573</w:t>
            </w:r>
          </w:p>
        </w:tc>
      </w:tr>
    </w:tbl>
    <w:p w:rsidR="00AE43FA" w:rsidRDefault="00AE43FA" w:rsidP="008A6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A6BA7" w:rsidRDefault="008A6BA7" w:rsidP="008A6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bidi="ar-SA"/>
        </w:rPr>
      </w:pPr>
      <w:r w:rsidRPr="00A4230F">
        <w:rPr>
          <w:rFonts w:ascii="Angsana New" w:hAnsi="Angsana New"/>
          <w:sz w:val="30"/>
          <w:szCs w:val="30"/>
          <w:cs/>
        </w:rPr>
        <w:t>รายการเคลื่อนไหว</w:t>
      </w:r>
      <w:r>
        <w:rPr>
          <w:rFonts w:ascii="Angsana New" w:hAnsi="Angsana New"/>
          <w:sz w:val="30"/>
          <w:szCs w:val="30"/>
          <w:cs/>
        </w:rPr>
        <w:t xml:space="preserve">ของเงินให้กู้ยืมแก่กิจการที่เกี่ยวข้องกันสำหรับแต่ละปีสิ้นสุดวันที่ </w:t>
      </w:r>
      <w:r>
        <w:rPr>
          <w:rFonts w:ascii="Angsana New" w:hAnsi="Angsana New"/>
          <w:sz w:val="30"/>
          <w:szCs w:val="30"/>
          <w:lang w:bidi="ar-SA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A4230F">
        <w:rPr>
          <w:rFonts w:ascii="Angsana New" w:hAnsi="Angsana New"/>
          <w:sz w:val="30"/>
          <w:szCs w:val="30"/>
          <w:cs/>
        </w:rPr>
        <w:t>มีดังนี้</w:t>
      </w:r>
    </w:p>
    <w:p w:rsidR="008A6BA7" w:rsidRPr="00F90454" w:rsidRDefault="008A6BA7" w:rsidP="008A6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hint="cs"/>
          <w:sz w:val="30"/>
          <w:szCs w:val="30"/>
        </w:rPr>
      </w:pPr>
    </w:p>
    <w:tbl>
      <w:tblPr>
        <w:tblW w:w="9360" w:type="dxa"/>
        <w:tblInd w:w="468" w:type="dxa"/>
        <w:tblBorders>
          <w:top w:val="single" w:sz="4" w:space="0" w:color="auto"/>
          <w:bottom w:val="double" w:sz="4" w:space="0" w:color="auto"/>
        </w:tblBorders>
        <w:tblLayout w:type="fixed"/>
        <w:tblLook w:val="0000"/>
      </w:tblPr>
      <w:tblGrid>
        <w:gridCol w:w="4320"/>
        <w:gridCol w:w="990"/>
        <w:gridCol w:w="270"/>
        <w:gridCol w:w="1114"/>
        <w:gridCol w:w="241"/>
        <w:gridCol w:w="1123"/>
        <w:gridCol w:w="236"/>
        <w:gridCol w:w="1066"/>
      </w:tblGrid>
      <w:tr w:rsidR="008A6BA7" w:rsidRPr="00D81A00" w:rsidTr="00972801">
        <w:tblPrEx>
          <w:tblCellMar>
            <w:top w:w="0" w:type="dxa"/>
            <w:bottom w:w="0" w:type="dxa"/>
          </w:tblCellMar>
        </w:tblPrEx>
        <w:tc>
          <w:tcPr>
            <w:tcW w:w="4320" w:type="dxa"/>
            <w:tcBorders>
              <w:top w:val="nil"/>
              <w:bottom w:val="nil"/>
            </w:tcBorders>
          </w:tcPr>
          <w:p w:rsidR="008A6BA7" w:rsidRPr="00D81A00" w:rsidRDefault="008E617C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" w:right="-1098"/>
              <w:rPr>
                <w:rFonts w:ascii="Angsana New" w:hAnsi="Angsana New"/>
                <w:sz w:val="30"/>
                <w:szCs w:val="30"/>
              </w:rPr>
            </w:pPr>
            <w:r w:rsidRPr="005B1C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 -  กิจการที่</w:t>
            </w:r>
          </w:p>
        </w:tc>
        <w:tc>
          <w:tcPr>
            <w:tcW w:w="2374" w:type="dxa"/>
            <w:gridSpan w:val="3"/>
            <w:tcBorders>
              <w:top w:val="nil"/>
              <w:bottom w:val="nil"/>
            </w:tcBorders>
          </w:tcPr>
          <w:p w:rsidR="008A6BA7" w:rsidRPr="00D81A00" w:rsidRDefault="008A6BA7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:rsidR="008A6BA7" w:rsidRPr="00D81A00" w:rsidRDefault="008A6BA7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5" w:type="dxa"/>
            <w:gridSpan w:val="3"/>
            <w:tcBorders>
              <w:top w:val="nil"/>
              <w:bottom w:val="nil"/>
            </w:tcBorders>
          </w:tcPr>
          <w:p w:rsidR="008A6BA7" w:rsidRPr="00D81A00" w:rsidRDefault="008A6BA7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72801" w:rsidRPr="00D81A00" w:rsidTr="00972801">
        <w:tblPrEx>
          <w:tblCellMar>
            <w:top w:w="0" w:type="dxa"/>
            <w:bottom w:w="0" w:type="dxa"/>
          </w:tblCellMar>
        </w:tblPrEx>
        <w:tc>
          <w:tcPr>
            <w:tcW w:w="4320" w:type="dxa"/>
            <w:tcBorders>
              <w:top w:val="nil"/>
              <w:bottom w:val="nil"/>
            </w:tcBorders>
          </w:tcPr>
          <w:p w:rsidR="00972801" w:rsidRPr="00D81A00" w:rsidRDefault="00972801" w:rsidP="0097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" w:right="-12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B1C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2374" w:type="dxa"/>
            <w:gridSpan w:val="3"/>
            <w:tcBorders>
              <w:top w:val="nil"/>
              <w:bottom w:val="nil"/>
            </w:tcBorders>
          </w:tcPr>
          <w:p w:rsidR="00972801" w:rsidRPr="00D81A00" w:rsidRDefault="00972801" w:rsidP="0097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:rsidR="00972801" w:rsidRPr="00D81A00" w:rsidRDefault="00972801" w:rsidP="0097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5" w:type="dxa"/>
            <w:gridSpan w:val="3"/>
            <w:tcBorders>
              <w:top w:val="nil"/>
              <w:bottom w:val="nil"/>
            </w:tcBorders>
          </w:tcPr>
          <w:p w:rsidR="00972801" w:rsidRPr="00D81A00" w:rsidRDefault="00972801" w:rsidP="0097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6BA7" w:rsidRPr="00D81A00" w:rsidTr="00972801">
        <w:tblPrEx>
          <w:tblCellMar>
            <w:top w:w="0" w:type="dxa"/>
            <w:bottom w:w="0" w:type="dxa"/>
          </w:tblCellMar>
        </w:tblPrEx>
        <w:tc>
          <w:tcPr>
            <w:tcW w:w="4320" w:type="dxa"/>
            <w:tcBorders>
              <w:top w:val="nil"/>
            </w:tcBorders>
          </w:tcPr>
          <w:p w:rsidR="008A6BA7" w:rsidRPr="00D81A00" w:rsidRDefault="008A6BA7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" w:right="-12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:rsidR="008A6BA7" w:rsidRPr="00D81A00" w:rsidRDefault="008A6BA7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973A57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</w:tcBorders>
          </w:tcPr>
          <w:p w:rsidR="008A6BA7" w:rsidRPr="00D81A00" w:rsidRDefault="008A6BA7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</w:tcBorders>
          </w:tcPr>
          <w:p w:rsidR="008A6BA7" w:rsidRPr="00D81A00" w:rsidRDefault="008A6BA7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973A5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1" w:type="dxa"/>
            <w:tcBorders>
              <w:top w:val="nil"/>
            </w:tcBorders>
          </w:tcPr>
          <w:p w:rsidR="008A6BA7" w:rsidRPr="00D81A00" w:rsidRDefault="008A6BA7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3" w:type="dxa"/>
            <w:tcBorders>
              <w:top w:val="nil"/>
            </w:tcBorders>
          </w:tcPr>
          <w:p w:rsidR="008A6BA7" w:rsidRPr="00D81A00" w:rsidRDefault="008A6BA7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973A57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  <w:tcBorders>
              <w:top w:val="nil"/>
            </w:tcBorders>
          </w:tcPr>
          <w:p w:rsidR="008A6BA7" w:rsidRPr="00D81A00" w:rsidRDefault="008A6BA7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</w:tcBorders>
          </w:tcPr>
          <w:p w:rsidR="008A6BA7" w:rsidRPr="00D81A00" w:rsidRDefault="008A6BA7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973A57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8A6BA7" w:rsidRPr="00D81A00" w:rsidTr="00972801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8A6BA7" w:rsidRPr="00D81A00" w:rsidRDefault="008A6BA7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" w:right="-10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:rsidR="008A6BA7" w:rsidRPr="00D81A00" w:rsidRDefault="008A6BA7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1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6BA7" w:rsidRPr="00D81A00" w:rsidTr="00972801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8A6BA7" w:rsidRPr="00D81A00" w:rsidRDefault="008A6BA7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9"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112D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nil"/>
            </w:tcBorders>
          </w:tcPr>
          <w:p w:rsidR="008A6BA7" w:rsidRPr="00D81A00" w:rsidRDefault="008A6BA7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8A6BA7" w:rsidRPr="00D81A00" w:rsidRDefault="008A6BA7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:rsidR="008A6BA7" w:rsidRDefault="008A6BA7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:rsidR="008A6BA7" w:rsidRPr="00D81A00" w:rsidRDefault="008A6BA7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23" w:type="dxa"/>
            <w:tcBorders>
              <w:bottom w:val="nil"/>
            </w:tcBorders>
          </w:tcPr>
          <w:p w:rsidR="008A6BA7" w:rsidRPr="00D81A00" w:rsidRDefault="008A6BA7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8A6BA7" w:rsidRPr="00D81A00" w:rsidRDefault="008A6BA7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nil"/>
            </w:tcBorders>
          </w:tcPr>
          <w:p w:rsidR="008A6BA7" w:rsidRDefault="008A6BA7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43FA" w:rsidRPr="00D81A00" w:rsidTr="00972801">
        <w:tblPrEx>
          <w:tblCellMar>
            <w:top w:w="0" w:type="dxa"/>
            <w:bottom w:w="0" w:type="dxa"/>
          </w:tblCellMar>
        </w:tblPrEx>
        <w:tc>
          <w:tcPr>
            <w:tcW w:w="4320" w:type="dxa"/>
            <w:tcBorders>
              <w:bottom w:val="nil"/>
            </w:tcBorders>
          </w:tcPr>
          <w:p w:rsidR="00AE43FA" w:rsidRPr="00D81A00" w:rsidRDefault="00AE43FA" w:rsidP="00AE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D81A00">
              <w:rPr>
                <w:rFonts w:ascii="Angsana New" w:hAnsi="Angsana New"/>
                <w:sz w:val="30"/>
                <w:szCs w:val="30"/>
                <w:cs/>
              </w:rPr>
              <w:t>ณ วันที่ 1 ตุลาคม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E43FA" w:rsidRPr="006972F5" w:rsidRDefault="00AE43FA" w:rsidP="00AE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72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E43FA" w:rsidRPr="006972F5" w:rsidRDefault="00AE43FA" w:rsidP="00AE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909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:rsidR="00AE43FA" w:rsidRPr="006972F5" w:rsidRDefault="00AE43FA" w:rsidP="00AE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72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:rsidR="00AE43FA" w:rsidRPr="006972F5" w:rsidRDefault="00AE43FA" w:rsidP="00AE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  <w:tab w:val="decimal" w:pos="909"/>
              </w:tabs>
              <w:spacing w:line="240" w:lineRule="auto"/>
              <w:ind w:left="-60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AE43FA" w:rsidRPr="006972F5" w:rsidRDefault="00AE43FA" w:rsidP="00AE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72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AE43FA" w:rsidRPr="00C80A6E" w:rsidRDefault="00AE43FA" w:rsidP="00AE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  <w:tab w:val="decimal" w:pos="909"/>
              </w:tabs>
              <w:spacing w:line="240" w:lineRule="auto"/>
              <w:ind w:left="-60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</w:tcPr>
          <w:p w:rsidR="00AE43FA" w:rsidRPr="006972F5" w:rsidRDefault="00AE43FA" w:rsidP="00AE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60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72F5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</w:tr>
      <w:tr w:rsidR="00AE43FA" w:rsidRPr="00A80F9C" w:rsidTr="00972801">
        <w:tblPrEx>
          <w:tblCellMar>
            <w:top w:w="0" w:type="dxa"/>
            <w:bottom w:w="0" w:type="dxa"/>
          </w:tblCellMar>
        </w:tblPrEx>
        <w:tc>
          <w:tcPr>
            <w:tcW w:w="4320" w:type="dxa"/>
            <w:tcBorders>
              <w:top w:val="nil"/>
              <w:bottom w:val="nil"/>
            </w:tcBorders>
          </w:tcPr>
          <w:p w:rsidR="00AE43FA" w:rsidRDefault="00AE43FA" w:rsidP="00AE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0"/>
              </w:tabs>
              <w:spacing w:line="240" w:lineRule="auto"/>
              <w:ind w:left="342" w:right="-10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  <w:p w:rsidR="00AE43FA" w:rsidRPr="00A80F9C" w:rsidRDefault="00AE43FA" w:rsidP="00AE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0"/>
              </w:tabs>
              <w:spacing w:line="240" w:lineRule="auto"/>
              <w:ind w:left="342" w:right="-1098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AE43FA" w:rsidRPr="006972F5" w:rsidRDefault="00AE43FA" w:rsidP="00AE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72F5">
              <w:rPr>
                <w:rFonts w:ascii="Angsana New" w:hAnsi="Angsana New"/>
                <w:sz w:val="30"/>
                <w:szCs w:val="30"/>
              </w:rPr>
              <w:t>-</w:t>
            </w:r>
          </w:p>
          <w:p w:rsidR="00AE43FA" w:rsidRPr="006972F5" w:rsidRDefault="00AE43FA" w:rsidP="00AE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72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E43FA" w:rsidRPr="006972F5" w:rsidRDefault="00AE43FA" w:rsidP="00AE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909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AE43FA" w:rsidRPr="006972F5" w:rsidRDefault="00AE43FA" w:rsidP="00AE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909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</w:tcPr>
          <w:p w:rsidR="00AE43FA" w:rsidRPr="006972F5" w:rsidRDefault="00AE43FA" w:rsidP="00AE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72F5">
              <w:rPr>
                <w:rFonts w:ascii="Angsana New" w:hAnsi="Angsana New"/>
                <w:sz w:val="30"/>
                <w:szCs w:val="30"/>
              </w:rPr>
              <w:t>-</w:t>
            </w:r>
          </w:p>
          <w:p w:rsidR="00AE43FA" w:rsidRPr="006972F5" w:rsidRDefault="00AE43FA" w:rsidP="00AE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72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:rsidR="00AE43FA" w:rsidRPr="006972F5" w:rsidRDefault="00AE43FA" w:rsidP="00AE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  <w:tab w:val="decimal" w:pos="909"/>
              </w:tabs>
              <w:spacing w:line="240" w:lineRule="auto"/>
              <w:ind w:left="-60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:rsidR="00AE43FA" w:rsidRPr="006972F5" w:rsidRDefault="00AE43FA" w:rsidP="00AE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72F5">
              <w:rPr>
                <w:rFonts w:ascii="Angsana New" w:hAnsi="Angsana New"/>
                <w:sz w:val="30"/>
                <w:szCs w:val="30"/>
              </w:rPr>
              <w:t>-</w:t>
            </w:r>
          </w:p>
          <w:p w:rsidR="00AE43FA" w:rsidRPr="006972F5" w:rsidRDefault="00AE43FA" w:rsidP="00AE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72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AE43FA" w:rsidRPr="00A80F9C" w:rsidRDefault="00AE43FA" w:rsidP="00AE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:rsidR="00AE43FA" w:rsidRPr="006972F5" w:rsidRDefault="00AE43FA" w:rsidP="00AE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72F5">
              <w:rPr>
                <w:rFonts w:ascii="Angsana New" w:hAnsi="Angsana New"/>
                <w:sz w:val="30"/>
                <w:szCs w:val="30"/>
              </w:rPr>
              <w:t>-</w:t>
            </w:r>
          </w:p>
          <w:p w:rsidR="00AE43FA" w:rsidRPr="006972F5" w:rsidRDefault="00AE43FA" w:rsidP="0003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60" w:right="-90"/>
              <w:rPr>
                <w:rFonts w:ascii="Angsana New" w:hAnsi="Angsana New" w:hint="cs"/>
                <w:sz w:val="30"/>
                <w:szCs w:val="30"/>
              </w:rPr>
            </w:pPr>
            <w:r w:rsidRPr="006972F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6972F5">
              <w:rPr>
                <w:rFonts w:ascii="Angsana New" w:hAnsi="Angsana New"/>
                <w:sz w:val="30"/>
                <w:szCs w:val="30"/>
              </w:rPr>
              <w:t>50,000</w:t>
            </w:r>
            <w:r w:rsidRPr="006972F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E43FA" w:rsidRPr="008311E3" w:rsidTr="00972801">
        <w:tblPrEx>
          <w:tblCellMar>
            <w:top w:w="0" w:type="dxa"/>
            <w:bottom w:w="0" w:type="dxa"/>
          </w:tblCellMar>
        </w:tblPrEx>
        <w:tc>
          <w:tcPr>
            <w:tcW w:w="4320" w:type="dxa"/>
            <w:tcBorders>
              <w:top w:val="nil"/>
              <w:bottom w:val="nil"/>
            </w:tcBorders>
          </w:tcPr>
          <w:p w:rsidR="00AE43FA" w:rsidRPr="001C2299" w:rsidRDefault="00AE43FA" w:rsidP="00AE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22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C2299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AE43FA" w:rsidRPr="006972F5" w:rsidRDefault="00AE43FA" w:rsidP="00AE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72F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E43FA" w:rsidRPr="006972F5" w:rsidRDefault="00AE43FA" w:rsidP="00AE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909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:rsidR="00AE43FA" w:rsidRPr="006972F5" w:rsidRDefault="00AE43FA" w:rsidP="00AE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72F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:rsidR="00AE43FA" w:rsidRPr="006972F5" w:rsidRDefault="00AE43FA" w:rsidP="00AE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  <w:tab w:val="decimal" w:pos="909"/>
              </w:tabs>
              <w:spacing w:line="240" w:lineRule="auto"/>
              <w:ind w:left="-60" w:right="-7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:rsidR="00AE43FA" w:rsidRPr="006972F5" w:rsidRDefault="00AE43FA" w:rsidP="00AE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72F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AE43FA" w:rsidRPr="006972F5" w:rsidRDefault="00AE43FA" w:rsidP="00AE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:rsidR="00AE43FA" w:rsidRPr="006972F5" w:rsidRDefault="00AE43FA" w:rsidP="00AE4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"/>
              </w:tabs>
              <w:ind w:left="-60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43266E" w:rsidRPr="008E617C" w:rsidTr="00972801">
        <w:tblPrEx>
          <w:tblCellMar>
            <w:top w:w="0" w:type="dxa"/>
            <w:bottom w:w="0" w:type="dxa"/>
          </w:tblCellMar>
        </w:tblPrEx>
        <w:trPr>
          <w:trHeight w:val="127"/>
        </w:trPr>
        <w:tc>
          <w:tcPr>
            <w:tcW w:w="4320" w:type="dxa"/>
            <w:tcBorders>
              <w:top w:val="nil"/>
            </w:tcBorders>
          </w:tcPr>
          <w:p w:rsidR="0043266E" w:rsidRPr="009A14FF" w:rsidRDefault="0043266E" w:rsidP="00432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9" w:right="-1098"/>
              <w:rPr>
                <w:rFonts w:ascii="Angsana New" w:hAnsi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43266E" w:rsidRPr="009A14FF" w:rsidRDefault="0043266E" w:rsidP="00432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3266E" w:rsidRPr="009A14FF" w:rsidRDefault="0043266E" w:rsidP="00432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:rsidR="0043266E" w:rsidRPr="009A14FF" w:rsidRDefault="0043266E" w:rsidP="00432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:rsidR="0043266E" w:rsidRPr="009A14FF" w:rsidRDefault="0043266E" w:rsidP="00432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"/>
                <w:szCs w:val="2"/>
                <w:u w:val="double"/>
              </w:rPr>
            </w:pP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43266E" w:rsidRPr="009A14FF" w:rsidRDefault="0043266E" w:rsidP="00432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3266E" w:rsidRPr="009A14FF" w:rsidRDefault="0043266E" w:rsidP="00432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</w:tcPr>
          <w:p w:rsidR="0043266E" w:rsidRPr="009A14FF" w:rsidRDefault="0043266E" w:rsidP="00432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</w:tr>
      <w:tr w:rsidR="0043266E" w:rsidRPr="00D81A00" w:rsidTr="00972801">
        <w:tblPrEx>
          <w:tblCellMar>
            <w:top w:w="0" w:type="dxa"/>
            <w:bottom w:w="0" w:type="dxa"/>
          </w:tblCellMar>
        </w:tblPrEx>
        <w:tc>
          <w:tcPr>
            <w:tcW w:w="4320" w:type="dxa"/>
            <w:tcBorders>
              <w:top w:val="nil"/>
            </w:tcBorders>
          </w:tcPr>
          <w:p w:rsidR="0043266E" w:rsidRPr="00D81A00" w:rsidRDefault="0043266E" w:rsidP="00432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9"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C875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C875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C875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43266E" w:rsidRPr="00D81A00" w:rsidRDefault="0043266E" w:rsidP="00432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3266E" w:rsidRPr="001C0947" w:rsidRDefault="0043266E" w:rsidP="00432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:rsidR="0043266E" w:rsidRPr="001C0947" w:rsidRDefault="0043266E" w:rsidP="00432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:rsidR="0043266E" w:rsidRPr="00D81A00" w:rsidRDefault="0043266E" w:rsidP="00432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43266E" w:rsidRPr="00D81A00" w:rsidRDefault="0043266E" w:rsidP="00432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3266E" w:rsidRPr="00D81A00" w:rsidRDefault="0043266E" w:rsidP="00432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</w:tcPr>
          <w:p w:rsidR="0043266E" w:rsidRPr="00D81A00" w:rsidRDefault="0043266E" w:rsidP="00432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3266E" w:rsidRPr="00D81A00" w:rsidTr="00972801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43266E" w:rsidRPr="00D81A00" w:rsidRDefault="0043266E" w:rsidP="00432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D81A00">
              <w:rPr>
                <w:rFonts w:ascii="Angsana New" w:hAnsi="Angsana New"/>
                <w:sz w:val="30"/>
                <w:szCs w:val="30"/>
                <w:cs/>
              </w:rPr>
              <w:t>ณ วันที่ 1 ตุลาคม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43266E" w:rsidRPr="00DF7316" w:rsidRDefault="00CA19DE" w:rsidP="0097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60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103,573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3266E" w:rsidRPr="006B5951" w:rsidRDefault="0043266E" w:rsidP="00432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60" w:right="-7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:rsidR="0043266E" w:rsidRPr="00DF7316" w:rsidRDefault="0043266E" w:rsidP="0003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</w:tabs>
              <w:ind w:left="-60" w:right="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316">
              <w:rPr>
                <w:rFonts w:ascii="Angsana New" w:hAnsi="Angsana New"/>
                <w:sz w:val="30"/>
                <w:szCs w:val="30"/>
              </w:rPr>
              <w:t>108,614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:rsidR="0043266E" w:rsidRPr="006B5951" w:rsidRDefault="0043266E" w:rsidP="00432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60" w:right="-7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43266E" w:rsidRPr="00DF7316" w:rsidRDefault="00CA19DE" w:rsidP="007D1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103,573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3266E" w:rsidRPr="00DF7316" w:rsidRDefault="0043266E" w:rsidP="00432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60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</w:tcPr>
          <w:p w:rsidR="0043266E" w:rsidRPr="00DF7316" w:rsidRDefault="0043266E" w:rsidP="0003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60" w:right="-18"/>
              <w:rPr>
                <w:rFonts w:ascii="Angsana New" w:hAnsi="Angsana New"/>
                <w:sz w:val="30"/>
                <w:szCs w:val="30"/>
              </w:rPr>
            </w:pPr>
            <w:r w:rsidRPr="00DF7316">
              <w:rPr>
                <w:rFonts w:ascii="Angsana New" w:hAnsi="Angsana New"/>
                <w:sz w:val="30"/>
                <w:szCs w:val="30"/>
              </w:rPr>
              <w:t>108,614</w:t>
            </w:r>
          </w:p>
        </w:tc>
      </w:tr>
      <w:tr w:rsidR="0043266E" w:rsidRPr="00D81A00" w:rsidTr="00972801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43266E" w:rsidRPr="008F4BF8" w:rsidRDefault="0043266E" w:rsidP="00432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9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8F4BF8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8F4BF8">
              <w:rPr>
                <w:rFonts w:ascii="Angsana New" w:hAnsi="Angsana New" w:hint="cs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43266E" w:rsidRPr="00DF7316" w:rsidRDefault="00CA19DE" w:rsidP="0097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60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4747A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,960)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3266E" w:rsidRPr="006B5951" w:rsidRDefault="0043266E" w:rsidP="00432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60" w:right="-7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</w:tcPr>
          <w:p w:rsidR="0043266E" w:rsidRPr="00DF7316" w:rsidRDefault="0043266E" w:rsidP="00CA1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316">
              <w:rPr>
                <w:rFonts w:ascii="Angsana New" w:hAnsi="Angsana New"/>
                <w:sz w:val="30"/>
                <w:szCs w:val="30"/>
              </w:rPr>
              <w:t>(5,041)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:rsidR="0043266E" w:rsidRPr="006B5951" w:rsidRDefault="0043266E" w:rsidP="00432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60" w:right="-7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:rsidR="0043266E" w:rsidRPr="00DF7316" w:rsidRDefault="00CA19DE" w:rsidP="00CA1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(3,960)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3266E" w:rsidRPr="00DF7316" w:rsidRDefault="0043266E" w:rsidP="00432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60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:rsidR="0043266E" w:rsidRPr="00DF7316" w:rsidRDefault="0043266E" w:rsidP="0003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60" w:right="-110"/>
              <w:rPr>
                <w:rFonts w:ascii="Angsana New" w:hAnsi="Angsana New"/>
                <w:sz w:val="30"/>
                <w:szCs w:val="30"/>
              </w:rPr>
            </w:pPr>
            <w:r w:rsidRPr="00DF7316">
              <w:rPr>
                <w:rFonts w:ascii="Angsana New" w:hAnsi="Angsana New"/>
                <w:sz w:val="30"/>
                <w:szCs w:val="30"/>
              </w:rPr>
              <w:t>(5,041)</w:t>
            </w:r>
          </w:p>
        </w:tc>
      </w:tr>
      <w:tr w:rsidR="00EC4E63" w:rsidRPr="00D81A00" w:rsidTr="00972801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EC4E63" w:rsidRPr="001C2299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98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1C22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C229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EC4E63" w:rsidRPr="00CA19DE" w:rsidRDefault="00EC4E63" w:rsidP="0097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9DE">
              <w:rPr>
                <w:rFonts w:ascii="Angsana New" w:hAnsi="Angsana New"/>
                <w:b/>
                <w:bCs/>
                <w:sz w:val="30"/>
                <w:szCs w:val="30"/>
              </w:rPr>
              <w:t>99,613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C4E63" w:rsidRPr="006B5951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60" w:right="-77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:rsidR="00EC4E63" w:rsidRPr="00CA19DE" w:rsidRDefault="00EC4E63" w:rsidP="0003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60" w:right="1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9DE">
              <w:rPr>
                <w:rFonts w:ascii="Angsana New" w:hAnsi="Angsana New"/>
                <w:b/>
                <w:bCs/>
                <w:sz w:val="30"/>
                <w:szCs w:val="30"/>
              </w:rPr>
              <w:t>103,573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:rsidR="00EC4E63" w:rsidRPr="00F37E39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60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:rsidR="00EC4E63" w:rsidRPr="00CA19DE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9DE">
              <w:rPr>
                <w:rFonts w:ascii="Angsana New" w:hAnsi="Angsana New"/>
                <w:b/>
                <w:bCs/>
                <w:sz w:val="30"/>
                <w:szCs w:val="30"/>
              </w:rPr>
              <w:t>99,613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C4E63" w:rsidRPr="00F37E39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909"/>
              </w:tabs>
              <w:ind w:left="-60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:rsidR="00EC4E63" w:rsidRPr="00F37E39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60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7E39">
              <w:rPr>
                <w:rFonts w:ascii="Angsana New" w:hAnsi="Angsana New"/>
                <w:b/>
                <w:bCs/>
                <w:sz w:val="30"/>
                <w:szCs w:val="30"/>
              </w:rPr>
              <w:t>103,573</w:t>
            </w:r>
          </w:p>
        </w:tc>
      </w:tr>
      <w:tr w:rsidR="0043266E" w:rsidRPr="008311E3" w:rsidTr="00972801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43266E" w:rsidRDefault="0043266E" w:rsidP="00432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" w:right="-1098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:rsidR="0043266E" w:rsidRPr="00DF7316" w:rsidRDefault="0043266E" w:rsidP="00432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3266E" w:rsidRPr="006B5951" w:rsidRDefault="0043266E" w:rsidP="00432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60" w:right="-7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</w:tcPr>
          <w:p w:rsidR="0043266E" w:rsidRPr="00DF7316" w:rsidRDefault="0043266E" w:rsidP="00432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:rsidR="0043266E" w:rsidRPr="006B5951" w:rsidRDefault="0043266E" w:rsidP="00432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60" w:right="-7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:rsidR="0043266E" w:rsidRPr="00DF7316" w:rsidRDefault="0043266E" w:rsidP="00CA1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43266E" w:rsidRPr="00DF7316" w:rsidRDefault="0043266E" w:rsidP="00432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:rsidR="0043266E" w:rsidRPr="00DF7316" w:rsidRDefault="0043266E" w:rsidP="00432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4E63" w:rsidRPr="008311E3" w:rsidTr="00972801">
        <w:tblPrEx>
          <w:tblCellMar>
            <w:top w:w="0" w:type="dxa"/>
            <w:bottom w:w="0" w:type="dxa"/>
          </w:tblCellMar>
        </w:tblPrEx>
        <w:tc>
          <w:tcPr>
            <w:tcW w:w="4320" w:type="dxa"/>
            <w:tcBorders>
              <w:bottom w:val="nil"/>
            </w:tcBorders>
          </w:tcPr>
          <w:p w:rsidR="00EC4E63" w:rsidRPr="00D81A00" w:rsidRDefault="00EC4E63" w:rsidP="00972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98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:rsidR="00EC4E63" w:rsidRPr="00CA19DE" w:rsidRDefault="00EC4E63" w:rsidP="0003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9DE">
              <w:rPr>
                <w:rFonts w:ascii="Angsana New" w:hAnsi="Angsana New"/>
                <w:b/>
                <w:bCs/>
                <w:sz w:val="30"/>
                <w:szCs w:val="30"/>
              </w:rPr>
              <w:t>99,613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C4E63" w:rsidRPr="006B5951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60" w:right="-7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double" w:sz="4" w:space="0" w:color="auto"/>
            </w:tcBorders>
          </w:tcPr>
          <w:p w:rsidR="00EC4E63" w:rsidRPr="00CA19DE" w:rsidRDefault="00EC4E63" w:rsidP="0003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</w:tabs>
              <w:ind w:left="-60" w:right="1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9DE">
              <w:rPr>
                <w:rFonts w:ascii="Angsana New" w:hAnsi="Angsana New"/>
                <w:b/>
                <w:bCs/>
                <w:sz w:val="30"/>
                <w:szCs w:val="30"/>
              </w:rPr>
              <w:t>103,573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:rsidR="00EC4E63" w:rsidRPr="00DF7316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60" w:right="-7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bottom w:val="double" w:sz="4" w:space="0" w:color="auto"/>
            </w:tcBorders>
          </w:tcPr>
          <w:p w:rsidR="00EC4E63" w:rsidRPr="00CA19DE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9DE">
              <w:rPr>
                <w:rFonts w:ascii="Angsana New" w:hAnsi="Angsana New"/>
                <w:b/>
                <w:bCs/>
                <w:sz w:val="30"/>
                <w:szCs w:val="30"/>
              </w:rPr>
              <w:t>99,613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C4E63" w:rsidRPr="00DF7316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909"/>
              </w:tabs>
              <w:ind w:left="-60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  <w:bottom w:val="double" w:sz="4" w:space="0" w:color="auto"/>
            </w:tcBorders>
          </w:tcPr>
          <w:p w:rsidR="00EC4E63" w:rsidRPr="00DF7316" w:rsidRDefault="00EC4E63" w:rsidP="0003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60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7316">
              <w:rPr>
                <w:rFonts w:ascii="Angsana New" w:hAnsi="Angsana New"/>
                <w:b/>
                <w:bCs/>
                <w:sz w:val="30"/>
                <w:szCs w:val="30"/>
              </w:rPr>
              <w:t>103,573</w:t>
            </w:r>
          </w:p>
        </w:tc>
      </w:tr>
    </w:tbl>
    <w:p w:rsidR="00991AB1" w:rsidRDefault="00991AB1" w:rsidP="001C7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</w:p>
    <w:p w:rsidR="00C3651F" w:rsidRDefault="00991AB1" w:rsidP="001C7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  <w:r w:rsidR="009A14FF" w:rsidRPr="00106894">
        <w:rPr>
          <w:rFonts w:ascii="Angsana New" w:hAnsi="Angsana New"/>
          <w:sz w:val="30"/>
          <w:szCs w:val="30"/>
          <w:cs/>
        </w:rPr>
        <w:lastRenderedPageBreak/>
        <w:t>เมื่อวันที่</w:t>
      </w:r>
      <w:r w:rsidR="009A14FF">
        <w:rPr>
          <w:rFonts w:ascii="Angsana New" w:hAnsi="Angsana New"/>
          <w:sz w:val="30"/>
          <w:szCs w:val="30"/>
        </w:rPr>
        <w:t xml:space="preserve"> 17 </w:t>
      </w:r>
      <w:r w:rsidR="009A14FF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9A14FF">
        <w:rPr>
          <w:rFonts w:ascii="Angsana New" w:hAnsi="Angsana New"/>
          <w:sz w:val="30"/>
          <w:szCs w:val="30"/>
          <w:lang w:bidi="ar-SA"/>
        </w:rPr>
        <w:t xml:space="preserve">2556 </w:t>
      </w:r>
      <w:r w:rsidR="009A14FF" w:rsidRPr="00106894">
        <w:rPr>
          <w:rFonts w:ascii="Angsana New" w:hAnsi="Angsana New"/>
          <w:sz w:val="30"/>
          <w:szCs w:val="30"/>
          <w:cs/>
        </w:rPr>
        <w:t>บริษัทได้ทำสัญญาเงินให้กู้ยืมกับ บริษัท มูราโมโต้ เอเชีย จำกัด โดยบริษัทตกลงให้ บริษัท มูราโมโต้ เอเชีย จำกัด กู้ยืมเงินเป็นจำนวนเงิน</w:t>
      </w:r>
      <w:r w:rsidR="009A14FF">
        <w:rPr>
          <w:rFonts w:ascii="Angsana New" w:hAnsi="Angsana New"/>
          <w:sz w:val="30"/>
          <w:szCs w:val="30"/>
        </w:rPr>
        <w:t xml:space="preserve"> 3 </w:t>
      </w:r>
      <w:r w:rsidR="009A14FF" w:rsidRPr="00106894">
        <w:rPr>
          <w:rFonts w:ascii="Angsana New" w:hAnsi="Angsana New"/>
          <w:sz w:val="30"/>
          <w:szCs w:val="30"/>
          <w:cs/>
        </w:rPr>
        <w:t>ล้านเหรียญสหรัฐอเมริกา (เทียบเท่า</w:t>
      </w:r>
      <w:r w:rsidR="009A14FF">
        <w:rPr>
          <w:rFonts w:ascii="Angsana New" w:hAnsi="Angsana New" w:hint="cs"/>
          <w:sz w:val="30"/>
          <w:szCs w:val="30"/>
          <w:cs/>
        </w:rPr>
        <w:t xml:space="preserve"> </w:t>
      </w:r>
      <w:r w:rsidR="00EC4E63">
        <w:rPr>
          <w:rFonts w:ascii="Angsana New" w:hAnsi="Angsana New"/>
          <w:sz w:val="30"/>
          <w:szCs w:val="30"/>
        </w:rPr>
        <w:t>103</w:t>
      </w:r>
      <w:r w:rsidR="009A14FF">
        <w:rPr>
          <w:rFonts w:ascii="Angsana New" w:hAnsi="Angsana New" w:hint="cs"/>
          <w:sz w:val="30"/>
          <w:szCs w:val="30"/>
          <w:cs/>
        </w:rPr>
        <w:t xml:space="preserve"> </w:t>
      </w:r>
      <w:r w:rsidR="009A14FF" w:rsidRPr="00106894">
        <w:rPr>
          <w:rFonts w:ascii="Angsana New" w:hAnsi="Angsana New"/>
          <w:sz w:val="30"/>
          <w:szCs w:val="30"/>
          <w:cs/>
        </w:rPr>
        <w:t>ล้านบาท) เงินให้กู้ยืมดังกล่าวไม่มีหลักประกันและมีอัตราดอกเบี้ยร้อยละ</w:t>
      </w:r>
      <w:r w:rsidR="009A14FF">
        <w:rPr>
          <w:rFonts w:ascii="Angsana New" w:hAnsi="Angsana New"/>
          <w:sz w:val="30"/>
          <w:szCs w:val="30"/>
        </w:rPr>
        <w:t xml:space="preserve"> 1.20</w:t>
      </w:r>
      <w:r w:rsidR="009A14FF" w:rsidRPr="00106894">
        <w:rPr>
          <w:rFonts w:ascii="Angsana New" w:hAnsi="Angsana New"/>
          <w:sz w:val="30"/>
          <w:szCs w:val="30"/>
        </w:rPr>
        <w:t xml:space="preserve"> </w:t>
      </w:r>
      <w:r w:rsidR="009A14FF" w:rsidRPr="00106894">
        <w:rPr>
          <w:rFonts w:ascii="Angsana New" w:hAnsi="Angsana New"/>
          <w:sz w:val="30"/>
          <w:szCs w:val="30"/>
          <w:cs/>
        </w:rPr>
        <w:t>ต่อปี และจะครบกำหนดชำระในวันที่</w:t>
      </w:r>
      <w:r w:rsidR="009A14FF">
        <w:rPr>
          <w:rFonts w:ascii="Angsana New" w:hAnsi="Angsana New"/>
          <w:sz w:val="30"/>
          <w:szCs w:val="30"/>
        </w:rPr>
        <w:t xml:space="preserve"> 16 </w:t>
      </w:r>
      <w:r w:rsidR="009A14F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9A14FF">
        <w:rPr>
          <w:rFonts w:ascii="Angsana New" w:hAnsi="Angsana New"/>
          <w:sz w:val="30"/>
          <w:szCs w:val="30"/>
        </w:rPr>
        <w:t>255</w:t>
      </w:r>
      <w:r w:rsidR="00F51EB0">
        <w:rPr>
          <w:rFonts w:ascii="Angsana New" w:hAnsi="Angsana New" w:hint="cs"/>
          <w:sz w:val="30"/>
          <w:szCs w:val="30"/>
          <w:cs/>
        </w:rPr>
        <w:t>9</w:t>
      </w:r>
      <w:r w:rsidR="009A14FF" w:rsidRPr="00106894">
        <w:rPr>
          <w:rFonts w:ascii="Angsana New" w:hAnsi="Angsana New"/>
          <w:sz w:val="30"/>
          <w:szCs w:val="30"/>
        </w:rPr>
        <w:t xml:space="preserve"> </w:t>
      </w:r>
      <w:r w:rsidR="009A14FF" w:rsidRPr="00DB0F23">
        <w:rPr>
          <w:rFonts w:ascii="Angsana New" w:hAnsi="Angsana New"/>
          <w:sz w:val="30"/>
          <w:szCs w:val="30"/>
          <w:cs/>
        </w:rPr>
        <w:t>ที่ประชุมคณะกรรมการของบริษัทเมื่อวันที่</w:t>
      </w:r>
      <w:r w:rsidR="00EC4E63" w:rsidRPr="00DB0F23">
        <w:rPr>
          <w:rFonts w:ascii="Angsana New" w:hAnsi="Angsana New"/>
          <w:sz w:val="30"/>
          <w:szCs w:val="30"/>
        </w:rPr>
        <w:t xml:space="preserve"> 25</w:t>
      </w:r>
      <w:r w:rsidR="009A14FF" w:rsidRPr="00DB0F23">
        <w:rPr>
          <w:rFonts w:ascii="Angsana New" w:hAnsi="Angsana New"/>
          <w:sz w:val="30"/>
          <w:szCs w:val="30"/>
        </w:rPr>
        <w:t xml:space="preserve"> </w:t>
      </w:r>
      <w:r w:rsidR="009A14FF" w:rsidRPr="00DB0F23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9A14FF" w:rsidRPr="00DB0F23">
        <w:rPr>
          <w:rFonts w:ascii="Angsana New" w:hAnsi="Angsana New"/>
          <w:sz w:val="30"/>
          <w:szCs w:val="30"/>
        </w:rPr>
        <w:t>255</w:t>
      </w:r>
      <w:r w:rsidR="00F51EB0" w:rsidRPr="00DB0F23">
        <w:rPr>
          <w:rFonts w:ascii="Angsana New" w:hAnsi="Angsana New" w:hint="cs"/>
          <w:sz w:val="30"/>
          <w:szCs w:val="30"/>
          <w:cs/>
        </w:rPr>
        <w:t>9</w:t>
      </w:r>
      <w:r w:rsidR="009A14FF" w:rsidRPr="00DB0F23">
        <w:rPr>
          <w:rFonts w:ascii="Angsana New" w:hAnsi="Angsana New" w:hint="cs"/>
          <w:sz w:val="30"/>
          <w:szCs w:val="30"/>
          <w:cs/>
        </w:rPr>
        <w:t xml:space="preserve"> </w:t>
      </w:r>
      <w:r w:rsidR="009A14FF" w:rsidRPr="00DB0F23">
        <w:rPr>
          <w:rFonts w:ascii="Angsana New" w:hAnsi="Angsana New"/>
          <w:sz w:val="30"/>
          <w:szCs w:val="30"/>
          <w:cs/>
        </w:rPr>
        <w:t>คณะกรรมการของบริษัทได้มีมติอนุมัติให้ขยายระยะเวลาของสัญญาให้กู้ยืมเงินดังกล่าวเป็นครบกำหนดชำระในวันที่</w:t>
      </w:r>
      <w:r w:rsidR="009A14FF" w:rsidRPr="00DB0F23">
        <w:rPr>
          <w:rFonts w:ascii="Angsana New" w:hAnsi="Angsana New" w:hint="cs"/>
          <w:sz w:val="30"/>
          <w:szCs w:val="30"/>
          <w:cs/>
        </w:rPr>
        <w:t xml:space="preserve"> </w:t>
      </w:r>
      <w:r w:rsidR="009A14FF" w:rsidRPr="00DB0F23">
        <w:rPr>
          <w:rFonts w:ascii="Angsana New" w:hAnsi="Angsana New"/>
          <w:sz w:val="30"/>
          <w:szCs w:val="30"/>
        </w:rPr>
        <w:t xml:space="preserve">16 </w:t>
      </w:r>
      <w:r w:rsidR="009A14FF" w:rsidRPr="00DB0F2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9A14FF" w:rsidRPr="00DB0F23">
        <w:rPr>
          <w:rFonts w:ascii="Angsana New" w:hAnsi="Angsana New"/>
          <w:sz w:val="30"/>
          <w:szCs w:val="30"/>
        </w:rPr>
        <w:t>25</w:t>
      </w:r>
      <w:r w:rsidR="00F51EB0" w:rsidRPr="00DB0F23">
        <w:rPr>
          <w:rFonts w:ascii="Angsana New" w:hAnsi="Angsana New" w:hint="cs"/>
          <w:sz w:val="30"/>
          <w:szCs w:val="30"/>
          <w:cs/>
        </w:rPr>
        <w:t>60</w:t>
      </w:r>
      <w:r w:rsidR="00EC4E63" w:rsidRPr="00DB0F23">
        <w:rPr>
          <w:rFonts w:ascii="Angsana New" w:hAnsi="Angsana New"/>
          <w:sz w:val="30"/>
          <w:szCs w:val="30"/>
        </w:rPr>
        <w:t xml:space="preserve"> </w:t>
      </w:r>
      <w:r w:rsidR="00EC4E63" w:rsidRPr="00DB0F23">
        <w:rPr>
          <w:rFonts w:ascii="Angsana New" w:hAnsi="Angsana New"/>
          <w:sz w:val="30"/>
          <w:szCs w:val="30"/>
          <w:cs/>
        </w:rPr>
        <w:t>และมีอัตราดอกเบี้ยร้อยละ</w:t>
      </w:r>
      <w:r w:rsidR="00EC4E63" w:rsidRPr="00DB0F23">
        <w:rPr>
          <w:rFonts w:ascii="Angsana New" w:hAnsi="Angsana New"/>
          <w:sz w:val="30"/>
          <w:szCs w:val="30"/>
        </w:rPr>
        <w:t xml:space="preserve"> 1.65 </w:t>
      </w:r>
      <w:r w:rsidR="00EC4E63" w:rsidRPr="00FA4D48">
        <w:rPr>
          <w:rFonts w:ascii="Angsana New" w:hAnsi="Angsana New"/>
          <w:sz w:val="30"/>
          <w:szCs w:val="30"/>
          <w:cs/>
        </w:rPr>
        <w:t>ต่อปี</w:t>
      </w:r>
      <w:r w:rsidR="00DB0F23" w:rsidRPr="00FA4D48">
        <w:rPr>
          <w:rFonts w:ascii="Angsana New" w:hAnsi="Angsana New"/>
          <w:sz w:val="30"/>
          <w:szCs w:val="30"/>
        </w:rPr>
        <w:t xml:space="preserve"> </w:t>
      </w:r>
      <w:r w:rsidR="00DB0F23" w:rsidRPr="00FA4D48">
        <w:rPr>
          <w:rFonts w:ascii="Angsana New" w:hAnsi="Angsana New"/>
          <w:sz w:val="30"/>
          <w:szCs w:val="30"/>
          <w:cs/>
        </w:rPr>
        <w:t>ต่อมาที่ประชุมคณะกรรมการของบริษัทเมื่อวันที่</w:t>
      </w:r>
      <w:r w:rsidR="00042AA4" w:rsidRPr="00FA4D48">
        <w:rPr>
          <w:rFonts w:ascii="Angsana New" w:hAnsi="Angsana New"/>
          <w:sz w:val="30"/>
          <w:szCs w:val="30"/>
        </w:rPr>
        <w:t xml:space="preserve"> 24</w:t>
      </w:r>
      <w:r w:rsidR="00DB0F23" w:rsidRPr="00FA4D48">
        <w:rPr>
          <w:rFonts w:ascii="Angsana New" w:hAnsi="Angsana New"/>
          <w:sz w:val="30"/>
          <w:szCs w:val="30"/>
        </w:rPr>
        <w:t xml:space="preserve"> </w:t>
      </w:r>
      <w:r w:rsidR="00DB0F23" w:rsidRPr="00FA4D48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042AA4" w:rsidRPr="00FA4D48">
        <w:rPr>
          <w:rFonts w:ascii="Angsana New" w:hAnsi="Angsana New"/>
          <w:sz w:val="30"/>
          <w:szCs w:val="30"/>
        </w:rPr>
        <w:t>2560</w:t>
      </w:r>
      <w:r w:rsidR="00DB0F23" w:rsidRPr="00FA4D48">
        <w:rPr>
          <w:rFonts w:ascii="Angsana New" w:hAnsi="Angsana New" w:hint="cs"/>
          <w:sz w:val="30"/>
          <w:szCs w:val="30"/>
          <w:cs/>
        </w:rPr>
        <w:t xml:space="preserve"> </w:t>
      </w:r>
      <w:r w:rsidR="00DB0F23" w:rsidRPr="00FA4D48">
        <w:rPr>
          <w:rFonts w:ascii="Angsana New" w:hAnsi="Angsana New"/>
          <w:sz w:val="30"/>
          <w:szCs w:val="30"/>
          <w:cs/>
        </w:rPr>
        <w:t>คณะกรรมการของบริษัทได้มีมติอนุมัติให้ขยายระยะเวลาของสัญญาให้กู้ยืมเงิน</w:t>
      </w:r>
      <w:r w:rsidR="00FA4D48" w:rsidRPr="00FA4D48">
        <w:rPr>
          <w:rFonts w:ascii="Angsana New" w:hAnsi="Angsana New" w:hint="cs"/>
          <w:sz w:val="30"/>
          <w:szCs w:val="30"/>
          <w:cs/>
        </w:rPr>
        <w:t>เป็นจำนวน</w:t>
      </w:r>
      <w:r w:rsidR="00DD10C3">
        <w:rPr>
          <w:rFonts w:ascii="Angsana New" w:hAnsi="Angsana New" w:hint="cs"/>
          <w:sz w:val="30"/>
          <w:szCs w:val="30"/>
          <w:cs/>
        </w:rPr>
        <w:t>เงิน</w:t>
      </w:r>
      <w:r w:rsidR="00FA4D48" w:rsidRPr="00FA4D48">
        <w:rPr>
          <w:rFonts w:ascii="Angsana New" w:hAnsi="Angsana New" w:hint="cs"/>
          <w:sz w:val="30"/>
          <w:szCs w:val="30"/>
          <w:cs/>
        </w:rPr>
        <w:t xml:space="preserve"> 2 ล้านเหรียญสหรัฐอเมริกา </w:t>
      </w:r>
      <w:r w:rsidR="00DB0F23" w:rsidRPr="00FA4D48">
        <w:rPr>
          <w:rFonts w:ascii="Angsana New" w:hAnsi="Angsana New"/>
          <w:sz w:val="30"/>
          <w:szCs w:val="30"/>
          <w:cs/>
        </w:rPr>
        <w:t>ครบกำหนดชำระในวันที่</w:t>
      </w:r>
      <w:r w:rsidR="00DB0F23" w:rsidRPr="00FA4D48">
        <w:rPr>
          <w:rFonts w:ascii="Angsana New" w:hAnsi="Angsana New" w:hint="cs"/>
          <w:sz w:val="30"/>
          <w:szCs w:val="30"/>
          <w:cs/>
        </w:rPr>
        <w:t xml:space="preserve"> </w:t>
      </w:r>
      <w:r w:rsidR="00DB0F23" w:rsidRPr="00FA4D48">
        <w:rPr>
          <w:rFonts w:ascii="Angsana New" w:hAnsi="Angsana New"/>
          <w:sz w:val="30"/>
          <w:szCs w:val="30"/>
        </w:rPr>
        <w:t xml:space="preserve">16 </w:t>
      </w:r>
      <w:r w:rsidR="00DB0F23" w:rsidRPr="00FA4D4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B0F23" w:rsidRPr="00FA4D48">
        <w:rPr>
          <w:rFonts w:ascii="Angsana New" w:hAnsi="Angsana New"/>
          <w:sz w:val="30"/>
          <w:szCs w:val="30"/>
        </w:rPr>
        <w:t>25</w:t>
      </w:r>
      <w:r w:rsidR="00DB0F23" w:rsidRPr="00FA4D48">
        <w:rPr>
          <w:rFonts w:ascii="Angsana New" w:hAnsi="Angsana New" w:hint="cs"/>
          <w:sz w:val="30"/>
          <w:szCs w:val="30"/>
          <w:cs/>
        </w:rPr>
        <w:t>6</w:t>
      </w:r>
      <w:r w:rsidR="00042AA4" w:rsidRPr="00FA4D48">
        <w:rPr>
          <w:rFonts w:ascii="Angsana New" w:hAnsi="Angsana New"/>
          <w:sz w:val="30"/>
          <w:szCs w:val="30"/>
        </w:rPr>
        <w:t>1</w:t>
      </w:r>
      <w:r w:rsidR="00DB0F23" w:rsidRPr="00FA4D48">
        <w:rPr>
          <w:rFonts w:ascii="Angsana New" w:hAnsi="Angsana New"/>
          <w:sz w:val="30"/>
          <w:szCs w:val="30"/>
        </w:rPr>
        <w:t xml:space="preserve"> </w:t>
      </w:r>
      <w:r w:rsidR="00DB0F23" w:rsidRPr="00FA4D48">
        <w:rPr>
          <w:rFonts w:ascii="Angsana New" w:hAnsi="Angsana New"/>
          <w:sz w:val="30"/>
          <w:szCs w:val="30"/>
          <w:cs/>
        </w:rPr>
        <w:t>และมีอัตราดอกเบี้ยร้อยละ</w:t>
      </w:r>
      <w:r w:rsidR="00DB0F23" w:rsidRPr="00FA4D48">
        <w:rPr>
          <w:rFonts w:ascii="Angsana New" w:hAnsi="Angsana New"/>
          <w:sz w:val="30"/>
          <w:szCs w:val="30"/>
        </w:rPr>
        <w:t xml:space="preserve"> 1.65 </w:t>
      </w:r>
      <w:r w:rsidR="00DB0F23" w:rsidRPr="00FA4D48">
        <w:rPr>
          <w:rFonts w:ascii="Angsana New" w:hAnsi="Angsana New"/>
          <w:sz w:val="30"/>
          <w:szCs w:val="30"/>
          <w:cs/>
        </w:rPr>
        <w:t>ต่อปี</w:t>
      </w:r>
    </w:p>
    <w:p w:rsidR="00B2490D" w:rsidRPr="00F90454" w:rsidRDefault="00B2490D" w:rsidP="001C7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68" w:type="dxa"/>
        <w:tblBorders>
          <w:top w:val="single" w:sz="4" w:space="0" w:color="auto"/>
          <w:bottom w:val="double" w:sz="4" w:space="0" w:color="auto"/>
        </w:tblBorders>
        <w:tblLayout w:type="fixed"/>
        <w:tblLook w:val="0000"/>
      </w:tblPr>
      <w:tblGrid>
        <w:gridCol w:w="3420"/>
        <w:gridCol w:w="1260"/>
        <w:gridCol w:w="270"/>
        <w:gridCol w:w="1260"/>
        <w:gridCol w:w="270"/>
        <w:gridCol w:w="1350"/>
        <w:gridCol w:w="270"/>
        <w:gridCol w:w="54"/>
        <w:gridCol w:w="1116"/>
      </w:tblGrid>
      <w:tr w:rsidR="0037427B" w:rsidRPr="008311E3" w:rsidTr="00034F59">
        <w:tblPrEx>
          <w:tblCellMar>
            <w:top w:w="0" w:type="dxa"/>
            <w:bottom w:w="0" w:type="dxa"/>
          </w:tblCellMar>
        </w:tblPrEx>
        <w:tc>
          <w:tcPr>
            <w:tcW w:w="3420" w:type="dxa"/>
            <w:tcBorders>
              <w:top w:val="nil"/>
              <w:bottom w:val="nil"/>
            </w:tcBorders>
          </w:tcPr>
          <w:p w:rsidR="0037427B" w:rsidRPr="0004628C" w:rsidRDefault="0037427B" w:rsidP="001C7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95"/>
              </w:tabs>
              <w:spacing w:line="380" w:lineRule="exact"/>
              <w:ind w:left="72"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62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0462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  <w:r w:rsidRPr="000462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462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0462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  <w:r w:rsidR="001C7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:rsidR="0037427B" w:rsidRPr="00D81A00" w:rsidRDefault="0037427B" w:rsidP="0037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7427B" w:rsidRPr="00D81A00" w:rsidRDefault="0037427B" w:rsidP="0037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4"/>
            <w:tcBorders>
              <w:top w:val="nil"/>
              <w:bottom w:val="nil"/>
            </w:tcBorders>
          </w:tcPr>
          <w:p w:rsidR="0037427B" w:rsidRPr="00D81A00" w:rsidRDefault="0037427B" w:rsidP="0037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427B" w:rsidRPr="008311E3" w:rsidTr="00034F59">
        <w:tblPrEx>
          <w:tblCellMar>
            <w:top w:w="0" w:type="dxa"/>
            <w:bottom w:w="0" w:type="dxa"/>
          </w:tblCellMar>
        </w:tblPrEx>
        <w:tc>
          <w:tcPr>
            <w:tcW w:w="3420" w:type="dxa"/>
            <w:tcBorders>
              <w:top w:val="nil"/>
            </w:tcBorders>
          </w:tcPr>
          <w:p w:rsidR="0037427B" w:rsidRPr="0004628C" w:rsidRDefault="0037427B" w:rsidP="0037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7427B" w:rsidRPr="00D81A00" w:rsidRDefault="0037427B" w:rsidP="0037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50434A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7427B" w:rsidRPr="00D81A00" w:rsidRDefault="0037427B" w:rsidP="0037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37427B" w:rsidRPr="00D81A00" w:rsidRDefault="0037427B" w:rsidP="0037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50434A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7427B" w:rsidRPr="00D81A00" w:rsidRDefault="0037427B" w:rsidP="0037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37427B" w:rsidRPr="00D81A00" w:rsidRDefault="0037427B" w:rsidP="0037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50434A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324" w:type="dxa"/>
            <w:gridSpan w:val="2"/>
            <w:tcBorders>
              <w:top w:val="nil"/>
              <w:bottom w:val="nil"/>
            </w:tcBorders>
          </w:tcPr>
          <w:p w:rsidR="0037427B" w:rsidRPr="00D81A00" w:rsidRDefault="0037427B" w:rsidP="0037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37427B" w:rsidRPr="00D81A00" w:rsidRDefault="0037427B" w:rsidP="0037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50434A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37427B" w:rsidRPr="008311E3" w:rsidTr="00034F59">
        <w:tblPrEx>
          <w:tblCellMar>
            <w:top w:w="0" w:type="dxa"/>
            <w:bottom w:w="0" w:type="dxa"/>
          </w:tblCellMar>
        </w:tblPrEx>
        <w:tc>
          <w:tcPr>
            <w:tcW w:w="3420" w:type="dxa"/>
          </w:tcPr>
          <w:p w:rsidR="0037427B" w:rsidRPr="0004628C" w:rsidRDefault="0037427B" w:rsidP="0037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8"/>
            <w:tcBorders>
              <w:top w:val="nil"/>
              <w:bottom w:val="nil"/>
            </w:tcBorders>
          </w:tcPr>
          <w:p w:rsidR="0037427B" w:rsidRPr="00D81A00" w:rsidRDefault="0037427B" w:rsidP="0037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1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4E63" w:rsidRPr="008311E3" w:rsidTr="00034F59">
        <w:tblPrEx>
          <w:tblCellMar>
            <w:top w:w="0" w:type="dxa"/>
            <w:bottom w:w="0" w:type="dxa"/>
          </w:tblCellMar>
        </w:tblPrEx>
        <w:tc>
          <w:tcPr>
            <w:tcW w:w="3420" w:type="dxa"/>
          </w:tcPr>
          <w:p w:rsidR="00EC4E63" w:rsidRPr="008002DD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8002DD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EC4E63" w:rsidRPr="00C451A6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60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52,751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C4E63" w:rsidRPr="00C451A6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EC4E63" w:rsidRPr="00C451A6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60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110,461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C4E63" w:rsidRPr="00C451A6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EC4E63" w:rsidRPr="00DF7316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47,423</w:t>
            </w:r>
          </w:p>
        </w:tc>
        <w:tc>
          <w:tcPr>
            <w:tcW w:w="324" w:type="dxa"/>
            <w:gridSpan w:val="2"/>
            <w:tcBorders>
              <w:top w:val="nil"/>
              <w:bottom w:val="nil"/>
            </w:tcBorders>
          </w:tcPr>
          <w:p w:rsidR="00EC4E63" w:rsidRPr="00C451A6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60" w:righ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EC4E63" w:rsidRPr="00DF7316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316">
              <w:rPr>
                <w:rFonts w:ascii="Angsana New" w:hAnsi="Angsana New"/>
                <w:sz w:val="30"/>
                <w:szCs w:val="30"/>
              </w:rPr>
              <w:t>103,591</w:t>
            </w:r>
          </w:p>
        </w:tc>
      </w:tr>
      <w:tr w:rsidR="00EC4E63" w:rsidRPr="008311E3" w:rsidTr="00034F59">
        <w:tblPrEx>
          <w:tblCellMar>
            <w:top w:w="0" w:type="dxa"/>
            <w:bottom w:w="0" w:type="dxa"/>
          </w:tblCellMar>
        </w:tblPrEx>
        <w:tc>
          <w:tcPr>
            <w:tcW w:w="3420" w:type="dxa"/>
          </w:tcPr>
          <w:p w:rsidR="00EC4E63" w:rsidRPr="008002DD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8002D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EC4E63" w:rsidRPr="007E3666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36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C4E63" w:rsidRPr="00D81A00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EC4E63" w:rsidRPr="007E3666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366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C4E63" w:rsidRPr="007E3666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83"/>
              </w:tabs>
              <w:spacing w:line="240" w:lineRule="auto"/>
              <w:ind w:left="-60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EC4E63" w:rsidRPr="00DF7316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2,378</w:t>
            </w:r>
          </w:p>
        </w:tc>
        <w:tc>
          <w:tcPr>
            <w:tcW w:w="324" w:type="dxa"/>
            <w:gridSpan w:val="2"/>
            <w:tcBorders>
              <w:top w:val="nil"/>
              <w:bottom w:val="nil"/>
            </w:tcBorders>
          </w:tcPr>
          <w:p w:rsidR="00EC4E63" w:rsidRPr="00C451A6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60" w:righ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EC4E63" w:rsidRPr="00DF7316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316">
              <w:rPr>
                <w:rFonts w:ascii="Angsana New" w:hAnsi="Angsana New"/>
                <w:sz w:val="30"/>
                <w:szCs w:val="30"/>
              </w:rPr>
              <w:t>2,72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0434A" w:rsidRPr="008311E3" w:rsidTr="00034F59">
        <w:tblPrEx>
          <w:tblCellMar>
            <w:top w:w="0" w:type="dxa"/>
            <w:bottom w:w="0" w:type="dxa"/>
          </w:tblCellMar>
        </w:tblPrEx>
        <w:tc>
          <w:tcPr>
            <w:tcW w:w="3420" w:type="dxa"/>
          </w:tcPr>
          <w:p w:rsidR="0050434A" w:rsidRPr="008002DD" w:rsidRDefault="0050434A" w:rsidP="005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 w:right="-1098"/>
              <w:rPr>
                <w:rFonts w:ascii="Angsana New" w:hAnsi="Angsana New"/>
                <w:sz w:val="30"/>
                <w:szCs w:val="30"/>
              </w:rPr>
            </w:pPr>
            <w:r w:rsidRPr="008002D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8002DD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8002DD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50434A" w:rsidRPr="00D81A00" w:rsidRDefault="00EC4E63" w:rsidP="005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60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24,845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0434A" w:rsidRPr="0004628C" w:rsidRDefault="0050434A" w:rsidP="005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50434A" w:rsidRPr="00D81A00" w:rsidRDefault="0050434A" w:rsidP="005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60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35,793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0434A" w:rsidRPr="00D81A00" w:rsidRDefault="0050434A" w:rsidP="005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:rsidR="0050434A" w:rsidRPr="00907B8C" w:rsidRDefault="0050434A" w:rsidP="005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7B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24" w:type="dxa"/>
            <w:gridSpan w:val="2"/>
            <w:tcBorders>
              <w:top w:val="nil"/>
              <w:bottom w:val="nil"/>
            </w:tcBorders>
          </w:tcPr>
          <w:p w:rsidR="0050434A" w:rsidRPr="00D81A00" w:rsidRDefault="0050434A" w:rsidP="005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</w:tcPr>
          <w:p w:rsidR="0050434A" w:rsidRPr="00907B8C" w:rsidRDefault="0050434A" w:rsidP="005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7B8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4E63" w:rsidRPr="008311E3" w:rsidTr="00034F59">
        <w:tblPrEx>
          <w:tblCellMar>
            <w:top w:w="0" w:type="dxa"/>
            <w:bottom w:w="0" w:type="dxa"/>
          </w:tblCellMar>
        </w:tblPrEx>
        <w:tc>
          <w:tcPr>
            <w:tcW w:w="3420" w:type="dxa"/>
            <w:tcBorders>
              <w:bottom w:val="nil"/>
            </w:tcBorders>
          </w:tcPr>
          <w:p w:rsidR="00EC4E63" w:rsidRPr="00D81A00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EC4E63" w:rsidRPr="004079ED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-60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77,596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C4E63" w:rsidRPr="007F5475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EC4E63" w:rsidRPr="004079ED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-60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146,254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C4E63" w:rsidRPr="007F5475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EC4E63" w:rsidRPr="00EC4E63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60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Pr="00EC4E6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801</w:t>
            </w:r>
          </w:p>
        </w:tc>
        <w:tc>
          <w:tcPr>
            <w:tcW w:w="324" w:type="dxa"/>
            <w:gridSpan w:val="2"/>
            <w:tcBorders>
              <w:top w:val="nil"/>
              <w:bottom w:val="nil"/>
            </w:tcBorders>
          </w:tcPr>
          <w:p w:rsidR="00EC4E63" w:rsidRPr="00DF7316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882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:rsidR="00EC4E63" w:rsidRPr="00DF7316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</w:tabs>
              <w:ind w:left="-60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7316">
              <w:rPr>
                <w:rFonts w:ascii="Angsana New" w:hAnsi="Angsana New"/>
                <w:b/>
                <w:bCs/>
                <w:sz w:val="30"/>
                <w:szCs w:val="30"/>
              </w:rPr>
              <w:t>106,31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50434A" w:rsidRPr="008311E3" w:rsidTr="00024005">
        <w:tblPrEx>
          <w:tblCellMar>
            <w:top w:w="0" w:type="dxa"/>
            <w:bottom w:w="0" w:type="dxa"/>
          </w:tblCellMar>
        </w:tblPrEx>
        <w:tc>
          <w:tcPr>
            <w:tcW w:w="3420" w:type="dxa"/>
            <w:tcBorders>
              <w:top w:val="nil"/>
              <w:bottom w:val="nil"/>
            </w:tcBorders>
          </w:tcPr>
          <w:p w:rsidR="0050434A" w:rsidRPr="00D81A00" w:rsidRDefault="0050434A" w:rsidP="005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50434A" w:rsidRDefault="0050434A" w:rsidP="005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-60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0434A" w:rsidRPr="007F5475" w:rsidRDefault="0050434A" w:rsidP="005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50434A" w:rsidRPr="004079ED" w:rsidRDefault="0050434A" w:rsidP="005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</w:tabs>
              <w:ind w:left="-60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0434A" w:rsidRPr="007F5475" w:rsidRDefault="0050434A" w:rsidP="005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50434A" w:rsidRPr="00DF7316" w:rsidRDefault="0050434A" w:rsidP="005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</w:tabs>
              <w:ind w:left="-60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24" w:type="dxa"/>
            <w:gridSpan w:val="2"/>
            <w:tcBorders>
              <w:top w:val="nil"/>
              <w:bottom w:val="nil"/>
            </w:tcBorders>
          </w:tcPr>
          <w:p w:rsidR="0050434A" w:rsidRPr="00DF7316" w:rsidRDefault="0050434A" w:rsidP="005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882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50434A" w:rsidRPr="00DF7316" w:rsidRDefault="0050434A" w:rsidP="005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22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0434A" w:rsidRPr="00D81A00" w:rsidTr="00411AFE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420" w:type="dxa"/>
            <w:tcBorders>
              <w:top w:val="nil"/>
              <w:bottom w:val="nil"/>
            </w:tcBorders>
          </w:tcPr>
          <w:p w:rsidR="0050434A" w:rsidRPr="00615C63" w:rsidRDefault="0050434A" w:rsidP="005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>
              <w:rPr>
                <w:cs/>
              </w:rPr>
              <w:br w:type="page"/>
            </w:r>
            <w:r w:rsidRPr="003A42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:rsidR="0050434A" w:rsidRPr="00D81A00" w:rsidRDefault="0050434A" w:rsidP="005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0434A" w:rsidRPr="00D81A00" w:rsidRDefault="0050434A" w:rsidP="005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4"/>
            <w:tcBorders>
              <w:top w:val="nil"/>
              <w:bottom w:val="nil"/>
            </w:tcBorders>
          </w:tcPr>
          <w:p w:rsidR="0050434A" w:rsidRPr="00D81A00" w:rsidRDefault="0050434A" w:rsidP="005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434A" w:rsidRPr="00D81A00" w:rsidTr="00411AFE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420" w:type="dxa"/>
            <w:tcBorders>
              <w:top w:val="nil"/>
            </w:tcBorders>
          </w:tcPr>
          <w:p w:rsidR="0050434A" w:rsidRPr="00D81A00" w:rsidRDefault="0050434A" w:rsidP="005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50434A" w:rsidRPr="00D81A00" w:rsidRDefault="00204C46" w:rsidP="005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</w:tcBorders>
          </w:tcPr>
          <w:p w:rsidR="0050434A" w:rsidRPr="00D81A00" w:rsidRDefault="0050434A" w:rsidP="005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50434A" w:rsidRPr="00D81A00" w:rsidRDefault="0050434A" w:rsidP="005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204C4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</w:tcBorders>
          </w:tcPr>
          <w:p w:rsidR="0050434A" w:rsidRPr="00D81A00" w:rsidRDefault="0050434A" w:rsidP="005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:rsidR="0050434A" w:rsidRPr="00D81A00" w:rsidRDefault="00204C46" w:rsidP="005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</w:tcBorders>
          </w:tcPr>
          <w:p w:rsidR="0050434A" w:rsidRPr="00D81A00" w:rsidRDefault="0050434A" w:rsidP="005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</w:tcBorders>
          </w:tcPr>
          <w:p w:rsidR="0050434A" w:rsidRPr="00D81A00" w:rsidRDefault="0050434A" w:rsidP="005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204C46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0434A" w:rsidRPr="00D81A00" w:rsidTr="00411AFE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420" w:type="dxa"/>
          </w:tcPr>
          <w:p w:rsidR="0050434A" w:rsidRPr="005B1CD0" w:rsidRDefault="0050434A" w:rsidP="005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50" w:type="dxa"/>
            <w:gridSpan w:val="8"/>
          </w:tcPr>
          <w:p w:rsidR="0050434A" w:rsidRPr="00D81A00" w:rsidRDefault="0050434A" w:rsidP="00504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1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4E63" w:rsidRPr="001C0947" w:rsidTr="00411AFE">
        <w:tblPrEx>
          <w:tblCellMar>
            <w:top w:w="0" w:type="dxa"/>
            <w:bottom w:w="0" w:type="dxa"/>
          </w:tblCellMar>
        </w:tblPrEx>
        <w:tc>
          <w:tcPr>
            <w:tcW w:w="3420" w:type="dxa"/>
            <w:tcBorders>
              <w:top w:val="nil"/>
              <w:bottom w:val="nil"/>
            </w:tcBorders>
          </w:tcPr>
          <w:p w:rsidR="00EC4E63" w:rsidRPr="00840878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840878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EC4E63" w:rsidRPr="007F5475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60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37,006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C4E63" w:rsidRPr="007F5475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  <w:tab w:val="decimal" w:pos="882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EC4E63" w:rsidRPr="007F5475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60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47,502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C4E63" w:rsidRPr="007F5475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  <w:tab w:val="decimal" w:pos="882"/>
              </w:tabs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EC4E63" w:rsidRPr="00DF7316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34,873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C4E63" w:rsidRPr="000A0415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60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</w:tcPr>
          <w:p w:rsidR="00EC4E63" w:rsidRPr="000A0415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0415">
              <w:rPr>
                <w:rFonts w:ascii="Angsana New" w:hAnsi="Angsana New"/>
                <w:sz w:val="30"/>
                <w:szCs w:val="30"/>
              </w:rPr>
              <w:t>45,5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</w:tr>
      <w:tr w:rsidR="00EC4E63" w:rsidRPr="00C451A6" w:rsidTr="00411AFE">
        <w:tblPrEx>
          <w:tblCellMar>
            <w:top w:w="0" w:type="dxa"/>
            <w:bottom w:w="0" w:type="dxa"/>
          </w:tblCellMar>
        </w:tblPrEx>
        <w:tc>
          <w:tcPr>
            <w:tcW w:w="3420" w:type="dxa"/>
            <w:tcBorders>
              <w:top w:val="nil"/>
              <w:bottom w:val="nil"/>
            </w:tcBorders>
          </w:tcPr>
          <w:p w:rsidR="00EC4E63" w:rsidRPr="00840878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 w:right="-109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84087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อื่นที่เกี่ยวข้อง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EC4E63" w:rsidRPr="004079ED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60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C4E63" w:rsidRPr="00D81A00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EC4E63" w:rsidRPr="004079ED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60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C4E63" w:rsidRPr="007E3666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83"/>
              </w:tabs>
              <w:spacing w:line="240" w:lineRule="auto"/>
              <w:ind w:left="-60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EC4E63" w:rsidRPr="00DF7316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C4E63" w:rsidRPr="000A0415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60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</w:tcPr>
          <w:p w:rsidR="00EC4E63" w:rsidRPr="000A0415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0415">
              <w:rPr>
                <w:rFonts w:ascii="Angsana New" w:hAnsi="Angsana New"/>
                <w:sz w:val="30"/>
                <w:szCs w:val="30"/>
              </w:rPr>
              <w:t>231</w:t>
            </w:r>
          </w:p>
        </w:tc>
      </w:tr>
      <w:tr w:rsidR="00EC4E63" w:rsidRPr="001C0947" w:rsidTr="006F248D">
        <w:tblPrEx>
          <w:tblCellMar>
            <w:top w:w="0" w:type="dxa"/>
            <w:bottom w:w="0" w:type="dxa"/>
          </w:tblCellMar>
        </w:tblPrEx>
        <w:tc>
          <w:tcPr>
            <w:tcW w:w="3420" w:type="dxa"/>
            <w:tcBorders>
              <w:top w:val="nil"/>
              <w:bottom w:val="nil"/>
            </w:tcBorders>
          </w:tcPr>
          <w:p w:rsidR="00EC4E63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8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EC4E63" w:rsidRPr="00F03595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60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37,165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C4E63" w:rsidRPr="004079ED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EC4E63" w:rsidRPr="00F03595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60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47,733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C4E63" w:rsidRPr="004079ED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EC4E63" w:rsidRPr="00EC4E63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60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4E6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EC4E6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032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C4E63" w:rsidRPr="000A0415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956"/>
              </w:tabs>
              <w:ind w:left="-60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C4E63" w:rsidRPr="000A0415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</w:tabs>
              <w:ind w:left="-60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0415">
              <w:rPr>
                <w:rFonts w:ascii="Angsana New" w:hAnsi="Angsana New"/>
                <w:b/>
                <w:bCs/>
                <w:sz w:val="30"/>
                <w:szCs w:val="30"/>
              </w:rPr>
              <w:t>45,7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92</w:t>
            </w:r>
          </w:p>
        </w:tc>
      </w:tr>
      <w:tr w:rsidR="00204C46" w:rsidRPr="00A16BD5" w:rsidTr="00411AFE">
        <w:tblPrEx>
          <w:tblCellMar>
            <w:top w:w="0" w:type="dxa"/>
            <w:bottom w:w="0" w:type="dxa"/>
          </w:tblCellMar>
        </w:tblPrEx>
        <w:tc>
          <w:tcPr>
            <w:tcW w:w="3420" w:type="dxa"/>
            <w:tcBorders>
              <w:top w:val="nil"/>
              <w:bottom w:val="nil"/>
            </w:tcBorders>
          </w:tcPr>
          <w:p w:rsidR="00204C46" w:rsidRPr="00A16BD5" w:rsidRDefault="00204C46" w:rsidP="0020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:rsidR="00204C46" w:rsidRPr="00A16BD5" w:rsidRDefault="00204C46" w:rsidP="0020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-60" w:right="-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204C46" w:rsidRPr="00A16BD5" w:rsidRDefault="00204C46" w:rsidP="0020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7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:rsidR="00204C46" w:rsidRPr="00A16BD5" w:rsidRDefault="00204C46" w:rsidP="0020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</w:tabs>
              <w:ind w:left="-60" w:right="-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204C46" w:rsidRPr="00A16BD5" w:rsidRDefault="00204C46" w:rsidP="0020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7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vAlign w:val="center"/>
          </w:tcPr>
          <w:p w:rsidR="00204C46" w:rsidRPr="00A16BD5" w:rsidRDefault="00204C46" w:rsidP="0020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60" w:right="-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204C46" w:rsidRPr="00A16BD5" w:rsidRDefault="00204C46" w:rsidP="0020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7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bottom w:val="nil"/>
            </w:tcBorders>
          </w:tcPr>
          <w:p w:rsidR="00204C46" w:rsidRPr="00A16BD5" w:rsidRDefault="00204C46" w:rsidP="0020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"/>
              </w:tabs>
              <w:ind w:left="-60" w:right="-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204C46" w:rsidRPr="00D81A00" w:rsidTr="00411AFE">
        <w:tblPrEx>
          <w:tblCellMar>
            <w:top w:w="0" w:type="dxa"/>
            <w:bottom w:w="0" w:type="dxa"/>
          </w:tblCellMar>
        </w:tblPrEx>
        <w:tc>
          <w:tcPr>
            <w:tcW w:w="3420" w:type="dxa"/>
            <w:tcBorders>
              <w:top w:val="nil"/>
              <w:bottom w:val="nil"/>
            </w:tcBorders>
          </w:tcPr>
          <w:p w:rsidR="00204C46" w:rsidRPr="00112DA2" w:rsidRDefault="00204C46" w:rsidP="0020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8"/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เจ้าหนี้ค่า</w:t>
            </w:r>
            <w:r w:rsidRPr="00112D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:rsidR="00204C46" w:rsidRPr="00D81A00" w:rsidRDefault="00204C46" w:rsidP="0020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204C46" w:rsidRPr="00D81A00" w:rsidRDefault="00204C46" w:rsidP="0020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4"/>
            <w:tcBorders>
              <w:top w:val="nil"/>
              <w:bottom w:val="nil"/>
            </w:tcBorders>
          </w:tcPr>
          <w:p w:rsidR="00204C46" w:rsidRPr="00D81A00" w:rsidRDefault="00204C46" w:rsidP="0020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4C46" w:rsidRPr="00D81A00" w:rsidTr="00411AFE">
        <w:tblPrEx>
          <w:tblCellMar>
            <w:top w:w="0" w:type="dxa"/>
            <w:bottom w:w="0" w:type="dxa"/>
          </w:tblCellMar>
        </w:tblPrEx>
        <w:tc>
          <w:tcPr>
            <w:tcW w:w="3420" w:type="dxa"/>
            <w:tcBorders>
              <w:top w:val="nil"/>
              <w:bottom w:val="nil"/>
            </w:tcBorders>
          </w:tcPr>
          <w:p w:rsidR="00204C46" w:rsidRPr="00112DA2" w:rsidRDefault="00204C46" w:rsidP="0020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8"/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204C46" w:rsidRPr="00D81A00" w:rsidRDefault="00204C46" w:rsidP="0020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204C46" w:rsidRPr="00D81A00" w:rsidRDefault="00204C46" w:rsidP="0020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204C46" w:rsidRPr="00D81A00" w:rsidRDefault="00204C46" w:rsidP="0020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204C46" w:rsidRPr="00D81A00" w:rsidRDefault="00204C46" w:rsidP="0020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204C46" w:rsidRPr="00D81A00" w:rsidRDefault="00204C46" w:rsidP="0020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204C46" w:rsidRPr="00D81A00" w:rsidRDefault="00204C46" w:rsidP="0020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</w:tcPr>
          <w:p w:rsidR="00204C46" w:rsidRPr="00D81A00" w:rsidRDefault="00204C46" w:rsidP="0020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204C46" w:rsidRPr="00D81A00" w:rsidTr="00411AFE">
        <w:tblPrEx>
          <w:tblCellMar>
            <w:top w:w="0" w:type="dxa"/>
            <w:bottom w:w="0" w:type="dxa"/>
          </w:tblCellMar>
        </w:tblPrEx>
        <w:tc>
          <w:tcPr>
            <w:tcW w:w="3420" w:type="dxa"/>
            <w:tcBorders>
              <w:top w:val="nil"/>
              <w:bottom w:val="nil"/>
            </w:tcBorders>
          </w:tcPr>
          <w:p w:rsidR="00204C46" w:rsidRPr="00145491" w:rsidRDefault="00204C46" w:rsidP="0020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8"/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8"/>
            <w:tcBorders>
              <w:top w:val="nil"/>
              <w:bottom w:val="nil"/>
            </w:tcBorders>
          </w:tcPr>
          <w:p w:rsidR="00204C46" w:rsidRPr="00D81A00" w:rsidRDefault="00204C46" w:rsidP="0020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1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4E63" w:rsidRPr="00D81A00" w:rsidTr="00C640F6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3420" w:type="dxa"/>
            <w:tcBorders>
              <w:top w:val="nil"/>
              <w:bottom w:val="nil"/>
            </w:tcBorders>
          </w:tcPr>
          <w:p w:rsidR="00EC4E63" w:rsidRPr="00C640F6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840878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EC4E63" w:rsidRPr="00907B8C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7B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C4E63" w:rsidRPr="007F5475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60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EC4E63" w:rsidRPr="0017787E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60" w:right="-18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C4E63" w:rsidRPr="007F5475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60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:rsidR="00EC4E63" w:rsidRPr="00907B8C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7B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C4E63" w:rsidRPr="0017787E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single" w:sz="4" w:space="0" w:color="auto"/>
            </w:tcBorders>
          </w:tcPr>
          <w:p w:rsidR="00EC4E63" w:rsidRPr="0017787E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-60" w:right="-18"/>
              <w:jc w:val="right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9,058</w:t>
            </w:r>
          </w:p>
        </w:tc>
      </w:tr>
      <w:tr w:rsidR="00EC4E63" w:rsidRPr="00D81A00" w:rsidTr="00411AFE">
        <w:tblPrEx>
          <w:tblCellMar>
            <w:top w:w="0" w:type="dxa"/>
            <w:bottom w:w="0" w:type="dxa"/>
          </w:tblCellMar>
        </w:tblPrEx>
        <w:tc>
          <w:tcPr>
            <w:tcW w:w="3420" w:type="dxa"/>
            <w:tcBorders>
              <w:top w:val="nil"/>
              <w:bottom w:val="nil"/>
            </w:tcBorders>
          </w:tcPr>
          <w:p w:rsidR="00EC4E63" w:rsidRPr="00D81A00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EC4E63" w:rsidRPr="00EC4E63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4E6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C4E63" w:rsidRPr="007E3666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83"/>
              </w:tabs>
              <w:spacing w:line="240" w:lineRule="auto"/>
              <w:ind w:left="-60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EC4E63" w:rsidRPr="001024C4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60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24C4">
              <w:rPr>
                <w:rFonts w:ascii="Angsana New" w:hAnsi="Angsana New"/>
                <w:b/>
                <w:bCs/>
                <w:sz w:val="30"/>
                <w:szCs w:val="30"/>
              </w:rPr>
              <w:t>9,058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C4E63" w:rsidRPr="007F5475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EC4E63" w:rsidRPr="00EC4E63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4E6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C4E63" w:rsidRPr="001024C4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56"/>
              </w:tabs>
              <w:ind w:left="-60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C4E63" w:rsidRPr="001024C4" w:rsidRDefault="00EC4E63" w:rsidP="00EC4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-60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24C4">
              <w:rPr>
                <w:rFonts w:ascii="Angsana New" w:hAnsi="Angsana New"/>
                <w:b/>
                <w:bCs/>
                <w:sz w:val="30"/>
                <w:szCs w:val="30"/>
              </w:rPr>
              <w:t>9,058</w:t>
            </w:r>
          </w:p>
        </w:tc>
      </w:tr>
    </w:tbl>
    <w:p w:rsidR="007C213A" w:rsidRPr="008B3604" w:rsidRDefault="007C213A">
      <w:pPr>
        <w:rPr>
          <w:sz w:val="30"/>
          <w:szCs w:val="30"/>
        </w:rPr>
      </w:pPr>
    </w:p>
    <w:p w:rsidR="00167873" w:rsidRDefault="00167873" w:rsidP="007C2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167873" w:rsidRDefault="00167873" w:rsidP="007C2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7C213A" w:rsidRDefault="007C213A" w:rsidP="007C2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สัญญาที่สำคัญกับกิจการที่เกี่ยวข้องกัน</w:t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:rsidR="007C213A" w:rsidRPr="008B3604" w:rsidRDefault="007C213A" w:rsidP="007C2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hint="cs"/>
          <w:sz w:val="30"/>
          <w:szCs w:val="30"/>
        </w:rPr>
      </w:pPr>
    </w:p>
    <w:p w:rsidR="007C213A" w:rsidRDefault="007C213A" w:rsidP="007C2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C4E63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C4E63">
        <w:rPr>
          <w:rFonts w:ascii="Angsana New" w:hAnsi="Angsana New"/>
          <w:sz w:val="30"/>
          <w:szCs w:val="30"/>
        </w:rPr>
        <w:t xml:space="preserve">30 </w:t>
      </w:r>
      <w:r w:rsidRPr="00EC4E63">
        <w:rPr>
          <w:rFonts w:ascii="Angsana New" w:hAnsi="Angsana New" w:hint="cs"/>
          <w:sz w:val="30"/>
          <w:szCs w:val="30"/>
          <w:cs/>
        </w:rPr>
        <w:t>กันยายน</w:t>
      </w:r>
      <w:r w:rsidRPr="00EC4E63">
        <w:rPr>
          <w:rFonts w:ascii="Angsana New" w:hAnsi="Angsana New"/>
          <w:sz w:val="30"/>
          <w:szCs w:val="30"/>
          <w:cs/>
        </w:rPr>
        <w:t xml:space="preserve"> 25</w:t>
      </w:r>
      <w:r w:rsidR="00523279">
        <w:rPr>
          <w:rFonts w:ascii="Angsana New" w:hAnsi="Angsana New" w:hint="cs"/>
          <w:sz w:val="30"/>
          <w:szCs w:val="30"/>
          <w:cs/>
        </w:rPr>
        <w:t>60</w:t>
      </w:r>
      <w:r w:rsidRPr="00EC4E63">
        <w:rPr>
          <w:rFonts w:ascii="Angsana New" w:hAnsi="Angsana New"/>
          <w:sz w:val="30"/>
          <w:szCs w:val="30"/>
          <w:cs/>
        </w:rPr>
        <w:t xml:space="preserve"> บริษัทใหญ่ค้ำประกัน</w:t>
      </w:r>
      <w:r w:rsidRPr="00EC4E63">
        <w:rPr>
          <w:rFonts w:ascii="Angsana New" w:hAnsi="Angsana New" w:hint="cs"/>
          <w:sz w:val="30"/>
          <w:szCs w:val="30"/>
          <w:cs/>
        </w:rPr>
        <w:t>วง</w:t>
      </w:r>
      <w:r w:rsidRPr="00EC4E63">
        <w:rPr>
          <w:rFonts w:ascii="Angsana New" w:hAnsi="Angsana New"/>
          <w:sz w:val="30"/>
          <w:szCs w:val="30"/>
          <w:cs/>
        </w:rPr>
        <w:t xml:space="preserve">เงินสินเชื่อที่บริษัทได้รับจากธนาคารจำนวน 6.1 ล้านเหรียญสหรัฐอเมริกา </w:t>
      </w:r>
      <w:r w:rsidRPr="00EC4E63">
        <w:rPr>
          <w:rFonts w:ascii="Angsana New" w:hAnsi="Angsana New"/>
          <w:i/>
          <w:iCs/>
          <w:sz w:val="30"/>
          <w:szCs w:val="30"/>
          <w:cs/>
        </w:rPr>
        <w:t xml:space="preserve">(เทียบเท่าจำนวนเงิน </w:t>
      </w:r>
      <w:r w:rsidR="00EC4E63">
        <w:rPr>
          <w:rFonts w:ascii="Angsana New" w:hAnsi="Angsana New"/>
          <w:i/>
          <w:iCs/>
          <w:sz w:val="30"/>
          <w:szCs w:val="30"/>
        </w:rPr>
        <w:t>204.55</w:t>
      </w:r>
      <w:r w:rsidRPr="00EC4E63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Pr="00EC4E63">
        <w:rPr>
          <w:rFonts w:ascii="Angsana New" w:hAnsi="Angsana New"/>
          <w:sz w:val="30"/>
          <w:szCs w:val="30"/>
          <w:cs/>
        </w:rPr>
        <w:t xml:space="preserve"> และ 775 ล้านบาท </w:t>
      </w:r>
      <w:r w:rsidRPr="00EC4E63">
        <w:rPr>
          <w:rFonts w:ascii="Angsana New" w:hAnsi="Angsana New"/>
          <w:i/>
          <w:iCs/>
          <w:sz w:val="30"/>
          <w:szCs w:val="30"/>
          <w:cs/>
        </w:rPr>
        <w:t xml:space="preserve">(30 กันยายน </w:t>
      </w:r>
      <w:r w:rsidRPr="002C16F3">
        <w:rPr>
          <w:rFonts w:ascii="Angsana New" w:hAnsi="Angsana New"/>
          <w:i/>
          <w:iCs/>
          <w:sz w:val="30"/>
          <w:szCs w:val="30"/>
          <w:cs/>
        </w:rPr>
        <w:t>25</w:t>
      </w:r>
      <w:r w:rsidR="00523279">
        <w:rPr>
          <w:rFonts w:ascii="Angsana New" w:hAnsi="Angsana New" w:hint="cs"/>
          <w:i/>
          <w:iCs/>
          <w:sz w:val="30"/>
          <w:szCs w:val="30"/>
          <w:cs/>
        </w:rPr>
        <w:t>59</w:t>
      </w:r>
      <w:r w:rsidRPr="00EC4E63">
        <w:rPr>
          <w:rFonts w:ascii="Angsana New" w:hAnsi="Angsana New"/>
          <w:i/>
          <w:iCs/>
          <w:sz w:val="30"/>
          <w:szCs w:val="30"/>
          <w:cs/>
        </w:rPr>
        <w:t xml:space="preserve"> : จำนวน 6.1 ล้านเหรียญสหรัฐอเมริกา (เทียบเท่าจำนวนเงิน </w:t>
      </w:r>
      <w:r w:rsidR="00EC4E63">
        <w:rPr>
          <w:rFonts w:ascii="Angsana New" w:hAnsi="Angsana New"/>
          <w:i/>
          <w:iCs/>
          <w:sz w:val="30"/>
          <w:szCs w:val="30"/>
        </w:rPr>
        <w:t>212.74</w:t>
      </w:r>
      <w:r w:rsidRPr="00EC4E63">
        <w:rPr>
          <w:rFonts w:ascii="Angsana New" w:hAnsi="Angsana New"/>
          <w:i/>
          <w:iCs/>
          <w:sz w:val="30"/>
          <w:szCs w:val="30"/>
          <w:cs/>
        </w:rPr>
        <w:t xml:space="preserve"> ล้านบาท) และ 775 ล้านบาท)</w:t>
      </w:r>
      <w:r w:rsidRPr="002F13D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ab/>
      </w:r>
    </w:p>
    <w:p w:rsidR="005441CC" w:rsidRDefault="005441CC" w:rsidP="007C2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7C213A" w:rsidRPr="00D86D9A" w:rsidRDefault="007C213A" w:rsidP="007C2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86D9A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</w:t>
      </w:r>
    </w:p>
    <w:p w:rsidR="007C213A" w:rsidRPr="008B3604" w:rsidRDefault="007C213A" w:rsidP="007C2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7C213A" w:rsidRDefault="007C213A" w:rsidP="007C2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3D538F">
        <w:rPr>
          <w:rFonts w:ascii="Angsana New" w:hAnsi="Angsana New"/>
          <w:sz w:val="30"/>
          <w:szCs w:val="30"/>
          <w:cs/>
        </w:rPr>
        <w:t>บริษัทและบริษัทย่อยได้ทำสัญญาบริการกับบริษัทใหญ่โดยบริษัทใหญ่ตกลงจะให้ความช่วยเห</w:t>
      </w:r>
      <w:r>
        <w:rPr>
          <w:rFonts w:ascii="Angsana New" w:hAnsi="Angsana New"/>
          <w:sz w:val="30"/>
          <w:szCs w:val="30"/>
          <w:cs/>
        </w:rPr>
        <w:t>ลือและให้คำแนะนำทางเทคนิค</w:t>
      </w:r>
      <w:r w:rsidRPr="003D538F">
        <w:rPr>
          <w:rFonts w:ascii="Angsana New" w:hAnsi="Angsana New"/>
          <w:sz w:val="30"/>
          <w:szCs w:val="30"/>
          <w:cs/>
        </w:rPr>
        <w:t>และความช่วยเหลือทางธุรกิจแก่บริษัทในการผลิตและการตลาดสำหรับชิ้นส่วน อีเล็คโทรนิกส์ ภายใต้เงื่อนไขของสัญญา บริษัทตกลงที่จะจ่ายค่าธรรมเนียมในอัตราร้อยละ 1 และบริษัทย่อยตกลงที่จะจ่ายค่าธรรมเนียมใน</w:t>
      </w:r>
      <w:r w:rsidRPr="00375104">
        <w:rPr>
          <w:rFonts w:ascii="Angsana New" w:hAnsi="Angsana New"/>
          <w:sz w:val="30"/>
          <w:szCs w:val="30"/>
          <w:cs/>
        </w:rPr>
        <w:t>อัตราร้อยละ 0.75</w:t>
      </w:r>
      <w:r w:rsidRPr="003D538F">
        <w:rPr>
          <w:rFonts w:ascii="Angsana New" w:hAnsi="Angsana New"/>
          <w:sz w:val="30"/>
          <w:szCs w:val="30"/>
          <w:cs/>
        </w:rPr>
        <w:t xml:space="preserve"> ของยอดขายรวมของแต่ละปี สัญญานี้สา</w:t>
      </w:r>
      <w:r>
        <w:rPr>
          <w:rFonts w:ascii="Angsana New" w:hAnsi="Angsana New"/>
          <w:sz w:val="30"/>
          <w:szCs w:val="30"/>
          <w:cs/>
        </w:rPr>
        <w:t>มารถต่ออายุสัญญาได้อีกเป็นรายปี</w:t>
      </w:r>
      <w:r w:rsidRPr="003D538F">
        <w:rPr>
          <w:rFonts w:ascii="Angsana New" w:hAnsi="Angsana New"/>
          <w:sz w:val="30"/>
          <w:szCs w:val="30"/>
          <w:cs/>
        </w:rPr>
        <w:t xml:space="preserve">โดยอัตโนมัติ </w:t>
      </w:r>
      <w:r>
        <w:rPr>
          <w:rFonts w:ascii="Angsana New" w:hAnsi="Angsana New"/>
          <w:sz w:val="30"/>
          <w:szCs w:val="30"/>
        </w:rPr>
        <w:t xml:space="preserve">     </w:t>
      </w:r>
      <w:r w:rsidRPr="003D538F">
        <w:rPr>
          <w:rFonts w:ascii="Angsana New" w:hAnsi="Angsana New"/>
          <w:sz w:val="30"/>
          <w:szCs w:val="30"/>
          <w:cs/>
        </w:rPr>
        <w:t>เว้นแต่ฝ่ายใดฝ่ายหนึ่ง</w:t>
      </w:r>
      <w:r>
        <w:rPr>
          <w:rFonts w:ascii="Angsana New" w:hAnsi="Angsana New"/>
          <w:sz w:val="30"/>
          <w:szCs w:val="30"/>
          <w:cs/>
        </w:rPr>
        <w:t>จะแจ้งเป็นลายลักษณ์อักษรให้ทราบ</w:t>
      </w:r>
      <w:r w:rsidRPr="003D538F">
        <w:rPr>
          <w:rFonts w:ascii="Angsana New" w:hAnsi="Angsana New"/>
          <w:sz w:val="30"/>
          <w:szCs w:val="30"/>
          <w:cs/>
        </w:rPr>
        <w:t>ก่อนสัญญาสิ้นสุดลง</w:t>
      </w:r>
    </w:p>
    <w:p w:rsidR="005D2380" w:rsidRDefault="005D2380" w:rsidP="007C2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5D2380" w:rsidRDefault="00EA0A93" w:rsidP="005D23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EA0A93">
        <w:rPr>
          <w:rFonts w:ascii="Angsana New" w:hAnsi="Angsana New" w:hint="cs"/>
          <w:sz w:val="30"/>
          <w:szCs w:val="30"/>
          <w:cs/>
        </w:rPr>
        <w:t xml:space="preserve">บริษัทได้นำระบบ </w:t>
      </w:r>
      <w:r w:rsidRPr="00EA0A93">
        <w:rPr>
          <w:rFonts w:ascii="Angsana New" w:hAnsi="Angsana New"/>
          <w:sz w:val="30"/>
          <w:szCs w:val="30"/>
        </w:rPr>
        <w:t xml:space="preserve">Enterprise Resource Planning (ERP) </w:t>
      </w:r>
      <w:r w:rsidRPr="00EA0A93">
        <w:rPr>
          <w:rFonts w:ascii="Angsana New" w:hAnsi="Angsana New" w:hint="cs"/>
          <w:sz w:val="30"/>
          <w:szCs w:val="30"/>
          <w:cs/>
        </w:rPr>
        <w:t>เข้ามาใช้งานโ</w:t>
      </w:r>
      <w:r w:rsidR="00AA1776">
        <w:rPr>
          <w:rFonts w:ascii="Angsana New" w:hAnsi="Angsana New" w:hint="cs"/>
          <w:sz w:val="30"/>
          <w:szCs w:val="30"/>
          <w:cs/>
        </w:rPr>
        <w:t>ดยการทำสัญญาขอใช้งานกับบริษัทใหญ่</w:t>
      </w:r>
      <w:r w:rsidRPr="00EA0A93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="00AA1776">
        <w:rPr>
          <w:rFonts w:ascii="Angsana New" w:hAnsi="Angsana New" w:hint="cs"/>
          <w:sz w:val="30"/>
          <w:szCs w:val="30"/>
          <w:cs/>
        </w:rPr>
        <w:t>ใหญ่</w:t>
      </w:r>
      <w:r w:rsidRPr="00EA0A93">
        <w:rPr>
          <w:rFonts w:ascii="Angsana New" w:hAnsi="Angsana New" w:hint="cs"/>
          <w:sz w:val="30"/>
          <w:szCs w:val="30"/>
          <w:cs/>
        </w:rPr>
        <w:t xml:space="preserve">เป็นผู้ซื้อระบบ </w:t>
      </w:r>
      <w:r w:rsidRPr="00EA0A93">
        <w:rPr>
          <w:rFonts w:ascii="Angsana New" w:hAnsi="Angsana New"/>
          <w:sz w:val="30"/>
          <w:szCs w:val="30"/>
        </w:rPr>
        <w:t>ERP</w:t>
      </w:r>
      <w:r w:rsidRPr="00EA0A93">
        <w:rPr>
          <w:rFonts w:ascii="Angsana New" w:hAnsi="Angsana New" w:hint="cs"/>
          <w:sz w:val="30"/>
          <w:szCs w:val="30"/>
          <w:cs/>
        </w:rPr>
        <w:t xml:space="preserve"> ซึ่งเป็นระบบที่ช่วยปรับปรุงและเพิ่มประสิทธิภาพการผลิตโดยการทำให้กระบวนการผลิตง่ายขึ้นและประหยัดต้นทุน</w:t>
      </w:r>
      <w:r>
        <w:rPr>
          <w:rFonts w:ascii="Angsana New" w:hAnsi="Angsana New"/>
          <w:sz w:val="30"/>
          <w:szCs w:val="30"/>
        </w:rPr>
        <w:t xml:space="preserve"> </w:t>
      </w:r>
      <w:r w:rsidRPr="00EA0A93">
        <w:rPr>
          <w:rFonts w:ascii="Angsana New" w:hAnsi="Angsana New" w:hint="cs"/>
          <w:sz w:val="30"/>
          <w:szCs w:val="30"/>
          <w:cs/>
        </w:rPr>
        <w:t>บริษัท</w:t>
      </w:r>
      <w:r w:rsidR="00AA1776">
        <w:rPr>
          <w:rFonts w:ascii="Angsana New" w:hAnsi="Angsana New" w:hint="cs"/>
          <w:sz w:val="30"/>
          <w:szCs w:val="30"/>
          <w:cs/>
        </w:rPr>
        <w:t>ใหญ่</w:t>
      </w:r>
      <w:r w:rsidRPr="00EA0A93">
        <w:rPr>
          <w:rFonts w:ascii="Angsana New" w:hAnsi="Angsana New" w:hint="cs"/>
          <w:sz w:val="30"/>
          <w:szCs w:val="30"/>
          <w:cs/>
        </w:rPr>
        <w:t xml:space="preserve">ยินยอมให้บริษัทใช้งานระบบ </w:t>
      </w:r>
      <w:r w:rsidRPr="00EA0A93">
        <w:rPr>
          <w:rFonts w:ascii="Angsana New" w:hAnsi="Angsana New"/>
          <w:sz w:val="30"/>
          <w:szCs w:val="30"/>
        </w:rPr>
        <w:t>ERP</w:t>
      </w:r>
      <w:r w:rsidRPr="00EA0A93">
        <w:rPr>
          <w:rFonts w:ascii="Angsana New" w:hAnsi="Angsana New" w:hint="cs"/>
          <w:sz w:val="30"/>
          <w:szCs w:val="30"/>
          <w:cs/>
        </w:rPr>
        <w:t xml:space="preserve"> ผ่านการบริการบนระบบ </w:t>
      </w:r>
      <w:r w:rsidRPr="00EA0A93">
        <w:rPr>
          <w:rFonts w:ascii="Angsana New" w:hAnsi="Angsana New"/>
          <w:sz w:val="30"/>
          <w:szCs w:val="30"/>
        </w:rPr>
        <w:t xml:space="preserve">Cloud </w:t>
      </w:r>
      <w:r w:rsidRPr="00EA0A93">
        <w:rPr>
          <w:rFonts w:ascii="Angsana New" w:hAnsi="Angsana New" w:hint="cs"/>
          <w:sz w:val="30"/>
          <w:szCs w:val="30"/>
          <w:cs/>
        </w:rPr>
        <w:t xml:space="preserve">และบริษัทใช้งานระบบ </w:t>
      </w:r>
      <w:r w:rsidRPr="00EA0A93">
        <w:rPr>
          <w:rFonts w:ascii="Angsana New" w:hAnsi="Angsana New"/>
          <w:sz w:val="30"/>
          <w:szCs w:val="30"/>
        </w:rPr>
        <w:t>ERP</w:t>
      </w:r>
      <w:r w:rsidRPr="00EA0A93">
        <w:rPr>
          <w:rFonts w:ascii="Angsana New" w:hAnsi="Angsana New" w:hint="cs"/>
          <w:sz w:val="30"/>
          <w:szCs w:val="30"/>
          <w:cs/>
        </w:rPr>
        <w:t xml:space="preserve"> ในการปฏิบัติงานที่เกี่ยวกับบัญชี การเงิน การจัดการวัตถุดิบ การผลิต การวางแผนและควบคุม การขายและการจัดส่งสินค้า</w:t>
      </w:r>
      <w:r w:rsidR="00F179D7">
        <w:rPr>
          <w:rFonts w:ascii="Angsana New" w:hAnsi="Angsana New"/>
          <w:sz w:val="30"/>
          <w:szCs w:val="30"/>
        </w:rPr>
        <w:t xml:space="preserve"> </w:t>
      </w:r>
      <w:r w:rsidRPr="00EA0A93">
        <w:rPr>
          <w:rFonts w:ascii="Angsana New" w:hAnsi="Angsana New" w:hint="cs"/>
          <w:sz w:val="30"/>
          <w:szCs w:val="30"/>
          <w:cs/>
        </w:rPr>
        <w:t>ภายใต้เงื่อนไขของสัญญา บริษัทยินยอมที่จะชำระค่าบริการการใช้งานตามปริมาณการใช้งาน</w:t>
      </w:r>
      <w:r w:rsidRPr="00EA0A93">
        <w:rPr>
          <w:rFonts w:ascii="Angsana New" w:hAnsi="Angsana New"/>
          <w:sz w:val="30"/>
          <w:szCs w:val="30"/>
        </w:rPr>
        <w:t xml:space="preserve"> </w:t>
      </w:r>
      <w:r w:rsidR="005D2380" w:rsidRPr="00EA0A93">
        <w:rPr>
          <w:rFonts w:ascii="Angsana New" w:hAnsi="Angsana New" w:hint="cs"/>
          <w:sz w:val="30"/>
          <w:szCs w:val="30"/>
          <w:cs/>
        </w:rPr>
        <w:t>สัญญานี้มีอายุหนึ่งปีและสามารถต่ออายุสัญญาได้อีกเป็นรายปีโดยอัตโนมัติ เว้นแต่ฝ่ายใดฝ่ายหนึ่งจะแจ้งการไม่ต่อสัญญาเป็นลายลักษณ์อักษรอย่างน้อยสามสิบวันก่อนสัญญาสิ้นสุดลง</w:t>
      </w:r>
    </w:p>
    <w:p w:rsidR="00087D28" w:rsidRDefault="00087D28" w:rsidP="007C2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816B0" w:rsidRPr="00E55D53" w:rsidRDefault="00BE3DEC" w:rsidP="007C2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="002816B0" w:rsidRPr="00E55D53">
        <w:rPr>
          <w:rFonts w:ascii="Angsana New" w:hAnsi="Angsana New"/>
          <w:b/>
          <w:bCs/>
          <w:sz w:val="30"/>
          <w:szCs w:val="30"/>
          <w:cs/>
        </w:rPr>
        <w:tab/>
        <w:t>เงินสดและรายการเทียบเท่าเงินสด</w:t>
      </w:r>
    </w:p>
    <w:p w:rsidR="00024533" w:rsidRPr="008B3604" w:rsidRDefault="00024533" w:rsidP="00E43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8C2A04" w:rsidRPr="00E55D53" w:rsidTr="00EA007C">
        <w:tblPrEx>
          <w:tblCellMar>
            <w:top w:w="0" w:type="dxa"/>
            <w:bottom w:w="0" w:type="dxa"/>
          </w:tblCellMar>
        </w:tblPrEx>
        <w:tc>
          <w:tcPr>
            <w:tcW w:w="3780" w:type="dxa"/>
          </w:tcPr>
          <w:p w:rsidR="008C2A04" w:rsidRPr="00E55D53" w:rsidRDefault="008C2A04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8C2A04" w:rsidRPr="00E55D53" w:rsidRDefault="008C2A04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C2A04" w:rsidRPr="00E55D53" w:rsidRDefault="008C2A04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8C2A04" w:rsidRPr="00E55D53" w:rsidRDefault="008C2A04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2F5038"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A3D68" w:rsidRPr="00E55D53" w:rsidTr="00EA007C">
        <w:tblPrEx>
          <w:tblCellMar>
            <w:top w:w="0" w:type="dxa"/>
            <w:bottom w:w="0" w:type="dxa"/>
          </w:tblCellMar>
        </w:tblPrEx>
        <w:tc>
          <w:tcPr>
            <w:tcW w:w="3780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A3D68" w:rsidRPr="00E55D53" w:rsidRDefault="00204C46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</w:rPr>
              <w:t>255</w:t>
            </w:r>
            <w:r w:rsidR="00204C4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A3D68" w:rsidRPr="00E55D53" w:rsidRDefault="00204C46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</w:rPr>
              <w:t>255</w:t>
            </w:r>
            <w:r w:rsidR="00204C46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FA3D68" w:rsidRPr="00E55D53" w:rsidTr="00EA007C">
        <w:tblPrEx>
          <w:tblCellMar>
            <w:top w:w="0" w:type="dxa"/>
            <w:bottom w:w="0" w:type="dxa"/>
          </w:tblCellMar>
        </w:tblPrEx>
        <w:tc>
          <w:tcPr>
            <w:tcW w:w="3780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55D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4C46" w:rsidRPr="00E55D53" w:rsidTr="00EA007C">
        <w:tblPrEx>
          <w:tblCellMar>
            <w:top w:w="0" w:type="dxa"/>
            <w:bottom w:w="0" w:type="dxa"/>
          </w:tblCellMar>
        </w:tblPrEx>
        <w:tc>
          <w:tcPr>
            <w:tcW w:w="3780" w:type="dxa"/>
          </w:tcPr>
          <w:p w:rsidR="00204C46" w:rsidRPr="00E55D53" w:rsidRDefault="00204C46" w:rsidP="0020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0" w:type="dxa"/>
          </w:tcPr>
          <w:p w:rsidR="00204C46" w:rsidRPr="00207F81" w:rsidRDefault="005D2380" w:rsidP="0020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276</w:t>
            </w:r>
          </w:p>
        </w:tc>
        <w:tc>
          <w:tcPr>
            <w:tcW w:w="270" w:type="dxa"/>
          </w:tcPr>
          <w:p w:rsidR="00204C46" w:rsidRPr="00207F81" w:rsidRDefault="00204C46" w:rsidP="0020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  <w:tab w:val="decimal" w:pos="1062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204C46" w:rsidRPr="00207F81" w:rsidRDefault="00204C46" w:rsidP="0020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739</w:t>
            </w:r>
          </w:p>
        </w:tc>
        <w:tc>
          <w:tcPr>
            <w:tcW w:w="270" w:type="dxa"/>
          </w:tcPr>
          <w:p w:rsidR="00204C46" w:rsidRPr="00207F81" w:rsidRDefault="00204C46" w:rsidP="0020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08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204C46" w:rsidRPr="0094642E" w:rsidRDefault="005D2380" w:rsidP="0020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58</w:t>
            </w:r>
          </w:p>
        </w:tc>
        <w:tc>
          <w:tcPr>
            <w:tcW w:w="270" w:type="dxa"/>
          </w:tcPr>
          <w:p w:rsidR="00204C46" w:rsidRPr="0094642E" w:rsidRDefault="00204C46" w:rsidP="0020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08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:rsidR="00204C46" w:rsidRPr="0094642E" w:rsidRDefault="00204C46" w:rsidP="0020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4642E">
              <w:rPr>
                <w:rFonts w:ascii="Angsana New" w:hAnsi="Angsana New"/>
                <w:sz w:val="30"/>
                <w:szCs w:val="30"/>
                <w:lang w:val="en-GB"/>
              </w:rPr>
              <w:t>454</w:t>
            </w:r>
          </w:p>
        </w:tc>
      </w:tr>
      <w:tr w:rsidR="00204C46" w:rsidRPr="00E55D53" w:rsidTr="00EA007C">
        <w:tblPrEx>
          <w:tblCellMar>
            <w:top w:w="0" w:type="dxa"/>
            <w:bottom w:w="0" w:type="dxa"/>
          </w:tblCellMar>
        </w:tblPrEx>
        <w:tc>
          <w:tcPr>
            <w:tcW w:w="3780" w:type="dxa"/>
          </w:tcPr>
          <w:p w:rsidR="00204C46" w:rsidRPr="00E55D53" w:rsidRDefault="00204C46" w:rsidP="00204C4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170" w:type="dxa"/>
          </w:tcPr>
          <w:p w:rsidR="00204C46" w:rsidRPr="00207F81" w:rsidRDefault="005D2380" w:rsidP="0020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2,471,203</w:t>
            </w:r>
          </w:p>
        </w:tc>
        <w:tc>
          <w:tcPr>
            <w:tcW w:w="270" w:type="dxa"/>
          </w:tcPr>
          <w:p w:rsidR="00204C46" w:rsidRPr="00207F81" w:rsidRDefault="00204C46" w:rsidP="0020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  <w:tab w:val="decimal" w:pos="1062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204C46" w:rsidRPr="00207F81" w:rsidRDefault="00204C46" w:rsidP="0020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2,159,004</w:t>
            </w:r>
          </w:p>
        </w:tc>
        <w:tc>
          <w:tcPr>
            <w:tcW w:w="270" w:type="dxa"/>
          </w:tcPr>
          <w:p w:rsidR="00204C46" w:rsidRPr="00207F81" w:rsidRDefault="00204C46" w:rsidP="0020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08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204C46" w:rsidRPr="0094642E" w:rsidRDefault="005D2380" w:rsidP="0020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2,181,841</w:t>
            </w:r>
          </w:p>
        </w:tc>
        <w:tc>
          <w:tcPr>
            <w:tcW w:w="270" w:type="dxa"/>
          </w:tcPr>
          <w:p w:rsidR="00204C46" w:rsidRPr="0094642E" w:rsidRDefault="00204C46" w:rsidP="0020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08"/>
              </w:tabs>
              <w:ind w:left="-6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:rsidR="00204C46" w:rsidRPr="0094642E" w:rsidRDefault="00204C46" w:rsidP="0020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4642E">
              <w:rPr>
                <w:rFonts w:ascii="Angsana New" w:hAnsi="Angsana New"/>
                <w:sz w:val="30"/>
                <w:szCs w:val="30"/>
                <w:lang w:val="en-GB"/>
              </w:rPr>
              <w:t>1,943,991</w:t>
            </w:r>
          </w:p>
        </w:tc>
      </w:tr>
      <w:tr w:rsidR="00204C46" w:rsidRPr="00E55D53" w:rsidTr="00EA007C">
        <w:tblPrEx>
          <w:tblCellMar>
            <w:top w:w="0" w:type="dxa"/>
            <w:bottom w:w="0" w:type="dxa"/>
          </w:tblCellMar>
        </w:tblPrEx>
        <w:tc>
          <w:tcPr>
            <w:tcW w:w="3780" w:type="dxa"/>
          </w:tcPr>
          <w:p w:rsidR="00204C46" w:rsidRPr="00E55D53" w:rsidRDefault="00204C46" w:rsidP="0020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04C46" w:rsidRPr="00207F81" w:rsidRDefault="005D2380" w:rsidP="0020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2,471,479</w:t>
            </w:r>
          </w:p>
        </w:tc>
        <w:tc>
          <w:tcPr>
            <w:tcW w:w="270" w:type="dxa"/>
          </w:tcPr>
          <w:p w:rsidR="00204C46" w:rsidRPr="00207F81" w:rsidRDefault="00204C46" w:rsidP="0020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  <w:tab w:val="decimal" w:pos="1062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04C46" w:rsidRPr="00207F81" w:rsidRDefault="00204C46" w:rsidP="0020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2,159,743</w:t>
            </w:r>
          </w:p>
        </w:tc>
        <w:tc>
          <w:tcPr>
            <w:tcW w:w="270" w:type="dxa"/>
          </w:tcPr>
          <w:p w:rsidR="00204C46" w:rsidRPr="00207F81" w:rsidRDefault="00204C46" w:rsidP="0020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08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04C46" w:rsidRPr="0094642E" w:rsidRDefault="005D2380" w:rsidP="0020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2,181,899</w:t>
            </w:r>
          </w:p>
        </w:tc>
        <w:tc>
          <w:tcPr>
            <w:tcW w:w="270" w:type="dxa"/>
          </w:tcPr>
          <w:p w:rsidR="00204C46" w:rsidRPr="0094642E" w:rsidRDefault="00204C46" w:rsidP="0020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08"/>
              </w:tabs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04C46" w:rsidRPr="0094642E" w:rsidRDefault="00204C46" w:rsidP="0020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94642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1,944,445</w:t>
            </w:r>
          </w:p>
        </w:tc>
      </w:tr>
    </w:tbl>
    <w:p w:rsidR="005D1808" w:rsidRPr="008B3604" w:rsidRDefault="005D1808" w:rsidP="005D1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 w:right="-25"/>
        <w:jc w:val="thaiDistribute"/>
        <w:rPr>
          <w:rFonts w:ascii="Angsana New" w:hAnsi="Angsana New"/>
          <w:b/>
          <w:sz w:val="30"/>
          <w:szCs w:val="30"/>
        </w:rPr>
      </w:pPr>
    </w:p>
    <w:p w:rsidR="00CF36BF" w:rsidRPr="00E55D53" w:rsidRDefault="00EA0A93" w:rsidP="005D1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 w:right="-25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  <w:r w:rsidR="00523279">
        <w:rPr>
          <w:rFonts w:ascii="Angsana New" w:hAnsi="Angsana New" w:hint="cs"/>
          <w:b/>
          <w:sz w:val="30"/>
          <w:szCs w:val="30"/>
          <w:cs/>
        </w:rPr>
        <w:lastRenderedPageBreak/>
        <w:t>ยอด</w:t>
      </w:r>
      <w:r w:rsidR="00CF36BF" w:rsidRPr="00E55D53">
        <w:rPr>
          <w:rFonts w:ascii="Angsana New" w:hAnsi="Angsana New"/>
          <w:b/>
          <w:sz w:val="30"/>
          <w:szCs w:val="30"/>
          <w:cs/>
        </w:rPr>
        <w:t>เงินสดและ</w:t>
      </w:r>
      <w:r w:rsidR="00CF36BF" w:rsidRPr="005D1808">
        <w:rPr>
          <w:rFonts w:ascii="Angsana New" w:hAnsi="Angsana New"/>
          <w:spacing w:val="8"/>
          <w:sz w:val="30"/>
          <w:szCs w:val="30"/>
          <w:cs/>
        </w:rPr>
        <w:t>รายการ</w:t>
      </w:r>
      <w:r w:rsidR="00CF36BF" w:rsidRPr="00E55D53">
        <w:rPr>
          <w:rFonts w:ascii="Angsana New" w:hAnsi="Angsana New"/>
          <w:b/>
          <w:sz w:val="30"/>
          <w:szCs w:val="30"/>
          <w:cs/>
        </w:rPr>
        <w:t>เทียบเท่าเงินสด ณ วันที่</w:t>
      </w:r>
      <w:r w:rsidR="0056452C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C55C93">
        <w:rPr>
          <w:rFonts w:ascii="Angsana New" w:hAnsi="Angsana New"/>
          <w:sz w:val="30"/>
          <w:szCs w:val="30"/>
        </w:rPr>
        <w:t xml:space="preserve">30 </w:t>
      </w:r>
      <w:r w:rsidR="008815E2" w:rsidRPr="00E55D53">
        <w:rPr>
          <w:rFonts w:ascii="Angsana New" w:hAnsi="Angsana New"/>
          <w:b/>
          <w:sz w:val="30"/>
          <w:szCs w:val="30"/>
          <w:cs/>
        </w:rPr>
        <w:t xml:space="preserve">กันยายน </w:t>
      </w:r>
      <w:r w:rsidR="00CF36BF" w:rsidRPr="00E55D53">
        <w:rPr>
          <w:rFonts w:ascii="Angsana New" w:hAnsi="Angsana New"/>
          <w:b/>
          <w:sz w:val="30"/>
          <w:szCs w:val="30"/>
          <w:cs/>
        </w:rPr>
        <w:t>จัดตามประเภทสกุลเงินตราได้ดังนี้</w:t>
      </w:r>
    </w:p>
    <w:p w:rsidR="00245ED3" w:rsidRPr="008B3604" w:rsidRDefault="00245ED3" w:rsidP="00E43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Cs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245ED3" w:rsidRPr="00E55D53" w:rsidTr="002E4A9C">
        <w:tblPrEx>
          <w:tblCellMar>
            <w:top w:w="0" w:type="dxa"/>
            <w:bottom w:w="0" w:type="dxa"/>
          </w:tblCellMar>
        </w:tblPrEx>
        <w:tc>
          <w:tcPr>
            <w:tcW w:w="3780" w:type="dxa"/>
          </w:tcPr>
          <w:p w:rsidR="00245ED3" w:rsidRPr="00E55D53" w:rsidRDefault="00245ED3" w:rsidP="002E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245ED3" w:rsidRPr="00E55D53" w:rsidRDefault="00245ED3" w:rsidP="002E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45ED3" w:rsidRPr="00E55D53" w:rsidRDefault="00245ED3" w:rsidP="002E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245ED3" w:rsidRPr="00E55D53" w:rsidRDefault="00245ED3" w:rsidP="002E4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3D68" w:rsidRPr="00E55D53" w:rsidTr="002E4A9C">
        <w:tblPrEx>
          <w:tblCellMar>
            <w:top w:w="0" w:type="dxa"/>
            <w:bottom w:w="0" w:type="dxa"/>
          </w:tblCellMar>
        </w:tblPrEx>
        <w:tc>
          <w:tcPr>
            <w:tcW w:w="3780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</w:rPr>
              <w:t>25</w:t>
            </w:r>
            <w:r w:rsidR="00CD554D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</w:rPr>
              <w:t>255</w:t>
            </w:r>
            <w:r w:rsidR="00CD554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</w:rPr>
              <w:t>25</w:t>
            </w:r>
            <w:r w:rsidR="00CD554D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</w:rPr>
              <w:t>255</w:t>
            </w:r>
            <w:r w:rsidR="00CD554D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FA3D68" w:rsidRPr="00E55D53" w:rsidTr="002E4A9C">
        <w:tblPrEx>
          <w:tblCellMar>
            <w:top w:w="0" w:type="dxa"/>
            <w:bottom w:w="0" w:type="dxa"/>
          </w:tblCellMar>
        </w:tblPrEx>
        <w:tc>
          <w:tcPr>
            <w:tcW w:w="3780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55D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554D" w:rsidRPr="00E55D53" w:rsidTr="002E4A9C">
        <w:tblPrEx>
          <w:tblCellMar>
            <w:top w:w="0" w:type="dxa"/>
            <w:bottom w:w="0" w:type="dxa"/>
          </w:tblCellMar>
        </w:tblPrEx>
        <w:tc>
          <w:tcPr>
            <w:tcW w:w="3780" w:type="dxa"/>
          </w:tcPr>
          <w:p w:rsidR="00CD554D" w:rsidRPr="00E55D53" w:rsidRDefault="00CD554D" w:rsidP="00CD554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สกุลเงินบาท</w:t>
            </w:r>
            <w:r w:rsidRPr="00E55D5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:rsidR="00CD554D" w:rsidRPr="00055DB6" w:rsidRDefault="00A4693E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1,833,176</w:t>
            </w:r>
          </w:p>
        </w:tc>
        <w:tc>
          <w:tcPr>
            <w:tcW w:w="270" w:type="dxa"/>
          </w:tcPr>
          <w:p w:rsidR="00CD554D" w:rsidRPr="00055DB6" w:rsidRDefault="00CD554D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  <w:tab w:val="decimal" w:pos="1062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CD554D" w:rsidRPr="00055DB6" w:rsidRDefault="00CD554D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1,663,670</w:t>
            </w:r>
          </w:p>
        </w:tc>
        <w:tc>
          <w:tcPr>
            <w:tcW w:w="270" w:type="dxa"/>
          </w:tcPr>
          <w:p w:rsidR="00CD554D" w:rsidRPr="00055DB6" w:rsidRDefault="00CD554D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08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CD554D" w:rsidRPr="00BB55C2" w:rsidRDefault="00A4693E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1,547,740</w:t>
            </w:r>
          </w:p>
        </w:tc>
        <w:tc>
          <w:tcPr>
            <w:tcW w:w="270" w:type="dxa"/>
          </w:tcPr>
          <w:p w:rsidR="00CD554D" w:rsidRPr="00055DB6" w:rsidRDefault="00CD554D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08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CD554D" w:rsidRPr="00BB55C2" w:rsidRDefault="00CD554D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B55C2">
              <w:rPr>
                <w:rFonts w:ascii="Angsana New" w:hAnsi="Angsana New"/>
                <w:sz w:val="30"/>
                <w:szCs w:val="30"/>
                <w:lang w:val="en-GB" w:bidi="ar-SA"/>
              </w:rPr>
              <w:t>1,450,711</w:t>
            </w:r>
          </w:p>
        </w:tc>
      </w:tr>
      <w:tr w:rsidR="00CD554D" w:rsidRPr="00E55D53" w:rsidTr="002E4A9C">
        <w:tblPrEx>
          <w:tblCellMar>
            <w:top w:w="0" w:type="dxa"/>
            <w:bottom w:w="0" w:type="dxa"/>
          </w:tblCellMar>
        </w:tblPrEx>
        <w:tc>
          <w:tcPr>
            <w:tcW w:w="3780" w:type="dxa"/>
          </w:tcPr>
          <w:p w:rsidR="00CD554D" w:rsidRPr="00E55D53" w:rsidRDefault="00CD554D" w:rsidP="00CD554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</w:tcPr>
          <w:p w:rsidR="00CD554D" w:rsidRPr="00055DB6" w:rsidRDefault="00A4693E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524,530</w:t>
            </w:r>
          </w:p>
        </w:tc>
        <w:tc>
          <w:tcPr>
            <w:tcW w:w="270" w:type="dxa"/>
          </w:tcPr>
          <w:p w:rsidR="00CD554D" w:rsidRPr="00055DB6" w:rsidRDefault="00CD554D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  <w:tab w:val="decimal" w:pos="1062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CD554D" w:rsidRPr="00055DB6" w:rsidRDefault="00CD554D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433,882</w:t>
            </w:r>
          </w:p>
        </w:tc>
        <w:tc>
          <w:tcPr>
            <w:tcW w:w="270" w:type="dxa"/>
          </w:tcPr>
          <w:p w:rsidR="00CD554D" w:rsidRPr="00055DB6" w:rsidRDefault="00CD554D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08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CD554D" w:rsidRPr="00BB55C2" w:rsidRDefault="00A4693E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524,530</w:t>
            </w:r>
          </w:p>
        </w:tc>
        <w:tc>
          <w:tcPr>
            <w:tcW w:w="270" w:type="dxa"/>
          </w:tcPr>
          <w:p w:rsidR="00CD554D" w:rsidRPr="00055DB6" w:rsidRDefault="00CD554D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08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CD554D" w:rsidRPr="00BB55C2" w:rsidRDefault="00CD554D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B55C2">
              <w:rPr>
                <w:rFonts w:ascii="Angsana New" w:hAnsi="Angsana New"/>
                <w:sz w:val="30"/>
                <w:szCs w:val="30"/>
                <w:lang w:val="en-GB" w:bidi="ar-SA"/>
              </w:rPr>
              <w:t>433,882</w:t>
            </w:r>
          </w:p>
        </w:tc>
      </w:tr>
      <w:tr w:rsidR="00CD554D" w:rsidRPr="00E55D53" w:rsidTr="002E4A9C">
        <w:tblPrEx>
          <w:tblCellMar>
            <w:top w:w="0" w:type="dxa"/>
            <w:bottom w:w="0" w:type="dxa"/>
          </w:tblCellMar>
        </w:tblPrEx>
        <w:tc>
          <w:tcPr>
            <w:tcW w:w="3780" w:type="dxa"/>
          </w:tcPr>
          <w:p w:rsidR="00CD554D" w:rsidRPr="00E55D53" w:rsidRDefault="00CD554D" w:rsidP="00CD554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สกุลเงินเยน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D554D" w:rsidRPr="00055DB6" w:rsidRDefault="00A4693E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113,773</w:t>
            </w:r>
          </w:p>
        </w:tc>
        <w:tc>
          <w:tcPr>
            <w:tcW w:w="270" w:type="dxa"/>
          </w:tcPr>
          <w:p w:rsidR="00CD554D" w:rsidRPr="00055DB6" w:rsidRDefault="00CD554D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  <w:tab w:val="decimal" w:pos="1062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D554D" w:rsidRPr="00055DB6" w:rsidRDefault="00CD554D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62,191</w:t>
            </w:r>
          </w:p>
        </w:tc>
        <w:tc>
          <w:tcPr>
            <w:tcW w:w="270" w:type="dxa"/>
          </w:tcPr>
          <w:p w:rsidR="00CD554D" w:rsidRPr="00055DB6" w:rsidRDefault="00CD554D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08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D554D" w:rsidRPr="00BB55C2" w:rsidRDefault="00A4693E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109,629</w:t>
            </w:r>
          </w:p>
        </w:tc>
        <w:tc>
          <w:tcPr>
            <w:tcW w:w="270" w:type="dxa"/>
          </w:tcPr>
          <w:p w:rsidR="00CD554D" w:rsidRPr="00055DB6" w:rsidRDefault="00CD554D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08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D554D" w:rsidRPr="00BB55C2" w:rsidRDefault="00CD554D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B55C2">
              <w:rPr>
                <w:rFonts w:ascii="Angsana New" w:hAnsi="Angsana New"/>
                <w:sz w:val="30"/>
                <w:szCs w:val="30"/>
                <w:lang w:val="en-GB" w:bidi="ar-SA"/>
              </w:rPr>
              <w:t>59,852</w:t>
            </w:r>
          </w:p>
        </w:tc>
      </w:tr>
      <w:tr w:rsidR="00CD554D" w:rsidRPr="00E55D53" w:rsidTr="002E4A9C">
        <w:tblPrEx>
          <w:tblCellMar>
            <w:top w:w="0" w:type="dxa"/>
            <w:bottom w:w="0" w:type="dxa"/>
          </w:tblCellMar>
        </w:tblPrEx>
        <w:tc>
          <w:tcPr>
            <w:tcW w:w="3780" w:type="dxa"/>
          </w:tcPr>
          <w:p w:rsidR="00CD554D" w:rsidRPr="00E55D53" w:rsidRDefault="00CD554D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D554D" w:rsidRPr="00055DB6" w:rsidRDefault="00A4693E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2,471,479</w:t>
            </w:r>
          </w:p>
        </w:tc>
        <w:tc>
          <w:tcPr>
            <w:tcW w:w="270" w:type="dxa"/>
          </w:tcPr>
          <w:p w:rsidR="00CD554D" w:rsidRPr="00055DB6" w:rsidRDefault="00CD554D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  <w:tab w:val="decimal" w:pos="1062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D554D" w:rsidRPr="00055DB6" w:rsidRDefault="00CD554D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2,159,743</w:t>
            </w:r>
          </w:p>
        </w:tc>
        <w:tc>
          <w:tcPr>
            <w:tcW w:w="270" w:type="dxa"/>
          </w:tcPr>
          <w:p w:rsidR="00CD554D" w:rsidRPr="00055DB6" w:rsidRDefault="00CD554D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08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D554D" w:rsidRPr="00BB55C2" w:rsidRDefault="00A4693E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2,</w:t>
            </w:r>
            <w:r w:rsidR="008B1F8B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81,899</w:t>
            </w:r>
          </w:p>
        </w:tc>
        <w:tc>
          <w:tcPr>
            <w:tcW w:w="270" w:type="dxa"/>
          </w:tcPr>
          <w:p w:rsidR="00CD554D" w:rsidRPr="00055DB6" w:rsidRDefault="00CD554D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08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D554D" w:rsidRPr="00BB55C2" w:rsidRDefault="00CD554D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BB55C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1,944,445</w:t>
            </w:r>
          </w:p>
        </w:tc>
      </w:tr>
    </w:tbl>
    <w:p w:rsidR="00574A63" w:rsidRPr="00523279" w:rsidRDefault="00574A63" w:rsidP="00574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5537B6" w:rsidRDefault="00BE3DEC" w:rsidP="00574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5537B6" w:rsidRPr="00E55D53">
        <w:rPr>
          <w:rFonts w:ascii="Angsana New" w:hAnsi="Angsana New"/>
          <w:b/>
          <w:bCs/>
          <w:sz w:val="30"/>
          <w:szCs w:val="30"/>
          <w:cs/>
        </w:rPr>
        <w:tab/>
        <w:t>ลูกหนี้การค้า</w:t>
      </w:r>
    </w:p>
    <w:p w:rsidR="00A056C0" w:rsidRPr="00523279" w:rsidRDefault="00A056C0" w:rsidP="00553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 w:hint="cs"/>
          <w:b/>
          <w:bCs/>
          <w:sz w:val="28"/>
          <w:szCs w:val="28"/>
          <w:cs/>
        </w:rPr>
      </w:pPr>
    </w:p>
    <w:tbl>
      <w:tblPr>
        <w:tblW w:w="9252" w:type="dxa"/>
        <w:tblInd w:w="558" w:type="dxa"/>
        <w:tblLayout w:type="fixed"/>
        <w:tblLook w:val="0000"/>
      </w:tblPr>
      <w:tblGrid>
        <w:gridCol w:w="2790"/>
        <w:gridCol w:w="972"/>
        <w:gridCol w:w="1170"/>
        <w:gridCol w:w="270"/>
        <w:gridCol w:w="1170"/>
        <w:gridCol w:w="270"/>
        <w:gridCol w:w="1170"/>
        <w:gridCol w:w="270"/>
        <w:gridCol w:w="1170"/>
      </w:tblGrid>
      <w:tr w:rsidR="00A96F07" w:rsidRPr="00E55D53" w:rsidTr="003B52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</w:tcPr>
          <w:p w:rsidR="00A96F07" w:rsidRPr="00E55D53" w:rsidRDefault="00A96F07" w:rsidP="00E43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:rsidR="00A96F07" w:rsidRPr="00E55D53" w:rsidRDefault="00A96F07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A96F07" w:rsidRPr="00E55D53" w:rsidRDefault="00A96F07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:rsidR="00A96F07" w:rsidRPr="00E55D53" w:rsidRDefault="00A96F07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3"/>
          </w:tcPr>
          <w:p w:rsidR="00A96F07" w:rsidRPr="00E55D53" w:rsidRDefault="00A96F07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</w:t>
            </w:r>
            <w:r w:rsidR="002F5038"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A3D68" w:rsidRPr="00E55D53" w:rsidTr="003B52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</w:tcPr>
          <w:p w:rsidR="00FA3D68" w:rsidRPr="00E55D53" w:rsidRDefault="00FA3D68" w:rsidP="00FA3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</w:rPr>
              <w:t>25</w:t>
            </w:r>
            <w:r w:rsidR="00CD554D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</w:rPr>
              <w:t>255</w:t>
            </w:r>
            <w:r w:rsidR="00CD554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</w:rPr>
              <w:t>25</w:t>
            </w:r>
            <w:r w:rsidR="00CD554D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</w:rPr>
              <w:t>255</w:t>
            </w:r>
            <w:r w:rsidR="00CD554D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FA3D68" w:rsidRPr="00E55D53" w:rsidTr="003B52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</w:tcPr>
          <w:p w:rsidR="00FA3D68" w:rsidRPr="00E55D53" w:rsidRDefault="00FA3D68" w:rsidP="00FA3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554D" w:rsidRPr="00E55D53" w:rsidTr="00A03915">
        <w:tblPrEx>
          <w:tblCellMar>
            <w:top w:w="0" w:type="dxa"/>
            <w:bottom w:w="0" w:type="dxa"/>
          </w:tblCellMar>
        </w:tblPrEx>
        <w:trPr>
          <w:cantSplit/>
          <w:trHeight w:val="272"/>
        </w:trPr>
        <w:tc>
          <w:tcPr>
            <w:tcW w:w="2790" w:type="dxa"/>
          </w:tcPr>
          <w:p w:rsidR="00CD554D" w:rsidRPr="00E55D53" w:rsidRDefault="00CD554D" w:rsidP="00CD554D">
            <w:pPr>
              <w:pStyle w:val="a"/>
              <w:tabs>
                <w:tab w:val="clear" w:pos="1080"/>
                <w:tab w:val="left" w:pos="540"/>
              </w:tabs>
              <w:ind w:right="-43"/>
              <w:rPr>
                <w:rFonts w:ascii="Angsana New" w:eastAsia="Cordia New" w:hAnsi="Angsana New" w:cs="Angsana New"/>
                <w:cs/>
              </w:rPr>
            </w:pPr>
            <w:r w:rsidRPr="00E55D53">
              <w:rPr>
                <w:rFonts w:ascii="Angsana New" w:eastAsia="Cordi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972" w:type="dxa"/>
          </w:tcPr>
          <w:p w:rsidR="00CD554D" w:rsidRPr="007E2570" w:rsidRDefault="00CD554D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E2570"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1170" w:type="dxa"/>
          </w:tcPr>
          <w:p w:rsidR="00CD554D" w:rsidRPr="00055DB6" w:rsidRDefault="00A4693E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587,640</w:t>
            </w:r>
          </w:p>
        </w:tc>
        <w:tc>
          <w:tcPr>
            <w:tcW w:w="270" w:type="dxa"/>
          </w:tcPr>
          <w:p w:rsidR="00CD554D" w:rsidRPr="00055DB6" w:rsidRDefault="00CD554D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ind w:left="-60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CD554D" w:rsidRPr="00055DB6" w:rsidRDefault="00CD554D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882,605</w:t>
            </w:r>
          </w:p>
        </w:tc>
        <w:tc>
          <w:tcPr>
            <w:tcW w:w="270" w:type="dxa"/>
          </w:tcPr>
          <w:p w:rsidR="00CD554D" w:rsidRPr="00055DB6" w:rsidRDefault="00CD554D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ind w:left="-60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CD554D" w:rsidRPr="0078462E" w:rsidRDefault="00A4693E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 w:hint="cs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551,496</w:t>
            </w:r>
          </w:p>
        </w:tc>
        <w:tc>
          <w:tcPr>
            <w:tcW w:w="270" w:type="dxa"/>
          </w:tcPr>
          <w:p w:rsidR="00CD554D" w:rsidRPr="00055DB6" w:rsidRDefault="00CD554D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CD554D" w:rsidRPr="0078462E" w:rsidRDefault="00CD554D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 w:hint="cs"/>
                <w:sz w:val="30"/>
                <w:szCs w:val="30"/>
                <w:lang w:val="en-GB"/>
              </w:rPr>
            </w:pPr>
            <w:r w:rsidRPr="0078462E">
              <w:rPr>
                <w:rFonts w:ascii="Angsana New" w:hAnsi="Angsana New"/>
                <w:sz w:val="30"/>
                <w:szCs w:val="30"/>
                <w:lang w:val="en-GB" w:bidi="ar-SA"/>
              </w:rPr>
              <w:t>852,40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8</w:t>
            </w:r>
          </w:p>
        </w:tc>
      </w:tr>
      <w:tr w:rsidR="00CD554D" w:rsidRPr="00E55D53" w:rsidTr="003B52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</w:tcPr>
          <w:p w:rsidR="00CD554D" w:rsidRPr="00E55D53" w:rsidRDefault="00CD554D" w:rsidP="00CD554D">
            <w:pPr>
              <w:pStyle w:val="a"/>
              <w:tabs>
                <w:tab w:val="clear" w:pos="1080"/>
                <w:tab w:val="left" w:pos="540"/>
              </w:tabs>
              <w:ind w:right="-43"/>
              <w:rPr>
                <w:rFonts w:ascii="Angsana New" w:eastAsia="Cordia New" w:hAnsi="Angsana New" w:cs="Angsana New"/>
                <w:lang w:val="en-US"/>
              </w:rPr>
            </w:pPr>
            <w:r w:rsidRPr="00E55D53">
              <w:rPr>
                <w:rFonts w:ascii="Angsana New" w:eastAsia="Cordia New" w:hAnsi="Angsana New" w:cs="Angsana New"/>
                <w:cs/>
                <w:lang w:val="en-US"/>
              </w:rPr>
              <w:t>กิจการอื่น</w:t>
            </w:r>
          </w:p>
        </w:tc>
        <w:tc>
          <w:tcPr>
            <w:tcW w:w="972" w:type="dxa"/>
          </w:tcPr>
          <w:p w:rsidR="00CD554D" w:rsidRPr="00E55D53" w:rsidRDefault="00CD554D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D554D" w:rsidRPr="00055DB6" w:rsidRDefault="00A4693E" w:rsidP="00BC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 w:hint="cs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</w:t>
            </w:r>
            <w:r w:rsidR="00701859">
              <w:rPr>
                <w:rFonts w:ascii="Angsana New" w:hAnsi="Angsana New"/>
                <w:sz w:val="30"/>
                <w:szCs w:val="30"/>
                <w:lang w:val="en-GB"/>
              </w:rPr>
              <w:t>184,2</w:t>
            </w:r>
            <w:r w:rsidR="00BC6236">
              <w:rPr>
                <w:rFonts w:ascii="Angsana New" w:hAnsi="Angsana New"/>
                <w:sz w:val="30"/>
                <w:szCs w:val="30"/>
                <w:lang w:val="en-GB"/>
              </w:rPr>
              <w:t>32</w:t>
            </w:r>
          </w:p>
        </w:tc>
        <w:tc>
          <w:tcPr>
            <w:tcW w:w="270" w:type="dxa"/>
          </w:tcPr>
          <w:p w:rsidR="00CD554D" w:rsidRPr="00055DB6" w:rsidRDefault="00CD554D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ind w:left="-60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D554D" w:rsidRPr="00055DB6" w:rsidRDefault="00CD554D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 w:hint="cs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1,209,334</w:t>
            </w:r>
          </w:p>
        </w:tc>
        <w:tc>
          <w:tcPr>
            <w:tcW w:w="270" w:type="dxa"/>
          </w:tcPr>
          <w:p w:rsidR="00CD554D" w:rsidRPr="00055DB6" w:rsidRDefault="00CD554D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ind w:left="-60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D554D" w:rsidRPr="0078462E" w:rsidRDefault="00A4693E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 w:hint="cs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953,206</w:t>
            </w:r>
          </w:p>
        </w:tc>
        <w:tc>
          <w:tcPr>
            <w:tcW w:w="270" w:type="dxa"/>
          </w:tcPr>
          <w:p w:rsidR="00CD554D" w:rsidRPr="00055DB6" w:rsidRDefault="00CD554D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D554D" w:rsidRPr="0078462E" w:rsidRDefault="00CD554D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 w:hint="cs"/>
                <w:sz w:val="30"/>
                <w:szCs w:val="30"/>
                <w:lang w:val="en-GB"/>
              </w:rPr>
            </w:pPr>
            <w:r w:rsidRPr="0078462E">
              <w:rPr>
                <w:rFonts w:ascii="Angsana New" w:hAnsi="Angsana New"/>
                <w:sz w:val="30"/>
                <w:szCs w:val="30"/>
                <w:lang w:val="en-GB" w:bidi="ar-SA"/>
              </w:rPr>
              <w:t>998,84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0</w:t>
            </w:r>
          </w:p>
        </w:tc>
      </w:tr>
      <w:tr w:rsidR="00CD554D" w:rsidRPr="00E55D53" w:rsidTr="003B52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</w:tcPr>
          <w:p w:rsidR="00CD554D" w:rsidRPr="00E55D53" w:rsidRDefault="00CD554D" w:rsidP="00CD554D">
            <w:pPr>
              <w:pStyle w:val="a"/>
              <w:tabs>
                <w:tab w:val="clear" w:pos="1080"/>
                <w:tab w:val="left" w:pos="540"/>
              </w:tabs>
              <w:ind w:right="-43"/>
              <w:rPr>
                <w:rFonts w:ascii="Angsana New" w:eastAsia="Cordia New" w:hAnsi="Angsana New" w:cs="Angsana New" w:hint="cs"/>
                <w:b/>
                <w:bCs/>
                <w:cs/>
                <w:lang w:val="en-US"/>
              </w:rPr>
            </w:pPr>
            <w:r>
              <w:rPr>
                <w:rFonts w:ascii="Angsana New" w:eastAsia="Cordi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972" w:type="dxa"/>
          </w:tcPr>
          <w:p w:rsidR="00CD554D" w:rsidRPr="00E55D53" w:rsidRDefault="00CD554D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D554D" w:rsidRPr="00055DB6" w:rsidRDefault="00A4693E" w:rsidP="00BC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1,</w:t>
            </w:r>
            <w:r w:rsidR="00701859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771,</w:t>
            </w:r>
            <w:r w:rsidR="00BC6236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872</w:t>
            </w:r>
          </w:p>
        </w:tc>
        <w:tc>
          <w:tcPr>
            <w:tcW w:w="270" w:type="dxa"/>
          </w:tcPr>
          <w:p w:rsidR="00CD554D" w:rsidRPr="00055DB6" w:rsidRDefault="00CD554D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ind w:left="-6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D554D" w:rsidRPr="00055DB6" w:rsidRDefault="00CD554D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2,091,939</w:t>
            </w:r>
          </w:p>
        </w:tc>
        <w:tc>
          <w:tcPr>
            <w:tcW w:w="270" w:type="dxa"/>
          </w:tcPr>
          <w:p w:rsidR="00CD554D" w:rsidRPr="00055DB6" w:rsidRDefault="00CD554D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ind w:left="-6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D554D" w:rsidRPr="0078462E" w:rsidRDefault="00A4693E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1,504,702</w:t>
            </w:r>
          </w:p>
        </w:tc>
        <w:tc>
          <w:tcPr>
            <w:tcW w:w="270" w:type="dxa"/>
          </w:tcPr>
          <w:p w:rsidR="00CD554D" w:rsidRPr="0078462E" w:rsidRDefault="00CD554D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D554D" w:rsidRPr="0078462E" w:rsidRDefault="00CD554D" w:rsidP="00CD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78462E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1,851,248</w:t>
            </w:r>
          </w:p>
        </w:tc>
      </w:tr>
    </w:tbl>
    <w:p w:rsidR="005441CC" w:rsidRPr="00F90454" w:rsidRDefault="005441CC" w:rsidP="003A7E04">
      <w:pPr>
        <w:pStyle w:val="a"/>
        <w:tabs>
          <w:tab w:val="clear" w:pos="1080"/>
        </w:tabs>
        <w:ind w:left="547" w:right="-43"/>
        <w:rPr>
          <w:rFonts w:ascii="Angsana New" w:eastAsia="Cordia New" w:hAnsi="Angsana New" w:cs="Angsana New"/>
          <w:lang w:val="en-US"/>
        </w:rPr>
      </w:pPr>
    </w:p>
    <w:p w:rsidR="009C7BC6" w:rsidRPr="00E55D53" w:rsidRDefault="00C266EE" w:rsidP="003A7E04">
      <w:pPr>
        <w:pStyle w:val="a"/>
        <w:tabs>
          <w:tab w:val="clear" w:pos="1080"/>
        </w:tabs>
        <w:ind w:left="547" w:right="-43"/>
        <w:rPr>
          <w:rFonts w:ascii="Angsana New" w:eastAsia="Cordia New" w:hAnsi="Angsana New" w:cs="Angsana New"/>
          <w:lang w:val="en-US"/>
        </w:rPr>
      </w:pPr>
      <w:r>
        <w:rPr>
          <w:rFonts w:ascii="Angsana New" w:eastAsia="Cordia New" w:hAnsi="Angsana New" w:cs="Angsana New" w:hint="cs"/>
          <w:cs/>
          <w:lang w:val="en-US"/>
        </w:rPr>
        <w:t>การ</w:t>
      </w:r>
      <w:r w:rsidR="00FA729E" w:rsidRPr="00E55D53">
        <w:rPr>
          <w:rFonts w:ascii="Angsana New" w:eastAsia="Cordia New" w:hAnsi="Angsana New" w:cs="Angsana New"/>
          <w:cs/>
          <w:lang w:val="en-US"/>
        </w:rPr>
        <w:t>วิเคราะห์อายุของลูกหนี้การค้า</w:t>
      </w:r>
      <w:r w:rsidR="00523279">
        <w:rPr>
          <w:rFonts w:ascii="Angsana New" w:eastAsia="Cordia New" w:hAnsi="Angsana New" w:cs="Angsana New" w:hint="cs"/>
          <w:cs/>
          <w:lang w:val="en-US"/>
        </w:rPr>
        <w:t xml:space="preserve"> </w:t>
      </w:r>
      <w:r w:rsidR="00FA729E" w:rsidRPr="00E55D53">
        <w:rPr>
          <w:rFonts w:ascii="Angsana New" w:eastAsia="Cordia New" w:hAnsi="Angsana New" w:cs="Angsana New"/>
          <w:cs/>
          <w:lang w:val="en-US"/>
        </w:rPr>
        <w:t>มีดังนี้</w:t>
      </w:r>
    </w:p>
    <w:p w:rsidR="003A7E04" w:rsidRPr="00F90454" w:rsidRDefault="003A7E04" w:rsidP="003A7E04">
      <w:pPr>
        <w:pStyle w:val="a"/>
        <w:tabs>
          <w:tab w:val="clear" w:pos="1080"/>
        </w:tabs>
        <w:ind w:left="547" w:right="-43"/>
        <w:rPr>
          <w:rFonts w:ascii="Angsana New" w:eastAsia="Cordia New" w:hAnsi="Angsana New" w:cs="Angsana New"/>
          <w:lang w:val="en-US"/>
        </w:rPr>
      </w:pPr>
    </w:p>
    <w:tbl>
      <w:tblPr>
        <w:tblW w:w="9180" w:type="dxa"/>
        <w:tblInd w:w="558" w:type="dxa"/>
        <w:tblLayout w:type="fixed"/>
        <w:tblLook w:val="0000"/>
      </w:tblPr>
      <w:tblGrid>
        <w:gridCol w:w="3780"/>
        <w:gridCol w:w="1170"/>
        <w:gridCol w:w="243"/>
        <w:gridCol w:w="1170"/>
        <w:gridCol w:w="236"/>
        <w:gridCol w:w="1170"/>
        <w:gridCol w:w="241"/>
        <w:gridCol w:w="1170"/>
      </w:tblGrid>
      <w:tr w:rsidR="008C2A04" w:rsidRPr="00E55D53" w:rsidTr="00087D28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780" w:type="dxa"/>
          </w:tcPr>
          <w:p w:rsidR="008C2A04" w:rsidRPr="00E55D53" w:rsidRDefault="008C2A04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:rsidR="008C2A04" w:rsidRPr="00E55D53" w:rsidRDefault="008C2A04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8C2A04" w:rsidRPr="00E55D53" w:rsidRDefault="008C2A04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81" w:type="dxa"/>
            <w:gridSpan w:val="3"/>
          </w:tcPr>
          <w:p w:rsidR="008C2A04" w:rsidRPr="00E55D53" w:rsidRDefault="008C2A04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2F5038"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A3D68" w:rsidRPr="00E55D53" w:rsidTr="00087D28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780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</w:rPr>
              <w:t>25</w:t>
            </w:r>
            <w:r w:rsidR="000F7CA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43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</w:rPr>
              <w:t>255</w:t>
            </w:r>
            <w:r w:rsidR="000F7CA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</w:rPr>
              <w:t>25</w:t>
            </w:r>
            <w:r w:rsidR="000F7CA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41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</w:rPr>
              <w:t>255</w:t>
            </w:r>
            <w:r w:rsidR="000F7CA6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FA3D68" w:rsidRPr="00E55D53" w:rsidTr="00087D28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780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55D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3C4A" w:rsidRPr="00E55D53" w:rsidTr="00087D28">
        <w:tblPrEx>
          <w:tblCellMar>
            <w:top w:w="0" w:type="dxa"/>
            <w:bottom w:w="0" w:type="dxa"/>
          </w:tblCellMar>
        </w:tblPrEx>
        <w:tc>
          <w:tcPr>
            <w:tcW w:w="3780" w:type="dxa"/>
          </w:tcPr>
          <w:p w:rsidR="00C63C4A" w:rsidRPr="00C63C4A" w:rsidRDefault="00C63C4A" w:rsidP="00C63C4A">
            <w:pPr>
              <w:pStyle w:val="a"/>
              <w:tabs>
                <w:tab w:val="clear" w:pos="1080"/>
                <w:tab w:val="left" w:pos="540"/>
              </w:tabs>
              <w:ind w:right="-43"/>
              <w:rPr>
                <w:rFonts w:ascii="Angsana New" w:eastAsia="Cordia New" w:hAnsi="Angsana New" w:cs="Angsana New"/>
                <w:b/>
                <w:bCs/>
                <w:cs/>
              </w:rPr>
            </w:pPr>
            <w:r w:rsidRPr="00C63C4A">
              <w:rPr>
                <w:rFonts w:ascii="Angsana New" w:eastAsia="Cordi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:rsidR="00C63C4A" w:rsidRPr="00CE5053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:rsidR="00C63C4A" w:rsidRPr="00CE5053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C63C4A" w:rsidRPr="00CE5053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C63C4A" w:rsidRPr="00CE5053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C63C4A" w:rsidRPr="0078462E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1" w:type="dxa"/>
          </w:tcPr>
          <w:p w:rsidR="00C63C4A" w:rsidRPr="00CE5053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C63C4A" w:rsidRPr="0078462E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C63C4A" w:rsidRPr="00E55D53" w:rsidTr="00087D28">
        <w:tblPrEx>
          <w:tblCellMar>
            <w:top w:w="0" w:type="dxa"/>
            <w:bottom w:w="0" w:type="dxa"/>
          </w:tblCellMar>
        </w:tblPrEx>
        <w:tc>
          <w:tcPr>
            <w:tcW w:w="3780" w:type="dxa"/>
          </w:tcPr>
          <w:p w:rsidR="00C63C4A" w:rsidRPr="00E55D53" w:rsidRDefault="00C63C4A" w:rsidP="00C63C4A">
            <w:pPr>
              <w:pStyle w:val="a"/>
              <w:tabs>
                <w:tab w:val="clear" w:pos="1080"/>
              </w:tabs>
              <w:ind w:right="-43"/>
              <w:rPr>
                <w:rFonts w:ascii="Angsana New" w:eastAsia="Cordia New" w:hAnsi="Angsana New" w:cs="Angsana New" w:hint="cs"/>
                <w:lang w:val="en-US"/>
              </w:rPr>
            </w:pPr>
            <w:r w:rsidRPr="00E55D53">
              <w:rPr>
                <w:rFonts w:ascii="Angsana New" w:eastAsia="Cordia New" w:hAnsi="Angsana New" w:cs="Angsana New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170" w:type="dxa"/>
          </w:tcPr>
          <w:p w:rsidR="00C63C4A" w:rsidRPr="00CE5053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581,457</w:t>
            </w:r>
          </w:p>
        </w:tc>
        <w:tc>
          <w:tcPr>
            <w:tcW w:w="243" w:type="dxa"/>
          </w:tcPr>
          <w:p w:rsidR="00C63C4A" w:rsidRPr="00CE5053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C63C4A" w:rsidRPr="00CE5053" w:rsidRDefault="00D856D4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882,110</w:t>
            </w:r>
          </w:p>
        </w:tc>
        <w:tc>
          <w:tcPr>
            <w:tcW w:w="236" w:type="dxa"/>
          </w:tcPr>
          <w:p w:rsidR="00C63C4A" w:rsidRPr="00CE5053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C63C4A" w:rsidRPr="0078462E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60"/>
              <w:rPr>
                <w:rFonts w:ascii="Angsana New" w:hAnsi="Angsana New" w:hint="cs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545,313</w:t>
            </w:r>
          </w:p>
        </w:tc>
        <w:tc>
          <w:tcPr>
            <w:tcW w:w="241" w:type="dxa"/>
          </w:tcPr>
          <w:p w:rsidR="00C63C4A" w:rsidRPr="00CE5053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C63C4A" w:rsidRPr="0078462E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60"/>
              <w:rPr>
                <w:rFonts w:ascii="Angsana New" w:hAnsi="Angsana New" w:hint="cs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851,913</w:t>
            </w:r>
          </w:p>
        </w:tc>
      </w:tr>
      <w:tr w:rsidR="00C63C4A" w:rsidRPr="00E55D53" w:rsidTr="00087D28">
        <w:tblPrEx>
          <w:tblCellMar>
            <w:top w:w="0" w:type="dxa"/>
            <w:bottom w:w="0" w:type="dxa"/>
          </w:tblCellMar>
        </w:tblPrEx>
        <w:tc>
          <w:tcPr>
            <w:tcW w:w="3780" w:type="dxa"/>
          </w:tcPr>
          <w:p w:rsidR="00C63C4A" w:rsidRPr="00E55D53" w:rsidRDefault="00C63C4A" w:rsidP="00C63C4A">
            <w:pPr>
              <w:pStyle w:val="a"/>
              <w:tabs>
                <w:tab w:val="clear" w:pos="1080"/>
              </w:tabs>
              <w:ind w:right="-43"/>
              <w:rPr>
                <w:rFonts w:ascii="Angsana New" w:eastAsia="Cordia New" w:hAnsi="Angsana New" w:cs="Angsana New"/>
                <w:cs/>
              </w:rPr>
            </w:pPr>
            <w:r w:rsidRPr="00E55D53">
              <w:rPr>
                <w:rFonts w:ascii="Angsana New" w:eastAsia="Cordia New" w:hAnsi="Angsana New" w:cs="Angsana New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:rsidR="00C63C4A" w:rsidRPr="00CE5053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:rsidR="00C63C4A" w:rsidRPr="00CE5053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C63C4A" w:rsidRPr="00CE5053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C63C4A" w:rsidRPr="00CE5053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C63C4A" w:rsidRPr="00CE5053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1" w:type="dxa"/>
          </w:tcPr>
          <w:p w:rsidR="00C63C4A" w:rsidRPr="00CE5053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C63C4A" w:rsidRPr="00CE5053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C63C4A" w:rsidRPr="00E55D53" w:rsidTr="00087D28">
        <w:tblPrEx>
          <w:tblCellMar>
            <w:top w:w="0" w:type="dxa"/>
            <w:bottom w:w="0" w:type="dxa"/>
          </w:tblCellMar>
        </w:tblPrEx>
        <w:tc>
          <w:tcPr>
            <w:tcW w:w="3780" w:type="dxa"/>
          </w:tcPr>
          <w:p w:rsidR="00C63C4A" w:rsidRPr="00E55D53" w:rsidRDefault="00C63C4A" w:rsidP="00C63C4A">
            <w:pPr>
              <w:pStyle w:val="a"/>
              <w:tabs>
                <w:tab w:val="clear" w:pos="1080"/>
              </w:tabs>
              <w:ind w:left="162" w:right="-43" w:hanging="162"/>
              <w:rPr>
                <w:rFonts w:ascii="Angsana New" w:eastAsia="Cordia New" w:hAnsi="Angsana New" w:cs="Angsana New"/>
                <w:cs/>
              </w:rPr>
            </w:pPr>
            <w:r>
              <w:rPr>
                <w:rFonts w:ascii="Angsana New" w:eastAsia="Cordia New" w:hAnsi="Angsana New" w:cs="Angsana New"/>
                <w:cs/>
              </w:rPr>
              <w:tab/>
              <w:t xml:space="preserve">น้อยกว่า </w:t>
            </w:r>
            <w:r>
              <w:rPr>
                <w:rFonts w:ascii="Angsana New" w:eastAsia="Cordia New" w:hAnsi="Angsana New" w:cs="Angsana New"/>
                <w:lang w:val="en-US"/>
              </w:rPr>
              <w:t>3</w:t>
            </w:r>
            <w:r w:rsidRPr="00E55D53">
              <w:rPr>
                <w:rFonts w:ascii="Angsana New" w:eastAsia="Cordia New" w:hAnsi="Angsana New" w:cs="Angsana New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:rsidR="00C63C4A" w:rsidRPr="00CE5053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6,077</w:t>
            </w:r>
          </w:p>
        </w:tc>
        <w:tc>
          <w:tcPr>
            <w:tcW w:w="243" w:type="dxa"/>
          </w:tcPr>
          <w:p w:rsidR="00C63C4A" w:rsidRPr="00CE5053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C63C4A" w:rsidRPr="00CE5053" w:rsidRDefault="00D856D4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495</w:t>
            </w:r>
          </w:p>
        </w:tc>
        <w:tc>
          <w:tcPr>
            <w:tcW w:w="236" w:type="dxa"/>
          </w:tcPr>
          <w:p w:rsidR="00C63C4A" w:rsidRPr="00CE5053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C63C4A" w:rsidRPr="00EB6B8F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6,077</w:t>
            </w:r>
          </w:p>
        </w:tc>
        <w:tc>
          <w:tcPr>
            <w:tcW w:w="241" w:type="dxa"/>
          </w:tcPr>
          <w:p w:rsidR="00C63C4A" w:rsidRPr="00CE5053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C63C4A" w:rsidRPr="00EB6B8F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495</w:t>
            </w:r>
          </w:p>
        </w:tc>
      </w:tr>
      <w:tr w:rsidR="00C63C4A" w:rsidRPr="00E55D53" w:rsidTr="00911A58">
        <w:tblPrEx>
          <w:tblCellMar>
            <w:top w:w="0" w:type="dxa"/>
            <w:bottom w:w="0" w:type="dxa"/>
          </w:tblCellMar>
        </w:tblPrEx>
        <w:tc>
          <w:tcPr>
            <w:tcW w:w="3780" w:type="dxa"/>
          </w:tcPr>
          <w:p w:rsidR="00C63C4A" w:rsidRPr="00E55D53" w:rsidRDefault="00C63C4A" w:rsidP="00C63C4A">
            <w:pPr>
              <w:pStyle w:val="a"/>
              <w:tabs>
                <w:tab w:val="clear" w:pos="1080"/>
              </w:tabs>
              <w:ind w:left="162" w:right="-43" w:hanging="162"/>
              <w:rPr>
                <w:rFonts w:ascii="Angsana New" w:eastAsia="Cordia New" w:hAnsi="Angsana New" w:cs="Angsana New"/>
                <w:cs/>
              </w:rPr>
            </w:pPr>
            <w:r>
              <w:rPr>
                <w:rFonts w:ascii="Angsana New" w:eastAsia="Cordia New" w:hAnsi="Angsana New" w:cs="Angsana New"/>
                <w:cs/>
              </w:rPr>
              <w:tab/>
            </w:r>
            <w:r>
              <w:rPr>
                <w:rFonts w:ascii="Angsana New" w:eastAsia="Cordia New" w:hAnsi="Angsana New" w:cs="Angsana New"/>
                <w:lang w:val="en-US"/>
              </w:rPr>
              <w:t>3 - 12</w:t>
            </w:r>
            <w:r w:rsidRPr="00E55D53">
              <w:rPr>
                <w:rFonts w:ascii="Angsana New" w:eastAsia="Cordia New" w:hAnsi="Angsana New" w:cs="Angsana New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63C4A" w:rsidRPr="00EB6B8F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243" w:type="dxa"/>
          </w:tcPr>
          <w:p w:rsidR="00C63C4A" w:rsidRPr="00CE5053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63C4A" w:rsidRPr="0078462E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:rsidR="00C63C4A" w:rsidRPr="00CE5053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63C4A" w:rsidRPr="00EB6B8F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241" w:type="dxa"/>
          </w:tcPr>
          <w:p w:rsidR="00C63C4A" w:rsidRPr="00CE5053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63C4A" w:rsidRPr="0078462E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C63C4A" w:rsidRPr="00E55D53" w:rsidTr="00911A58">
        <w:tblPrEx>
          <w:tblCellMar>
            <w:top w:w="0" w:type="dxa"/>
            <w:bottom w:w="0" w:type="dxa"/>
          </w:tblCellMar>
        </w:tblPrEx>
        <w:tc>
          <w:tcPr>
            <w:tcW w:w="3780" w:type="dxa"/>
          </w:tcPr>
          <w:p w:rsidR="00C63C4A" w:rsidRPr="00E55D53" w:rsidRDefault="00C63C4A" w:rsidP="000F7CA6">
            <w:pPr>
              <w:pStyle w:val="a"/>
              <w:tabs>
                <w:tab w:val="clear" w:pos="1080"/>
              </w:tabs>
              <w:ind w:right="-43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63C4A" w:rsidRPr="00C63C4A" w:rsidRDefault="00C63C4A" w:rsidP="000F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587,640</w:t>
            </w:r>
          </w:p>
        </w:tc>
        <w:tc>
          <w:tcPr>
            <w:tcW w:w="243" w:type="dxa"/>
          </w:tcPr>
          <w:p w:rsidR="00C63C4A" w:rsidRPr="00C63C4A" w:rsidRDefault="00C63C4A" w:rsidP="000F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63C4A" w:rsidRPr="00C63C4A" w:rsidRDefault="00C63C4A" w:rsidP="000F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882,605</w:t>
            </w:r>
          </w:p>
        </w:tc>
        <w:tc>
          <w:tcPr>
            <w:tcW w:w="236" w:type="dxa"/>
          </w:tcPr>
          <w:p w:rsidR="00C63C4A" w:rsidRPr="00C63C4A" w:rsidRDefault="00C63C4A" w:rsidP="000F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63C4A" w:rsidRPr="00C63C4A" w:rsidRDefault="00C63C4A" w:rsidP="000F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551,496</w:t>
            </w:r>
          </w:p>
        </w:tc>
        <w:tc>
          <w:tcPr>
            <w:tcW w:w="241" w:type="dxa"/>
          </w:tcPr>
          <w:p w:rsidR="00C63C4A" w:rsidRPr="00C63C4A" w:rsidRDefault="00C63C4A" w:rsidP="000F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63C4A" w:rsidRPr="00C63C4A" w:rsidRDefault="00C63C4A" w:rsidP="000F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C63C4A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852,408</w:t>
            </w:r>
          </w:p>
        </w:tc>
      </w:tr>
      <w:tr w:rsidR="00C63C4A" w:rsidRPr="00E55D53" w:rsidTr="00911A58">
        <w:tblPrEx>
          <w:tblCellMar>
            <w:top w:w="0" w:type="dxa"/>
            <w:bottom w:w="0" w:type="dxa"/>
          </w:tblCellMar>
        </w:tblPrEx>
        <w:tc>
          <w:tcPr>
            <w:tcW w:w="3780" w:type="dxa"/>
          </w:tcPr>
          <w:p w:rsidR="00C63C4A" w:rsidRPr="00E55D53" w:rsidRDefault="00C63C4A" w:rsidP="000F7CA6">
            <w:pPr>
              <w:pStyle w:val="a"/>
              <w:tabs>
                <w:tab w:val="clear" w:pos="1080"/>
              </w:tabs>
              <w:ind w:right="-43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C63C4A" w:rsidRPr="00CE5053" w:rsidRDefault="00C63C4A" w:rsidP="000F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:rsidR="00C63C4A" w:rsidRPr="00CE5053" w:rsidRDefault="00C63C4A" w:rsidP="000F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C63C4A" w:rsidRPr="00CE5053" w:rsidRDefault="00C63C4A" w:rsidP="000F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C63C4A" w:rsidRPr="00CE5053" w:rsidRDefault="00C63C4A" w:rsidP="000F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C63C4A" w:rsidRPr="0078462E" w:rsidRDefault="00C63C4A" w:rsidP="000F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1" w:type="dxa"/>
          </w:tcPr>
          <w:p w:rsidR="00C63C4A" w:rsidRPr="00CE5053" w:rsidRDefault="00C63C4A" w:rsidP="000F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C63C4A" w:rsidRPr="0078462E" w:rsidRDefault="00C63C4A" w:rsidP="000F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087D28" w:rsidRPr="00E55D53" w:rsidTr="00087D28">
        <w:tblPrEx>
          <w:tblCellMar>
            <w:top w:w="0" w:type="dxa"/>
            <w:bottom w:w="0" w:type="dxa"/>
          </w:tblCellMar>
        </w:tblPrEx>
        <w:tc>
          <w:tcPr>
            <w:tcW w:w="3780" w:type="dxa"/>
          </w:tcPr>
          <w:p w:rsidR="00087D28" w:rsidRPr="00E55D53" w:rsidRDefault="00087D28" w:rsidP="000F7CA6">
            <w:pPr>
              <w:pStyle w:val="a"/>
              <w:tabs>
                <w:tab w:val="clear" w:pos="1080"/>
              </w:tabs>
              <w:ind w:right="-43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1170" w:type="dxa"/>
          </w:tcPr>
          <w:p w:rsidR="00087D28" w:rsidRPr="00CE5053" w:rsidRDefault="00087D28" w:rsidP="000F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:rsidR="00087D28" w:rsidRPr="00CE5053" w:rsidRDefault="00087D28" w:rsidP="000F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087D28" w:rsidRPr="00CE5053" w:rsidRDefault="00087D28" w:rsidP="000F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087D28" w:rsidRPr="00CE5053" w:rsidRDefault="00087D28" w:rsidP="000F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087D28" w:rsidRPr="0078462E" w:rsidRDefault="00087D28" w:rsidP="000F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1" w:type="dxa"/>
          </w:tcPr>
          <w:p w:rsidR="00087D28" w:rsidRPr="00CE5053" w:rsidRDefault="00087D28" w:rsidP="000F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087D28" w:rsidRPr="0078462E" w:rsidRDefault="00087D28" w:rsidP="000F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C63C4A" w:rsidRPr="00E55D53" w:rsidTr="00087D28">
        <w:tblPrEx>
          <w:tblCellMar>
            <w:top w:w="0" w:type="dxa"/>
            <w:bottom w:w="0" w:type="dxa"/>
          </w:tblCellMar>
        </w:tblPrEx>
        <w:tc>
          <w:tcPr>
            <w:tcW w:w="3780" w:type="dxa"/>
          </w:tcPr>
          <w:p w:rsidR="00C63C4A" w:rsidRPr="00C63C4A" w:rsidRDefault="00C63C4A" w:rsidP="00C63C4A">
            <w:pPr>
              <w:pStyle w:val="a"/>
              <w:tabs>
                <w:tab w:val="clear" w:pos="1080"/>
                <w:tab w:val="left" w:pos="540"/>
              </w:tabs>
              <w:ind w:right="-43"/>
              <w:rPr>
                <w:rFonts w:ascii="Angsana New" w:eastAsia="Cordia New" w:hAnsi="Angsana New" w:cs="Angsana New"/>
                <w:b/>
                <w:bCs/>
                <w:lang w:val="en-US"/>
              </w:rPr>
            </w:pPr>
            <w:r w:rsidRPr="00C63C4A">
              <w:rPr>
                <w:rFonts w:ascii="Angsana New" w:eastAsia="Cordia New" w:hAnsi="Angsana New" w:cs="Angsana New"/>
                <w:b/>
                <w:bCs/>
                <w:cs/>
                <w:lang w:val="en-US"/>
              </w:rPr>
              <w:lastRenderedPageBreak/>
              <w:t>กิจการอื่น</w:t>
            </w:r>
          </w:p>
        </w:tc>
        <w:tc>
          <w:tcPr>
            <w:tcW w:w="1170" w:type="dxa"/>
          </w:tcPr>
          <w:p w:rsidR="00C63C4A" w:rsidRPr="00CE5053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:rsidR="00C63C4A" w:rsidRPr="00CE5053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C63C4A" w:rsidRPr="00CE5053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C63C4A" w:rsidRPr="00CE5053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C63C4A" w:rsidRPr="0078462E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1" w:type="dxa"/>
          </w:tcPr>
          <w:p w:rsidR="00C63C4A" w:rsidRPr="00CE5053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C63C4A" w:rsidRPr="0078462E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C63C4A" w:rsidRPr="00E55D53" w:rsidTr="00087D28">
        <w:tblPrEx>
          <w:tblCellMar>
            <w:top w:w="0" w:type="dxa"/>
            <w:bottom w:w="0" w:type="dxa"/>
          </w:tblCellMar>
        </w:tblPrEx>
        <w:tc>
          <w:tcPr>
            <w:tcW w:w="3780" w:type="dxa"/>
          </w:tcPr>
          <w:p w:rsidR="00C63C4A" w:rsidRPr="00E55D53" w:rsidRDefault="00C63C4A" w:rsidP="00C63C4A">
            <w:pPr>
              <w:pStyle w:val="a"/>
              <w:tabs>
                <w:tab w:val="clear" w:pos="1080"/>
              </w:tabs>
              <w:ind w:right="-43"/>
              <w:rPr>
                <w:rFonts w:ascii="Angsana New" w:eastAsia="Cordia New" w:hAnsi="Angsana New" w:cs="Angsana New" w:hint="cs"/>
                <w:lang w:val="en-US"/>
              </w:rPr>
            </w:pPr>
            <w:r w:rsidRPr="00E55D53">
              <w:rPr>
                <w:rFonts w:ascii="Angsana New" w:eastAsia="Cordia New" w:hAnsi="Angsana New" w:cs="Angsana New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170" w:type="dxa"/>
          </w:tcPr>
          <w:p w:rsidR="00C63C4A" w:rsidRPr="00CE5053" w:rsidRDefault="005155A1" w:rsidP="00BC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</w:t>
            </w:r>
            <w:r w:rsidR="00701859">
              <w:rPr>
                <w:rFonts w:ascii="Angsana New" w:hAnsi="Angsana New"/>
                <w:sz w:val="30"/>
                <w:szCs w:val="30"/>
                <w:lang w:val="en-GB" w:bidi="ar-SA"/>
              </w:rPr>
              <w:t>184,</w:t>
            </w:r>
            <w:r w:rsidR="00BC6236">
              <w:rPr>
                <w:rFonts w:ascii="Angsana New" w:hAnsi="Angsana New"/>
                <w:sz w:val="30"/>
                <w:szCs w:val="30"/>
                <w:lang w:val="en-GB" w:bidi="ar-SA"/>
              </w:rPr>
              <w:t>186</w:t>
            </w:r>
          </w:p>
        </w:tc>
        <w:tc>
          <w:tcPr>
            <w:tcW w:w="243" w:type="dxa"/>
          </w:tcPr>
          <w:p w:rsidR="00C63C4A" w:rsidRPr="00CE5053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C63C4A" w:rsidRPr="00CE5053" w:rsidRDefault="005155A1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1,207,288</w:t>
            </w:r>
          </w:p>
        </w:tc>
        <w:tc>
          <w:tcPr>
            <w:tcW w:w="236" w:type="dxa"/>
          </w:tcPr>
          <w:p w:rsidR="00C63C4A" w:rsidRPr="00CE5053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C63C4A" w:rsidRPr="0078462E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953,160</w:t>
            </w:r>
          </w:p>
        </w:tc>
        <w:tc>
          <w:tcPr>
            <w:tcW w:w="241" w:type="dxa"/>
          </w:tcPr>
          <w:p w:rsidR="00C63C4A" w:rsidRPr="00CE5053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C63C4A" w:rsidRPr="0078462E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996,794</w:t>
            </w:r>
          </w:p>
        </w:tc>
      </w:tr>
      <w:tr w:rsidR="00C63C4A" w:rsidRPr="00E55D53" w:rsidTr="00087D28">
        <w:tblPrEx>
          <w:tblCellMar>
            <w:top w:w="0" w:type="dxa"/>
            <w:bottom w:w="0" w:type="dxa"/>
          </w:tblCellMar>
        </w:tblPrEx>
        <w:tc>
          <w:tcPr>
            <w:tcW w:w="3780" w:type="dxa"/>
          </w:tcPr>
          <w:p w:rsidR="00C63C4A" w:rsidRPr="00E55D53" w:rsidRDefault="00C63C4A" w:rsidP="00C63C4A">
            <w:pPr>
              <w:pStyle w:val="a"/>
              <w:tabs>
                <w:tab w:val="clear" w:pos="1080"/>
              </w:tabs>
              <w:ind w:right="-43"/>
              <w:rPr>
                <w:rFonts w:ascii="Angsana New" w:eastAsia="Cordia New" w:hAnsi="Angsana New" w:cs="Angsana New"/>
                <w:cs/>
              </w:rPr>
            </w:pPr>
            <w:r w:rsidRPr="00E55D53">
              <w:rPr>
                <w:rFonts w:ascii="Angsana New" w:eastAsia="Cordia New" w:hAnsi="Angsana New" w:cs="Angsana New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:rsidR="00C63C4A" w:rsidRPr="00CE5053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:rsidR="00C63C4A" w:rsidRPr="00CE5053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C63C4A" w:rsidRPr="00CE5053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C63C4A" w:rsidRPr="00CE5053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C63C4A" w:rsidRPr="00CE5053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1" w:type="dxa"/>
          </w:tcPr>
          <w:p w:rsidR="00C63C4A" w:rsidRPr="00CE5053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C63C4A" w:rsidRPr="00CE5053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C63C4A" w:rsidRPr="00E55D53" w:rsidTr="00911A58">
        <w:tblPrEx>
          <w:tblCellMar>
            <w:top w:w="0" w:type="dxa"/>
            <w:bottom w:w="0" w:type="dxa"/>
          </w:tblCellMar>
        </w:tblPrEx>
        <w:tc>
          <w:tcPr>
            <w:tcW w:w="3780" w:type="dxa"/>
          </w:tcPr>
          <w:p w:rsidR="00C63C4A" w:rsidRPr="00E55D53" w:rsidRDefault="00C63C4A" w:rsidP="00C63C4A">
            <w:pPr>
              <w:pStyle w:val="a"/>
              <w:tabs>
                <w:tab w:val="clear" w:pos="1080"/>
              </w:tabs>
              <w:ind w:left="162" w:right="-43" w:hanging="162"/>
              <w:rPr>
                <w:rFonts w:ascii="Angsana New" w:eastAsia="Cordia New" w:hAnsi="Angsana New" w:cs="Angsana New"/>
                <w:cs/>
              </w:rPr>
            </w:pPr>
            <w:r>
              <w:rPr>
                <w:rFonts w:ascii="Angsana New" w:eastAsia="Cordia New" w:hAnsi="Angsana New" w:cs="Angsana New"/>
                <w:cs/>
              </w:rPr>
              <w:tab/>
              <w:t xml:space="preserve">น้อยกว่า </w:t>
            </w:r>
            <w:r>
              <w:rPr>
                <w:rFonts w:ascii="Angsana New" w:eastAsia="Cordia New" w:hAnsi="Angsana New" w:cs="Angsana New"/>
                <w:lang w:val="en-US"/>
              </w:rPr>
              <w:t>3</w:t>
            </w:r>
            <w:r w:rsidRPr="00E55D53">
              <w:rPr>
                <w:rFonts w:ascii="Angsana New" w:eastAsia="Cordia New" w:hAnsi="Angsana New" w:cs="Angsana New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63C4A" w:rsidRPr="00CE5053" w:rsidRDefault="005155A1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46</w:t>
            </w:r>
          </w:p>
        </w:tc>
        <w:tc>
          <w:tcPr>
            <w:tcW w:w="243" w:type="dxa"/>
          </w:tcPr>
          <w:p w:rsidR="00C63C4A" w:rsidRPr="00CE5053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63C4A" w:rsidRPr="00CE5053" w:rsidRDefault="00C63C4A" w:rsidP="0051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2,</w:t>
            </w:r>
            <w:r w:rsidR="005155A1">
              <w:rPr>
                <w:rFonts w:ascii="Angsana New" w:hAnsi="Angsana New"/>
                <w:sz w:val="30"/>
                <w:szCs w:val="30"/>
                <w:lang w:val="en-GB" w:bidi="ar-SA"/>
              </w:rPr>
              <w:t>046</w:t>
            </w:r>
          </w:p>
        </w:tc>
        <w:tc>
          <w:tcPr>
            <w:tcW w:w="236" w:type="dxa"/>
          </w:tcPr>
          <w:p w:rsidR="00C63C4A" w:rsidRPr="00CE5053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63C4A" w:rsidRPr="00EB6B8F" w:rsidRDefault="00C63C4A" w:rsidP="00F86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241" w:type="dxa"/>
          </w:tcPr>
          <w:p w:rsidR="00C63C4A" w:rsidRPr="00CE5053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63C4A" w:rsidRPr="00EB6B8F" w:rsidRDefault="00C63C4A" w:rsidP="00C63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  <w:r w:rsidRPr="0078462E">
              <w:rPr>
                <w:rFonts w:ascii="Angsana New" w:hAnsi="Angsana New"/>
                <w:sz w:val="30"/>
                <w:szCs w:val="30"/>
                <w:lang w:val="en-GB" w:bidi="ar-SA"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046</w:t>
            </w:r>
          </w:p>
        </w:tc>
      </w:tr>
      <w:tr w:rsidR="000F7CA6" w:rsidRPr="005155A1" w:rsidTr="00911A58">
        <w:tblPrEx>
          <w:tblCellMar>
            <w:top w:w="0" w:type="dxa"/>
            <w:bottom w:w="0" w:type="dxa"/>
          </w:tblCellMar>
        </w:tblPrEx>
        <w:tc>
          <w:tcPr>
            <w:tcW w:w="3780" w:type="dxa"/>
          </w:tcPr>
          <w:p w:rsidR="000F7CA6" w:rsidRPr="00E55D53" w:rsidRDefault="000F7CA6" w:rsidP="000F7CA6">
            <w:pPr>
              <w:pStyle w:val="a"/>
              <w:tabs>
                <w:tab w:val="clear" w:pos="1080"/>
              </w:tabs>
              <w:ind w:right="-43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F7CA6" w:rsidRPr="005155A1" w:rsidRDefault="005155A1" w:rsidP="00BC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5155A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1,</w:t>
            </w:r>
            <w:r w:rsidR="00701859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184,2</w:t>
            </w:r>
            <w:r w:rsidR="00BC6236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32</w:t>
            </w:r>
          </w:p>
        </w:tc>
        <w:tc>
          <w:tcPr>
            <w:tcW w:w="243" w:type="dxa"/>
          </w:tcPr>
          <w:p w:rsidR="000F7CA6" w:rsidRPr="005155A1" w:rsidRDefault="000F7CA6" w:rsidP="000F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F7CA6" w:rsidRPr="005155A1" w:rsidRDefault="005155A1" w:rsidP="000F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5155A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1,209,334</w:t>
            </w:r>
          </w:p>
        </w:tc>
        <w:tc>
          <w:tcPr>
            <w:tcW w:w="236" w:type="dxa"/>
          </w:tcPr>
          <w:p w:rsidR="000F7CA6" w:rsidRPr="005155A1" w:rsidRDefault="000F7CA6" w:rsidP="000F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F7CA6" w:rsidRPr="005155A1" w:rsidRDefault="005155A1" w:rsidP="000F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5155A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953,206</w:t>
            </w:r>
          </w:p>
        </w:tc>
        <w:tc>
          <w:tcPr>
            <w:tcW w:w="241" w:type="dxa"/>
          </w:tcPr>
          <w:p w:rsidR="000F7CA6" w:rsidRPr="005155A1" w:rsidRDefault="000F7CA6" w:rsidP="000F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F7CA6" w:rsidRPr="005155A1" w:rsidRDefault="005155A1" w:rsidP="000F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5155A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998,840</w:t>
            </w:r>
          </w:p>
        </w:tc>
      </w:tr>
      <w:tr w:rsidR="000F7CA6" w:rsidRPr="00E55D53" w:rsidTr="00911A58">
        <w:tblPrEx>
          <w:tblCellMar>
            <w:top w:w="0" w:type="dxa"/>
            <w:bottom w:w="0" w:type="dxa"/>
          </w:tblCellMar>
        </w:tblPrEx>
        <w:tc>
          <w:tcPr>
            <w:tcW w:w="3780" w:type="dxa"/>
          </w:tcPr>
          <w:p w:rsidR="000F7CA6" w:rsidRPr="00E55D53" w:rsidRDefault="000F7CA6" w:rsidP="000F7CA6">
            <w:pPr>
              <w:pStyle w:val="a"/>
              <w:tabs>
                <w:tab w:val="clear" w:pos="1080"/>
              </w:tabs>
              <w:ind w:left="162" w:right="-43" w:hanging="162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F7CA6" w:rsidRPr="00CE5053" w:rsidRDefault="000F7CA6" w:rsidP="000F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:rsidR="000F7CA6" w:rsidRPr="00CE5053" w:rsidRDefault="000F7CA6" w:rsidP="000F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F7CA6" w:rsidRPr="00CE5053" w:rsidRDefault="000F7CA6" w:rsidP="000F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0F7CA6" w:rsidRPr="00CE5053" w:rsidRDefault="000F7CA6" w:rsidP="000F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F7CA6" w:rsidRPr="00EB6B8F" w:rsidRDefault="000F7CA6" w:rsidP="000F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:rsidR="000F7CA6" w:rsidRPr="00CE5053" w:rsidRDefault="000F7CA6" w:rsidP="000F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F7CA6" w:rsidRPr="00EB6B8F" w:rsidRDefault="000F7CA6" w:rsidP="000F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7CA6" w:rsidRPr="00E55D53" w:rsidTr="00087D28">
        <w:tblPrEx>
          <w:tblCellMar>
            <w:top w:w="0" w:type="dxa"/>
            <w:bottom w:w="0" w:type="dxa"/>
          </w:tblCellMar>
        </w:tblPrEx>
        <w:tc>
          <w:tcPr>
            <w:tcW w:w="3780" w:type="dxa"/>
          </w:tcPr>
          <w:p w:rsidR="000F7CA6" w:rsidRPr="00E55D53" w:rsidRDefault="00D53A6F" w:rsidP="000F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F7CA6" w:rsidRPr="00CE5053" w:rsidRDefault="005155A1" w:rsidP="00BC6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1,</w:t>
            </w:r>
            <w:r w:rsidR="00701859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771,</w:t>
            </w:r>
            <w:r w:rsidR="00BC6236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872</w:t>
            </w:r>
          </w:p>
        </w:tc>
        <w:tc>
          <w:tcPr>
            <w:tcW w:w="243" w:type="dxa"/>
          </w:tcPr>
          <w:p w:rsidR="000F7CA6" w:rsidRPr="00CE5053" w:rsidRDefault="000F7CA6" w:rsidP="000F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F7CA6" w:rsidRPr="00CE5053" w:rsidRDefault="000F7CA6" w:rsidP="000F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2,091,939</w:t>
            </w:r>
          </w:p>
        </w:tc>
        <w:tc>
          <w:tcPr>
            <w:tcW w:w="236" w:type="dxa"/>
          </w:tcPr>
          <w:p w:rsidR="000F7CA6" w:rsidRPr="00CE5053" w:rsidRDefault="000F7CA6" w:rsidP="000F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F7CA6" w:rsidRPr="0078462E" w:rsidRDefault="005155A1" w:rsidP="000F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1,504,702</w:t>
            </w:r>
          </w:p>
        </w:tc>
        <w:tc>
          <w:tcPr>
            <w:tcW w:w="241" w:type="dxa"/>
          </w:tcPr>
          <w:p w:rsidR="000F7CA6" w:rsidRPr="00CE5053" w:rsidRDefault="000F7CA6" w:rsidP="000F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F7CA6" w:rsidRPr="0078462E" w:rsidRDefault="000F7CA6" w:rsidP="000F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78462E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1,851,248</w:t>
            </w:r>
          </w:p>
        </w:tc>
      </w:tr>
    </w:tbl>
    <w:p w:rsidR="00507B50" w:rsidRPr="00F90454" w:rsidRDefault="00507B50" w:rsidP="003A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both"/>
        <w:rPr>
          <w:rFonts w:ascii="Angsana New" w:hAnsi="Angsana New"/>
          <w:sz w:val="30"/>
          <w:szCs w:val="30"/>
        </w:rPr>
      </w:pPr>
    </w:p>
    <w:p w:rsidR="0047462A" w:rsidRPr="00E55D53" w:rsidRDefault="0047462A" w:rsidP="003A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both"/>
        <w:rPr>
          <w:rFonts w:ascii="Angsana New" w:hAnsi="Angsana New"/>
          <w:sz w:val="30"/>
          <w:szCs w:val="30"/>
        </w:rPr>
      </w:pPr>
      <w:r w:rsidRPr="00E55D53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โดยปกติระยะเวลาการให้สินเชื่อแก่ลูกค้าของกลุ่มบริษัทมีระยะเวลาตั้งแต่</w:t>
      </w:r>
      <w:r w:rsidR="008A0698">
        <w:rPr>
          <w:rFonts w:ascii="Angsana New" w:hAnsi="Angsana New" w:hint="cs"/>
          <w:sz w:val="30"/>
          <w:szCs w:val="30"/>
          <w:cs/>
        </w:rPr>
        <w:t xml:space="preserve"> </w:t>
      </w:r>
      <w:r w:rsidR="0045361C">
        <w:rPr>
          <w:rFonts w:ascii="Angsana New" w:hAnsi="Angsana New"/>
          <w:sz w:val="30"/>
          <w:szCs w:val="30"/>
        </w:rPr>
        <w:t>30</w:t>
      </w:r>
      <w:r w:rsidR="00D03BAB">
        <w:rPr>
          <w:rFonts w:ascii="Angsana New" w:hAnsi="Angsana New" w:hint="cs"/>
          <w:sz w:val="30"/>
          <w:szCs w:val="30"/>
          <w:cs/>
        </w:rPr>
        <w:t xml:space="preserve"> </w:t>
      </w:r>
      <w:r w:rsidRPr="00E55D53">
        <w:rPr>
          <w:rFonts w:ascii="Angsana New" w:hAnsi="Angsana New"/>
          <w:sz w:val="30"/>
          <w:szCs w:val="30"/>
          <w:cs/>
        </w:rPr>
        <w:t>วันถึง</w:t>
      </w:r>
      <w:r w:rsidR="008A0698">
        <w:rPr>
          <w:rFonts w:ascii="Angsana New" w:hAnsi="Angsana New" w:hint="cs"/>
          <w:sz w:val="30"/>
          <w:szCs w:val="30"/>
          <w:cs/>
        </w:rPr>
        <w:t xml:space="preserve"> </w:t>
      </w:r>
      <w:r w:rsidR="0045361C">
        <w:rPr>
          <w:rFonts w:ascii="Angsana New" w:hAnsi="Angsana New"/>
          <w:sz w:val="30"/>
          <w:szCs w:val="30"/>
        </w:rPr>
        <w:t>120</w:t>
      </w:r>
      <w:r w:rsidRPr="00E55D53">
        <w:rPr>
          <w:rFonts w:ascii="Angsana New" w:hAnsi="Angsana New"/>
          <w:sz w:val="30"/>
          <w:szCs w:val="30"/>
          <w:cs/>
        </w:rPr>
        <w:t xml:space="preserve"> วัน</w:t>
      </w:r>
    </w:p>
    <w:p w:rsidR="00F6554E" w:rsidRPr="00366F87" w:rsidRDefault="00F6554E" w:rsidP="003A7E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b/>
          <w:sz w:val="24"/>
          <w:szCs w:val="24"/>
        </w:rPr>
      </w:pPr>
    </w:p>
    <w:p w:rsidR="00DA37B0" w:rsidRPr="00E55D53" w:rsidRDefault="00DA37B0" w:rsidP="003A7E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E55D53">
        <w:rPr>
          <w:rFonts w:ascii="Angsana New" w:hAnsi="Angsana New"/>
          <w:b/>
          <w:sz w:val="30"/>
          <w:szCs w:val="30"/>
          <w:cs/>
        </w:rPr>
        <w:t>ยอดลูกหนี้การค้า ณ วันที่</w:t>
      </w:r>
      <w:r w:rsidR="008A0698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45361C">
        <w:rPr>
          <w:rFonts w:ascii="Angsana New" w:hAnsi="Angsana New"/>
          <w:sz w:val="30"/>
          <w:szCs w:val="30"/>
        </w:rPr>
        <w:t>30</w:t>
      </w:r>
      <w:r w:rsidRPr="00E55D53">
        <w:rPr>
          <w:rFonts w:ascii="Angsana New" w:hAnsi="Angsana New"/>
          <w:bCs/>
          <w:sz w:val="30"/>
          <w:szCs w:val="30"/>
        </w:rPr>
        <w:t xml:space="preserve"> </w:t>
      </w:r>
      <w:r w:rsidRPr="00E55D53">
        <w:rPr>
          <w:rFonts w:ascii="Angsana New" w:hAnsi="Angsana New"/>
          <w:b/>
          <w:sz w:val="30"/>
          <w:szCs w:val="30"/>
          <w:cs/>
        </w:rPr>
        <w:t>กันยายน</w:t>
      </w:r>
      <w:r w:rsidRPr="00E55D53">
        <w:rPr>
          <w:rFonts w:ascii="Angsana New" w:hAnsi="Angsana New"/>
          <w:bCs/>
          <w:sz w:val="30"/>
          <w:szCs w:val="30"/>
          <w:cs/>
        </w:rPr>
        <w:t xml:space="preserve"> </w:t>
      </w:r>
      <w:r w:rsidRPr="00E55D53">
        <w:rPr>
          <w:rFonts w:ascii="Angsana New" w:hAnsi="Angsana New"/>
          <w:b/>
          <w:sz w:val="30"/>
          <w:szCs w:val="30"/>
          <w:cs/>
        </w:rPr>
        <w:t>จัดตามประเภทสกุลเงินตราได้ดังนี้</w:t>
      </w:r>
    </w:p>
    <w:p w:rsidR="00DA37B0" w:rsidRPr="00F90454" w:rsidRDefault="00DA37B0" w:rsidP="003A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1E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DA37B0" w:rsidRPr="00E55D53" w:rsidTr="00A75840">
        <w:tc>
          <w:tcPr>
            <w:tcW w:w="3780" w:type="dxa"/>
            <w:shd w:val="clear" w:color="auto" w:fill="auto"/>
          </w:tcPr>
          <w:p w:rsidR="00DA37B0" w:rsidRPr="00E55D53" w:rsidRDefault="00DA37B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DA37B0" w:rsidRPr="00E55D53" w:rsidRDefault="00DA37B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55D5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DA37B0" w:rsidRPr="00E55D53" w:rsidRDefault="00DA37B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DA37B0" w:rsidRPr="00E55D53" w:rsidRDefault="00DA37B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55D5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3D68" w:rsidRPr="00E55D53" w:rsidTr="00A75840">
        <w:tc>
          <w:tcPr>
            <w:tcW w:w="3780" w:type="dxa"/>
            <w:shd w:val="clear" w:color="auto" w:fill="auto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</w:rPr>
              <w:t>25</w:t>
            </w:r>
            <w:r w:rsidR="00FD075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</w:rPr>
              <w:t>255</w:t>
            </w:r>
            <w:r w:rsidR="00FD075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</w:rPr>
              <w:t>25</w:t>
            </w:r>
            <w:r w:rsidR="00FD075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</w:rPr>
              <w:t>255</w:t>
            </w:r>
            <w:r w:rsidR="00FD0756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FA3D68" w:rsidRPr="00E55D53" w:rsidTr="00A75840">
        <w:tc>
          <w:tcPr>
            <w:tcW w:w="3780" w:type="dxa"/>
            <w:shd w:val="clear" w:color="auto" w:fill="auto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55D5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0756" w:rsidRPr="00E55D53" w:rsidTr="00A75840">
        <w:tc>
          <w:tcPr>
            <w:tcW w:w="3780" w:type="dxa"/>
            <w:shd w:val="clear" w:color="auto" w:fill="auto"/>
          </w:tcPr>
          <w:p w:rsidR="00FD0756" w:rsidRPr="00E55D53" w:rsidRDefault="00FD0756" w:rsidP="00FD075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สกุลเงินบาท</w:t>
            </w:r>
            <w:r w:rsidRPr="00E55D5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:rsidR="00FD0756" w:rsidRPr="00CF783D" w:rsidRDefault="00F8639C" w:rsidP="00D53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 w:hint="cs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1,0</w:t>
            </w:r>
            <w:r w:rsidR="00701859">
              <w:rPr>
                <w:rFonts w:ascii="Angsana New" w:hAnsi="Angsana New"/>
                <w:sz w:val="30"/>
                <w:szCs w:val="30"/>
                <w:lang w:val="en-GB"/>
              </w:rPr>
              <w:t>32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D53A6F">
              <w:rPr>
                <w:rFonts w:ascii="Angsana New" w:hAnsi="Angsana New"/>
                <w:sz w:val="30"/>
                <w:szCs w:val="30"/>
                <w:lang w:val="en-GB"/>
              </w:rPr>
              <w:t>076</w:t>
            </w:r>
          </w:p>
        </w:tc>
        <w:tc>
          <w:tcPr>
            <w:tcW w:w="270" w:type="dxa"/>
            <w:shd w:val="clear" w:color="auto" w:fill="auto"/>
          </w:tcPr>
          <w:p w:rsidR="00FD0756" w:rsidRPr="00CF783D" w:rsidRDefault="00FD0756" w:rsidP="00FD0756">
            <w:pPr>
              <w:pStyle w:val="acctfourfigures"/>
              <w:tabs>
                <w:tab w:val="decimal" w:pos="954"/>
              </w:tabs>
              <w:spacing w:line="240" w:lineRule="atLeast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D0756" w:rsidRPr="00CF783D" w:rsidRDefault="00FD0756" w:rsidP="00F86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 w:hint="cs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060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247</w:t>
            </w:r>
          </w:p>
        </w:tc>
        <w:tc>
          <w:tcPr>
            <w:tcW w:w="270" w:type="dxa"/>
            <w:shd w:val="clear" w:color="auto" w:fill="auto"/>
          </w:tcPr>
          <w:p w:rsidR="00FD0756" w:rsidRPr="00CF783D" w:rsidRDefault="00FD0756" w:rsidP="00FD0756">
            <w:pPr>
              <w:pStyle w:val="acctfourfigures"/>
              <w:tabs>
                <w:tab w:val="decimal" w:pos="954"/>
              </w:tabs>
              <w:spacing w:line="240" w:lineRule="atLeast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D0756" w:rsidRPr="0078462E" w:rsidRDefault="00F8639C" w:rsidP="00523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913,272</w:t>
            </w:r>
          </w:p>
        </w:tc>
        <w:tc>
          <w:tcPr>
            <w:tcW w:w="270" w:type="dxa"/>
            <w:shd w:val="clear" w:color="auto" w:fill="auto"/>
          </w:tcPr>
          <w:p w:rsidR="00FD0756" w:rsidRPr="00CF783D" w:rsidRDefault="00FD0756" w:rsidP="00FD0756">
            <w:pPr>
              <w:pStyle w:val="acctfourfigures"/>
              <w:tabs>
                <w:tab w:val="decimal" w:pos="954"/>
              </w:tabs>
              <w:spacing w:line="240" w:lineRule="atLeast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D0756" w:rsidRPr="0078462E" w:rsidRDefault="00FD0756" w:rsidP="00F86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8462E">
              <w:rPr>
                <w:rFonts w:ascii="Angsana New" w:hAnsi="Angsana New"/>
                <w:sz w:val="30"/>
                <w:szCs w:val="30"/>
                <w:lang w:val="en-GB" w:bidi="ar-SA"/>
              </w:rPr>
              <w:t>942,837</w:t>
            </w:r>
          </w:p>
        </w:tc>
      </w:tr>
      <w:tr w:rsidR="00FD0756" w:rsidRPr="00E55D53" w:rsidTr="00C21204">
        <w:tc>
          <w:tcPr>
            <w:tcW w:w="3780" w:type="dxa"/>
            <w:shd w:val="clear" w:color="auto" w:fill="auto"/>
          </w:tcPr>
          <w:p w:rsidR="00FD0756" w:rsidRPr="00E55D53" w:rsidRDefault="00FD0756" w:rsidP="00FD075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shd w:val="clear" w:color="auto" w:fill="auto"/>
          </w:tcPr>
          <w:p w:rsidR="00FD0756" w:rsidRPr="00CF783D" w:rsidRDefault="00F8639C" w:rsidP="00FD0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406,638</w:t>
            </w:r>
          </w:p>
        </w:tc>
        <w:tc>
          <w:tcPr>
            <w:tcW w:w="270" w:type="dxa"/>
            <w:shd w:val="clear" w:color="auto" w:fill="auto"/>
          </w:tcPr>
          <w:p w:rsidR="00FD0756" w:rsidRPr="00CF783D" w:rsidRDefault="00FD0756" w:rsidP="00FD0756">
            <w:pPr>
              <w:pStyle w:val="acctfourfigures"/>
              <w:tabs>
                <w:tab w:val="decimal" w:pos="954"/>
              </w:tabs>
              <w:spacing w:line="240" w:lineRule="atLeast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D0756" w:rsidRPr="00CF783D" w:rsidRDefault="00FD0756" w:rsidP="00FD0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648,937</w:t>
            </w:r>
          </w:p>
        </w:tc>
        <w:tc>
          <w:tcPr>
            <w:tcW w:w="270" w:type="dxa"/>
            <w:shd w:val="clear" w:color="auto" w:fill="auto"/>
          </w:tcPr>
          <w:p w:rsidR="00FD0756" w:rsidRPr="00CF783D" w:rsidRDefault="00FD0756" w:rsidP="00FD0756">
            <w:pPr>
              <w:pStyle w:val="acctfourfigures"/>
              <w:tabs>
                <w:tab w:val="decimal" w:pos="954"/>
              </w:tabs>
              <w:spacing w:line="240" w:lineRule="atLeast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D0756" w:rsidRPr="0078462E" w:rsidRDefault="00F8639C" w:rsidP="00523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406,638</w:t>
            </w:r>
          </w:p>
        </w:tc>
        <w:tc>
          <w:tcPr>
            <w:tcW w:w="270" w:type="dxa"/>
            <w:shd w:val="clear" w:color="auto" w:fill="auto"/>
          </w:tcPr>
          <w:p w:rsidR="00FD0756" w:rsidRPr="00CF783D" w:rsidRDefault="00FD0756" w:rsidP="00FD0756">
            <w:pPr>
              <w:pStyle w:val="acctfourfigures"/>
              <w:tabs>
                <w:tab w:val="decimal" w:pos="954"/>
              </w:tabs>
              <w:spacing w:line="240" w:lineRule="atLeast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D0756" w:rsidRPr="0078462E" w:rsidRDefault="00FD0756" w:rsidP="00F86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8462E">
              <w:rPr>
                <w:rFonts w:ascii="Angsana New" w:hAnsi="Angsana New"/>
                <w:sz w:val="30"/>
                <w:szCs w:val="30"/>
                <w:lang w:val="en-GB" w:bidi="ar-SA"/>
              </w:rPr>
              <w:t>648,937</w:t>
            </w:r>
          </w:p>
        </w:tc>
      </w:tr>
      <w:tr w:rsidR="00FD0756" w:rsidRPr="00E55D53" w:rsidTr="00C21204">
        <w:tc>
          <w:tcPr>
            <w:tcW w:w="3780" w:type="dxa"/>
            <w:shd w:val="clear" w:color="auto" w:fill="auto"/>
          </w:tcPr>
          <w:p w:rsidR="00FD0756" w:rsidRPr="00E55D53" w:rsidRDefault="00FD0756" w:rsidP="00FD075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สกุลเงินเยน</w:t>
            </w:r>
          </w:p>
        </w:tc>
        <w:tc>
          <w:tcPr>
            <w:tcW w:w="1170" w:type="dxa"/>
            <w:shd w:val="clear" w:color="auto" w:fill="auto"/>
          </w:tcPr>
          <w:p w:rsidR="00FD0756" w:rsidRPr="00CF783D" w:rsidRDefault="00F8639C" w:rsidP="00D85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33</w:t>
            </w:r>
            <w:r w:rsidR="00D856D4">
              <w:rPr>
                <w:rFonts w:ascii="Angsana New" w:hAnsi="Angsana New"/>
                <w:sz w:val="30"/>
                <w:szCs w:val="30"/>
                <w:lang w:val="en-GB" w:bidi="ar-SA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,158</w:t>
            </w:r>
          </w:p>
        </w:tc>
        <w:tc>
          <w:tcPr>
            <w:tcW w:w="270" w:type="dxa"/>
            <w:shd w:val="clear" w:color="auto" w:fill="auto"/>
          </w:tcPr>
          <w:p w:rsidR="00FD0756" w:rsidRPr="00CF783D" w:rsidRDefault="00FD0756" w:rsidP="00FD0756">
            <w:pPr>
              <w:pStyle w:val="acctfourfigures"/>
              <w:tabs>
                <w:tab w:val="decimal" w:pos="954"/>
              </w:tabs>
              <w:spacing w:line="240" w:lineRule="atLeast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D0756" w:rsidRPr="00CF783D" w:rsidRDefault="00FD0756" w:rsidP="00FD0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379,749</w:t>
            </w:r>
          </w:p>
        </w:tc>
        <w:tc>
          <w:tcPr>
            <w:tcW w:w="270" w:type="dxa"/>
            <w:shd w:val="clear" w:color="auto" w:fill="auto"/>
          </w:tcPr>
          <w:p w:rsidR="00FD0756" w:rsidRPr="00CF783D" w:rsidRDefault="00FD0756" w:rsidP="00FD0756">
            <w:pPr>
              <w:pStyle w:val="acctfourfigures"/>
              <w:tabs>
                <w:tab w:val="decimal" w:pos="954"/>
              </w:tabs>
              <w:spacing w:line="240" w:lineRule="atLeast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D0756" w:rsidRPr="0078462E" w:rsidRDefault="00F8639C" w:rsidP="00523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184,792</w:t>
            </w:r>
          </w:p>
        </w:tc>
        <w:tc>
          <w:tcPr>
            <w:tcW w:w="270" w:type="dxa"/>
            <w:shd w:val="clear" w:color="auto" w:fill="auto"/>
          </w:tcPr>
          <w:p w:rsidR="00FD0756" w:rsidRPr="00CF783D" w:rsidRDefault="00FD0756" w:rsidP="00FD0756">
            <w:pPr>
              <w:pStyle w:val="acctfourfigures"/>
              <w:tabs>
                <w:tab w:val="decimal" w:pos="954"/>
              </w:tabs>
              <w:spacing w:line="240" w:lineRule="atLeast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D0756" w:rsidRPr="0078462E" w:rsidRDefault="00FD0756" w:rsidP="00F86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8462E">
              <w:rPr>
                <w:rFonts w:ascii="Angsana New" w:hAnsi="Angsana New"/>
                <w:sz w:val="30"/>
                <w:szCs w:val="30"/>
                <w:lang w:val="en-GB" w:bidi="ar-SA"/>
              </w:rPr>
              <w:t>256,468</w:t>
            </w:r>
          </w:p>
        </w:tc>
      </w:tr>
      <w:tr w:rsidR="00F8639C" w:rsidRPr="00E55D53" w:rsidTr="00C21204">
        <w:tc>
          <w:tcPr>
            <w:tcW w:w="3780" w:type="dxa"/>
            <w:shd w:val="clear" w:color="auto" w:fill="auto"/>
          </w:tcPr>
          <w:p w:rsidR="00F8639C" w:rsidRPr="00E55D53" w:rsidRDefault="00F8639C" w:rsidP="00F8639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F8639C" w:rsidRPr="0078462E" w:rsidRDefault="00F8639C" w:rsidP="00F86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8639C" w:rsidRPr="00CF783D" w:rsidRDefault="00F8639C" w:rsidP="00F8639C">
            <w:pPr>
              <w:pStyle w:val="acctfourfigures"/>
              <w:tabs>
                <w:tab w:val="decimal" w:pos="954"/>
              </w:tabs>
              <w:spacing w:line="240" w:lineRule="atLeast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F8639C" w:rsidRPr="00CF783D" w:rsidRDefault="00F8639C" w:rsidP="00F86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3,006</w:t>
            </w:r>
          </w:p>
        </w:tc>
        <w:tc>
          <w:tcPr>
            <w:tcW w:w="270" w:type="dxa"/>
            <w:shd w:val="clear" w:color="auto" w:fill="auto"/>
          </w:tcPr>
          <w:p w:rsidR="00F8639C" w:rsidRPr="007E3666" w:rsidRDefault="00F8639C" w:rsidP="00F86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83"/>
              </w:tabs>
              <w:spacing w:line="240" w:lineRule="auto"/>
              <w:ind w:left="-60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F8639C" w:rsidRPr="0078462E" w:rsidRDefault="00F8639C" w:rsidP="00F86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8639C" w:rsidRPr="00CF783D" w:rsidRDefault="00F8639C" w:rsidP="00F8639C">
            <w:pPr>
              <w:pStyle w:val="acctfourfigures"/>
              <w:tabs>
                <w:tab w:val="decimal" w:pos="954"/>
              </w:tabs>
              <w:spacing w:line="240" w:lineRule="atLeast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F8639C" w:rsidRPr="0078462E" w:rsidRDefault="00F8639C" w:rsidP="00F86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8462E">
              <w:rPr>
                <w:rFonts w:ascii="Angsana New" w:hAnsi="Angsana New"/>
                <w:sz w:val="30"/>
                <w:szCs w:val="30"/>
                <w:lang w:val="en-GB" w:bidi="ar-SA"/>
              </w:rPr>
              <w:t>3,006</w:t>
            </w:r>
          </w:p>
        </w:tc>
      </w:tr>
      <w:tr w:rsidR="00FD0756" w:rsidRPr="00E55D53" w:rsidTr="00A75840">
        <w:tc>
          <w:tcPr>
            <w:tcW w:w="3780" w:type="dxa"/>
            <w:shd w:val="clear" w:color="auto" w:fill="auto"/>
          </w:tcPr>
          <w:p w:rsidR="00FD0756" w:rsidRPr="00E55D53" w:rsidRDefault="00FD0756" w:rsidP="00FD075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D0756" w:rsidRPr="00CF783D" w:rsidRDefault="00F8639C" w:rsidP="00D53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</w:t>
            </w:r>
            <w:r w:rsidR="0070185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771,</w:t>
            </w:r>
            <w:r w:rsidR="00D53A6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872</w:t>
            </w:r>
          </w:p>
        </w:tc>
        <w:tc>
          <w:tcPr>
            <w:tcW w:w="270" w:type="dxa"/>
            <w:shd w:val="clear" w:color="auto" w:fill="auto"/>
          </w:tcPr>
          <w:p w:rsidR="00FD0756" w:rsidRPr="00CF783D" w:rsidRDefault="00FD0756" w:rsidP="00FD0756">
            <w:pPr>
              <w:pStyle w:val="acctfourfigures"/>
              <w:tabs>
                <w:tab w:val="decimal" w:pos="954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D0756" w:rsidRPr="00CF783D" w:rsidRDefault="00FD0756" w:rsidP="00FD0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091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939</w:t>
            </w:r>
          </w:p>
        </w:tc>
        <w:tc>
          <w:tcPr>
            <w:tcW w:w="270" w:type="dxa"/>
            <w:shd w:val="clear" w:color="auto" w:fill="auto"/>
          </w:tcPr>
          <w:p w:rsidR="00FD0756" w:rsidRPr="00CF783D" w:rsidRDefault="00FD0756" w:rsidP="00FD0756">
            <w:pPr>
              <w:pStyle w:val="acctfourfigures"/>
              <w:tabs>
                <w:tab w:val="decimal" w:pos="954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D0756" w:rsidRPr="0078462E" w:rsidRDefault="00F8639C" w:rsidP="00F86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1,504,702</w:t>
            </w:r>
          </w:p>
        </w:tc>
        <w:tc>
          <w:tcPr>
            <w:tcW w:w="270" w:type="dxa"/>
            <w:shd w:val="clear" w:color="auto" w:fill="auto"/>
          </w:tcPr>
          <w:p w:rsidR="00FD0756" w:rsidRPr="00CF783D" w:rsidRDefault="00FD0756" w:rsidP="00FD0756">
            <w:pPr>
              <w:pStyle w:val="acctfourfigures"/>
              <w:tabs>
                <w:tab w:val="decimal" w:pos="954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D0756" w:rsidRPr="0078462E" w:rsidRDefault="00FD0756" w:rsidP="00F86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78462E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1,851,248</w:t>
            </w:r>
          </w:p>
        </w:tc>
      </w:tr>
    </w:tbl>
    <w:p w:rsidR="00087D28" w:rsidRDefault="00087D28" w:rsidP="00553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537B6" w:rsidRDefault="001B6F61" w:rsidP="00553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BE3DEC"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5537B6" w:rsidRPr="00B779EC">
        <w:rPr>
          <w:rFonts w:ascii="Angsana New" w:hAnsi="Angsana New"/>
          <w:b/>
          <w:bCs/>
          <w:sz w:val="30"/>
          <w:szCs w:val="30"/>
          <w:cs/>
        </w:rPr>
        <w:tab/>
      </w:r>
      <w:r w:rsidR="00064B81" w:rsidRPr="00654C3B">
        <w:rPr>
          <w:rFonts w:ascii="Angsana New" w:hAnsi="Angsana New"/>
          <w:b/>
          <w:bCs/>
          <w:sz w:val="30"/>
          <w:szCs w:val="30"/>
          <w:cs/>
        </w:rPr>
        <w:t>ลูกหนี้อื่น</w:t>
      </w:r>
    </w:p>
    <w:p w:rsidR="0071476B" w:rsidRDefault="0071476B" w:rsidP="007147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/>
      </w:tblPr>
      <w:tblGrid>
        <w:gridCol w:w="2700"/>
        <w:gridCol w:w="1080"/>
        <w:gridCol w:w="1176"/>
        <w:gridCol w:w="270"/>
        <w:gridCol w:w="1170"/>
        <w:gridCol w:w="270"/>
        <w:gridCol w:w="1152"/>
        <w:gridCol w:w="288"/>
        <w:gridCol w:w="1164"/>
      </w:tblGrid>
      <w:tr w:rsidR="0071476B" w:rsidRPr="00695C4A" w:rsidTr="0067302F">
        <w:trPr>
          <w:cantSplit/>
        </w:trPr>
        <w:tc>
          <w:tcPr>
            <w:tcW w:w="2700" w:type="dxa"/>
          </w:tcPr>
          <w:p w:rsidR="0071476B" w:rsidRPr="00695C4A" w:rsidRDefault="0071476B" w:rsidP="00771774">
            <w:pPr>
              <w:pStyle w:val="Heading5"/>
              <w:spacing w:line="240" w:lineRule="auto"/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1476B" w:rsidRPr="00DB0B03" w:rsidRDefault="0071476B" w:rsidP="00771774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16" w:type="dxa"/>
            <w:gridSpan w:val="3"/>
          </w:tcPr>
          <w:p w:rsidR="0071476B" w:rsidRPr="00695C4A" w:rsidRDefault="0071476B" w:rsidP="00771774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5C4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71476B" w:rsidRPr="00695C4A" w:rsidRDefault="0071476B" w:rsidP="00771774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4" w:type="dxa"/>
            <w:gridSpan w:val="3"/>
          </w:tcPr>
          <w:p w:rsidR="0071476B" w:rsidRPr="00695C4A" w:rsidRDefault="0071476B" w:rsidP="00771774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95C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476B" w:rsidRPr="00695C4A" w:rsidTr="0067302F">
        <w:trPr>
          <w:cantSplit/>
        </w:trPr>
        <w:tc>
          <w:tcPr>
            <w:tcW w:w="2700" w:type="dxa"/>
          </w:tcPr>
          <w:p w:rsidR="0071476B" w:rsidRPr="00695C4A" w:rsidRDefault="0071476B" w:rsidP="00771774">
            <w:pPr>
              <w:pStyle w:val="Heading5"/>
              <w:spacing w:line="240" w:lineRule="auto"/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1476B" w:rsidRPr="00DB0B03" w:rsidRDefault="0071476B" w:rsidP="0077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6" w:type="dxa"/>
          </w:tcPr>
          <w:p w:rsidR="0071476B" w:rsidRPr="0053390D" w:rsidRDefault="0071476B" w:rsidP="0077177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390D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Pr="0053390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71476B" w:rsidRPr="0053390D" w:rsidRDefault="0071476B" w:rsidP="0077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1476B" w:rsidRPr="0053390D" w:rsidRDefault="0071476B" w:rsidP="0077177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90D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Pr="0053390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71476B" w:rsidRPr="0053390D" w:rsidRDefault="0071476B" w:rsidP="00771774">
            <w:pPr>
              <w:pStyle w:val="3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71476B" w:rsidRPr="0053390D" w:rsidRDefault="0071476B" w:rsidP="0077177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390D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Pr="0053390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8" w:type="dxa"/>
          </w:tcPr>
          <w:p w:rsidR="0071476B" w:rsidRPr="0053390D" w:rsidRDefault="0071476B" w:rsidP="0077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:rsidR="0071476B" w:rsidRPr="0053390D" w:rsidRDefault="0071476B" w:rsidP="0077177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90D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Pr="0053390D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1476B" w:rsidRPr="00695C4A" w:rsidTr="0067302F">
        <w:trPr>
          <w:cantSplit/>
        </w:trPr>
        <w:tc>
          <w:tcPr>
            <w:tcW w:w="2700" w:type="dxa"/>
          </w:tcPr>
          <w:p w:rsidR="0071476B" w:rsidRPr="00695C4A" w:rsidRDefault="0071476B" w:rsidP="00771774">
            <w:pPr>
              <w:pStyle w:val="Heading5"/>
              <w:spacing w:line="240" w:lineRule="auto"/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1476B" w:rsidRPr="00DB0B03" w:rsidRDefault="0071476B" w:rsidP="00771774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490" w:type="dxa"/>
            <w:gridSpan w:val="7"/>
          </w:tcPr>
          <w:p w:rsidR="0071476B" w:rsidRPr="00695C4A" w:rsidRDefault="0071476B" w:rsidP="00771774">
            <w:pPr>
              <w:pStyle w:val="3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95C4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1476B" w:rsidRPr="00695C4A" w:rsidTr="0067302F">
        <w:trPr>
          <w:cantSplit/>
        </w:trPr>
        <w:tc>
          <w:tcPr>
            <w:tcW w:w="2700" w:type="dxa"/>
          </w:tcPr>
          <w:p w:rsidR="0071476B" w:rsidRPr="00534FBA" w:rsidRDefault="0071476B" w:rsidP="00771774">
            <w:pPr>
              <w:pStyle w:val="Heading5"/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4FBA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:rsidR="0071476B" w:rsidRPr="00DB0B03" w:rsidRDefault="0071476B" w:rsidP="0077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6" w:type="dxa"/>
          </w:tcPr>
          <w:p w:rsidR="0071476B" w:rsidRPr="009E4AD7" w:rsidRDefault="0071476B" w:rsidP="0077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27,176</w:t>
            </w:r>
          </w:p>
        </w:tc>
        <w:tc>
          <w:tcPr>
            <w:tcW w:w="270" w:type="dxa"/>
          </w:tcPr>
          <w:p w:rsidR="0071476B" w:rsidRPr="002C4491" w:rsidRDefault="0071476B" w:rsidP="00771774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1476B" w:rsidRPr="009E4AD7" w:rsidRDefault="0071476B" w:rsidP="0077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6,014</w:t>
            </w:r>
          </w:p>
        </w:tc>
        <w:tc>
          <w:tcPr>
            <w:tcW w:w="270" w:type="dxa"/>
          </w:tcPr>
          <w:p w:rsidR="0071476B" w:rsidRPr="002C4491" w:rsidRDefault="0071476B" w:rsidP="00771774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71476B" w:rsidRPr="009E4AD7" w:rsidRDefault="0071476B" w:rsidP="0077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27,176</w:t>
            </w:r>
          </w:p>
        </w:tc>
        <w:tc>
          <w:tcPr>
            <w:tcW w:w="288" w:type="dxa"/>
          </w:tcPr>
          <w:p w:rsidR="0071476B" w:rsidRPr="002C4491" w:rsidRDefault="0071476B" w:rsidP="00771774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4" w:type="dxa"/>
          </w:tcPr>
          <w:p w:rsidR="0071476B" w:rsidRPr="009E4AD7" w:rsidRDefault="0071476B" w:rsidP="0077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6,050</w:t>
            </w:r>
          </w:p>
        </w:tc>
      </w:tr>
      <w:tr w:rsidR="0071476B" w:rsidRPr="00695C4A" w:rsidTr="0067302F">
        <w:trPr>
          <w:cantSplit/>
        </w:trPr>
        <w:tc>
          <w:tcPr>
            <w:tcW w:w="2700" w:type="dxa"/>
          </w:tcPr>
          <w:p w:rsidR="0071476B" w:rsidRPr="00C93410" w:rsidRDefault="0071476B" w:rsidP="00771774">
            <w:pPr>
              <w:pStyle w:val="Heading5"/>
              <w:spacing w:line="240" w:lineRule="auto"/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1476B" w:rsidRPr="00DB0B03" w:rsidRDefault="0071476B" w:rsidP="0077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:rsidR="0071476B" w:rsidRDefault="0071476B" w:rsidP="0077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1476B" w:rsidRPr="002C4491" w:rsidRDefault="0071476B" w:rsidP="00771774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1476B" w:rsidRDefault="0071476B" w:rsidP="0077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1476B" w:rsidRPr="002C4491" w:rsidRDefault="0071476B" w:rsidP="00771774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71476B" w:rsidRDefault="0071476B" w:rsidP="0077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71476B" w:rsidRPr="002C4491" w:rsidRDefault="0071476B" w:rsidP="00771774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4" w:type="dxa"/>
          </w:tcPr>
          <w:p w:rsidR="0071476B" w:rsidRDefault="0071476B" w:rsidP="0077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476B" w:rsidRPr="00695C4A" w:rsidTr="0067302F">
        <w:trPr>
          <w:cantSplit/>
        </w:trPr>
        <w:tc>
          <w:tcPr>
            <w:tcW w:w="2700" w:type="dxa"/>
          </w:tcPr>
          <w:p w:rsidR="0071476B" w:rsidRPr="00DE04DF" w:rsidRDefault="0071476B" w:rsidP="00771774">
            <w:pPr>
              <w:pStyle w:val="Heading5"/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</w:rPr>
            </w:pPr>
            <w:r w:rsidRPr="00DE04DF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</w:t>
            </w:r>
            <w:r w:rsidR="008F3C80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</w:tc>
        <w:tc>
          <w:tcPr>
            <w:tcW w:w="1080" w:type="dxa"/>
          </w:tcPr>
          <w:p w:rsidR="0071476B" w:rsidRPr="00DE04DF" w:rsidRDefault="0071476B" w:rsidP="0077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:rsidR="0071476B" w:rsidRPr="00DE04DF" w:rsidRDefault="0071476B" w:rsidP="0067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2" w:hanging="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1476B" w:rsidRPr="00DE04DF" w:rsidRDefault="0071476B" w:rsidP="00771774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1476B" w:rsidRPr="00DE04DF" w:rsidRDefault="0071476B" w:rsidP="0077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1476B" w:rsidRPr="00DE04DF" w:rsidRDefault="0071476B" w:rsidP="00771774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71476B" w:rsidRPr="00DE04DF" w:rsidRDefault="0071476B" w:rsidP="0077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71476B" w:rsidRPr="00DE04DF" w:rsidRDefault="0071476B" w:rsidP="00771774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4" w:type="dxa"/>
          </w:tcPr>
          <w:p w:rsidR="0071476B" w:rsidRPr="00DE04DF" w:rsidRDefault="0071476B" w:rsidP="0077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7FA6" w:rsidRPr="00695C4A" w:rsidTr="0067302F">
        <w:trPr>
          <w:cantSplit/>
        </w:trPr>
        <w:tc>
          <w:tcPr>
            <w:tcW w:w="2700" w:type="dxa"/>
          </w:tcPr>
          <w:p w:rsidR="00557FA6" w:rsidRPr="00DE04DF" w:rsidRDefault="00557FA6" w:rsidP="00557FA6">
            <w:pPr>
              <w:pStyle w:val="Heading5"/>
              <w:spacing w:line="240" w:lineRule="auto"/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E04D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จ่าย</w:t>
            </w:r>
            <w:r w:rsidRPr="00DE04D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080" w:type="dxa"/>
          </w:tcPr>
          <w:p w:rsidR="00557FA6" w:rsidRPr="00DE04DF" w:rsidRDefault="00557FA6" w:rsidP="0055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:rsidR="00557FA6" w:rsidRPr="00AB57B2" w:rsidRDefault="00557FA6" w:rsidP="0055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sz w:val="30"/>
                <w:szCs w:val="30"/>
              </w:rPr>
            </w:pPr>
            <w:r w:rsidRPr="00AB57B2">
              <w:rPr>
                <w:rFonts w:ascii="Angsana New" w:hAnsi="Angsana New"/>
                <w:sz w:val="30"/>
                <w:szCs w:val="30"/>
              </w:rPr>
              <w:t>8,587</w:t>
            </w:r>
          </w:p>
        </w:tc>
        <w:tc>
          <w:tcPr>
            <w:tcW w:w="270" w:type="dxa"/>
          </w:tcPr>
          <w:p w:rsidR="00557FA6" w:rsidRPr="00AB57B2" w:rsidRDefault="00557FA6" w:rsidP="00557FA6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57FA6" w:rsidRPr="00AB57B2" w:rsidRDefault="00557FA6" w:rsidP="0055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sz w:val="30"/>
                <w:szCs w:val="30"/>
              </w:rPr>
            </w:pPr>
            <w:r w:rsidRPr="00AB57B2">
              <w:rPr>
                <w:rFonts w:ascii="Angsana New" w:hAnsi="Angsana New"/>
                <w:sz w:val="30"/>
                <w:szCs w:val="30"/>
              </w:rPr>
              <w:t>5,450</w:t>
            </w:r>
          </w:p>
        </w:tc>
        <w:tc>
          <w:tcPr>
            <w:tcW w:w="270" w:type="dxa"/>
          </w:tcPr>
          <w:p w:rsidR="00557FA6" w:rsidRPr="00AB57B2" w:rsidRDefault="00557FA6" w:rsidP="00557FA6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557FA6" w:rsidRPr="00AB57B2" w:rsidRDefault="00557FA6" w:rsidP="0055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B57B2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AB57B2">
              <w:rPr>
                <w:rFonts w:ascii="Angsana New" w:hAnsi="Angsana New"/>
                <w:sz w:val="30"/>
                <w:szCs w:val="30"/>
              </w:rPr>
              <w:t>,055</w:t>
            </w:r>
          </w:p>
        </w:tc>
        <w:tc>
          <w:tcPr>
            <w:tcW w:w="288" w:type="dxa"/>
          </w:tcPr>
          <w:p w:rsidR="00557FA6" w:rsidRPr="00AB57B2" w:rsidRDefault="00557FA6" w:rsidP="00557FA6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4" w:type="dxa"/>
          </w:tcPr>
          <w:p w:rsidR="00557FA6" w:rsidRPr="00AB57B2" w:rsidRDefault="00557FA6" w:rsidP="0055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B57B2">
              <w:rPr>
                <w:rFonts w:ascii="Angsana New" w:hAnsi="Angsana New"/>
                <w:sz w:val="30"/>
                <w:szCs w:val="30"/>
              </w:rPr>
              <w:t>4,731</w:t>
            </w:r>
          </w:p>
        </w:tc>
      </w:tr>
      <w:tr w:rsidR="00ED3C65" w:rsidRPr="00695C4A" w:rsidTr="0067302F">
        <w:trPr>
          <w:cantSplit/>
        </w:trPr>
        <w:tc>
          <w:tcPr>
            <w:tcW w:w="2700" w:type="dxa"/>
          </w:tcPr>
          <w:p w:rsidR="00ED3C65" w:rsidRPr="00ED3C65" w:rsidRDefault="00ED3C65" w:rsidP="00ED3C65">
            <w:pPr>
              <w:pStyle w:val="Heading5"/>
              <w:spacing w:line="240" w:lineRule="auto"/>
              <w:ind w:right="-198"/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เงินทดรองแก่ผู้ขายสินค้า</w:t>
            </w:r>
          </w:p>
        </w:tc>
        <w:tc>
          <w:tcPr>
            <w:tcW w:w="1080" w:type="dxa"/>
          </w:tcPr>
          <w:p w:rsidR="00ED3C65" w:rsidRPr="00DE04DF" w:rsidRDefault="00ED3C65" w:rsidP="00ED3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:rsidR="00ED3C65" w:rsidRPr="00AB57B2" w:rsidRDefault="00ED3C65" w:rsidP="00ED3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3,933</w:t>
            </w:r>
          </w:p>
        </w:tc>
        <w:tc>
          <w:tcPr>
            <w:tcW w:w="270" w:type="dxa"/>
          </w:tcPr>
          <w:p w:rsidR="00ED3C65" w:rsidRPr="00AB57B2" w:rsidRDefault="00ED3C65" w:rsidP="00ED3C65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D3C65" w:rsidRPr="00AB57B2" w:rsidRDefault="00ED3C65" w:rsidP="00ED3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24,174</w:t>
            </w:r>
          </w:p>
        </w:tc>
        <w:tc>
          <w:tcPr>
            <w:tcW w:w="270" w:type="dxa"/>
          </w:tcPr>
          <w:p w:rsidR="00ED3C65" w:rsidRPr="00AB57B2" w:rsidRDefault="00ED3C65" w:rsidP="00ED3C65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ED3C65" w:rsidRPr="00AB57B2" w:rsidRDefault="00ED3C65" w:rsidP="00ED3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3,392</w:t>
            </w:r>
          </w:p>
        </w:tc>
        <w:tc>
          <w:tcPr>
            <w:tcW w:w="288" w:type="dxa"/>
          </w:tcPr>
          <w:p w:rsidR="00ED3C65" w:rsidRPr="00AB57B2" w:rsidRDefault="00ED3C65" w:rsidP="00ED3C65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4" w:type="dxa"/>
          </w:tcPr>
          <w:p w:rsidR="00ED3C65" w:rsidRPr="00AB57B2" w:rsidRDefault="00ED3C65" w:rsidP="00ED3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19,494</w:t>
            </w:r>
          </w:p>
        </w:tc>
      </w:tr>
      <w:tr w:rsidR="00ED3C65" w:rsidRPr="00695C4A" w:rsidTr="0067302F">
        <w:trPr>
          <w:cantSplit/>
        </w:trPr>
        <w:tc>
          <w:tcPr>
            <w:tcW w:w="2700" w:type="dxa"/>
          </w:tcPr>
          <w:p w:rsidR="00ED3C65" w:rsidRPr="00DE04DF" w:rsidRDefault="00ED3C65" w:rsidP="00ED3C65">
            <w:pPr>
              <w:pStyle w:val="Heading5"/>
              <w:spacing w:line="240" w:lineRule="auto"/>
              <w:ind w:right="-19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E04D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อื่น</w:t>
            </w:r>
            <w:r w:rsidR="008F3C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DE04D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1080" w:type="dxa"/>
          </w:tcPr>
          <w:p w:rsidR="00ED3C65" w:rsidRPr="00DE04DF" w:rsidRDefault="00ED3C65" w:rsidP="00ED3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FFFFFF"/>
              <w:bottom w:val="single" w:sz="4" w:space="0" w:color="auto"/>
            </w:tcBorders>
          </w:tcPr>
          <w:p w:rsidR="00ED3C65" w:rsidRPr="00654C3B" w:rsidRDefault="00ED3C65" w:rsidP="00ED3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9,813</w:t>
            </w:r>
          </w:p>
        </w:tc>
        <w:tc>
          <w:tcPr>
            <w:tcW w:w="270" w:type="dxa"/>
            <w:tcBorders>
              <w:top w:val="single" w:sz="4" w:space="0" w:color="FFFFFF"/>
            </w:tcBorders>
          </w:tcPr>
          <w:p w:rsidR="00ED3C65" w:rsidRPr="00654C3B" w:rsidRDefault="00ED3C65" w:rsidP="00ED3C65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FFFFFF"/>
              <w:bottom w:val="single" w:sz="4" w:space="0" w:color="auto"/>
            </w:tcBorders>
          </w:tcPr>
          <w:p w:rsidR="00ED3C65" w:rsidRPr="00654C3B" w:rsidRDefault="00ED3C65" w:rsidP="00ED3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30,454</w:t>
            </w:r>
          </w:p>
        </w:tc>
        <w:tc>
          <w:tcPr>
            <w:tcW w:w="270" w:type="dxa"/>
            <w:tcBorders>
              <w:top w:val="single" w:sz="4" w:space="0" w:color="FFFFFF"/>
            </w:tcBorders>
          </w:tcPr>
          <w:p w:rsidR="00ED3C65" w:rsidRPr="00654C3B" w:rsidRDefault="00ED3C65" w:rsidP="00ED3C65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FFFFFF"/>
              <w:bottom w:val="single" w:sz="4" w:space="0" w:color="auto"/>
            </w:tcBorders>
          </w:tcPr>
          <w:p w:rsidR="00ED3C65" w:rsidRPr="00654C3B" w:rsidRDefault="00ED3C65" w:rsidP="00ED3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4,985</w:t>
            </w:r>
          </w:p>
        </w:tc>
        <w:tc>
          <w:tcPr>
            <w:tcW w:w="288" w:type="dxa"/>
            <w:tcBorders>
              <w:top w:val="single" w:sz="4" w:space="0" w:color="FFFFFF"/>
            </w:tcBorders>
          </w:tcPr>
          <w:p w:rsidR="00ED3C65" w:rsidRPr="00654C3B" w:rsidRDefault="00ED3C65" w:rsidP="00ED3C65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4" w:type="dxa"/>
            <w:tcBorders>
              <w:top w:val="single" w:sz="4" w:space="0" w:color="FFFFFF"/>
              <w:bottom w:val="single" w:sz="4" w:space="0" w:color="auto"/>
            </w:tcBorders>
          </w:tcPr>
          <w:p w:rsidR="00ED3C65" w:rsidRPr="00654C3B" w:rsidRDefault="00ED3C65" w:rsidP="00ED3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25,945</w:t>
            </w:r>
          </w:p>
        </w:tc>
      </w:tr>
      <w:tr w:rsidR="00ED3C65" w:rsidRPr="00695C4A" w:rsidTr="0067302F">
        <w:trPr>
          <w:cantSplit/>
        </w:trPr>
        <w:tc>
          <w:tcPr>
            <w:tcW w:w="2700" w:type="dxa"/>
          </w:tcPr>
          <w:p w:rsidR="00ED3C65" w:rsidRPr="00695C4A" w:rsidRDefault="00ED3C65" w:rsidP="00ED3C65">
            <w:pPr>
              <w:pStyle w:val="Heading5"/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D3C65" w:rsidRPr="00DB0B03" w:rsidRDefault="00ED3C65" w:rsidP="00ED3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ED3C65" w:rsidRPr="00654C3B" w:rsidRDefault="00ED3C65" w:rsidP="00ED3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4C3B">
              <w:rPr>
                <w:rFonts w:ascii="Angsana New" w:hAnsi="Angsana New"/>
                <w:b/>
                <w:bCs/>
                <w:sz w:val="30"/>
                <w:szCs w:val="30"/>
              </w:rPr>
              <w:t>22,333</w:t>
            </w:r>
          </w:p>
        </w:tc>
        <w:tc>
          <w:tcPr>
            <w:tcW w:w="270" w:type="dxa"/>
          </w:tcPr>
          <w:p w:rsidR="00ED3C65" w:rsidRPr="00654C3B" w:rsidRDefault="00ED3C65" w:rsidP="00ED3C65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ED3C65" w:rsidRPr="00654C3B" w:rsidRDefault="00ED3C65" w:rsidP="00ED3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4C3B">
              <w:rPr>
                <w:rFonts w:ascii="Angsana New" w:hAnsi="Angsana New"/>
                <w:b/>
                <w:bCs/>
                <w:sz w:val="30"/>
                <w:szCs w:val="30"/>
              </w:rPr>
              <w:t>60,078</w:t>
            </w:r>
          </w:p>
        </w:tc>
        <w:tc>
          <w:tcPr>
            <w:tcW w:w="270" w:type="dxa"/>
          </w:tcPr>
          <w:p w:rsidR="00ED3C65" w:rsidRPr="00654C3B" w:rsidRDefault="00ED3C65" w:rsidP="00ED3C65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ED3C65" w:rsidRPr="00654C3B" w:rsidRDefault="00ED3C65" w:rsidP="00ED3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4C3B">
              <w:rPr>
                <w:rFonts w:ascii="Angsana New" w:hAnsi="Angsana New"/>
                <w:b/>
                <w:bCs/>
                <w:sz w:val="30"/>
                <w:szCs w:val="30"/>
              </w:rPr>
              <w:t>15,432</w:t>
            </w:r>
          </w:p>
        </w:tc>
        <w:tc>
          <w:tcPr>
            <w:tcW w:w="288" w:type="dxa"/>
          </w:tcPr>
          <w:p w:rsidR="00ED3C65" w:rsidRPr="00654C3B" w:rsidRDefault="00ED3C65" w:rsidP="00ED3C65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:rsidR="00ED3C65" w:rsidRPr="00654C3B" w:rsidRDefault="00ED3C65" w:rsidP="00ED3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4C3B">
              <w:rPr>
                <w:rFonts w:ascii="Angsana New" w:hAnsi="Angsana New"/>
                <w:b/>
                <w:bCs/>
                <w:sz w:val="30"/>
                <w:szCs w:val="30"/>
              </w:rPr>
              <w:t>50,170</w:t>
            </w:r>
          </w:p>
        </w:tc>
      </w:tr>
      <w:tr w:rsidR="00ED3C65" w:rsidRPr="00695C4A" w:rsidTr="0067302F">
        <w:trPr>
          <w:cantSplit/>
        </w:trPr>
        <w:tc>
          <w:tcPr>
            <w:tcW w:w="2700" w:type="dxa"/>
          </w:tcPr>
          <w:p w:rsidR="00ED3C65" w:rsidRDefault="00ED3C65" w:rsidP="00ED3C65">
            <w:pPr>
              <w:pStyle w:val="Heading5"/>
              <w:spacing w:line="240" w:lineRule="auto"/>
              <w:ind w:right="-198"/>
              <w:rPr>
                <w:rFonts w:ascii="Angsana New" w:hAnsi="Angsana New" w:cs="Angsana New" w:hint="cs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D3C65" w:rsidRPr="00DB0B03" w:rsidRDefault="00ED3C65" w:rsidP="00ED3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ED3C65" w:rsidRPr="00654C3B" w:rsidRDefault="00ED3C65" w:rsidP="00ED3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D3C65" w:rsidRPr="00654C3B" w:rsidRDefault="00ED3C65" w:rsidP="00ED3C65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D3C65" w:rsidRPr="00654C3B" w:rsidRDefault="00ED3C65" w:rsidP="00ED3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D3C65" w:rsidRPr="00654C3B" w:rsidRDefault="00ED3C65" w:rsidP="00ED3C65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ED3C65" w:rsidRPr="00654C3B" w:rsidRDefault="00ED3C65" w:rsidP="00ED3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:rsidR="00ED3C65" w:rsidRPr="00654C3B" w:rsidRDefault="00ED3C65" w:rsidP="00ED3C65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:rsidR="00ED3C65" w:rsidRPr="00654C3B" w:rsidRDefault="00ED3C65" w:rsidP="00ED3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D3C65" w:rsidRPr="00695C4A" w:rsidTr="0067302F">
        <w:trPr>
          <w:cantSplit/>
        </w:trPr>
        <w:tc>
          <w:tcPr>
            <w:tcW w:w="2700" w:type="dxa"/>
          </w:tcPr>
          <w:p w:rsidR="00ED3C65" w:rsidRPr="00695C4A" w:rsidRDefault="00ED3C65" w:rsidP="00ED3C65">
            <w:pPr>
              <w:pStyle w:val="Heading5"/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:rsidR="00ED3C65" w:rsidRPr="00DB0B03" w:rsidRDefault="00ED3C65" w:rsidP="00ED3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:rsidR="00ED3C65" w:rsidRPr="00654C3B" w:rsidRDefault="00ED3C65" w:rsidP="00ED3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4C3B">
              <w:rPr>
                <w:rFonts w:ascii="Angsana New" w:hAnsi="Angsana New"/>
                <w:b/>
                <w:bCs/>
                <w:sz w:val="30"/>
                <w:szCs w:val="30"/>
              </w:rPr>
              <w:t>49,509</w:t>
            </w:r>
          </w:p>
        </w:tc>
        <w:tc>
          <w:tcPr>
            <w:tcW w:w="270" w:type="dxa"/>
          </w:tcPr>
          <w:p w:rsidR="00ED3C65" w:rsidRPr="00654C3B" w:rsidRDefault="00ED3C65" w:rsidP="00ED3C65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ED3C65" w:rsidRPr="00654C3B" w:rsidRDefault="00ED3C65" w:rsidP="00ED3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4C3B">
              <w:rPr>
                <w:rFonts w:ascii="Angsana New" w:hAnsi="Angsana New"/>
                <w:b/>
                <w:bCs/>
                <w:sz w:val="30"/>
                <w:szCs w:val="30"/>
              </w:rPr>
              <w:t>66,092</w:t>
            </w:r>
          </w:p>
        </w:tc>
        <w:tc>
          <w:tcPr>
            <w:tcW w:w="270" w:type="dxa"/>
          </w:tcPr>
          <w:p w:rsidR="00ED3C65" w:rsidRPr="00654C3B" w:rsidRDefault="00ED3C65" w:rsidP="00ED3C65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ED3C65" w:rsidRPr="00654C3B" w:rsidRDefault="00ED3C65" w:rsidP="00ED3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4C3B">
              <w:rPr>
                <w:rFonts w:ascii="Angsana New" w:hAnsi="Angsana New"/>
                <w:b/>
                <w:bCs/>
                <w:sz w:val="30"/>
                <w:szCs w:val="30"/>
              </w:rPr>
              <w:t>42,608</w:t>
            </w:r>
          </w:p>
        </w:tc>
        <w:tc>
          <w:tcPr>
            <w:tcW w:w="288" w:type="dxa"/>
          </w:tcPr>
          <w:p w:rsidR="00ED3C65" w:rsidRPr="00654C3B" w:rsidRDefault="00ED3C65" w:rsidP="00ED3C65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</w:tcPr>
          <w:p w:rsidR="00ED3C65" w:rsidRPr="00654C3B" w:rsidRDefault="00ED3C65" w:rsidP="00ED3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4C3B">
              <w:rPr>
                <w:rFonts w:ascii="Angsana New" w:hAnsi="Angsana New"/>
                <w:b/>
                <w:bCs/>
                <w:sz w:val="30"/>
                <w:szCs w:val="30"/>
              </w:rPr>
              <w:t>56,220</w:t>
            </w:r>
          </w:p>
        </w:tc>
      </w:tr>
    </w:tbl>
    <w:p w:rsidR="00A056C0" w:rsidRPr="00366F87" w:rsidRDefault="00A056C0" w:rsidP="00553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 w:hint="cs"/>
          <w:b/>
          <w:bCs/>
          <w:sz w:val="24"/>
          <w:szCs w:val="24"/>
          <w:cs/>
        </w:rPr>
      </w:pPr>
    </w:p>
    <w:p w:rsidR="00E422CB" w:rsidRDefault="00BE3DEC" w:rsidP="00E422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E422CB" w:rsidRPr="00E55D53">
        <w:rPr>
          <w:rFonts w:ascii="Angsana New" w:hAnsi="Angsana New"/>
          <w:b/>
          <w:bCs/>
          <w:sz w:val="30"/>
          <w:szCs w:val="30"/>
          <w:cs/>
        </w:rPr>
        <w:tab/>
      </w:r>
      <w:r w:rsidR="00E422CB">
        <w:rPr>
          <w:rFonts w:ascii="Angsana New" w:hAnsi="Angsana New"/>
          <w:b/>
          <w:bCs/>
          <w:sz w:val="30"/>
          <w:szCs w:val="30"/>
          <w:cs/>
        </w:rPr>
        <w:t>ลูกหนี้</w:t>
      </w:r>
      <w:r w:rsidR="00E422CB">
        <w:rPr>
          <w:rFonts w:ascii="Angsana New" w:hAnsi="Angsana New" w:hint="cs"/>
          <w:b/>
          <w:bCs/>
          <w:sz w:val="30"/>
          <w:szCs w:val="30"/>
          <w:cs/>
        </w:rPr>
        <w:t>ตามสัญญาเช่าการเงิน</w:t>
      </w:r>
    </w:p>
    <w:p w:rsidR="00A056C0" w:rsidRPr="00F90454" w:rsidRDefault="00A056C0" w:rsidP="00E422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 w:hint="cs"/>
          <w:b/>
          <w:bCs/>
          <w:sz w:val="30"/>
          <w:szCs w:val="30"/>
          <w:cs/>
        </w:rPr>
      </w:pPr>
    </w:p>
    <w:tbl>
      <w:tblPr>
        <w:tblW w:w="9270" w:type="dxa"/>
        <w:tblInd w:w="558" w:type="dxa"/>
        <w:tblLayout w:type="fixed"/>
        <w:tblLook w:val="04A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843188" w:rsidRPr="00E55D53" w:rsidTr="00A75840">
        <w:tc>
          <w:tcPr>
            <w:tcW w:w="3780" w:type="dxa"/>
          </w:tcPr>
          <w:p w:rsidR="00843188" w:rsidRPr="00E55D53" w:rsidRDefault="00843188" w:rsidP="0003785B">
            <w:pPr>
              <w:pStyle w:val="a0"/>
              <w:tabs>
                <w:tab w:val="clear" w:pos="360"/>
                <w:tab w:val="left" w:pos="540"/>
              </w:tabs>
              <w:spacing w:line="240" w:lineRule="atLeast"/>
              <w:ind w:right="3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610" w:type="dxa"/>
            <w:gridSpan w:val="3"/>
            <w:hideMark/>
          </w:tcPr>
          <w:p w:rsidR="00843188" w:rsidRPr="00E55D53" w:rsidRDefault="00843188" w:rsidP="0003785B">
            <w:pPr>
              <w:pStyle w:val="acctfourfigures"/>
              <w:tabs>
                <w:tab w:val="left" w:pos="720"/>
              </w:tabs>
              <w:spacing w:line="240" w:lineRule="atLeast"/>
              <w:ind w:right="38"/>
              <w:jc w:val="center"/>
              <w:rPr>
                <w:rFonts w:ascii="Angsana New" w:hAnsi="Angsana New"/>
                <w:szCs w:val="22"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43188" w:rsidRPr="00E55D53" w:rsidRDefault="00843188" w:rsidP="0003785B">
            <w:pPr>
              <w:pStyle w:val="acctfourfigures"/>
              <w:tabs>
                <w:tab w:val="left" w:pos="720"/>
              </w:tabs>
              <w:spacing w:line="240" w:lineRule="atLeast"/>
              <w:ind w:right="3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10" w:type="dxa"/>
            <w:gridSpan w:val="3"/>
          </w:tcPr>
          <w:p w:rsidR="00843188" w:rsidRPr="00E55D53" w:rsidRDefault="00843188" w:rsidP="0003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3D68" w:rsidRPr="00E55D53" w:rsidTr="00A75840">
        <w:tc>
          <w:tcPr>
            <w:tcW w:w="3780" w:type="dxa"/>
          </w:tcPr>
          <w:p w:rsidR="00FA3D68" w:rsidRPr="00E55D53" w:rsidRDefault="00FA3D68" w:rsidP="00FA3D68">
            <w:pPr>
              <w:pStyle w:val="a0"/>
              <w:tabs>
                <w:tab w:val="clear" w:pos="360"/>
                <w:tab w:val="left" w:pos="540"/>
              </w:tabs>
              <w:spacing w:line="240" w:lineRule="atLeast"/>
              <w:ind w:right="3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hideMark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</w:rPr>
              <w:t>25</w:t>
            </w:r>
            <w:r w:rsidR="00FD075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</w:rPr>
              <w:t>255</w:t>
            </w:r>
            <w:r w:rsidR="00FD075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</w:rPr>
              <w:t>25</w:t>
            </w:r>
            <w:r w:rsidR="00FD075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</w:rPr>
              <w:t>255</w:t>
            </w:r>
            <w:r w:rsidR="00FD0756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A26E3E" w:rsidRPr="00E55D53" w:rsidTr="00A75840">
        <w:tc>
          <w:tcPr>
            <w:tcW w:w="3780" w:type="dxa"/>
          </w:tcPr>
          <w:p w:rsidR="00A26E3E" w:rsidRPr="00E55D53" w:rsidRDefault="00A26E3E" w:rsidP="00A26E3E">
            <w:pPr>
              <w:pStyle w:val="a0"/>
              <w:tabs>
                <w:tab w:val="clear" w:pos="360"/>
                <w:tab w:val="left" w:pos="540"/>
              </w:tabs>
              <w:spacing w:line="240" w:lineRule="atLeast"/>
              <w:ind w:right="3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5490" w:type="dxa"/>
            <w:gridSpan w:val="7"/>
            <w:hideMark/>
          </w:tcPr>
          <w:p w:rsidR="00A26E3E" w:rsidRPr="00036FE3" w:rsidRDefault="00A26E3E" w:rsidP="00A26E3E">
            <w:pPr>
              <w:pStyle w:val="Header"/>
              <w:tabs>
                <w:tab w:val="left" w:pos="540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 w:eastAsia="en-US"/>
              </w:rPr>
            </w:pPr>
            <w:r w:rsidRPr="00036FE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431CD5" w:rsidRPr="00E55D53" w:rsidTr="00FA3D68">
        <w:tc>
          <w:tcPr>
            <w:tcW w:w="3780" w:type="dxa"/>
            <w:hideMark/>
          </w:tcPr>
          <w:p w:rsidR="00431CD5" w:rsidRPr="00E55D53" w:rsidRDefault="00431CD5" w:rsidP="00431CD5">
            <w:pPr>
              <w:pStyle w:val="a"/>
              <w:tabs>
                <w:tab w:val="clear" w:pos="1080"/>
                <w:tab w:val="left" w:pos="162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E55D53">
              <w:rPr>
                <w:rFonts w:ascii="Angsana New" w:hAnsi="Angsana New" w:cs="Angsana New"/>
                <w:cs/>
              </w:rPr>
              <w:t>ลูกหนี้ตามสัญญาเช่าการเงิน</w:t>
            </w:r>
          </w:p>
        </w:tc>
        <w:tc>
          <w:tcPr>
            <w:tcW w:w="1170" w:type="dxa"/>
          </w:tcPr>
          <w:p w:rsidR="00431CD5" w:rsidRPr="00431CD5" w:rsidRDefault="00431CD5" w:rsidP="0043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1C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31CD5" w:rsidRPr="00B47360" w:rsidRDefault="00431CD5" w:rsidP="0043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hideMark/>
          </w:tcPr>
          <w:p w:rsidR="00431CD5" w:rsidRPr="00FD5C68" w:rsidRDefault="00431CD5" w:rsidP="0067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FD5C68">
              <w:rPr>
                <w:rFonts w:ascii="Angsana New" w:hAnsi="Angsana New"/>
                <w:sz w:val="30"/>
                <w:szCs w:val="30"/>
                <w:lang w:val="en-GB" w:bidi="ar-SA"/>
              </w:rPr>
              <w:t>13,036</w:t>
            </w:r>
          </w:p>
        </w:tc>
        <w:tc>
          <w:tcPr>
            <w:tcW w:w="270" w:type="dxa"/>
          </w:tcPr>
          <w:p w:rsidR="00431CD5" w:rsidRPr="00B47360" w:rsidRDefault="00431CD5" w:rsidP="0043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431CD5" w:rsidRPr="00431CD5" w:rsidRDefault="00431CD5" w:rsidP="0043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1C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31CD5" w:rsidRPr="00B47360" w:rsidRDefault="00431CD5" w:rsidP="0043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431CD5" w:rsidRPr="00FD5C68" w:rsidRDefault="00431CD5" w:rsidP="0067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FD5C68">
              <w:rPr>
                <w:rFonts w:ascii="Angsana New" w:hAnsi="Angsana New"/>
                <w:sz w:val="30"/>
                <w:szCs w:val="30"/>
                <w:lang w:val="en-GB" w:bidi="ar-SA"/>
              </w:rPr>
              <w:t>13,036</w:t>
            </w:r>
          </w:p>
        </w:tc>
      </w:tr>
      <w:tr w:rsidR="00431CD5" w:rsidRPr="00E55D53" w:rsidTr="00FA3D68">
        <w:tc>
          <w:tcPr>
            <w:tcW w:w="3780" w:type="dxa"/>
            <w:hideMark/>
          </w:tcPr>
          <w:p w:rsidR="00431CD5" w:rsidRPr="00E55D53" w:rsidRDefault="00431CD5" w:rsidP="00431CD5">
            <w:pPr>
              <w:pStyle w:val="a"/>
              <w:tabs>
                <w:tab w:val="clear" w:pos="1080"/>
                <w:tab w:val="left" w:pos="162"/>
              </w:tabs>
              <w:rPr>
                <w:rFonts w:ascii="Angsana New" w:eastAsia="Cordia New" w:hAnsi="Angsana New" w:cs="Angsana New"/>
              </w:rPr>
            </w:pPr>
            <w:r w:rsidRPr="00E55D53">
              <w:rPr>
                <w:rFonts w:ascii="Angsana New" w:hAnsi="Angsana New" w:cs="Angsana New"/>
                <w:i/>
                <w:iCs/>
                <w:cs/>
              </w:rPr>
              <w:t>หัก</w:t>
            </w:r>
            <w:r w:rsidRPr="00E55D53">
              <w:rPr>
                <w:rFonts w:ascii="Angsana New" w:hAnsi="Angsana New" w:cs="Angsana New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CD5" w:rsidRPr="00431CD5" w:rsidRDefault="00431CD5" w:rsidP="0043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1C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31CD5" w:rsidRPr="00B47360" w:rsidRDefault="00431CD5" w:rsidP="0043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31CD5" w:rsidRPr="00FD5C68" w:rsidRDefault="00431CD5" w:rsidP="0067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FD5C68">
              <w:rPr>
                <w:rFonts w:ascii="Angsana New" w:hAnsi="Angsana New"/>
                <w:sz w:val="30"/>
                <w:szCs w:val="30"/>
                <w:lang w:val="en-GB" w:bidi="ar-SA"/>
              </w:rPr>
              <w:t>(1,055)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31CD5" w:rsidRPr="00B47360" w:rsidRDefault="00431CD5" w:rsidP="0043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CD5" w:rsidRPr="00431CD5" w:rsidRDefault="00431CD5" w:rsidP="0043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1C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31CD5" w:rsidRPr="00B47360" w:rsidRDefault="00431CD5" w:rsidP="0043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CD5" w:rsidRPr="00FD5C68" w:rsidRDefault="00431CD5" w:rsidP="0067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FD5C68">
              <w:rPr>
                <w:rFonts w:ascii="Angsana New" w:hAnsi="Angsana New"/>
                <w:sz w:val="30"/>
                <w:szCs w:val="30"/>
                <w:lang w:val="en-GB" w:bidi="ar-SA"/>
              </w:rPr>
              <w:t>(1,055)</w:t>
            </w:r>
          </w:p>
        </w:tc>
      </w:tr>
      <w:tr w:rsidR="00431CD5" w:rsidRPr="00E55D53" w:rsidTr="00FA3D68">
        <w:tc>
          <w:tcPr>
            <w:tcW w:w="3780" w:type="dxa"/>
          </w:tcPr>
          <w:p w:rsidR="00431CD5" w:rsidRPr="00E55D53" w:rsidRDefault="00431CD5" w:rsidP="00431CD5">
            <w:pPr>
              <w:pStyle w:val="a"/>
              <w:tabs>
                <w:tab w:val="clear" w:pos="1080"/>
                <w:tab w:val="left" w:pos="162"/>
              </w:tabs>
              <w:rPr>
                <w:rFonts w:ascii="Angsana New" w:eastAsia="Cordi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31CD5" w:rsidRPr="00431CD5" w:rsidRDefault="00431CD5" w:rsidP="0043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1C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31CD5" w:rsidRPr="00B47360" w:rsidRDefault="00431CD5" w:rsidP="0043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31CD5" w:rsidRPr="00FD5C68" w:rsidRDefault="00431CD5" w:rsidP="0067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FD5C68">
              <w:rPr>
                <w:rFonts w:ascii="Angsana New" w:hAnsi="Angsana New"/>
                <w:sz w:val="30"/>
                <w:szCs w:val="30"/>
                <w:lang w:val="en-GB" w:bidi="ar-SA"/>
              </w:rPr>
              <w:t>11,981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431CD5" w:rsidRPr="00B47360" w:rsidRDefault="00431CD5" w:rsidP="0043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31CD5" w:rsidRPr="00431CD5" w:rsidRDefault="00431CD5" w:rsidP="0043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1C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431CD5" w:rsidRPr="00B47360" w:rsidRDefault="00431CD5" w:rsidP="0043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31CD5" w:rsidRPr="00FD5C68" w:rsidRDefault="00431CD5" w:rsidP="0067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FD5C68">
              <w:rPr>
                <w:rFonts w:ascii="Angsana New" w:hAnsi="Angsana New"/>
                <w:sz w:val="30"/>
                <w:szCs w:val="30"/>
                <w:lang w:val="en-GB" w:bidi="ar-SA"/>
              </w:rPr>
              <w:t>11,981</w:t>
            </w:r>
          </w:p>
        </w:tc>
      </w:tr>
      <w:tr w:rsidR="00431CD5" w:rsidRPr="00E55D53" w:rsidTr="00FA3D68">
        <w:tc>
          <w:tcPr>
            <w:tcW w:w="3780" w:type="dxa"/>
            <w:hideMark/>
          </w:tcPr>
          <w:p w:rsidR="00431CD5" w:rsidRPr="00E55D53" w:rsidRDefault="00431CD5" w:rsidP="00431CD5">
            <w:pPr>
              <w:pStyle w:val="a"/>
              <w:tabs>
                <w:tab w:val="clear" w:pos="1080"/>
                <w:tab w:val="left" w:pos="162"/>
              </w:tabs>
              <w:ind w:left="342" w:hanging="342"/>
              <w:rPr>
                <w:rFonts w:ascii="Angsana New" w:eastAsia="Cordia New" w:hAnsi="Angsana New" w:cs="Angsana New"/>
              </w:rPr>
            </w:pPr>
            <w:r w:rsidRPr="00E55D53">
              <w:rPr>
                <w:rFonts w:ascii="Angsana New" w:hAnsi="Angsana New" w:cs="Angsana New"/>
                <w:i/>
                <w:iCs/>
                <w:cs/>
              </w:rPr>
              <w:t xml:space="preserve">หัก </w:t>
            </w:r>
            <w:r w:rsidRPr="00E55D53">
              <w:rPr>
                <w:rFonts w:ascii="Angsana New" w:hAnsi="Angsana New" w:cs="Angsana New"/>
                <w:cs/>
              </w:rPr>
              <w:t>ลูกหนี้ตามสัญญาเช่าการเงินที่ถึงกำหนดชำระภายในหนึ่งปี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CD5" w:rsidRDefault="00431CD5" w:rsidP="0043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431CD5" w:rsidRPr="00431CD5" w:rsidRDefault="00431CD5" w:rsidP="0043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1C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31CD5" w:rsidRPr="00B47360" w:rsidRDefault="00431CD5" w:rsidP="0043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31CD5" w:rsidRPr="00FD5C68" w:rsidRDefault="00431CD5" w:rsidP="0067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:rsidR="00431CD5" w:rsidRPr="00FD5C68" w:rsidRDefault="00431CD5" w:rsidP="0067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FD5C68">
              <w:rPr>
                <w:rFonts w:ascii="Angsana New" w:hAnsi="Angsana New"/>
                <w:sz w:val="30"/>
                <w:szCs w:val="30"/>
                <w:lang w:val="en-GB" w:bidi="ar-SA"/>
              </w:rPr>
              <w:t>(11,981)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31CD5" w:rsidRPr="00B47360" w:rsidRDefault="00431CD5" w:rsidP="0043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CD5" w:rsidRDefault="00431CD5" w:rsidP="0043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431CD5" w:rsidRPr="00431CD5" w:rsidRDefault="00431CD5" w:rsidP="0043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1C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431CD5" w:rsidRPr="00B47360" w:rsidRDefault="00431CD5" w:rsidP="0043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CD5" w:rsidRPr="00FD5C68" w:rsidRDefault="00431CD5" w:rsidP="0067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:rsidR="00431CD5" w:rsidRPr="00FD5C68" w:rsidRDefault="00431CD5" w:rsidP="00673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FD5C68">
              <w:rPr>
                <w:rFonts w:ascii="Angsana New" w:hAnsi="Angsana New"/>
                <w:sz w:val="30"/>
                <w:szCs w:val="30"/>
                <w:lang w:val="en-GB" w:bidi="ar-SA"/>
              </w:rPr>
              <w:t>(11,981)</w:t>
            </w:r>
          </w:p>
        </w:tc>
      </w:tr>
      <w:tr w:rsidR="00431CD5" w:rsidRPr="00E55D53" w:rsidTr="00FA3D68">
        <w:tc>
          <w:tcPr>
            <w:tcW w:w="3780" w:type="dxa"/>
            <w:hideMark/>
          </w:tcPr>
          <w:p w:rsidR="00431CD5" w:rsidRPr="00E55D53" w:rsidRDefault="00431CD5" w:rsidP="00431CD5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31CD5" w:rsidRPr="00A00227" w:rsidRDefault="00431CD5" w:rsidP="0043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022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31CD5" w:rsidRPr="007E3666" w:rsidRDefault="00431CD5" w:rsidP="0043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83"/>
              </w:tabs>
              <w:spacing w:line="240" w:lineRule="auto"/>
              <w:ind w:left="-60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431CD5" w:rsidRPr="00A00227" w:rsidRDefault="00431CD5" w:rsidP="0043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022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31CD5" w:rsidRPr="00B47360" w:rsidRDefault="00431CD5" w:rsidP="0043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31CD5" w:rsidRPr="00A00227" w:rsidRDefault="00431CD5" w:rsidP="0043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022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31CD5" w:rsidRPr="007E3666" w:rsidRDefault="00431CD5" w:rsidP="0043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83"/>
              </w:tabs>
              <w:spacing w:line="240" w:lineRule="auto"/>
              <w:ind w:left="-60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31CD5" w:rsidRPr="00A00227" w:rsidRDefault="00431CD5" w:rsidP="0043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022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843188" w:rsidRPr="00E55D53" w:rsidRDefault="00843188" w:rsidP="00843188">
      <w:pPr>
        <w:tabs>
          <w:tab w:val="clear" w:pos="454"/>
          <w:tab w:val="left" w:pos="360"/>
        </w:tabs>
        <w:ind w:left="360"/>
        <w:jc w:val="thaiDistribute"/>
        <w:rPr>
          <w:rFonts w:ascii="Angsana New" w:hAnsi="Angsana New"/>
          <w:sz w:val="29"/>
          <w:szCs w:val="29"/>
        </w:rPr>
      </w:pPr>
    </w:p>
    <w:p w:rsidR="00843188" w:rsidRPr="00F6554E" w:rsidRDefault="001B6F61" w:rsidP="00F6554E">
      <w:pPr>
        <w:pStyle w:val="a"/>
        <w:tabs>
          <w:tab w:val="clear" w:pos="1080"/>
        </w:tabs>
        <w:ind w:left="540" w:right="-43"/>
        <w:jc w:val="thaiDistribute"/>
        <w:rPr>
          <w:rFonts w:ascii="Angsana New" w:eastAsia="Cordia New" w:hAnsi="Angsana New" w:cs="Angsana New"/>
          <w:lang w:val="en-US"/>
        </w:rPr>
      </w:pPr>
      <w:r>
        <w:rPr>
          <w:rFonts w:ascii="Angsana New" w:eastAsia="Cordia New" w:hAnsi="Angsana New" w:cs="Angsana New"/>
          <w:cs/>
          <w:lang w:val="en-US"/>
        </w:rPr>
        <w:br w:type="page"/>
      </w:r>
      <w:r w:rsidR="00843188" w:rsidRPr="00F6554E">
        <w:rPr>
          <w:rFonts w:ascii="Angsana New" w:eastAsia="Cordia New" w:hAnsi="Angsana New" w:cs="Angsana New"/>
          <w:cs/>
          <w:lang w:val="en-US"/>
        </w:rPr>
        <w:lastRenderedPageBreak/>
        <w:t>ลูกค้ารายหนึ่งของบริษัทได้รับผลกระทบจากเหตุการณ์น้ำท่วมในประเทศไทย จึงได้ขอให้ทางบริษัทสร้างและติดตั้งห้องปลอดเชื้อ สิ่งอำนวยความสะดวก และให้บริการให้เช่าพื้นที่ สิ่งอำนวยความสะดวก รวมถึงกำลังคนจากทางบริษัท เพื่อใช้เป็นฐานในการผลิตและการดำเนินงาน บริษัทได้ตกลงทำสัญญาเช่าพื้นที่และสัญญาการสนับสนุนการดำเนินงานกับลูกค้า ภายใต้เงื่อนไขของสัญญา บริษัทจะได้รับค่าเช่าและค่าบริการ ในอัตราที่ตกลงกันตามที่ระบุไว้ในสัญญา สัญญาฉบับนี้มีอายุสัญญาเช่าซึ่งมีผลบังคับใช้ตั้งแต่วันที่</w:t>
      </w:r>
      <w:r w:rsidR="00961F8F" w:rsidRPr="00F6554E">
        <w:rPr>
          <w:rFonts w:ascii="Angsana New" w:eastAsia="Cordia New" w:hAnsi="Angsana New" w:cs="Angsana New"/>
          <w:cs/>
          <w:lang w:val="en-US"/>
        </w:rPr>
        <w:t xml:space="preserve"> </w:t>
      </w:r>
      <w:r w:rsidR="00025802" w:rsidRPr="00F6554E">
        <w:rPr>
          <w:rFonts w:ascii="Angsana New" w:eastAsia="Cordia New" w:hAnsi="Angsana New" w:cs="Angsana New"/>
          <w:lang w:val="en-US"/>
        </w:rPr>
        <w:t>1</w:t>
      </w:r>
      <w:r w:rsidR="008A0698" w:rsidRPr="00F6554E">
        <w:rPr>
          <w:rFonts w:ascii="Angsana New" w:eastAsia="Cordia New" w:hAnsi="Angsana New" w:cs="Angsana New"/>
          <w:cs/>
          <w:lang w:val="en-US"/>
        </w:rPr>
        <w:t xml:space="preserve"> </w:t>
      </w:r>
      <w:r w:rsidR="00843188" w:rsidRPr="00F6554E">
        <w:rPr>
          <w:rFonts w:ascii="Angsana New" w:eastAsia="Cordia New" w:hAnsi="Angsana New" w:cs="Angsana New"/>
          <w:cs/>
          <w:lang w:val="en-US"/>
        </w:rPr>
        <w:t>เมษายน</w:t>
      </w:r>
      <w:r w:rsidR="008A0698" w:rsidRPr="00F6554E">
        <w:rPr>
          <w:rFonts w:ascii="Angsana New" w:eastAsia="Cordia New" w:hAnsi="Angsana New" w:cs="Angsana New"/>
          <w:cs/>
          <w:lang w:val="en-US"/>
        </w:rPr>
        <w:t xml:space="preserve"> </w:t>
      </w:r>
      <w:r w:rsidR="00025802" w:rsidRPr="00F6554E">
        <w:rPr>
          <w:rFonts w:ascii="Angsana New" w:eastAsia="Cordia New" w:hAnsi="Angsana New" w:cs="Angsana New"/>
          <w:lang w:val="en-US"/>
        </w:rPr>
        <w:t>2555</w:t>
      </w:r>
      <w:r w:rsidR="00843188" w:rsidRPr="00F6554E">
        <w:rPr>
          <w:rFonts w:ascii="Angsana New" w:eastAsia="Cordia New" w:hAnsi="Angsana New" w:cs="Angsana New"/>
          <w:lang w:val="en-US"/>
        </w:rPr>
        <w:t xml:space="preserve"> </w:t>
      </w:r>
      <w:r w:rsidR="00843188" w:rsidRPr="00F6554E">
        <w:rPr>
          <w:rFonts w:ascii="Angsana New" w:eastAsia="Cordia New" w:hAnsi="Angsana New" w:cs="Angsana New"/>
          <w:cs/>
          <w:lang w:val="en-US"/>
        </w:rPr>
        <w:t>ถึง</w:t>
      </w:r>
      <w:r w:rsidR="008A0698" w:rsidRPr="00F6554E">
        <w:rPr>
          <w:rFonts w:ascii="Angsana New" w:eastAsia="Cordia New" w:hAnsi="Angsana New" w:cs="Angsana New"/>
          <w:cs/>
          <w:lang w:val="en-US"/>
        </w:rPr>
        <w:t xml:space="preserve"> </w:t>
      </w:r>
      <w:r w:rsidR="00025802" w:rsidRPr="00F6554E">
        <w:rPr>
          <w:rFonts w:ascii="Angsana New" w:eastAsia="Cordia New" w:hAnsi="Angsana New" w:cs="Angsana New"/>
          <w:lang w:val="en-US"/>
        </w:rPr>
        <w:t>26</w:t>
      </w:r>
      <w:r w:rsidR="008A0698" w:rsidRPr="00F6554E">
        <w:rPr>
          <w:rFonts w:ascii="Angsana New" w:eastAsia="Cordia New" w:hAnsi="Angsana New" w:cs="Angsana New"/>
          <w:cs/>
          <w:lang w:val="en-US"/>
        </w:rPr>
        <w:t xml:space="preserve"> </w:t>
      </w:r>
      <w:r w:rsidR="00843188" w:rsidRPr="00F6554E">
        <w:rPr>
          <w:rFonts w:ascii="Angsana New" w:eastAsia="Cordia New" w:hAnsi="Angsana New" w:cs="Angsana New"/>
          <w:cs/>
          <w:lang w:val="en-US"/>
        </w:rPr>
        <w:t>มีนาคม</w:t>
      </w:r>
      <w:r w:rsidR="008A0698" w:rsidRPr="00F6554E">
        <w:rPr>
          <w:rFonts w:ascii="Angsana New" w:eastAsia="Cordia New" w:hAnsi="Angsana New" w:cs="Angsana New"/>
          <w:cs/>
          <w:lang w:val="en-US"/>
        </w:rPr>
        <w:t xml:space="preserve"> </w:t>
      </w:r>
      <w:r w:rsidR="00025802" w:rsidRPr="00F6554E">
        <w:rPr>
          <w:rFonts w:ascii="Angsana New" w:eastAsia="Cordia New" w:hAnsi="Angsana New" w:cs="Angsana New"/>
          <w:lang w:val="en-US"/>
        </w:rPr>
        <w:t>2560</w:t>
      </w:r>
      <w:r w:rsidR="00843188" w:rsidRPr="00F6554E">
        <w:rPr>
          <w:rFonts w:ascii="Angsana New" w:eastAsia="Cordia New" w:hAnsi="Angsana New" w:cs="Angsana New"/>
          <w:lang w:val="en-US"/>
        </w:rPr>
        <w:t xml:space="preserve"> </w:t>
      </w:r>
      <w:r w:rsidR="00843188" w:rsidRPr="00F6554E">
        <w:rPr>
          <w:rFonts w:ascii="Angsana New" w:eastAsia="Cordia New" w:hAnsi="Angsana New" w:cs="Angsana New"/>
          <w:cs/>
          <w:lang w:val="en-US"/>
        </w:rPr>
        <w:t>อย่างไรก็ตามลูกค้าสามารถยกเลิกสัญญาได้โดยต้องแจ้งเป็นลายลักษณ์อักษรล่วงหน้าอย่างน้อย</w:t>
      </w:r>
      <w:r w:rsidR="00961F8F" w:rsidRPr="00F6554E">
        <w:rPr>
          <w:rFonts w:ascii="Angsana New" w:eastAsia="Cordia New" w:hAnsi="Angsana New" w:cs="Angsana New"/>
          <w:cs/>
          <w:lang w:val="en-US"/>
        </w:rPr>
        <w:t xml:space="preserve"> </w:t>
      </w:r>
      <w:r w:rsidR="00025802" w:rsidRPr="00F6554E">
        <w:rPr>
          <w:rFonts w:ascii="Angsana New" w:eastAsia="Cordia New" w:hAnsi="Angsana New" w:cs="Angsana New"/>
          <w:lang w:val="en-US"/>
        </w:rPr>
        <w:t>1</w:t>
      </w:r>
      <w:r w:rsidR="00843188" w:rsidRPr="00F6554E">
        <w:rPr>
          <w:rFonts w:ascii="Angsana New" w:eastAsia="Cordia New" w:hAnsi="Angsana New" w:cs="Angsana New"/>
          <w:lang w:val="en-US"/>
        </w:rPr>
        <w:t xml:space="preserve"> </w:t>
      </w:r>
      <w:r w:rsidR="00843188" w:rsidRPr="00F6554E">
        <w:rPr>
          <w:rFonts w:ascii="Angsana New" w:eastAsia="Cordia New" w:hAnsi="Angsana New" w:cs="Angsana New"/>
          <w:cs/>
          <w:lang w:val="en-US"/>
        </w:rPr>
        <w:t>ปี  ซึ่งในสัญญาระบุเงื่อนไขรวมถึงถ้ามีค่าบริการคงค้าง ลูกค้าจะต้องจ่ายค่าบริการคงค้างที่เหลือทั้งจำนวน และอาจคิดดอกเบี้ยในอัตราร้อยละ</w:t>
      </w:r>
      <w:r w:rsidR="00025802" w:rsidRPr="00F6554E">
        <w:rPr>
          <w:rFonts w:ascii="Angsana New" w:eastAsia="Cordia New" w:hAnsi="Angsana New" w:cs="Angsana New"/>
          <w:lang w:val="en-US"/>
        </w:rPr>
        <w:t xml:space="preserve"> 2.4</w:t>
      </w:r>
      <w:r w:rsidR="00843188" w:rsidRPr="00F6554E">
        <w:rPr>
          <w:rFonts w:ascii="Angsana New" w:eastAsia="Cordia New" w:hAnsi="Angsana New" w:cs="Angsana New"/>
          <w:lang w:val="en-US"/>
        </w:rPr>
        <w:t xml:space="preserve"> </w:t>
      </w:r>
      <w:r w:rsidR="00843188" w:rsidRPr="00F6554E">
        <w:rPr>
          <w:rFonts w:ascii="Angsana New" w:eastAsia="Cordia New" w:hAnsi="Angsana New" w:cs="Angsana New"/>
          <w:cs/>
          <w:lang w:val="en-US"/>
        </w:rPr>
        <w:t xml:space="preserve">ของยอดคงเหลือ  </w:t>
      </w:r>
    </w:p>
    <w:p w:rsidR="00AC2F15" w:rsidRPr="00E55D53" w:rsidRDefault="00AC2F15" w:rsidP="00AC2F15">
      <w:pPr>
        <w:tabs>
          <w:tab w:val="clear" w:pos="454"/>
        </w:tabs>
        <w:jc w:val="thaiDistribute"/>
        <w:rPr>
          <w:rFonts w:ascii="Angsana New" w:eastAsia="Cordia New" w:hAnsi="Angsana New"/>
          <w:sz w:val="30"/>
          <w:szCs w:val="30"/>
        </w:rPr>
      </w:pPr>
    </w:p>
    <w:p w:rsidR="000171CC" w:rsidRPr="00E55D53" w:rsidRDefault="000171CC" w:rsidP="000171CC">
      <w:pPr>
        <w:pStyle w:val="a"/>
        <w:tabs>
          <w:tab w:val="clear" w:pos="1080"/>
        </w:tabs>
        <w:ind w:left="540" w:right="-43"/>
        <w:jc w:val="thaiDistribute"/>
        <w:rPr>
          <w:rFonts w:ascii="Angsana New" w:eastAsia="Cordia New" w:hAnsi="Angsana New" w:cs="Angsana New"/>
          <w:lang w:val="en-US"/>
        </w:rPr>
      </w:pPr>
      <w:r w:rsidRPr="00E55D53">
        <w:rPr>
          <w:rFonts w:ascii="Angsana New" w:eastAsia="Cordia New" w:hAnsi="Angsana New" w:cs="Angsana New"/>
          <w:cs/>
          <w:lang w:val="en-US"/>
        </w:rPr>
        <w:t>ทั้งนี้บริษัทได้ทำสัญญาเช่าการเงินเพื่อให้ได้มาซึ่งเงินทุนทางการเงิน</w:t>
      </w:r>
      <w:r w:rsidRPr="00E55D53">
        <w:rPr>
          <w:rFonts w:ascii="Angsana New" w:eastAsia="Cordia New" w:hAnsi="Angsana New" w:cs="Angsana New"/>
          <w:lang w:val="en-US"/>
        </w:rPr>
        <w:t xml:space="preserve"> </w:t>
      </w:r>
      <w:r w:rsidRPr="00E55D53">
        <w:rPr>
          <w:rFonts w:ascii="Angsana New" w:eastAsia="Cordia New" w:hAnsi="Angsana New" w:cs="Angsana New"/>
          <w:cs/>
          <w:lang w:val="en-US"/>
        </w:rPr>
        <w:t>เพื่อการลงทุนในลูกหนี้ตามสัญญาเช่าการเงินตามที่ได้กล่าวในหมายเหตุ</w:t>
      </w:r>
      <w:r w:rsidR="00025802">
        <w:rPr>
          <w:rFonts w:ascii="Angsana New" w:eastAsia="Cordia New" w:hAnsi="Angsana New" w:cs="Angsana New"/>
          <w:lang w:val="en-US"/>
        </w:rPr>
        <w:t xml:space="preserve"> </w:t>
      </w:r>
      <w:r w:rsidR="00CC5167">
        <w:rPr>
          <w:rFonts w:ascii="Angsana New" w:hAnsi="Angsana New" w:cs="Angsana New"/>
          <w:lang w:val="en-US"/>
        </w:rPr>
        <w:t>15</w:t>
      </w:r>
    </w:p>
    <w:p w:rsidR="001B6F61" w:rsidRDefault="001B6F61" w:rsidP="00684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684162" w:rsidRDefault="00684162" w:rsidP="00684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Pr="00E55D53">
        <w:rPr>
          <w:rFonts w:ascii="Angsana New" w:hAnsi="Angsana New"/>
          <w:b/>
          <w:bCs/>
          <w:sz w:val="30"/>
          <w:szCs w:val="30"/>
        </w:rPr>
        <w:tab/>
      </w:r>
      <w:r w:rsidRPr="00E55D53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:rsidR="00A056C0" w:rsidRPr="008A29BA" w:rsidRDefault="00A056C0" w:rsidP="00684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 w:hint="cs"/>
          <w:b/>
          <w:bCs/>
          <w:sz w:val="20"/>
          <w:szCs w:val="20"/>
          <w:cs/>
        </w:rPr>
      </w:pPr>
    </w:p>
    <w:tbl>
      <w:tblPr>
        <w:tblW w:w="9612" w:type="dxa"/>
        <w:tblInd w:w="558" w:type="dxa"/>
        <w:tblLayout w:type="fixed"/>
        <w:tblLook w:val="0000"/>
      </w:tblPr>
      <w:tblGrid>
        <w:gridCol w:w="4140"/>
        <w:gridCol w:w="1170"/>
        <w:gridCol w:w="243"/>
        <w:gridCol w:w="1188"/>
        <w:gridCol w:w="236"/>
        <w:gridCol w:w="1231"/>
        <w:gridCol w:w="252"/>
        <w:gridCol w:w="1152"/>
      </w:tblGrid>
      <w:tr w:rsidR="00E260BE" w:rsidRPr="00E55D53" w:rsidTr="001B6F6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40" w:type="dxa"/>
          </w:tcPr>
          <w:p w:rsidR="00E260BE" w:rsidRPr="00E55D53" w:rsidRDefault="00E260BE" w:rsidP="00E43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1" w:type="dxa"/>
            <w:gridSpan w:val="3"/>
          </w:tcPr>
          <w:p w:rsidR="00E260BE" w:rsidRPr="00E55D53" w:rsidRDefault="00E260BE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:rsidR="00E260BE" w:rsidRPr="00E55D53" w:rsidRDefault="00E260BE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35" w:type="dxa"/>
            <w:gridSpan w:val="3"/>
          </w:tcPr>
          <w:p w:rsidR="00E260BE" w:rsidRPr="00E55D53" w:rsidRDefault="00E260BE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</w:t>
            </w:r>
            <w:r w:rsidR="002F5038"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A3D68" w:rsidRPr="00E55D53" w:rsidTr="001B6F6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40" w:type="dxa"/>
          </w:tcPr>
          <w:p w:rsidR="00FA3D68" w:rsidRPr="00E55D53" w:rsidRDefault="00FA3D68" w:rsidP="00FA3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</w:rPr>
              <w:t>25</w:t>
            </w:r>
            <w:r w:rsidR="00913B9B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43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</w:rPr>
              <w:t>255</w:t>
            </w:r>
            <w:r w:rsidR="00913B9B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1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</w:rPr>
              <w:t>25</w:t>
            </w:r>
            <w:r w:rsidR="00913B9B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52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</w:rPr>
              <w:t>255</w:t>
            </w:r>
            <w:r w:rsidR="00913B9B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A26E3E" w:rsidRPr="00E55D53" w:rsidTr="001B6F61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40" w:type="dxa"/>
          </w:tcPr>
          <w:p w:rsidR="00A26E3E" w:rsidRPr="00E55D53" w:rsidRDefault="00A26E3E" w:rsidP="00A26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72" w:type="dxa"/>
            <w:gridSpan w:val="7"/>
          </w:tcPr>
          <w:p w:rsidR="00A26E3E" w:rsidRPr="00E55D53" w:rsidRDefault="00A26E3E" w:rsidP="00A2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3B9B" w:rsidRPr="00E55D53" w:rsidTr="001B6F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40" w:type="dxa"/>
          </w:tcPr>
          <w:p w:rsidR="00913B9B" w:rsidRPr="00E55D53" w:rsidRDefault="00913B9B" w:rsidP="00913B9B">
            <w:pPr>
              <w:pStyle w:val="a"/>
              <w:tabs>
                <w:tab w:val="clear" w:pos="1080"/>
                <w:tab w:val="left" w:pos="324"/>
              </w:tabs>
              <w:ind w:right="-43"/>
              <w:rPr>
                <w:rFonts w:ascii="Angsana New" w:eastAsia="Cordia New" w:hAnsi="Angsana New" w:cs="Angsana New"/>
                <w:cs/>
                <w:lang w:val="en-US"/>
              </w:rPr>
            </w:pPr>
            <w:r w:rsidRPr="00E55D53">
              <w:rPr>
                <w:rFonts w:ascii="Angsana New" w:eastAsia="Cordia New" w:hAnsi="Angsana New" w:cs="Angsana New"/>
                <w:cs/>
                <w:lang w:val="en-US"/>
              </w:rPr>
              <w:t>วัตถุดิบ</w:t>
            </w:r>
          </w:p>
        </w:tc>
        <w:tc>
          <w:tcPr>
            <w:tcW w:w="1170" w:type="dxa"/>
          </w:tcPr>
          <w:p w:rsidR="00913B9B" w:rsidRPr="004B0A3B" w:rsidRDefault="005F0B12" w:rsidP="00C6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525,5</w:t>
            </w:r>
            <w:r w:rsidR="00B17BFE">
              <w:rPr>
                <w:rFonts w:ascii="Angsana New" w:hAnsi="Angsana New"/>
                <w:sz w:val="30"/>
                <w:szCs w:val="30"/>
                <w:lang w:val="en-GB" w:bidi="ar-SA"/>
              </w:rPr>
              <w:t>48</w:t>
            </w:r>
          </w:p>
        </w:tc>
        <w:tc>
          <w:tcPr>
            <w:tcW w:w="243" w:type="dxa"/>
          </w:tcPr>
          <w:p w:rsidR="00913B9B" w:rsidRPr="004B0A3B" w:rsidRDefault="00913B9B" w:rsidP="00913B9B">
            <w:pPr>
              <w:tabs>
                <w:tab w:val="clear" w:pos="907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:rsidR="00913B9B" w:rsidRPr="004B0A3B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564,507</w:t>
            </w:r>
          </w:p>
        </w:tc>
        <w:tc>
          <w:tcPr>
            <w:tcW w:w="236" w:type="dxa"/>
          </w:tcPr>
          <w:p w:rsidR="00913B9B" w:rsidRPr="004B0A3B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:rsidR="00913B9B" w:rsidRPr="0083644C" w:rsidRDefault="00083FC9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356,192</w:t>
            </w:r>
          </w:p>
        </w:tc>
        <w:tc>
          <w:tcPr>
            <w:tcW w:w="252" w:type="dxa"/>
          </w:tcPr>
          <w:p w:rsidR="00913B9B" w:rsidRPr="004B0A3B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</w:tcPr>
          <w:p w:rsidR="00913B9B" w:rsidRPr="0083644C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3644C">
              <w:rPr>
                <w:rFonts w:ascii="Angsana New" w:hAnsi="Angsana New"/>
                <w:sz w:val="30"/>
                <w:szCs w:val="30"/>
                <w:lang w:val="en-GB" w:bidi="ar-SA"/>
              </w:rPr>
              <w:t>413,733</w:t>
            </w:r>
          </w:p>
        </w:tc>
      </w:tr>
      <w:tr w:rsidR="00913B9B" w:rsidRPr="00E55D53" w:rsidTr="001B6F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40" w:type="dxa"/>
          </w:tcPr>
          <w:p w:rsidR="00913B9B" w:rsidRPr="00E55D53" w:rsidRDefault="00913B9B" w:rsidP="00913B9B">
            <w:pPr>
              <w:pStyle w:val="a"/>
              <w:tabs>
                <w:tab w:val="clear" w:pos="1080"/>
                <w:tab w:val="left" w:pos="324"/>
              </w:tabs>
              <w:ind w:right="-43"/>
              <w:rPr>
                <w:rFonts w:ascii="Angsana New" w:eastAsia="Cordia New" w:hAnsi="Angsana New" w:cs="Angsana New"/>
                <w:cs/>
                <w:lang w:val="en-US"/>
              </w:rPr>
            </w:pPr>
            <w:r w:rsidRPr="00E55D53">
              <w:rPr>
                <w:rFonts w:ascii="Angsana New" w:eastAsia="Cordia New" w:hAnsi="Angsana New" w:cs="Angsana New"/>
                <w:cs/>
                <w:lang w:val="en-US"/>
              </w:rPr>
              <w:t>สินค้าระหว่างผลิต</w:t>
            </w:r>
          </w:p>
        </w:tc>
        <w:tc>
          <w:tcPr>
            <w:tcW w:w="1170" w:type="dxa"/>
          </w:tcPr>
          <w:p w:rsidR="00913B9B" w:rsidRPr="004B0A3B" w:rsidRDefault="00B17BFE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155,301</w:t>
            </w:r>
          </w:p>
        </w:tc>
        <w:tc>
          <w:tcPr>
            <w:tcW w:w="243" w:type="dxa"/>
          </w:tcPr>
          <w:p w:rsidR="00913B9B" w:rsidRPr="004B0A3B" w:rsidRDefault="00913B9B" w:rsidP="00913B9B">
            <w:pPr>
              <w:tabs>
                <w:tab w:val="clear" w:pos="907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:rsidR="00913B9B" w:rsidRPr="004B0A3B" w:rsidRDefault="0071476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170,537</w:t>
            </w:r>
          </w:p>
        </w:tc>
        <w:tc>
          <w:tcPr>
            <w:tcW w:w="236" w:type="dxa"/>
          </w:tcPr>
          <w:p w:rsidR="00913B9B" w:rsidRPr="004B0A3B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:rsidR="00913B9B" w:rsidRPr="0083644C" w:rsidRDefault="00083FC9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85,768</w:t>
            </w:r>
          </w:p>
        </w:tc>
        <w:tc>
          <w:tcPr>
            <w:tcW w:w="252" w:type="dxa"/>
          </w:tcPr>
          <w:p w:rsidR="00913B9B" w:rsidRPr="004B0A3B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</w:tcPr>
          <w:p w:rsidR="00913B9B" w:rsidRPr="0083644C" w:rsidRDefault="0071476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124,799</w:t>
            </w:r>
          </w:p>
        </w:tc>
      </w:tr>
      <w:tr w:rsidR="00913B9B" w:rsidRPr="00E55D53" w:rsidTr="001B6F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40" w:type="dxa"/>
          </w:tcPr>
          <w:p w:rsidR="00913B9B" w:rsidRPr="00E55D53" w:rsidRDefault="00913B9B" w:rsidP="00913B9B">
            <w:pPr>
              <w:pStyle w:val="a"/>
              <w:tabs>
                <w:tab w:val="clear" w:pos="1080"/>
                <w:tab w:val="left" w:pos="324"/>
              </w:tabs>
              <w:ind w:right="-43"/>
              <w:rPr>
                <w:rFonts w:ascii="Angsana New" w:eastAsia="Cordia New" w:hAnsi="Angsana New" w:cs="Angsana New"/>
                <w:lang w:val="en-US"/>
              </w:rPr>
            </w:pPr>
            <w:r w:rsidRPr="00E55D53">
              <w:rPr>
                <w:rFonts w:ascii="Angsana New" w:eastAsia="Cordia New" w:hAnsi="Angsana New" w:cs="Angsana New"/>
                <w:cs/>
                <w:lang w:val="en-US"/>
              </w:rPr>
              <w:t>สินค้าสำเร็จรูป</w:t>
            </w:r>
          </w:p>
        </w:tc>
        <w:tc>
          <w:tcPr>
            <w:tcW w:w="1170" w:type="dxa"/>
          </w:tcPr>
          <w:p w:rsidR="00913B9B" w:rsidRPr="004B0A3B" w:rsidRDefault="00D76C52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396,297</w:t>
            </w:r>
          </w:p>
        </w:tc>
        <w:tc>
          <w:tcPr>
            <w:tcW w:w="243" w:type="dxa"/>
          </w:tcPr>
          <w:p w:rsidR="00913B9B" w:rsidRPr="004B0A3B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:rsidR="00913B9B" w:rsidRPr="004B0A3B" w:rsidRDefault="0071476B" w:rsidP="006D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43</w:t>
            </w:r>
            <w:r w:rsidR="006D725F">
              <w:rPr>
                <w:rFonts w:ascii="Angsana New" w:hAnsi="Angsana New"/>
                <w:sz w:val="30"/>
                <w:szCs w:val="30"/>
                <w:lang w:val="en-GB" w:bidi="ar-SA"/>
              </w:rPr>
              <w:t>5,608</w:t>
            </w:r>
          </w:p>
        </w:tc>
        <w:tc>
          <w:tcPr>
            <w:tcW w:w="236" w:type="dxa"/>
          </w:tcPr>
          <w:p w:rsidR="00913B9B" w:rsidRPr="004B0A3B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:rsidR="00913B9B" w:rsidRPr="0083644C" w:rsidRDefault="00083FC9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239,059</w:t>
            </w:r>
          </w:p>
        </w:tc>
        <w:tc>
          <w:tcPr>
            <w:tcW w:w="252" w:type="dxa"/>
          </w:tcPr>
          <w:p w:rsidR="00913B9B" w:rsidRPr="004B0A3B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</w:tcPr>
          <w:p w:rsidR="00913B9B" w:rsidRPr="0083644C" w:rsidRDefault="0071476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261,989</w:t>
            </w:r>
          </w:p>
        </w:tc>
      </w:tr>
      <w:tr w:rsidR="00913B9B" w:rsidRPr="00E55D53" w:rsidTr="001B6F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40" w:type="dxa"/>
          </w:tcPr>
          <w:p w:rsidR="00913B9B" w:rsidRPr="00E55D53" w:rsidRDefault="00913B9B" w:rsidP="00913B9B">
            <w:pPr>
              <w:pStyle w:val="a"/>
              <w:tabs>
                <w:tab w:val="clear" w:pos="1080"/>
                <w:tab w:val="left" w:pos="324"/>
              </w:tabs>
              <w:ind w:right="-43"/>
              <w:rPr>
                <w:rFonts w:ascii="Angsana New" w:eastAsia="Cordia New" w:hAnsi="Angsana New" w:cs="Angsana New"/>
                <w:lang w:val="en-US"/>
              </w:rPr>
            </w:pPr>
            <w:r w:rsidRPr="00E55D53">
              <w:rPr>
                <w:rFonts w:ascii="Angsana New" w:eastAsia="Cordia New" w:hAnsi="Angsana New" w:cs="Angsana New"/>
                <w:cs/>
                <w:lang w:val="en-US"/>
              </w:rPr>
              <w:t>วัสดุสิ้นเปลือง</w:t>
            </w:r>
          </w:p>
        </w:tc>
        <w:tc>
          <w:tcPr>
            <w:tcW w:w="1170" w:type="dxa"/>
          </w:tcPr>
          <w:p w:rsidR="00913B9B" w:rsidRPr="004B0A3B" w:rsidRDefault="005F0B12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27,198</w:t>
            </w:r>
          </w:p>
        </w:tc>
        <w:tc>
          <w:tcPr>
            <w:tcW w:w="243" w:type="dxa"/>
          </w:tcPr>
          <w:p w:rsidR="00913B9B" w:rsidRPr="004B0A3B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:rsidR="00913B9B" w:rsidRPr="004B0A3B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31,759</w:t>
            </w:r>
          </w:p>
        </w:tc>
        <w:tc>
          <w:tcPr>
            <w:tcW w:w="236" w:type="dxa"/>
          </w:tcPr>
          <w:p w:rsidR="00913B9B" w:rsidRPr="004B0A3B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:rsidR="00913B9B" w:rsidRPr="0083644C" w:rsidRDefault="005F0B12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14,639</w:t>
            </w:r>
          </w:p>
        </w:tc>
        <w:tc>
          <w:tcPr>
            <w:tcW w:w="252" w:type="dxa"/>
          </w:tcPr>
          <w:p w:rsidR="00913B9B" w:rsidRPr="004B0A3B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</w:tcPr>
          <w:p w:rsidR="00913B9B" w:rsidRPr="0083644C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3644C">
              <w:rPr>
                <w:rFonts w:ascii="Angsana New" w:hAnsi="Angsana New"/>
                <w:sz w:val="30"/>
                <w:szCs w:val="30"/>
                <w:lang w:val="en-GB" w:bidi="ar-SA"/>
              </w:rPr>
              <w:t>18,556</w:t>
            </w:r>
          </w:p>
        </w:tc>
      </w:tr>
      <w:tr w:rsidR="00913B9B" w:rsidRPr="00E55D53" w:rsidTr="001B6F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40" w:type="dxa"/>
          </w:tcPr>
          <w:p w:rsidR="00913B9B" w:rsidRPr="00E55D53" w:rsidRDefault="00913B9B" w:rsidP="00913B9B">
            <w:pPr>
              <w:pStyle w:val="a"/>
              <w:tabs>
                <w:tab w:val="clear" w:pos="1080"/>
                <w:tab w:val="left" w:pos="324"/>
              </w:tabs>
              <w:ind w:right="-43"/>
              <w:rPr>
                <w:rFonts w:ascii="Angsana New" w:eastAsia="Cordia New" w:hAnsi="Angsana New" w:cs="Angsana New"/>
                <w:lang w:val="en-US"/>
              </w:rPr>
            </w:pPr>
            <w:r w:rsidRPr="00E55D53">
              <w:rPr>
                <w:rFonts w:ascii="Angsana New" w:eastAsia="Cordia New" w:hAnsi="Angsana New" w:cs="Angsana New"/>
                <w:cs/>
                <w:lang w:val="en-US"/>
              </w:rPr>
              <w:t>สินค้าระหว่างทาง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13B9B" w:rsidRPr="004B0A3B" w:rsidRDefault="005F0B12" w:rsidP="00B1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63,04</w:t>
            </w:r>
            <w:r w:rsidR="00B17BFE">
              <w:rPr>
                <w:rFonts w:ascii="Angsana New" w:hAnsi="Angsana New"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243" w:type="dxa"/>
          </w:tcPr>
          <w:p w:rsidR="00913B9B" w:rsidRPr="004B0A3B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913B9B" w:rsidRPr="004B0A3B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100,756</w:t>
            </w:r>
          </w:p>
        </w:tc>
        <w:tc>
          <w:tcPr>
            <w:tcW w:w="236" w:type="dxa"/>
          </w:tcPr>
          <w:p w:rsidR="00913B9B" w:rsidRPr="004B0A3B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:rsidR="00913B9B" w:rsidRPr="0083644C" w:rsidRDefault="00083FC9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25,483</w:t>
            </w:r>
          </w:p>
        </w:tc>
        <w:tc>
          <w:tcPr>
            <w:tcW w:w="252" w:type="dxa"/>
          </w:tcPr>
          <w:p w:rsidR="00913B9B" w:rsidRPr="004B0A3B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913B9B" w:rsidRPr="0083644C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3644C">
              <w:rPr>
                <w:rFonts w:ascii="Angsana New" w:hAnsi="Angsana New"/>
                <w:sz w:val="30"/>
                <w:szCs w:val="30"/>
                <w:lang w:val="en-GB" w:bidi="ar-SA"/>
              </w:rPr>
              <w:t>57,721</w:t>
            </w:r>
          </w:p>
        </w:tc>
      </w:tr>
      <w:tr w:rsidR="00913B9B" w:rsidRPr="00E55D53" w:rsidTr="001B6F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40" w:type="dxa"/>
          </w:tcPr>
          <w:p w:rsidR="00913B9B" w:rsidRPr="00E55D53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13B9B" w:rsidRPr="004B0A3B" w:rsidRDefault="00D76C52" w:rsidP="00B1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1,167,387</w:t>
            </w:r>
          </w:p>
        </w:tc>
        <w:tc>
          <w:tcPr>
            <w:tcW w:w="243" w:type="dxa"/>
          </w:tcPr>
          <w:p w:rsidR="00913B9B" w:rsidRPr="004B0A3B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:rsidR="00913B9B" w:rsidRPr="004B0A3B" w:rsidRDefault="00913B9B" w:rsidP="006D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1,30</w:t>
            </w:r>
            <w:r w:rsidR="006D725F">
              <w:rPr>
                <w:rFonts w:ascii="Angsana New" w:hAnsi="Angsana New"/>
                <w:sz w:val="30"/>
                <w:szCs w:val="30"/>
                <w:lang w:val="en-GB" w:bidi="ar-SA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 w:rsidR="006D725F">
              <w:rPr>
                <w:rFonts w:ascii="Angsana New" w:hAnsi="Angsana New"/>
                <w:sz w:val="30"/>
                <w:szCs w:val="30"/>
                <w:lang w:val="en-GB" w:bidi="ar-SA"/>
              </w:rPr>
              <w:t>167</w:t>
            </w:r>
          </w:p>
        </w:tc>
        <w:tc>
          <w:tcPr>
            <w:tcW w:w="236" w:type="dxa"/>
          </w:tcPr>
          <w:p w:rsidR="00913B9B" w:rsidRPr="004B0A3B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:rsidR="00913B9B" w:rsidRPr="0083644C" w:rsidRDefault="005F0B12" w:rsidP="0008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72</w:t>
            </w:r>
            <w:r w:rsidR="00083FC9">
              <w:rPr>
                <w:rFonts w:ascii="Angsana New" w:hAnsi="Angsana New"/>
                <w:sz w:val="30"/>
                <w:szCs w:val="30"/>
                <w:lang w:val="en-GB" w:bidi="ar-SA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,1</w:t>
            </w:r>
            <w:r w:rsidR="00083FC9">
              <w:rPr>
                <w:rFonts w:ascii="Angsana New" w:hAnsi="Angsana New"/>
                <w:sz w:val="30"/>
                <w:szCs w:val="30"/>
                <w:lang w:val="en-GB" w:bidi="ar-SA"/>
              </w:rPr>
              <w:t>41</w:t>
            </w:r>
          </w:p>
        </w:tc>
        <w:tc>
          <w:tcPr>
            <w:tcW w:w="252" w:type="dxa"/>
          </w:tcPr>
          <w:p w:rsidR="00913B9B" w:rsidRPr="004B0A3B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13B9B" w:rsidRPr="0083644C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3644C">
              <w:rPr>
                <w:rFonts w:ascii="Angsana New" w:hAnsi="Angsana New"/>
                <w:sz w:val="30"/>
                <w:szCs w:val="30"/>
                <w:lang w:val="en-GB" w:bidi="ar-SA"/>
              </w:rPr>
              <w:t>876,798</w:t>
            </w:r>
          </w:p>
        </w:tc>
      </w:tr>
      <w:tr w:rsidR="00913B9B" w:rsidRPr="00E55D53" w:rsidTr="001B6F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40" w:type="dxa"/>
          </w:tcPr>
          <w:p w:rsidR="00913B9B" w:rsidRPr="00E55D53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55D53">
              <w:rPr>
                <w:rFonts w:ascii="Angsana New" w:hAnsi="Angsana New"/>
                <w:sz w:val="30"/>
                <w:szCs w:val="30"/>
                <w:cs/>
              </w:rPr>
              <w:tab/>
              <w:t>ค่าเผื่อมูลค่าสินค้าลดลง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13B9B" w:rsidRPr="004B0A3B" w:rsidRDefault="005F0B12" w:rsidP="00D76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</w:t>
            </w:r>
            <w:r w:rsidR="00D76C52">
              <w:rPr>
                <w:rFonts w:ascii="Angsana New" w:hAnsi="Angsana New"/>
                <w:sz w:val="30"/>
                <w:szCs w:val="30"/>
                <w:lang w:val="en-GB" w:bidi="ar-SA"/>
              </w:rPr>
              <w:t>20,102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43" w:type="dxa"/>
          </w:tcPr>
          <w:p w:rsidR="00913B9B" w:rsidRPr="004B0A3B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913B9B" w:rsidRPr="004B0A3B" w:rsidRDefault="00913B9B" w:rsidP="006D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60" w:right="-11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</w:t>
            </w:r>
            <w:r w:rsidR="006D725F">
              <w:rPr>
                <w:rFonts w:ascii="Angsana New" w:hAnsi="Angsana New"/>
                <w:sz w:val="30"/>
                <w:szCs w:val="30"/>
                <w:lang w:val="en-GB" w:bidi="ar-SA"/>
              </w:rPr>
              <w:t>6,173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36" w:type="dxa"/>
          </w:tcPr>
          <w:p w:rsidR="00913B9B" w:rsidRPr="004B0A3B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:rsidR="00913B9B" w:rsidRPr="0083644C" w:rsidRDefault="005F0B12" w:rsidP="00C6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</w:t>
            </w:r>
            <w:r w:rsidR="00083FC9">
              <w:rPr>
                <w:rFonts w:ascii="Angsana New" w:hAnsi="Angsana New"/>
                <w:sz w:val="30"/>
                <w:szCs w:val="30"/>
                <w:lang w:val="en-GB" w:bidi="ar-SA"/>
              </w:rPr>
              <w:t>20,102)</w:t>
            </w:r>
          </w:p>
        </w:tc>
        <w:tc>
          <w:tcPr>
            <w:tcW w:w="252" w:type="dxa"/>
          </w:tcPr>
          <w:p w:rsidR="00913B9B" w:rsidRPr="004B0A3B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913B9B" w:rsidRPr="0083644C" w:rsidRDefault="00913B9B" w:rsidP="00C6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60" w:right="-21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3644C">
              <w:rPr>
                <w:rFonts w:ascii="Angsana New" w:hAnsi="Angsana New"/>
                <w:sz w:val="30"/>
                <w:szCs w:val="30"/>
                <w:lang w:val="en-GB" w:bidi="ar-SA"/>
              </w:rPr>
              <w:t>(6,173)</w:t>
            </w:r>
          </w:p>
        </w:tc>
      </w:tr>
      <w:tr w:rsidR="00913B9B" w:rsidRPr="00E55D53" w:rsidTr="001B6F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40" w:type="dxa"/>
          </w:tcPr>
          <w:p w:rsidR="00913B9B" w:rsidRPr="00E55D53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13B9B" w:rsidRPr="00E67A53" w:rsidRDefault="00F71E29" w:rsidP="00B1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1,</w:t>
            </w:r>
            <w:r w:rsidR="00B17BFE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147,285</w:t>
            </w:r>
          </w:p>
        </w:tc>
        <w:tc>
          <w:tcPr>
            <w:tcW w:w="243" w:type="dxa"/>
          </w:tcPr>
          <w:p w:rsidR="00913B9B" w:rsidRPr="004B0A3B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913B9B" w:rsidRPr="00E67A53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1,296,994</w:t>
            </w:r>
          </w:p>
        </w:tc>
        <w:tc>
          <w:tcPr>
            <w:tcW w:w="236" w:type="dxa"/>
          </w:tcPr>
          <w:p w:rsidR="00913B9B" w:rsidRPr="004B0A3B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:rsidR="00913B9B" w:rsidRPr="0083644C" w:rsidRDefault="00083FC9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701,039</w:t>
            </w:r>
          </w:p>
        </w:tc>
        <w:tc>
          <w:tcPr>
            <w:tcW w:w="252" w:type="dxa"/>
          </w:tcPr>
          <w:p w:rsidR="00913B9B" w:rsidRPr="004B0A3B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913B9B" w:rsidRPr="0083644C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83644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870,625</w:t>
            </w:r>
          </w:p>
        </w:tc>
      </w:tr>
      <w:tr w:rsidR="00913B9B" w:rsidRPr="00E55D53" w:rsidTr="001B6F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40" w:type="dxa"/>
          </w:tcPr>
          <w:p w:rsidR="00913B9B" w:rsidRPr="00E55D53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913B9B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:rsidR="00913B9B" w:rsidRPr="004B0A3B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:rsidR="00913B9B" w:rsidRPr="00E67A53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913B9B" w:rsidRPr="004B0A3B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:rsidR="00913B9B" w:rsidRPr="0083644C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" w:type="dxa"/>
          </w:tcPr>
          <w:p w:rsidR="00913B9B" w:rsidRPr="004B0A3B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913B9B" w:rsidRPr="004B0A3B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60" w:right="-53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1B6F61" w:rsidRPr="00E55D53" w:rsidTr="001B6F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40" w:type="dxa"/>
          </w:tcPr>
          <w:p w:rsidR="001B6F61" w:rsidRPr="00E55D53" w:rsidRDefault="001B6F61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B6F61" w:rsidRDefault="001B6F61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:rsidR="001B6F61" w:rsidRPr="004B0A3B" w:rsidRDefault="001B6F61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:rsidR="001B6F61" w:rsidRPr="00E67A53" w:rsidRDefault="001B6F61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1B6F61" w:rsidRPr="004B0A3B" w:rsidRDefault="001B6F61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:rsidR="001B6F61" w:rsidRPr="0083644C" w:rsidRDefault="001B6F61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" w:type="dxa"/>
          </w:tcPr>
          <w:p w:rsidR="001B6F61" w:rsidRPr="004B0A3B" w:rsidRDefault="001B6F61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</w:tcPr>
          <w:p w:rsidR="001B6F61" w:rsidRPr="004B0A3B" w:rsidRDefault="001B6F61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60" w:right="-53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1B6F61" w:rsidRPr="00E55D53" w:rsidTr="001B6F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40" w:type="dxa"/>
          </w:tcPr>
          <w:p w:rsidR="001B6F61" w:rsidRPr="00E55D53" w:rsidRDefault="001B6F61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B6F61" w:rsidRDefault="001B6F61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:rsidR="001B6F61" w:rsidRPr="004B0A3B" w:rsidRDefault="001B6F61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:rsidR="001B6F61" w:rsidRPr="00E67A53" w:rsidRDefault="001B6F61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1B6F61" w:rsidRPr="004B0A3B" w:rsidRDefault="001B6F61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:rsidR="001B6F61" w:rsidRPr="0083644C" w:rsidRDefault="001B6F61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" w:type="dxa"/>
          </w:tcPr>
          <w:p w:rsidR="001B6F61" w:rsidRPr="004B0A3B" w:rsidRDefault="001B6F61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</w:tcPr>
          <w:p w:rsidR="001B6F61" w:rsidRPr="004B0A3B" w:rsidRDefault="001B6F61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60" w:right="-53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1B6F61" w:rsidRPr="00E55D53" w:rsidTr="001B6F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40" w:type="dxa"/>
          </w:tcPr>
          <w:p w:rsidR="001B6F61" w:rsidRPr="00E55D53" w:rsidRDefault="001B6F61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B6F61" w:rsidRDefault="001B6F61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:rsidR="001B6F61" w:rsidRPr="004B0A3B" w:rsidRDefault="001B6F61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:rsidR="001B6F61" w:rsidRPr="00E67A53" w:rsidRDefault="001B6F61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1B6F61" w:rsidRPr="004B0A3B" w:rsidRDefault="001B6F61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:rsidR="001B6F61" w:rsidRPr="0083644C" w:rsidRDefault="001B6F61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" w:type="dxa"/>
          </w:tcPr>
          <w:p w:rsidR="001B6F61" w:rsidRPr="004B0A3B" w:rsidRDefault="001B6F61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</w:tcPr>
          <w:p w:rsidR="001B6F61" w:rsidRPr="004B0A3B" w:rsidRDefault="001B6F61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60" w:right="-53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1B6F61" w:rsidRPr="00E55D53" w:rsidTr="001B6F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40" w:type="dxa"/>
          </w:tcPr>
          <w:p w:rsidR="001B6F61" w:rsidRPr="00E55D53" w:rsidRDefault="001B6F61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B6F61" w:rsidRDefault="001B6F61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:rsidR="001B6F61" w:rsidRPr="004B0A3B" w:rsidRDefault="001B6F61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:rsidR="001B6F61" w:rsidRPr="00E67A53" w:rsidRDefault="001B6F61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1B6F61" w:rsidRPr="004B0A3B" w:rsidRDefault="001B6F61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:rsidR="001B6F61" w:rsidRPr="0083644C" w:rsidRDefault="001B6F61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" w:type="dxa"/>
          </w:tcPr>
          <w:p w:rsidR="001B6F61" w:rsidRPr="004B0A3B" w:rsidRDefault="001B6F61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</w:tcPr>
          <w:p w:rsidR="001B6F61" w:rsidRPr="004B0A3B" w:rsidRDefault="001B6F61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60" w:right="-53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1B6F61" w:rsidRPr="00E55D53" w:rsidTr="001B6F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40" w:type="dxa"/>
          </w:tcPr>
          <w:p w:rsidR="001B6F61" w:rsidRPr="00E55D53" w:rsidRDefault="001B6F61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B6F61" w:rsidRDefault="001B6F61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:rsidR="001B6F61" w:rsidRPr="004B0A3B" w:rsidRDefault="001B6F61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:rsidR="001B6F61" w:rsidRPr="00E67A53" w:rsidRDefault="001B6F61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1B6F61" w:rsidRPr="004B0A3B" w:rsidRDefault="001B6F61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:rsidR="001B6F61" w:rsidRPr="0083644C" w:rsidRDefault="001B6F61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" w:type="dxa"/>
          </w:tcPr>
          <w:p w:rsidR="001B6F61" w:rsidRPr="004B0A3B" w:rsidRDefault="001B6F61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</w:tcPr>
          <w:p w:rsidR="001B6F61" w:rsidRPr="004B0A3B" w:rsidRDefault="001B6F61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60" w:right="-53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1B6F61" w:rsidRPr="00E55D53" w:rsidTr="001B6F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40" w:type="dxa"/>
          </w:tcPr>
          <w:p w:rsidR="001B6F61" w:rsidRPr="00E55D53" w:rsidRDefault="001B6F61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B6F61" w:rsidRDefault="001B6F61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:rsidR="001B6F61" w:rsidRPr="004B0A3B" w:rsidRDefault="001B6F61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:rsidR="001B6F61" w:rsidRPr="00E67A53" w:rsidRDefault="001B6F61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1B6F61" w:rsidRPr="004B0A3B" w:rsidRDefault="001B6F61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:rsidR="001B6F61" w:rsidRPr="0083644C" w:rsidRDefault="001B6F61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" w:type="dxa"/>
          </w:tcPr>
          <w:p w:rsidR="001B6F61" w:rsidRPr="004B0A3B" w:rsidRDefault="001B6F61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</w:tcPr>
          <w:p w:rsidR="001B6F61" w:rsidRPr="004B0A3B" w:rsidRDefault="001B6F61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60" w:right="-53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913B9B" w:rsidRPr="00E55D53" w:rsidTr="001B6F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40" w:type="dxa"/>
          </w:tcPr>
          <w:p w:rsidR="00913B9B" w:rsidRPr="004C0FA8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C0FA8">
              <w:rPr>
                <w:rFonts w:ascii="Angsana New" w:hAnsi="Angsana New"/>
                <w:b/>
                <w:sz w:val="30"/>
                <w:szCs w:val="30"/>
                <w:cs/>
              </w:rPr>
              <w:lastRenderedPageBreak/>
              <w:t>ต้นทุนของสินค้าคงเหลือที่บันทึกเป็น</w:t>
            </w:r>
          </w:p>
        </w:tc>
        <w:tc>
          <w:tcPr>
            <w:tcW w:w="1170" w:type="dxa"/>
          </w:tcPr>
          <w:p w:rsidR="00913B9B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:rsidR="00913B9B" w:rsidRPr="004B0A3B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:rsidR="00913B9B" w:rsidRPr="00E67A53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913B9B" w:rsidRPr="004B0A3B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:rsidR="00913B9B" w:rsidRPr="0083644C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" w:type="dxa"/>
          </w:tcPr>
          <w:p w:rsidR="00913B9B" w:rsidRPr="004B0A3B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</w:tcPr>
          <w:p w:rsidR="00913B9B" w:rsidRPr="004B0A3B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60" w:right="-53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913B9B" w:rsidRPr="00E55D53" w:rsidTr="001B6F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40" w:type="dxa"/>
          </w:tcPr>
          <w:p w:rsidR="00913B9B" w:rsidRPr="004C0FA8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C0FA8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4C0FA8">
              <w:rPr>
                <w:rFonts w:ascii="Angsana New" w:hAnsi="Angsana New"/>
                <w:b/>
                <w:sz w:val="30"/>
                <w:szCs w:val="30"/>
                <w:cs/>
              </w:rPr>
              <w:t>ค่าใช้จ่ายและได้รวมในบัญชีต้นทุนขาย</w:t>
            </w:r>
          </w:p>
        </w:tc>
        <w:tc>
          <w:tcPr>
            <w:tcW w:w="1170" w:type="dxa"/>
          </w:tcPr>
          <w:p w:rsidR="00913B9B" w:rsidRPr="00DE0CFE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913B9B" w:rsidRPr="00DE0CFE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:rsidR="00913B9B" w:rsidRPr="00DE0CFE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913B9B" w:rsidRPr="00DE0CFE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:rsidR="00913B9B" w:rsidRPr="00DE0CFE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52" w:type="dxa"/>
          </w:tcPr>
          <w:p w:rsidR="00913B9B" w:rsidRPr="00DE0CFE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</w:tcPr>
          <w:p w:rsidR="00913B9B" w:rsidRPr="00DE0CFE" w:rsidRDefault="00913B9B" w:rsidP="00913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60" w:right="-53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800C8E" w:rsidRPr="00E55D53" w:rsidTr="001B6F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40" w:type="dxa"/>
          </w:tcPr>
          <w:p w:rsidR="00800C8E" w:rsidRPr="004C0FA8" w:rsidRDefault="00800C8E" w:rsidP="00800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spacing w:line="240" w:lineRule="auto"/>
              <w:ind w:right="-43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70" w:type="dxa"/>
          </w:tcPr>
          <w:p w:rsidR="00800C8E" w:rsidRPr="00DE0CFE" w:rsidRDefault="006669BB" w:rsidP="00C6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13,438,599</w:t>
            </w:r>
          </w:p>
        </w:tc>
        <w:tc>
          <w:tcPr>
            <w:tcW w:w="243" w:type="dxa"/>
          </w:tcPr>
          <w:p w:rsidR="00800C8E" w:rsidRPr="00DE0CFE" w:rsidRDefault="00800C8E" w:rsidP="00800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:rsidR="00800C8E" w:rsidRPr="00DE0CFE" w:rsidRDefault="00800C8E" w:rsidP="006D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  <w:r w:rsidRPr="00DE0CFE">
              <w:rPr>
                <w:rFonts w:ascii="Angsana New" w:hAnsi="Angsana New"/>
                <w:sz w:val="30"/>
                <w:szCs w:val="30"/>
              </w:rPr>
              <w:t>15,</w:t>
            </w:r>
            <w:r w:rsidR="006D725F">
              <w:rPr>
                <w:rFonts w:ascii="Angsana New" w:hAnsi="Angsana New"/>
                <w:sz w:val="30"/>
                <w:szCs w:val="30"/>
              </w:rPr>
              <w:t>062</w:t>
            </w:r>
            <w:r w:rsidRPr="00DE0CFE">
              <w:rPr>
                <w:rFonts w:ascii="Angsana New" w:hAnsi="Angsana New"/>
                <w:sz w:val="30"/>
                <w:szCs w:val="30"/>
              </w:rPr>
              <w:t>,</w:t>
            </w:r>
            <w:r w:rsidR="006D725F">
              <w:rPr>
                <w:rFonts w:ascii="Angsana New" w:hAnsi="Angsana New"/>
                <w:sz w:val="30"/>
                <w:szCs w:val="30"/>
              </w:rPr>
              <w:t>770</w:t>
            </w:r>
          </w:p>
        </w:tc>
        <w:tc>
          <w:tcPr>
            <w:tcW w:w="236" w:type="dxa"/>
          </w:tcPr>
          <w:p w:rsidR="00800C8E" w:rsidRPr="00DE0CFE" w:rsidRDefault="00800C8E" w:rsidP="00800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:rsidR="00800C8E" w:rsidRPr="00DE0CFE" w:rsidRDefault="005F0B12" w:rsidP="00C6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10,</w:t>
            </w:r>
            <w:r w:rsidR="00D856D4">
              <w:rPr>
                <w:rFonts w:ascii="Angsana New" w:hAnsi="Angsana New"/>
                <w:sz w:val="30"/>
                <w:szCs w:val="30"/>
                <w:lang w:val="en-GB" w:bidi="ar-SA"/>
              </w:rPr>
              <w:t>825</w:t>
            </w:r>
            <w:r w:rsidR="00601AB7">
              <w:rPr>
                <w:rFonts w:ascii="Angsana New" w:hAnsi="Angsana New"/>
                <w:sz w:val="30"/>
                <w:szCs w:val="30"/>
                <w:lang w:val="en-GB" w:bidi="ar-SA"/>
              </w:rPr>
              <w:t>,4</w:t>
            </w:r>
            <w:r w:rsidR="00D856D4">
              <w:rPr>
                <w:rFonts w:ascii="Angsana New" w:hAnsi="Angsana New"/>
                <w:sz w:val="30"/>
                <w:szCs w:val="30"/>
                <w:lang w:val="en-GB" w:bidi="ar-SA"/>
              </w:rPr>
              <w:t>92</w:t>
            </w:r>
          </w:p>
        </w:tc>
        <w:tc>
          <w:tcPr>
            <w:tcW w:w="252" w:type="dxa"/>
          </w:tcPr>
          <w:p w:rsidR="00800C8E" w:rsidRPr="00DE0CFE" w:rsidRDefault="00800C8E" w:rsidP="00800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</w:tcPr>
          <w:p w:rsidR="00800C8E" w:rsidRPr="00DE0CFE" w:rsidRDefault="00800C8E" w:rsidP="00C6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12,961,495</w:t>
            </w:r>
          </w:p>
        </w:tc>
      </w:tr>
      <w:tr w:rsidR="00800C8E" w:rsidRPr="00E55D53" w:rsidTr="001B6F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40" w:type="dxa"/>
          </w:tcPr>
          <w:p w:rsidR="00800C8E" w:rsidRPr="004C0FA8" w:rsidRDefault="00800C8E" w:rsidP="00800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4C0FA8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</w:tc>
        <w:tc>
          <w:tcPr>
            <w:tcW w:w="1170" w:type="dxa"/>
          </w:tcPr>
          <w:p w:rsidR="00800C8E" w:rsidRPr="00DE0CFE" w:rsidRDefault="00800C8E" w:rsidP="00C6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:rsidR="00800C8E" w:rsidRPr="00DE0CFE" w:rsidRDefault="00800C8E" w:rsidP="00800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:rsidR="00800C8E" w:rsidRPr="00DE0CFE" w:rsidRDefault="00800C8E" w:rsidP="00800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800C8E" w:rsidRPr="00DE0CFE" w:rsidRDefault="00800C8E" w:rsidP="00800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:rsidR="00800C8E" w:rsidRPr="00DE0CFE" w:rsidRDefault="00800C8E" w:rsidP="00C6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52" w:type="dxa"/>
          </w:tcPr>
          <w:p w:rsidR="00800C8E" w:rsidRPr="00DE0CFE" w:rsidRDefault="00800C8E" w:rsidP="00800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</w:tcPr>
          <w:p w:rsidR="00800C8E" w:rsidRPr="00DE0CFE" w:rsidRDefault="00800C8E" w:rsidP="00800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B17BFE" w:rsidRPr="00E55D53" w:rsidTr="001B6F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40" w:type="dxa"/>
          </w:tcPr>
          <w:p w:rsidR="00B17BFE" w:rsidRPr="004C0FA8" w:rsidRDefault="00B17BFE" w:rsidP="00B1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0FA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  <w:r w:rsidRPr="004C0FA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C0FA8">
              <w:rPr>
                <w:rFonts w:ascii="Angsana New" w:hAnsi="Angsana New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170" w:type="dxa"/>
          </w:tcPr>
          <w:p w:rsidR="00B17BFE" w:rsidRPr="004B0A3B" w:rsidRDefault="006669BB" w:rsidP="00C6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13,929</w:t>
            </w:r>
          </w:p>
        </w:tc>
        <w:tc>
          <w:tcPr>
            <w:tcW w:w="243" w:type="dxa"/>
          </w:tcPr>
          <w:p w:rsidR="00B17BFE" w:rsidRPr="00DE0CFE" w:rsidRDefault="00B17BFE" w:rsidP="00B1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</w:tcPr>
          <w:p w:rsidR="00B17BFE" w:rsidRPr="00DE0CFE" w:rsidRDefault="00B17BFE" w:rsidP="00B1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60"/>
              <w:rPr>
                <w:rFonts w:ascii="Angsana New" w:hAnsi="Angsana New" w:hint="cs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36" w:type="dxa"/>
          </w:tcPr>
          <w:p w:rsidR="00B17BFE" w:rsidRPr="00DE0CFE" w:rsidRDefault="00B17BFE" w:rsidP="00B1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</w:tcPr>
          <w:p w:rsidR="00B17BFE" w:rsidRPr="00DE0CFE" w:rsidRDefault="00B17BFE" w:rsidP="00C6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13,929</w:t>
            </w:r>
          </w:p>
        </w:tc>
        <w:tc>
          <w:tcPr>
            <w:tcW w:w="252" w:type="dxa"/>
          </w:tcPr>
          <w:p w:rsidR="00B17BFE" w:rsidRPr="00DE0CFE" w:rsidRDefault="00B17BFE" w:rsidP="00B1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</w:tcPr>
          <w:p w:rsidR="00B17BFE" w:rsidRPr="00DE0CFE" w:rsidRDefault="00B17BFE" w:rsidP="00B1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60"/>
              <w:rPr>
                <w:rFonts w:ascii="Angsana New" w:hAnsi="Angsana New" w:hint="cs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</w:tr>
      <w:tr w:rsidR="00B17BFE" w:rsidRPr="00E55D53" w:rsidTr="001B6F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40" w:type="dxa"/>
          </w:tcPr>
          <w:p w:rsidR="00B17BFE" w:rsidRPr="00E55D53" w:rsidRDefault="00B17BFE" w:rsidP="00B1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4C0FA8">
              <w:rPr>
                <w:rFonts w:ascii="Angsana New" w:hAnsi="Angsana New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17BFE" w:rsidRPr="00DE0CFE" w:rsidRDefault="00B17BFE" w:rsidP="00B1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60"/>
              <w:rPr>
                <w:rFonts w:ascii="Angsana New" w:hAnsi="Angsana New" w:hint="cs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3" w:type="dxa"/>
          </w:tcPr>
          <w:p w:rsidR="00B17BFE" w:rsidRPr="00DE0CFE" w:rsidRDefault="00B17BFE" w:rsidP="00B1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B17BFE" w:rsidRPr="00DE0CFE" w:rsidRDefault="00B17BFE" w:rsidP="006D7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60" w:right="-11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</w:t>
            </w:r>
            <w:r w:rsidR="006D725F">
              <w:rPr>
                <w:rFonts w:ascii="Angsana New" w:hAnsi="Angsana New"/>
                <w:sz w:val="30"/>
                <w:szCs w:val="30"/>
                <w:lang w:val="en-GB" w:bidi="ar-SA"/>
              </w:rPr>
              <w:t>1,567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36" w:type="dxa"/>
          </w:tcPr>
          <w:p w:rsidR="00B17BFE" w:rsidRPr="00DE0CFE" w:rsidRDefault="00B17BFE" w:rsidP="00B1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:rsidR="00B17BFE" w:rsidRPr="00DE0CFE" w:rsidRDefault="00B17BFE" w:rsidP="00B1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60"/>
              <w:rPr>
                <w:rFonts w:ascii="Angsana New" w:hAnsi="Angsana New" w:hint="cs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52" w:type="dxa"/>
          </w:tcPr>
          <w:p w:rsidR="00B17BFE" w:rsidRPr="00DE0CFE" w:rsidRDefault="00B17BFE" w:rsidP="00B1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B17BFE" w:rsidRPr="00DE0CFE" w:rsidRDefault="00B17BFE" w:rsidP="00C6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60" w:right="-11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(1,567)</w:t>
            </w:r>
          </w:p>
        </w:tc>
      </w:tr>
      <w:tr w:rsidR="00800C8E" w:rsidRPr="00E55D53" w:rsidTr="001B6F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40" w:type="dxa"/>
          </w:tcPr>
          <w:p w:rsidR="00800C8E" w:rsidRPr="00E55D53" w:rsidRDefault="00800C8E" w:rsidP="00800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00C8E" w:rsidRPr="00266E8A" w:rsidRDefault="00F71E29" w:rsidP="00C6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13,</w:t>
            </w:r>
            <w:r w:rsidR="00D856D4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452,528</w:t>
            </w:r>
          </w:p>
        </w:tc>
        <w:tc>
          <w:tcPr>
            <w:tcW w:w="243" w:type="dxa"/>
          </w:tcPr>
          <w:p w:rsidR="00800C8E" w:rsidRPr="00266E8A" w:rsidRDefault="00800C8E" w:rsidP="00800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800C8E" w:rsidRPr="00266E8A" w:rsidRDefault="00800C8E" w:rsidP="00800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266E8A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15,061,203</w:t>
            </w:r>
          </w:p>
        </w:tc>
        <w:tc>
          <w:tcPr>
            <w:tcW w:w="236" w:type="dxa"/>
          </w:tcPr>
          <w:p w:rsidR="00800C8E" w:rsidRPr="00266E8A" w:rsidRDefault="00800C8E" w:rsidP="00800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:rsidR="00800C8E" w:rsidRPr="00266E8A" w:rsidRDefault="005F0B12" w:rsidP="00C6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10,</w:t>
            </w:r>
            <w:r w:rsidR="00D856D4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839,421</w:t>
            </w:r>
          </w:p>
        </w:tc>
        <w:tc>
          <w:tcPr>
            <w:tcW w:w="252" w:type="dxa"/>
          </w:tcPr>
          <w:p w:rsidR="00800C8E" w:rsidRPr="00266E8A" w:rsidRDefault="00800C8E" w:rsidP="00800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800C8E" w:rsidRPr="00266E8A" w:rsidRDefault="00800C8E" w:rsidP="00C6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60" w:right="-21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266E8A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12,959,928</w:t>
            </w:r>
          </w:p>
        </w:tc>
      </w:tr>
    </w:tbl>
    <w:p w:rsidR="006E1CAE" w:rsidRDefault="006E1CAE" w:rsidP="00277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77F1D" w:rsidRDefault="00BE3DEC" w:rsidP="00277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277F1D" w:rsidRPr="00E55D53">
        <w:rPr>
          <w:rFonts w:ascii="Angsana New" w:hAnsi="Angsana New"/>
          <w:b/>
          <w:bCs/>
          <w:sz w:val="30"/>
          <w:szCs w:val="30"/>
        </w:rPr>
        <w:tab/>
      </w:r>
      <w:r w:rsidR="00277F1D" w:rsidRPr="00E55D53">
        <w:rPr>
          <w:rFonts w:ascii="Angsana New" w:hAnsi="Angsana New"/>
          <w:b/>
          <w:bCs/>
          <w:sz w:val="30"/>
          <w:szCs w:val="30"/>
          <w:cs/>
        </w:rPr>
        <w:t>สินทรัพย์หมุนเวียนอื่น</w:t>
      </w:r>
    </w:p>
    <w:p w:rsidR="00A056C0" w:rsidRPr="001B6F61" w:rsidRDefault="00A056C0" w:rsidP="00277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 w:hint="cs"/>
          <w:b/>
          <w:bCs/>
          <w:sz w:val="30"/>
          <w:szCs w:val="30"/>
          <w:cs/>
        </w:rPr>
      </w:pPr>
    </w:p>
    <w:tbl>
      <w:tblPr>
        <w:tblW w:w="9585" w:type="dxa"/>
        <w:tblInd w:w="558" w:type="dxa"/>
        <w:tblLayout w:type="fixed"/>
        <w:tblLook w:val="0000"/>
      </w:tblPr>
      <w:tblGrid>
        <w:gridCol w:w="4140"/>
        <w:gridCol w:w="1170"/>
        <w:gridCol w:w="270"/>
        <w:gridCol w:w="1170"/>
        <w:gridCol w:w="270"/>
        <w:gridCol w:w="1170"/>
        <w:gridCol w:w="236"/>
        <w:gridCol w:w="1159"/>
      </w:tblGrid>
      <w:tr w:rsidR="00277F1D" w:rsidRPr="00E55D53" w:rsidTr="00431CD5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140" w:type="dxa"/>
          </w:tcPr>
          <w:p w:rsidR="00277F1D" w:rsidRPr="00E55D53" w:rsidRDefault="00277F1D" w:rsidP="00C6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277F1D" w:rsidRPr="00E55D53" w:rsidRDefault="00277F1D" w:rsidP="00C677B5">
            <w:pPr>
              <w:pStyle w:val="30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77F1D" w:rsidRPr="00E55D53" w:rsidRDefault="00277F1D" w:rsidP="00C677B5">
            <w:pPr>
              <w:pStyle w:val="30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</w:tcPr>
          <w:p w:rsidR="00277F1D" w:rsidRPr="00E55D53" w:rsidRDefault="00277F1D" w:rsidP="00C677B5">
            <w:pPr>
              <w:pStyle w:val="30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3D68" w:rsidRPr="00E55D53" w:rsidTr="00431CD5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140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</w:rPr>
              <w:t>25</w:t>
            </w:r>
            <w:r w:rsidR="00265A47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</w:rPr>
              <w:t>255</w:t>
            </w:r>
            <w:r w:rsidR="00265A4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A3D68" w:rsidRPr="00E55D53" w:rsidRDefault="00FA3D68" w:rsidP="00DA7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</w:rPr>
              <w:t>25</w:t>
            </w:r>
            <w:r w:rsidR="00265A47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FA3D68" w:rsidRPr="00E55D53" w:rsidRDefault="00FA3D68" w:rsidP="002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</w:rPr>
              <w:t>255</w:t>
            </w:r>
            <w:r w:rsidR="00265A47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FA3D68" w:rsidRPr="00E55D53" w:rsidTr="00431CD5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140" w:type="dxa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45" w:type="dxa"/>
            <w:gridSpan w:val="7"/>
          </w:tcPr>
          <w:p w:rsidR="00FA3D68" w:rsidRPr="00E55D53" w:rsidRDefault="00FA3D68" w:rsidP="00FA3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55D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5A47" w:rsidRPr="00E55D53" w:rsidTr="00431CD5">
        <w:tblPrEx>
          <w:tblCellMar>
            <w:top w:w="0" w:type="dxa"/>
            <w:bottom w:w="0" w:type="dxa"/>
          </w:tblCellMar>
        </w:tblPrEx>
        <w:tc>
          <w:tcPr>
            <w:tcW w:w="4140" w:type="dxa"/>
          </w:tcPr>
          <w:p w:rsidR="00265A47" w:rsidRPr="00E55D53" w:rsidRDefault="00265A47" w:rsidP="00265A47">
            <w:pPr>
              <w:pStyle w:val="a"/>
              <w:tabs>
                <w:tab w:val="clear" w:pos="1080"/>
                <w:tab w:val="left" w:pos="540"/>
              </w:tabs>
              <w:ind w:right="-43"/>
              <w:rPr>
                <w:rFonts w:ascii="Angsana New" w:eastAsia="Cordia New" w:hAnsi="Angsana New" w:cs="Angsana New"/>
                <w:lang w:val="en-US"/>
              </w:rPr>
            </w:pPr>
            <w:r w:rsidRPr="00E55D53">
              <w:rPr>
                <w:rFonts w:ascii="Angsana New" w:eastAsia="Cordia New" w:hAnsi="Angsana New" w:cs="Angsana New"/>
                <w:cs/>
                <w:lang w:val="en-US"/>
              </w:rPr>
              <w:t>ลูกหนี้ภาษีมูลค่าเพิ่ม</w:t>
            </w:r>
          </w:p>
        </w:tc>
        <w:tc>
          <w:tcPr>
            <w:tcW w:w="1170" w:type="dxa"/>
          </w:tcPr>
          <w:p w:rsidR="00265A47" w:rsidRPr="00B7076C" w:rsidRDefault="00F71E29" w:rsidP="00C6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 w:right="-738"/>
              <w:rPr>
                <w:rFonts w:ascii="Angsana New" w:hAnsi="Angsana New" w:hint="cs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23,983</w:t>
            </w:r>
          </w:p>
        </w:tc>
        <w:tc>
          <w:tcPr>
            <w:tcW w:w="270" w:type="dxa"/>
          </w:tcPr>
          <w:p w:rsidR="00265A47" w:rsidRPr="00B7076C" w:rsidRDefault="00265A47" w:rsidP="002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ind w:left="-60" w:right="-73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265A47" w:rsidRPr="00B7076C" w:rsidRDefault="00265A47" w:rsidP="00C6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60" w:right="-738"/>
              <w:rPr>
                <w:rFonts w:ascii="Angsana New" w:hAnsi="Angsana New" w:hint="cs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72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9</w:t>
            </w:r>
          </w:p>
        </w:tc>
        <w:tc>
          <w:tcPr>
            <w:tcW w:w="270" w:type="dxa"/>
          </w:tcPr>
          <w:p w:rsidR="00265A47" w:rsidRPr="00B7076C" w:rsidRDefault="00265A47" w:rsidP="002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 w:right="-73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265A47" w:rsidRPr="00FD5C68" w:rsidRDefault="00F71E29" w:rsidP="00C6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 w:right="-738"/>
              <w:rPr>
                <w:rFonts w:ascii="Angsana New" w:hAnsi="Angsana New" w:hint="cs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17,827</w:t>
            </w:r>
          </w:p>
        </w:tc>
        <w:tc>
          <w:tcPr>
            <w:tcW w:w="236" w:type="dxa"/>
          </w:tcPr>
          <w:p w:rsidR="00265A47" w:rsidRPr="00B7076C" w:rsidRDefault="00265A47" w:rsidP="002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 w:right="-73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:rsidR="00265A47" w:rsidRPr="00FD5C68" w:rsidRDefault="00265A47" w:rsidP="00C6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60" w:right="-738"/>
              <w:rPr>
                <w:rFonts w:ascii="Angsana New" w:hAnsi="Angsana New" w:hint="cs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31</w:t>
            </w:r>
            <w:r w:rsidRPr="00FD5C68"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435</w:t>
            </w:r>
          </w:p>
        </w:tc>
      </w:tr>
      <w:tr w:rsidR="00F71E29" w:rsidRPr="00E55D53" w:rsidTr="00431CD5">
        <w:tblPrEx>
          <w:tblCellMar>
            <w:top w:w="0" w:type="dxa"/>
            <w:bottom w:w="0" w:type="dxa"/>
          </w:tblCellMar>
        </w:tblPrEx>
        <w:tc>
          <w:tcPr>
            <w:tcW w:w="4140" w:type="dxa"/>
          </w:tcPr>
          <w:p w:rsidR="00F71E29" w:rsidRPr="00E55D53" w:rsidRDefault="00F71E29" w:rsidP="00F71E29">
            <w:pPr>
              <w:pStyle w:val="a"/>
              <w:tabs>
                <w:tab w:val="clear" w:pos="1080"/>
                <w:tab w:val="left" w:pos="540"/>
              </w:tabs>
              <w:ind w:right="-43"/>
              <w:rPr>
                <w:rFonts w:ascii="Angsana New" w:eastAsia="Cordia New" w:hAnsi="Angsana New" w:cs="Angsana New"/>
                <w:cs/>
                <w:lang w:val="en-US"/>
              </w:rPr>
            </w:pPr>
            <w:r w:rsidRPr="00E55D53">
              <w:rPr>
                <w:rFonts w:ascii="Angsana New" w:eastAsia="Cordia New" w:hAnsi="Angsana New" w:cs="Angsana New"/>
                <w:cs/>
                <w:lang w:val="en-US"/>
              </w:rPr>
              <w:t>ภาษีเงินได้หัก ณ ที่จ่าย</w:t>
            </w:r>
          </w:p>
        </w:tc>
        <w:tc>
          <w:tcPr>
            <w:tcW w:w="1170" w:type="dxa"/>
          </w:tcPr>
          <w:p w:rsidR="00F71E29" w:rsidRDefault="006669BB" w:rsidP="00C6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 w:right="-738"/>
              <w:rPr>
                <w:rFonts w:ascii="Angsana New" w:hAnsi="Angsana New" w:hint="cs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300</w:t>
            </w:r>
          </w:p>
        </w:tc>
        <w:tc>
          <w:tcPr>
            <w:tcW w:w="270" w:type="dxa"/>
          </w:tcPr>
          <w:p w:rsidR="00F71E29" w:rsidRPr="00B7076C" w:rsidRDefault="00F71E29" w:rsidP="00F7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ind w:left="-60" w:right="-73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F71E29" w:rsidRDefault="00F71E29" w:rsidP="00C6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60" w:right="-738"/>
              <w:rPr>
                <w:rFonts w:ascii="Angsana New" w:hAnsi="Angsana New" w:hint="cs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817</w:t>
            </w:r>
          </w:p>
        </w:tc>
        <w:tc>
          <w:tcPr>
            <w:tcW w:w="270" w:type="dxa"/>
          </w:tcPr>
          <w:p w:rsidR="00F71E29" w:rsidRPr="00B7076C" w:rsidRDefault="00F71E29" w:rsidP="00F7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 w:right="-73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F71E29" w:rsidRPr="00DE0CFE" w:rsidRDefault="00F71E29" w:rsidP="00F7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60"/>
              <w:rPr>
                <w:rFonts w:ascii="Angsana New" w:hAnsi="Angsana New" w:hint="cs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36" w:type="dxa"/>
          </w:tcPr>
          <w:p w:rsidR="00F71E29" w:rsidRPr="00B7076C" w:rsidRDefault="00F71E29" w:rsidP="00F7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 w:right="-73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:rsidR="00F71E29" w:rsidRDefault="00F71E29" w:rsidP="00C6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60" w:right="-738"/>
              <w:rPr>
                <w:rFonts w:ascii="Angsana New" w:hAnsi="Angsana New" w:hint="cs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Pr="00FD5C68"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933</w:t>
            </w:r>
          </w:p>
        </w:tc>
      </w:tr>
      <w:tr w:rsidR="00265A47" w:rsidRPr="00E55D53" w:rsidTr="00431CD5">
        <w:tblPrEx>
          <w:tblCellMar>
            <w:top w:w="0" w:type="dxa"/>
            <w:bottom w:w="0" w:type="dxa"/>
          </w:tblCellMar>
        </w:tblPrEx>
        <w:tc>
          <w:tcPr>
            <w:tcW w:w="4140" w:type="dxa"/>
          </w:tcPr>
          <w:p w:rsidR="00265A47" w:rsidRPr="00E55D53" w:rsidRDefault="00265A47" w:rsidP="00265A47">
            <w:pPr>
              <w:pStyle w:val="a"/>
              <w:tabs>
                <w:tab w:val="clear" w:pos="1080"/>
                <w:tab w:val="left" w:pos="540"/>
              </w:tabs>
              <w:ind w:right="-43"/>
              <w:rPr>
                <w:rFonts w:ascii="Angsana New" w:eastAsia="Cordia New" w:hAnsi="Angsana New" w:cs="Angsana New"/>
                <w:lang w:val="en-US"/>
              </w:rPr>
            </w:pPr>
            <w:r w:rsidRPr="00E55D53">
              <w:rPr>
                <w:rFonts w:ascii="Angsana New" w:eastAsia="Cordia New" w:hAnsi="Angsana New" w:cs="Angsana New"/>
                <w:cs/>
                <w:lang w:val="en-US"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65A47" w:rsidRPr="00B7076C" w:rsidRDefault="00F71E29" w:rsidP="00C6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 w:right="-738"/>
              <w:rPr>
                <w:rFonts w:ascii="Angsana New" w:hAnsi="Angsana New" w:hint="cs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10,401</w:t>
            </w:r>
          </w:p>
        </w:tc>
        <w:tc>
          <w:tcPr>
            <w:tcW w:w="270" w:type="dxa"/>
          </w:tcPr>
          <w:p w:rsidR="00265A47" w:rsidRPr="00B7076C" w:rsidRDefault="00265A47" w:rsidP="002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ind w:left="-60" w:right="-73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65A47" w:rsidRPr="00B7076C" w:rsidRDefault="00265A47" w:rsidP="00C6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60" w:right="-738"/>
              <w:rPr>
                <w:rFonts w:ascii="Angsana New" w:hAnsi="Angsana New" w:hint="cs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27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</w:p>
        </w:tc>
        <w:tc>
          <w:tcPr>
            <w:tcW w:w="270" w:type="dxa"/>
          </w:tcPr>
          <w:p w:rsidR="00265A47" w:rsidRPr="00B7076C" w:rsidRDefault="00265A47" w:rsidP="002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 w:right="-73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65A47" w:rsidRPr="00FD5C68" w:rsidRDefault="00F71E29" w:rsidP="00C6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 w:right="-73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7,759</w:t>
            </w:r>
          </w:p>
        </w:tc>
        <w:tc>
          <w:tcPr>
            <w:tcW w:w="236" w:type="dxa"/>
          </w:tcPr>
          <w:p w:rsidR="00265A47" w:rsidRPr="00B7076C" w:rsidRDefault="00265A47" w:rsidP="002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 w:right="-73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265A47" w:rsidRPr="00FD5C68" w:rsidRDefault="00265A47" w:rsidP="00C6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60" w:right="-73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FD5C68">
              <w:rPr>
                <w:rFonts w:ascii="Angsana New" w:hAnsi="Angsana New"/>
                <w:sz w:val="30"/>
                <w:szCs w:val="30"/>
                <w:lang w:val="en-GB" w:bidi="ar-SA"/>
              </w:rPr>
              <w:t>12,982</w:t>
            </w:r>
          </w:p>
        </w:tc>
      </w:tr>
      <w:tr w:rsidR="00265A47" w:rsidRPr="00E55D53" w:rsidTr="00431CD5">
        <w:tblPrEx>
          <w:tblCellMar>
            <w:top w:w="0" w:type="dxa"/>
            <w:bottom w:w="0" w:type="dxa"/>
          </w:tblCellMar>
        </w:tblPrEx>
        <w:tc>
          <w:tcPr>
            <w:tcW w:w="4140" w:type="dxa"/>
          </w:tcPr>
          <w:p w:rsidR="00265A47" w:rsidRPr="00E55D53" w:rsidRDefault="00265A47" w:rsidP="00523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eastAsia="Cordia New" w:hAnsi="Angsana New"/>
                <w:cs/>
              </w:rPr>
            </w:pPr>
            <w:r w:rsidRPr="005232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65A47" w:rsidRPr="00E55E3D" w:rsidRDefault="00F71E29" w:rsidP="0066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0" w:right="-738"/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</w:t>
            </w:r>
            <w:r w:rsidR="00AF004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</w:t>
            </w:r>
            <w:r w:rsidR="006669B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,684</w:t>
            </w:r>
          </w:p>
        </w:tc>
        <w:tc>
          <w:tcPr>
            <w:tcW w:w="270" w:type="dxa"/>
          </w:tcPr>
          <w:p w:rsidR="00265A47" w:rsidRPr="00B7076C" w:rsidRDefault="00265A47" w:rsidP="002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44"/>
              </w:tabs>
              <w:ind w:left="-60" w:right="-73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65A47" w:rsidRPr="00E55E3D" w:rsidRDefault="00265A47" w:rsidP="00C6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60" w:right="-738"/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71</w:t>
            </w:r>
            <w:r w:rsidRPr="00E55E3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7</w:t>
            </w:r>
          </w:p>
        </w:tc>
        <w:tc>
          <w:tcPr>
            <w:tcW w:w="270" w:type="dxa"/>
          </w:tcPr>
          <w:p w:rsidR="00265A47" w:rsidRPr="00B7076C" w:rsidRDefault="00265A47" w:rsidP="002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 w:right="-73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65A47" w:rsidRPr="00F71E29" w:rsidRDefault="00F71E29" w:rsidP="00C6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 w:right="-738"/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</w:pPr>
            <w:r w:rsidRPr="00F71E2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25,586</w:t>
            </w:r>
          </w:p>
        </w:tc>
        <w:tc>
          <w:tcPr>
            <w:tcW w:w="236" w:type="dxa"/>
          </w:tcPr>
          <w:p w:rsidR="00265A47" w:rsidRPr="00B7076C" w:rsidRDefault="00265A47" w:rsidP="002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4"/>
                <w:tab w:val="decimal" w:pos="1044"/>
              </w:tabs>
              <w:ind w:left="-60" w:right="-73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265A47" w:rsidRPr="00FD5C68" w:rsidRDefault="00265A47" w:rsidP="00C60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60" w:right="-738"/>
              <w:rPr>
                <w:rFonts w:ascii="Angsana New" w:hAnsi="Angsana New" w:hint="cs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</w:t>
            </w:r>
            <w:r w:rsidRPr="00FD5C68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0</w:t>
            </w:r>
          </w:p>
        </w:tc>
      </w:tr>
    </w:tbl>
    <w:p w:rsidR="003C6181" w:rsidRPr="00E55D53" w:rsidRDefault="003C6181" w:rsidP="00EE7C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  <w:cs/>
        </w:rPr>
        <w:sectPr w:rsidR="003C6181" w:rsidRPr="00E55D53" w:rsidSect="001654FA">
          <w:headerReference w:type="default" r:id="rId8"/>
          <w:footerReference w:type="default" r:id="rId9"/>
          <w:headerReference w:type="first" r:id="rId10"/>
          <w:footerReference w:type="first" r:id="rId11"/>
          <w:type w:val="nextColumn"/>
          <w:pgSz w:w="11909" w:h="16834" w:code="9"/>
          <w:pgMar w:top="802" w:right="1152" w:bottom="576" w:left="1152" w:header="720" w:footer="720" w:gutter="0"/>
          <w:pgNumType w:start="17"/>
          <w:cols w:space="720"/>
        </w:sectPr>
      </w:pPr>
    </w:p>
    <w:p w:rsidR="007B5BE1" w:rsidRDefault="007B5BE1" w:rsidP="00E43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p w:rsidR="00752774" w:rsidRPr="00E55D53" w:rsidRDefault="00BE3DEC" w:rsidP="00E43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11</w:t>
      </w:r>
      <w:r w:rsidR="00752774" w:rsidRPr="00E55D53">
        <w:rPr>
          <w:rFonts w:ascii="Angsana New" w:hAnsi="Angsana New"/>
          <w:b/>
          <w:bCs/>
          <w:sz w:val="30"/>
          <w:szCs w:val="30"/>
        </w:rPr>
        <w:tab/>
      </w:r>
      <w:r w:rsidR="00752774" w:rsidRPr="00E55D53">
        <w:rPr>
          <w:rFonts w:ascii="Angsana New" w:hAnsi="Angsana New"/>
          <w:b/>
          <w:bCs/>
          <w:sz w:val="30"/>
          <w:szCs w:val="30"/>
          <w:cs/>
        </w:rPr>
        <w:t>เงินลงทุน</w:t>
      </w:r>
      <w:r w:rsidR="0023211D" w:rsidRPr="00E55D53">
        <w:rPr>
          <w:rFonts w:ascii="Angsana New" w:hAnsi="Angsana New"/>
          <w:b/>
          <w:bCs/>
          <w:sz w:val="30"/>
          <w:szCs w:val="30"/>
          <w:cs/>
        </w:rPr>
        <w:t>ในบริษัทย่อย</w:t>
      </w:r>
    </w:p>
    <w:p w:rsidR="00752774" w:rsidRPr="00B9342C" w:rsidRDefault="00752774" w:rsidP="00E43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rPr>
          <w:rFonts w:ascii="Angsana New" w:hAnsi="Angsana New"/>
          <w:sz w:val="20"/>
          <w:szCs w:val="20"/>
        </w:rPr>
      </w:pPr>
    </w:p>
    <w:p w:rsidR="00752774" w:rsidRPr="00E55D53" w:rsidRDefault="0023211D" w:rsidP="00E43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rPr>
          <w:rFonts w:ascii="Angsana New" w:hAnsi="Angsana New"/>
          <w:sz w:val="30"/>
          <w:szCs w:val="30"/>
        </w:rPr>
      </w:pPr>
      <w:r w:rsidRPr="00E55D53">
        <w:rPr>
          <w:rFonts w:ascii="Angsana New" w:hAnsi="Angsana New"/>
          <w:sz w:val="30"/>
          <w:szCs w:val="30"/>
          <w:cs/>
        </w:rPr>
        <w:t>เงินลงทุน</w:t>
      </w:r>
      <w:r w:rsidR="00E64BBD">
        <w:rPr>
          <w:rFonts w:ascii="Angsana New" w:hAnsi="Angsana New"/>
          <w:sz w:val="30"/>
          <w:szCs w:val="30"/>
          <w:cs/>
        </w:rPr>
        <w:t>ในบริษัทย่อย ณ วันที่</w:t>
      </w:r>
      <w:r w:rsidR="00125AC0">
        <w:rPr>
          <w:rFonts w:ascii="Angsana New" w:hAnsi="Angsana New" w:hint="cs"/>
          <w:sz w:val="30"/>
          <w:szCs w:val="30"/>
          <w:cs/>
        </w:rPr>
        <w:t xml:space="preserve"> </w:t>
      </w:r>
      <w:r w:rsidR="004914C5">
        <w:rPr>
          <w:rFonts w:ascii="Angsana New" w:hAnsi="Angsana New"/>
          <w:sz w:val="30"/>
          <w:szCs w:val="30"/>
        </w:rPr>
        <w:t>30</w:t>
      </w:r>
      <w:r w:rsidR="004914C5" w:rsidRPr="00E55D53">
        <w:rPr>
          <w:rFonts w:ascii="Angsana New" w:hAnsi="Angsana New"/>
          <w:sz w:val="30"/>
          <w:szCs w:val="30"/>
        </w:rPr>
        <w:t xml:space="preserve"> </w:t>
      </w:r>
      <w:r w:rsidR="004914C5" w:rsidRPr="00E55D53">
        <w:rPr>
          <w:rFonts w:ascii="Angsana New" w:hAnsi="Angsana New"/>
          <w:sz w:val="30"/>
          <w:szCs w:val="30"/>
          <w:cs/>
        </w:rPr>
        <w:t>กันยายน</w:t>
      </w:r>
      <w:r w:rsidR="004914C5" w:rsidRPr="00E55D53">
        <w:rPr>
          <w:rFonts w:ascii="Angsana New" w:hAnsi="Angsana New"/>
          <w:sz w:val="30"/>
          <w:szCs w:val="30"/>
        </w:rPr>
        <w:t xml:space="preserve"> </w:t>
      </w:r>
      <w:r w:rsidR="004914C5">
        <w:rPr>
          <w:rFonts w:ascii="Angsana New" w:hAnsi="Angsana New"/>
          <w:sz w:val="30"/>
          <w:szCs w:val="30"/>
          <w:lang w:bidi="ar-SA"/>
        </w:rPr>
        <w:t>25</w:t>
      </w:r>
      <w:r w:rsidR="00B83541">
        <w:rPr>
          <w:rFonts w:ascii="Angsana New" w:hAnsi="Angsana New"/>
          <w:sz w:val="30"/>
          <w:szCs w:val="30"/>
          <w:lang w:bidi="ar-SA"/>
        </w:rPr>
        <w:t>60</w:t>
      </w:r>
      <w:r w:rsidR="004914C5" w:rsidRPr="00E55D53">
        <w:rPr>
          <w:rFonts w:ascii="Angsana New" w:hAnsi="Angsana New"/>
          <w:sz w:val="30"/>
          <w:szCs w:val="30"/>
          <w:lang w:bidi="ar-SA"/>
        </w:rPr>
        <w:t xml:space="preserve"> </w:t>
      </w:r>
      <w:r w:rsidR="004914C5" w:rsidRPr="00E55D53">
        <w:rPr>
          <w:rFonts w:ascii="Angsana New" w:hAnsi="Angsana New"/>
          <w:sz w:val="30"/>
          <w:szCs w:val="30"/>
          <w:cs/>
        </w:rPr>
        <w:t xml:space="preserve">และ </w:t>
      </w:r>
      <w:r w:rsidR="004914C5">
        <w:rPr>
          <w:rFonts w:ascii="Angsana New" w:hAnsi="Angsana New"/>
          <w:sz w:val="30"/>
          <w:szCs w:val="30"/>
          <w:lang w:bidi="ar-SA"/>
        </w:rPr>
        <w:t>255</w:t>
      </w:r>
      <w:r w:rsidR="00B83541">
        <w:rPr>
          <w:rFonts w:ascii="Angsana New" w:hAnsi="Angsana New"/>
          <w:sz w:val="30"/>
          <w:szCs w:val="30"/>
          <w:lang w:bidi="ar-SA"/>
        </w:rPr>
        <w:t>9.</w:t>
      </w:r>
      <w:r w:rsidR="004914C5" w:rsidRPr="00E55D53">
        <w:rPr>
          <w:rFonts w:ascii="Angsana New" w:hAnsi="Angsana New"/>
          <w:sz w:val="30"/>
          <w:szCs w:val="30"/>
          <w:cs/>
        </w:rPr>
        <w:t xml:space="preserve"> </w:t>
      </w:r>
      <w:r w:rsidRPr="00E55D53">
        <w:rPr>
          <w:rFonts w:ascii="Angsana New" w:hAnsi="Angsana New"/>
          <w:sz w:val="30"/>
          <w:szCs w:val="30"/>
          <w:cs/>
        </w:rPr>
        <w:t>และเงินปันผลรับสำหรับแต่ละปี</w:t>
      </w:r>
      <w:r w:rsidR="00C603E9">
        <w:rPr>
          <w:rFonts w:ascii="Angsana New" w:hAnsi="Angsana New" w:hint="cs"/>
          <w:sz w:val="30"/>
          <w:szCs w:val="30"/>
          <w:cs/>
        </w:rPr>
        <w:t xml:space="preserve"> </w:t>
      </w:r>
      <w:r w:rsidRPr="00E55D53">
        <w:rPr>
          <w:rFonts w:ascii="Angsana New" w:hAnsi="Angsana New"/>
          <w:sz w:val="30"/>
          <w:szCs w:val="30"/>
          <w:cs/>
        </w:rPr>
        <w:t>มีดังนี้</w:t>
      </w:r>
      <w:r w:rsidR="00E64BBD">
        <w:rPr>
          <w:rFonts w:ascii="Angsana New" w:hAnsi="Angsana New"/>
          <w:sz w:val="30"/>
          <w:szCs w:val="30"/>
        </w:rPr>
        <w:t xml:space="preserve"> </w:t>
      </w:r>
    </w:p>
    <w:p w:rsidR="003A19D1" w:rsidRPr="00E55D53" w:rsidRDefault="003A19D1" w:rsidP="00E43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rPr>
          <w:rFonts w:ascii="Angsana New" w:hAnsi="Angsana New"/>
          <w:sz w:val="30"/>
          <w:szCs w:val="30"/>
        </w:rPr>
      </w:pPr>
    </w:p>
    <w:tbl>
      <w:tblPr>
        <w:tblW w:w="14130" w:type="dxa"/>
        <w:tblInd w:w="558" w:type="dxa"/>
        <w:tblLayout w:type="fixed"/>
        <w:tblLook w:val="0000"/>
      </w:tblPr>
      <w:tblGrid>
        <w:gridCol w:w="3960"/>
        <w:gridCol w:w="1080"/>
        <w:gridCol w:w="243"/>
        <w:gridCol w:w="1107"/>
        <w:gridCol w:w="1098"/>
        <w:gridCol w:w="236"/>
        <w:gridCol w:w="1051"/>
        <w:gridCol w:w="236"/>
        <w:gridCol w:w="1087"/>
        <w:gridCol w:w="236"/>
        <w:gridCol w:w="1114"/>
        <w:gridCol w:w="270"/>
        <w:gridCol w:w="1062"/>
        <w:gridCol w:w="270"/>
        <w:gridCol w:w="1080"/>
      </w:tblGrid>
      <w:tr w:rsidR="001D4066" w:rsidRPr="00E55D53" w:rsidTr="003A19D1">
        <w:tblPrEx>
          <w:tblCellMar>
            <w:top w:w="0" w:type="dxa"/>
            <w:bottom w:w="0" w:type="dxa"/>
          </w:tblCellMar>
        </w:tblPrEx>
        <w:tc>
          <w:tcPr>
            <w:tcW w:w="3960" w:type="dxa"/>
            <w:vAlign w:val="bottom"/>
          </w:tcPr>
          <w:p w:rsidR="001D4066" w:rsidRPr="00E55D53" w:rsidRDefault="001D4066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0" w:type="dxa"/>
            <w:gridSpan w:val="14"/>
            <w:vAlign w:val="bottom"/>
          </w:tcPr>
          <w:p w:rsidR="001D4066" w:rsidRPr="00E55D53" w:rsidRDefault="001D4066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4066" w:rsidRPr="00E55D53" w:rsidTr="003A19D1">
        <w:tblPrEx>
          <w:tblCellMar>
            <w:top w:w="0" w:type="dxa"/>
            <w:bottom w:w="0" w:type="dxa"/>
          </w:tblCellMar>
        </w:tblPrEx>
        <w:tc>
          <w:tcPr>
            <w:tcW w:w="3960" w:type="dxa"/>
            <w:vAlign w:val="bottom"/>
          </w:tcPr>
          <w:p w:rsidR="001D4066" w:rsidRPr="00E55D53" w:rsidRDefault="001D4066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1D4066" w:rsidRPr="00E55D53" w:rsidRDefault="001D4066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สัดส่วนความ</w:t>
            </w:r>
          </w:p>
        </w:tc>
        <w:tc>
          <w:tcPr>
            <w:tcW w:w="2385" w:type="dxa"/>
            <w:gridSpan w:val="3"/>
          </w:tcPr>
          <w:p w:rsidR="001D4066" w:rsidRPr="00E55D53" w:rsidRDefault="001D4066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1D4066" w:rsidRPr="00E55D53" w:rsidRDefault="001D4066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7" w:type="dxa"/>
            <w:gridSpan w:val="3"/>
            <w:vAlign w:val="bottom"/>
          </w:tcPr>
          <w:p w:rsidR="001D4066" w:rsidRPr="00E55D53" w:rsidRDefault="001D4066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D4066" w:rsidRPr="00E55D53" w:rsidRDefault="001D4066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vAlign w:val="bottom"/>
          </w:tcPr>
          <w:p w:rsidR="001D4066" w:rsidRPr="00E55D53" w:rsidRDefault="001D4066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4066" w:rsidRPr="00E55D53" w:rsidTr="003A19D1">
        <w:tblPrEx>
          <w:tblCellMar>
            <w:top w:w="0" w:type="dxa"/>
            <w:bottom w:w="0" w:type="dxa"/>
          </w:tblCellMar>
        </w:tblPrEx>
        <w:tc>
          <w:tcPr>
            <w:tcW w:w="3960" w:type="dxa"/>
            <w:vAlign w:val="bottom"/>
          </w:tcPr>
          <w:p w:rsidR="001D4066" w:rsidRPr="00E55D53" w:rsidRDefault="001D4066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1D4066" w:rsidRPr="00E55D53" w:rsidRDefault="001D4066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2385" w:type="dxa"/>
            <w:gridSpan w:val="3"/>
          </w:tcPr>
          <w:p w:rsidR="001D4066" w:rsidRPr="00E55D53" w:rsidRDefault="001D4066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36" w:type="dxa"/>
            <w:vAlign w:val="bottom"/>
          </w:tcPr>
          <w:p w:rsidR="001D4066" w:rsidRPr="00E55D53" w:rsidRDefault="001D4066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7" w:type="dxa"/>
            <w:gridSpan w:val="3"/>
          </w:tcPr>
          <w:p w:rsidR="001D4066" w:rsidRPr="00E55D53" w:rsidRDefault="001D4066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ตามราคาทุน</w:t>
            </w:r>
          </w:p>
        </w:tc>
        <w:tc>
          <w:tcPr>
            <w:tcW w:w="270" w:type="dxa"/>
            <w:vAlign w:val="bottom"/>
          </w:tcPr>
          <w:p w:rsidR="001D4066" w:rsidRPr="00E55D53" w:rsidRDefault="001D4066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vAlign w:val="bottom"/>
          </w:tcPr>
          <w:p w:rsidR="001D4066" w:rsidRPr="00E55D53" w:rsidRDefault="001D4066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</w:tr>
      <w:tr w:rsidR="00867177" w:rsidRPr="00E55D53" w:rsidTr="00867177">
        <w:tblPrEx>
          <w:tblCellMar>
            <w:top w:w="0" w:type="dxa"/>
            <w:bottom w:w="0" w:type="dxa"/>
          </w:tblCellMar>
        </w:tblPrEx>
        <w:tc>
          <w:tcPr>
            <w:tcW w:w="3960" w:type="dxa"/>
            <w:vAlign w:val="bottom"/>
          </w:tcPr>
          <w:p w:rsidR="00867177" w:rsidRPr="00E55D53" w:rsidRDefault="00867177" w:rsidP="0086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67177" w:rsidRPr="00E55D53" w:rsidRDefault="00867177" w:rsidP="0086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265A47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43" w:type="dxa"/>
            <w:vAlign w:val="bottom"/>
          </w:tcPr>
          <w:p w:rsidR="00867177" w:rsidRPr="00E55D53" w:rsidRDefault="00867177" w:rsidP="0086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867177" w:rsidRPr="00E55D53" w:rsidRDefault="00867177" w:rsidP="0086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</w:rPr>
              <w:t>255</w:t>
            </w:r>
            <w:r w:rsidR="00265A4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098" w:type="dxa"/>
          </w:tcPr>
          <w:p w:rsidR="00867177" w:rsidRPr="00E55D53" w:rsidRDefault="00867177" w:rsidP="0086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265A47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  <w:vAlign w:val="bottom"/>
          </w:tcPr>
          <w:p w:rsidR="00867177" w:rsidRPr="00E55D53" w:rsidRDefault="00867177" w:rsidP="0086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867177" w:rsidRPr="00E55D53" w:rsidRDefault="00867177" w:rsidP="0086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</w:rPr>
              <w:t>255</w:t>
            </w:r>
            <w:r w:rsidR="00265A4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867177" w:rsidRPr="00E55D53" w:rsidRDefault="00867177" w:rsidP="0086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7" w:type="dxa"/>
          </w:tcPr>
          <w:p w:rsidR="00867177" w:rsidRPr="00E55D53" w:rsidRDefault="00867177" w:rsidP="0086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265A47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  <w:vAlign w:val="bottom"/>
          </w:tcPr>
          <w:p w:rsidR="00867177" w:rsidRPr="00E55D53" w:rsidRDefault="00867177" w:rsidP="0086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867177" w:rsidRPr="00E55D53" w:rsidRDefault="00867177" w:rsidP="0086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</w:rPr>
              <w:t>255</w:t>
            </w:r>
            <w:r w:rsidR="00265A4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:rsidR="00867177" w:rsidRPr="00E55D53" w:rsidRDefault="00867177" w:rsidP="0086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867177" w:rsidRPr="00E55D53" w:rsidRDefault="00867177" w:rsidP="0086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265A47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vAlign w:val="bottom"/>
          </w:tcPr>
          <w:p w:rsidR="00867177" w:rsidRPr="00E55D53" w:rsidRDefault="00867177" w:rsidP="0086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67177" w:rsidRPr="00E55D53" w:rsidRDefault="00867177" w:rsidP="0086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</w:rPr>
              <w:t>255</w:t>
            </w:r>
            <w:r w:rsidR="00265A47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867177" w:rsidRPr="00E55D53" w:rsidTr="003A19D1">
        <w:tblPrEx>
          <w:tblCellMar>
            <w:top w:w="0" w:type="dxa"/>
            <w:bottom w:w="0" w:type="dxa"/>
          </w:tblCellMar>
        </w:tblPrEx>
        <w:tc>
          <w:tcPr>
            <w:tcW w:w="3960" w:type="dxa"/>
            <w:vAlign w:val="bottom"/>
          </w:tcPr>
          <w:p w:rsidR="00867177" w:rsidRPr="00E55D53" w:rsidRDefault="00867177" w:rsidP="0086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867177" w:rsidRPr="00E55D53" w:rsidRDefault="00867177" w:rsidP="0086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55D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7740" w:type="dxa"/>
            <w:gridSpan w:val="11"/>
          </w:tcPr>
          <w:p w:rsidR="00867177" w:rsidRPr="00E55D53" w:rsidRDefault="00867177" w:rsidP="0086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55D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7177" w:rsidRPr="00E55D53" w:rsidTr="003A19D1">
        <w:tblPrEx>
          <w:tblCellMar>
            <w:top w:w="0" w:type="dxa"/>
            <w:bottom w:w="0" w:type="dxa"/>
          </w:tblCellMar>
        </w:tblPrEx>
        <w:tc>
          <w:tcPr>
            <w:tcW w:w="3960" w:type="dxa"/>
          </w:tcPr>
          <w:p w:rsidR="00867177" w:rsidRPr="00684162" w:rsidRDefault="00684162" w:rsidP="0086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867177" w:rsidRPr="00E55D53" w:rsidRDefault="00867177" w:rsidP="0086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867177" w:rsidRPr="00E55D53" w:rsidRDefault="00867177" w:rsidP="0086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867177" w:rsidRPr="00E55D53" w:rsidRDefault="00867177" w:rsidP="0086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867177" w:rsidRPr="00E55D53" w:rsidRDefault="00867177" w:rsidP="0086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67177" w:rsidRPr="00E55D53" w:rsidRDefault="00867177" w:rsidP="0086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867177" w:rsidRPr="00E55D53" w:rsidRDefault="00867177" w:rsidP="0086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67177" w:rsidRPr="00E55D53" w:rsidRDefault="00867177" w:rsidP="0086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867177" w:rsidRPr="00E55D53" w:rsidRDefault="00867177" w:rsidP="0086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67177" w:rsidRPr="00E55D53" w:rsidRDefault="00867177" w:rsidP="0086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867177" w:rsidRPr="00E55D53" w:rsidRDefault="00867177" w:rsidP="0086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67177" w:rsidRPr="00E55D53" w:rsidRDefault="00867177" w:rsidP="0086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867177" w:rsidRPr="00E55D53" w:rsidRDefault="00867177" w:rsidP="0086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67177" w:rsidRPr="00E55D53" w:rsidRDefault="00867177" w:rsidP="0086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67177" w:rsidRPr="00E55D53" w:rsidRDefault="00867177" w:rsidP="0086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7177" w:rsidRPr="00E55D53" w:rsidTr="003A19D1">
        <w:tblPrEx>
          <w:tblCellMar>
            <w:top w:w="0" w:type="dxa"/>
            <w:bottom w:w="0" w:type="dxa"/>
          </w:tblCellMar>
        </w:tblPrEx>
        <w:tc>
          <w:tcPr>
            <w:tcW w:w="3960" w:type="dxa"/>
          </w:tcPr>
          <w:p w:rsidR="00867177" w:rsidRPr="00E55D53" w:rsidRDefault="00867177" w:rsidP="0086717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บริษัท สีมา เทคโนโลยี่ จำกัด</w:t>
            </w:r>
          </w:p>
        </w:tc>
        <w:tc>
          <w:tcPr>
            <w:tcW w:w="1080" w:type="dxa"/>
            <w:vAlign w:val="bottom"/>
          </w:tcPr>
          <w:p w:rsidR="00867177" w:rsidRPr="00E55D53" w:rsidRDefault="00CE3822" w:rsidP="0086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43" w:type="dxa"/>
          </w:tcPr>
          <w:p w:rsidR="00867177" w:rsidRPr="00E55D53" w:rsidRDefault="00867177" w:rsidP="0086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:rsidR="00867177" w:rsidRPr="00E55D53" w:rsidRDefault="00867177" w:rsidP="0086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:rsidR="00867177" w:rsidRPr="00E55D53" w:rsidRDefault="00CE3822" w:rsidP="0086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  <w:r w:rsidRPr="00E55D53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:rsidR="00867177" w:rsidRPr="00E55D53" w:rsidRDefault="00867177" w:rsidP="0086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</w:tcPr>
          <w:p w:rsidR="00867177" w:rsidRPr="00E55D53" w:rsidRDefault="00867177" w:rsidP="0086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  <w:r w:rsidRPr="00E55D53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:rsidR="00867177" w:rsidRPr="00E55D53" w:rsidRDefault="00867177" w:rsidP="0086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:rsidR="00867177" w:rsidRPr="00E55D53" w:rsidRDefault="00CE3822" w:rsidP="0086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299,998</w:t>
            </w:r>
          </w:p>
        </w:tc>
        <w:tc>
          <w:tcPr>
            <w:tcW w:w="236" w:type="dxa"/>
          </w:tcPr>
          <w:p w:rsidR="00867177" w:rsidRPr="00E55D53" w:rsidRDefault="00867177" w:rsidP="0086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:rsidR="00867177" w:rsidRPr="00E55D53" w:rsidRDefault="00867177" w:rsidP="0086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299,998</w:t>
            </w:r>
          </w:p>
        </w:tc>
        <w:tc>
          <w:tcPr>
            <w:tcW w:w="270" w:type="dxa"/>
          </w:tcPr>
          <w:p w:rsidR="00867177" w:rsidRPr="00E55D53" w:rsidRDefault="00867177" w:rsidP="0086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:rsidR="00867177" w:rsidRPr="00E55D53" w:rsidRDefault="00C603E9" w:rsidP="00CE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:rsidR="00867177" w:rsidRPr="00E55D53" w:rsidRDefault="00867177" w:rsidP="0086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67177" w:rsidRPr="00E55D53" w:rsidRDefault="00265A47" w:rsidP="002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4,500</w:t>
            </w:r>
          </w:p>
        </w:tc>
      </w:tr>
    </w:tbl>
    <w:p w:rsidR="00CE3822" w:rsidRDefault="00CE3822" w:rsidP="006F31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CE3822" w:rsidRDefault="00CE3822" w:rsidP="00CE3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0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บริษัทย่อย</w:t>
      </w:r>
      <w:r w:rsidRPr="003F6F38">
        <w:rPr>
          <w:rFonts w:ascii="Angsana New" w:hAnsi="Angsana New" w:hint="cs"/>
          <w:sz w:val="30"/>
          <w:szCs w:val="30"/>
          <w:cs/>
        </w:rPr>
        <w:t>ดำเนินธุรกิจ</w:t>
      </w:r>
      <w:r>
        <w:rPr>
          <w:rFonts w:ascii="Angsana New" w:hAnsi="Angsana New" w:hint="cs"/>
          <w:sz w:val="30"/>
          <w:szCs w:val="30"/>
          <w:cs/>
        </w:rPr>
        <w:t>ผลิตชิ้นส่วน</w:t>
      </w:r>
      <w:r w:rsidR="00CD129D">
        <w:rPr>
          <w:rFonts w:ascii="Angsana New" w:hAnsi="Angsana New" w:hint="cs"/>
          <w:sz w:val="30"/>
          <w:szCs w:val="30"/>
          <w:cs/>
        </w:rPr>
        <w:t>อิ</w:t>
      </w:r>
      <w:r w:rsidR="00CD129D">
        <w:rPr>
          <w:rFonts w:ascii="Angsana New" w:hAnsi="Angsana New"/>
          <w:sz w:val="30"/>
          <w:szCs w:val="30"/>
          <w:cs/>
        </w:rPr>
        <w:t>เล็ก</w:t>
      </w:r>
      <w:r w:rsidRPr="00D86D9A">
        <w:rPr>
          <w:rFonts w:ascii="Angsana New" w:hAnsi="Angsana New"/>
          <w:sz w:val="30"/>
          <w:szCs w:val="30"/>
          <w:cs/>
        </w:rPr>
        <w:t>โทรนิกส์</w:t>
      </w:r>
      <w:r w:rsidRPr="003F6F38">
        <w:rPr>
          <w:rFonts w:ascii="Angsana New" w:hAnsi="Angsana New" w:hint="cs"/>
          <w:sz w:val="30"/>
          <w:szCs w:val="30"/>
          <w:cs/>
        </w:rPr>
        <w:t>ในประเทศไทย</w:t>
      </w:r>
      <w:r w:rsidR="00773D1B">
        <w:rPr>
          <w:rFonts w:ascii="Angsana New" w:hAnsi="Angsana New" w:hint="cs"/>
          <w:sz w:val="30"/>
          <w:szCs w:val="30"/>
          <w:cs/>
        </w:rPr>
        <w:t xml:space="preserve"> และไม่ได้จด</w:t>
      </w:r>
      <w:r w:rsidR="00A327E0">
        <w:rPr>
          <w:rFonts w:ascii="Angsana New" w:hAnsi="Angsana New" w:hint="cs"/>
          <w:sz w:val="30"/>
          <w:szCs w:val="30"/>
          <w:cs/>
        </w:rPr>
        <w:t>ทะเบียนในตลาดหลักทรัพย์ ดังนั้น</w:t>
      </w:r>
      <w:r w:rsidR="00773D1B">
        <w:rPr>
          <w:rFonts w:ascii="Angsana New" w:hAnsi="Angsana New" w:hint="cs"/>
          <w:sz w:val="30"/>
          <w:szCs w:val="30"/>
          <w:cs/>
        </w:rPr>
        <w:t>จึงไม่มีราคาที่เปิดเผยต่อสาธารณชน</w:t>
      </w:r>
    </w:p>
    <w:p w:rsidR="008F37A3" w:rsidRDefault="008F37A3" w:rsidP="00CE3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0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8F37A3" w:rsidRDefault="008F37A3" w:rsidP="008F3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8F37A3" w:rsidRPr="008F37A3" w:rsidRDefault="008F37A3" w:rsidP="008F37A3">
      <w:pPr>
        <w:tabs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cs/>
        </w:rPr>
        <w:sectPr w:rsidR="008F37A3" w:rsidRPr="008F37A3" w:rsidSect="00CE3822">
          <w:headerReference w:type="default" r:id="rId12"/>
          <w:footerReference w:type="default" r:id="rId13"/>
          <w:type w:val="nextColumn"/>
          <w:pgSz w:w="16834" w:h="11909" w:orient="landscape" w:code="9"/>
          <w:pgMar w:top="691" w:right="1152" w:bottom="576" w:left="1152" w:header="720" w:footer="619" w:gutter="0"/>
          <w:cols w:space="720"/>
          <w:docGrid w:linePitch="245"/>
        </w:sectPr>
      </w:pPr>
      <w:r>
        <w:rPr>
          <w:rFonts w:ascii="Angsana New" w:hAnsi="Angsana New"/>
          <w:sz w:val="30"/>
          <w:szCs w:val="30"/>
        </w:rPr>
        <w:tab/>
      </w:r>
    </w:p>
    <w:p w:rsidR="00F8753C" w:rsidRDefault="00BE3DEC" w:rsidP="00B64E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right="-43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12</w:t>
      </w:r>
      <w:r w:rsidR="00F8753C" w:rsidRPr="00E55D53">
        <w:rPr>
          <w:rFonts w:ascii="Angsana New" w:hAnsi="Angsana New"/>
          <w:b/>
          <w:bCs/>
          <w:sz w:val="30"/>
          <w:szCs w:val="30"/>
          <w:cs/>
        </w:rPr>
        <w:tab/>
        <w:t>อสังหาริมทรัพย์เพื่อการลงทุน</w:t>
      </w:r>
    </w:p>
    <w:p w:rsidR="00B9342C" w:rsidRPr="00CD129D" w:rsidRDefault="00A86F2E" w:rsidP="00352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hanging="450"/>
        <w:jc w:val="thaiDistribute"/>
        <w:rPr>
          <w:rFonts w:ascii="Angsana New" w:hAnsi="Angsana New"/>
          <w:b/>
          <w:bCs/>
          <w:sz w:val="24"/>
          <w:szCs w:val="24"/>
        </w:rPr>
      </w:pPr>
      <w:r>
        <w:rPr>
          <w:rFonts w:ascii="Angsana New" w:hAnsi="Angsana New"/>
          <w:b/>
          <w:bCs/>
          <w:sz w:val="28"/>
          <w:szCs w:val="28"/>
        </w:rPr>
        <w:tab/>
      </w:r>
    </w:p>
    <w:tbl>
      <w:tblPr>
        <w:tblW w:w="9900" w:type="dxa"/>
        <w:tblInd w:w="7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4230"/>
        <w:gridCol w:w="1080"/>
        <w:gridCol w:w="1350"/>
        <w:gridCol w:w="180"/>
        <w:gridCol w:w="1440"/>
        <w:gridCol w:w="180"/>
        <w:gridCol w:w="1440"/>
      </w:tblGrid>
      <w:tr w:rsidR="00FD7D78" w:rsidRPr="00A86B16" w:rsidTr="00E10B2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230" w:type="dxa"/>
          </w:tcPr>
          <w:p w:rsidR="00FD7D78" w:rsidRPr="00A86B16" w:rsidRDefault="00FD7D78" w:rsidP="007A622A">
            <w:pPr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</w:rPr>
            </w:pPr>
          </w:p>
        </w:tc>
        <w:tc>
          <w:tcPr>
            <w:tcW w:w="1080" w:type="dxa"/>
          </w:tcPr>
          <w:p w:rsidR="00FD7D78" w:rsidRPr="00E55D53" w:rsidRDefault="00FD7D78" w:rsidP="00EA2F88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:rsidR="00FD7D78" w:rsidRPr="00A86B16" w:rsidRDefault="00FD7D78" w:rsidP="00EA2F88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E55D53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cs="Times New Roman"/>
                <w:szCs w:val="22"/>
              </w:rPr>
              <w:t xml:space="preserve"> / </w:t>
            </w:r>
            <w:r w:rsidRPr="00E55D53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7D78" w:rsidRPr="00A86B16" w:rsidTr="00E10B28">
        <w:tblPrEx>
          <w:tblCellMar>
            <w:top w:w="0" w:type="dxa"/>
            <w:bottom w:w="0" w:type="dxa"/>
          </w:tblCellMar>
        </w:tblPrEx>
        <w:trPr>
          <w:cantSplit/>
          <w:trHeight w:val="747"/>
          <w:tblHeader/>
        </w:trPr>
        <w:tc>
          <w:tcPr>
            <w:tcW w:w="4230" w:type="dxa"/>
          </w:tcPr>
          <w:p w:rsidR="00FD7D78" w:rsidRPr="00756DAF" w:rsidRDefault="00FD7D78" w:rsidP="003135EA">
            <w:pPr>
              <w:pStyle w:val="acctfourfigures"/>
              <w:spacing w:line="240" w:lineRule="atLeast"/>
              <w:ind w:firstLine="281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080" w:type="dxa"/>
          </w:tcPr>
          <w:p w:rsidR="00FD7D78" w:rsidRDefault="00FD7D78" w:rsidP="00EA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10B28" w:rsidRPr="00EA2F88" w:rsidRDefault="00E10B28" w:rsidP="00EA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</w:tcPr>
          <w:p w:rsidR="00FD7D78" w:rsidRPr="00EA2F88" w:rsidRDefault="00FD7D78" w:rsidP="00EA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D7D78" w:rsidRPr="00EA2F88" w:rsidRDefault="00FD7D78" w:rsidP="00EA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EA2F88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80" w:type="dxa"/>
          </w:tcPr>
          <w:p w:rsidR="00FD7D78" w:rsidRPr="00A86B16" w:rsidRDefault="00FD7D78" w:rsidP="007A6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FD7D78" w:rsidRDefault="00FD7D78" w:rsidP="007A6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 w:hint="cs"/>
                <w:sz w:val="22"/>
                <w:szCs w:val="28"/>
                <w:cs/>
              </w:rPr>
              <w:t>อาคารและ</w:t>
            </w:r>
          </w:p>
          <w:p w:rsidR="00FD7D78" w:rsidRPr="00EA2F88" w:rsidRDefault="00FD7D78" w:rsidP="007A6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 w:hint="cs"/>
                <w:sz w:val="22"/>
                <w:szCs w:val="28"/>
                <w:cs/>
              </w:rPr>
              <w:t>สิ่งปลูกสร้าง</w:t>
            </w:r>
          </w:p>
        </w:tc>
        <w:tc>
          <w:tcPr>
            <w:tcW w:w="180" w:type="dxa"/>
          </w:tcPr>
          <w:p w:rsidR="00FD7D78" w:rsidRPr="00A86B16" w:rsidRDefault="00FD7D78" w:rsidP="007A6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FD7D78" w:rsidRDefault="00FD7D78" w:rsidP="007A6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D7D78" w:rsidRPr="00183256" w:rsidRDefault="00FD7D78" w:rsidP="007A6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E4B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D7D78" w:rsidRPr="00A86B16" w:rsidTr="00E10B28">
        <w:tblPrEx>
          <w:tblCellMar>
            <w:top w:w="0" w:type="dxa"/>
            <w:bottom w:w="0" w:type="dxa"/>
          </w:tblCellMar>
        </w:tblPrEx>
        <w:trPr>
          <w:cantSplit/>
          <w:trHeight w:val="297"/>
        </w:trPr>
        <w:tc>
          <w:tcPr>
            <w:tcW w:w="4230" w:type="dxa"/>
          </w:tcPr>
          <w:p w:rsidR="00FD7D78" w:rsidRPr="00A86B16" w:rsidRDefault="00FD7D78" w:rsidP="007A622A">
            <w:pPr>
              <w:tabs>
                <w:tab w:val="clear" w:pos="227"/>
                <w:tab w:val="left" w:pos="281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80" w:type="dxa"/>
          </w:tcPr>
          <w:p w:rsidR="00FD7D78" w:rsidRPr="004E4BB1" w:rsidRDefault="00FD7D78" w:rsidP="007A622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5"/>
          </w:tcPr>
          <w:p w:rsidR="00FD7D78" w:rsidRPr="00A86B16" w:rsidRDefault="00FD7D78" w:rsidP="007A622A">
            <w:pPr>
              <w:pStyle w:val="acctfourfigures"/>
              <w:spacing w:line="240" w:lineRule="atLeast"/>
              <w:jc w:val="center"/>
              <w:rPr>
                <w:rFonts w:cs="Times New Roman"/>
                <w:i/>
                <w:iCs/>
                <w:szCs w:val="22"/>
              </w:rPr>
            </w:pPr>
            <w:r w:rsidRPr="004E4BB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D7D78" w:rsidRPr="00A86B16" w:rsidTr="00E10B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30" w:type="dxa"/>
          </w:tcPr>
          <w:p w:rsidR="00FD7D78" w:rsidRPr="002423DC" w:rsidRDefault="00FD7D78" w:rsidP="00A42D33">
            <w:pPr>
              <w:tabs>
                <w:tab w:val="clear" w:pos="227"/>
                <w:tab w:val="left" w:pos="371"/>
                <w:tab w:val="left" w:pos="641"/>
              </w:tabs>
              <w:ind w:left="371"/>
              <w:rPr>
                <w:rFonts w:ascii="Times New Roman" w:hAnsi="Times New Roman" w:cs="Times New Roman"/>
                <w:b/>
                <w:bCs/>
                <w:i/>
                <w:iCs/>
                <w:sz w:val="30"/>
                <w:szCs w:val="30"/>
              </w:rPr>
            </w:pPr>
            <w:r w:rsidRPr="002423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80" w:type="dxa"/>
          </w:tcPr>
          <w:p w:rsidR="00FD7D78" w:rsidRPr="00A86B16" w:rsidRDefault="00FD7D78" w:rsidP="007A622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349"/>
              <w:rPr>
                <w:rFonts w:cs="Times New Roman"/>
                <w:szCs w:val="22"/>
              </w:rPr>
            </w:pPr>
          </w:p>
        </w:tc>
        <w:tc>
          <w:tcPr>
            <w:tcW w:w="1350" w:type="dxa"/>
          </w:tcPr>
          <w:p w:rsidR="00FD7D78" w:rsidRPr="00A86B16" w:rsidRDefault="00FD7D78" w:rsidP="007A622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349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:rsidR="00FD7D78" w:rsidRPr="00A86B16" w:rsidRDefault="00FD7D78" w:rsidP="007A622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440" w:type="dxa"/>
          </w:tcPr>
          <w:p w:rsidR="00FD7D78" w:rsidRPr="00A86B16" w:rsidRDefault="00FD7D78" w:rsidP="007A622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80" w:type="dxa"/>
          </w:tcPr>
          <w:p w:rsidR="00FD7D78" w:rsidRPr="00A86B16" w:rsidRDefault="00FD7D78" w:rsidP="007A622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440" w:type="dxa"/>
          </w:tcPr>
          <w:p w:rsidR="00FD7D78" w:rsidRPr="00A86B16" w:rsidRDefault="00FD7D78" w:rsidP="007A622A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</w:tr>
      <w:tr w:rsidR="00FD7D78" w:rsidRPr="00A86B16" w:rsidTr="00E10B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30" w:type="dxa"/>
          </w:tcPr>
          <w:p w:rsidR="00FD7D78" w:rsidRPr="002423DC" w:rsidRDefault="00FD7D78" w:rsidP="00A42D33">
            <w:pPr>
              <w:tabs>
                <w:tab w:val="clear" w:pos="227"/>
                <w:tab w:val="left" w:pos="371"/>
              </w:tabs>
              <w:ind w:left="371"/>
              <w:rPr>
                <w:rFonts w:ascii="Times New Roman" w:hAnsi="Times New Roman" w:cs="Times New Roman"/>
                <w:sz w:val="30"/>
                <w:szCs w:val="30"/>
              </w:rPr>
            </w:pPr>
            <w:r w:rsidRPr="002423DC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2423D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423DC">
              <w:rPr>
                <w:rFonts w:ascii="Angsana New" w:hAnsi="Angsana New"/>
                <w:sz w:val="30"/>
                <w:szCs w:val="30"/>
              </w:rPr>
              <w:t>1</w:t>
            </w:r>
            <w:r w:rsidRPr="002423DC">
              <w:rPr>
                <w:rFonts w:ascii="Angsana New" w:hAnsi="Angsana New"/>
                <w:sz w:val="30"/>
                <w:szCs w:val="30"/>
                <w:cs/>
              </w:rPr>
              <w:t xml:space="preserve"> ตุลาคม</w:t>
            </w:r>
            <w:r w:rsidRPr="002423D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423DC">
              <w:rPr>
                <w:rFonts w:ascii="Angsana New" w:hAnsi="Angsana New"/>
                <w:sz w:val="30"/>
                <w:szCs w:val="30"/>
              </w:rPr>
              <w:t>255</w:t>
            </w:r>
            <w:r w:rsidR="002B2B7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080" w:type="dxa"/>
          </w:tcPr>
          <w:p w:rsidR="00FD7D78" w:rsidRPr="00EA2F88" w:rsidRDefault="00FD7D78" w:rsidP="0024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D7D78" w:rsidRPr="00EA2F88" w:rsidRDefault="00FD7D78" w:rsidP="00CD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F88">
              <w:rPr>
                <w:rFonts w:ascii="Angsana New" w:hAnsi="Angsana New"/>
                <w:sz w:val="30"/>
                <w:szCs w:val="30"/>
              </w:rPr>
              <w:t>45,375</w:t>
            </w:r>
          </w:p>
        </w:tc>
        <w:tc>
          <w:tcPr>
            <w:tcW w:w="180" w:type="dxa"/>
            <w:vAlign w:val="bottom"/>
          </w:tcPr>
          <w:p w:rsidR="00FD7D78" w:rsidRPr="00EA2F88" w:rsidRDefault="00FD7D78" w:rsidP="00EA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FD7D78" w:rsidRPr="00EA2F88" w:rsidRDefault="00FD7D78" w:rsidP="00B6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F88">
              <w:rPr>
                <w:rFonts w:ascii="Angsana New" w:hAnsi="Angsana New"/>
                <w:sz w:val="30"/>
                <w:szCs w:val="30"/>
              </w:rPr>
              <w:t>101,835</w:t>
            </w:r>
          </w:p>
        </w:tc>
        <w:tc>
          <w:tcPr>
            <w:tcW w:w="180" w:type="dxa"/>
            <w:vMerge w:val="restart"/>
            <w:vAlign w:val="bottom"/>
          </w:tcPr>
          <w:p w:rsidR="00FD7D78" w:rsidRPr="00EA2F88" w:rsidRDefault="00FD7D78" w:rsidP="00EA2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FD7D78" w:rsidRPr="00EA2F88" w:rsidRDefault="00FD7D78" w:rsidP="00E1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F88">
              <w:rPr>
                <w:rFonts w:ascii="Angsana New" w:hAnsi="Angsana New"/>
                <w:sz w:val="30"/>
                <w:szCs w:val="30"/>
              </w:rPr>
              <w:t>147,210</w:t>
            </w:r>
          </w:p>
        </w:tc>
      </w:tr>
      <w:tr w:rsidR="00F71E29" w:rsidRPr="00A86B16" w:rsidTr="00E10B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30" w:type="dxa"/>
          </w:tcPr>
          <w:p w:rsidR="00F71E29" w:rsidRPr="002423DC" w:rsidRDefault="00F71E29" w:rsidP="00F71E29">
            <w:pPr>
              <w:tabs>
                <w:tab w:val="clear" w:pos="227"/>
                <w:tab w:val="left" w:pos="371"/>
              </w:tabs>
              <w:ind w:left="371"/>
              <w:rPr>
                <w:rFonts w:ascii="Times New Roman" w:hAnsi="Times New Roman" w:cs="Times New Roman"/>
                <w:sz w:val="30"/>
                <w:szCs w:val="30"/>
              </w:rPr>
            </w:pPr>
            <w:r w:rsidRPr="002423DC">
              <w:rPr>
                <w:rFonts w:ascii="Times New Roman" w:hAnsi="Times New Roman" w:hint="cs"/>
                <w:sz w:val="30"/>
                <w:szCs w:val="30"/>
                <w:cs/>
              </w:rPr>
              <w:t>โอนไปที่ดิน อาคารและอุปกรณ์</w:t>
            </w:r>
            <w:r w:rsidRPr="002423DC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F71E29" w:rsidRPr="00E10B28" w:rsidRDefault="00F71E29" w:rsidP="00F7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  <w:tab w:val="left" w:pos="238"/>
                <w:tab w:val="center" w:pos="461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  <w:r w:rsidRPr="00E10B2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13</w:t>
            </w:r>
          </w:p>
        </w:tc>
        <w:tc>
          <w:tcPr>
            <w:tcW w:w="1350" w:type="dxa"/>
            <w:vAlign w:val="bottom"/>
          </w:tcPr>
          <w:p w:rsidR="00F71E29" w:rsidRPr="00EA2F88" w:rsidRDefault="00F71E29" w:rsidP="00CD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(6,982)</w:t>
            </w:r>
          </w:p>
        </w:tc>
        <w:tc>
          <w:tcPr>
            <w:tcW w:w="180" w:type="dxa"/>
            <w:vAlign w:val="bottom"/>
          </w:tcPr>
          <w:p w:rsidR="00F71E29" w:rsidRPr="00EA2F88" w:rsidRDefault="00F71E29" w:rsidP="00F7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F71E29" w:rsidRPr="00EA2F88" w:rsidRDefault="00F71E29" w:rsidP="00F7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F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Merge/>
            <w:vAlign w:val="bottom"/>
          </w:tcPr>
          <w:p w:rsidR="00F71E29" w:rsidRPr="00EA2F88" w:rsidRDefault="00F71E29" w:rsidP="00F7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F71E29" w:rsidRPr="00EA2F88" w:rsidRDefault="00F71E29" w:rsidP="00F7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F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F3CFD" w:rsidRPr="00A86B16" w:rsidTr="00E10B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30" w:type="dxa"/>
          </w:tcPr>
          <w:p w:rsidR="00DF3CFD" w:rsidRPr="002423DC" w:rsidRDefault="00DF3CFD" w:rsidP="00DF3CFD">
            <w:pPr>
              <w:tabs>
                <w:tab w:val="clear" w:pos="227"/>
                <w:tab w:val="left" w:pos="371"/>
              </w:tabs>
              <w:ind w:left="371"/>
              <w:rPr>
                <w:rFonts w:ascii="Times New Roman" w:hAnsi="Times New Roman" w:cs="Times New Roman"/>
                <w:sz w:val="30"/>
                <w:szCs w:val="30"/>
              </w:rPr>
            </w:pPr>
            <w:r w:rsidRPr="002423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23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2423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  <w:r w:rsidRPr="002423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 </w:t>
            </w:r>
            <w:r w:rsidRPr="002423D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2423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ตุลาคม</w:t>
            </w:r>
            <w:r w:rsidRPr="002423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423DC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080" w:type="dxa"/>
          </w:tcPr>
          <w:p w:rsidR="00DF3CFD" w:rsidRPr="00EA2F88" w:rsidRDefault="00DF3CFD" w:rsidP="00DF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DF3CFD" w:rsidRPr="00EA2F88" w:rsidRDefault="00DF3CFD" w:rsidP="00CD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2F88">
              <w:rPr>
                <w:rFonts w:ascii="Angsana New" w:hAnsi="Angsana New"/>
                <w:b/>
                <w:bCs/>
                <w:sz w:val="30"/>
                <w:szCs w:val="30"/>
              </w:rPr>
              <w:t>38,393</w:t>
            </w:r>
          </w:p>
        </w:tc>
        <w:tc>
          <w:tcPr>
            <w:tcW w:w="180" w:type="dxa"/>
            <w:vAlign w:val="bottom"/>
          </w:tcPr>
          <w:p w:rsidR="00DF3CFD" w:rsidRPr="00EA2F88" w:rsidRDefault="00DF3CFD" w:rsidP="00DF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F3CFD" w:rsidRPr="00EA2F88" w:rsidRDefault="00DF3CFD" w:rsidP="00DF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2F88">
              <w:rPr>
                <w:rFonts w:ascii="Angsana New" w:hAnsi="Angsana New"/>
                <w:b/>
                <w:bCs/>
                <w:sz w:val="30"/>
                <w:szCs w:val="30"/>
              </w:rPr>
              <w:t>101,835</w:t>
            </w:r>
          </w:p>
        </w:tc>
        <w:tc>
          <w:tcPr>
            <w:tcW w:w="180" w:type="dxa"/>
            <w:vMerge/>
            <w:vAlign w:val="bottom"/>
          </w:tcPr>
          <w:p w:rsidR="00DF3CFD" w:rsidRPr="00EA2F88" w:rsidRDefault="00DF3CFD" w:rsidP="00DF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F3CFD" w:rsidRPr="00EA2F88" w:rsidRDefault="00DF3CFD" w:rsidP="00DF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2F88">
              <w:rPr>
                <w:rFonts w:ascii="Angsana New" w:hAnsi="Angsana New"/>
                <w:b/>
                <w:bCs/>
                <w:sz w:val="30"/>
                <w:szCs w:val="30"/>
              </w:rPr>
              <w:t>140,228</w:t>
            </w:r>
          </w:p>
        </w:tc>
      </w:tr>
      <w:tr w:rsidR="00F71E29" w:rsidRPr="00A86B16" w:rsidTr="00E10B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30" w:type="dxa"/>
          </w:tcPr>
          <w:p w:rsidR="00F71E29" w:rsidRPr="002423DC" w:rsidRDefault="00F71E29" w:rsidP="00F71E29">
            <w:pPr>
              <w:tabs>
                <w:tab w:val="clear" w:pos="227"/>
                <w:tab w:val="left" w:pos="371"/>
              </w:tabs>
              <w:ind w:left="371"/>
              <w:rPr>
                <w:rFonts w:ascii="Times New Roman" w:hAnsi="Times New Roman" w:cs="Times New Roman"/>
                <w:sz w:val="30"/>
                <w:szCs w:val="30"/>
              </w:rPr>
            </w:pPr>
            <w:r w:rsidRPr="002423DC">
              <w:rPr>
                <w:rFonts w:ascii="Times New Roman" w:hAnsi="Times New Roman" w:hint="cs"/>
                <w:sz w:val="30"/>
                <w:szCs w:val="30"/>
                <w:cs/>
              </w:rPr>
              <w:t>โอนไปที่ดิน อาคารและอุปกรณ์</w:t>
            </w:r>
            <w:r w:rsidRPr="002423DC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F71E29" w:rsidRPr="00E10B28" w:rsidRDefault="00F71E29" w:rsidP="00F7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  <w:tab w:val="left" w:pos="238"/>
                <w:tab w:val="center" w:pos="461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  <w:r w:rsidRPr="00E10B2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13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F71E29" w:rsidRPr="00EA2F88" w:rsidRDefault="00F71E29" w:rsidP="00CD1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(38,393)</w:t>
            </w:r>
          </w:p>
        </w:tc>
        <w:tc>
          <w:tcPr>
            <w:tcW w:w="180" w:type="dxa"/>
            <w:vAlign w:val="bottom"/>
          </w:tcPr>
          <w:p w:rsidR="00F71E29" w:rsidRPr="00EA2F88" w:rsidRDefault="00F71E29" w:rsidP="00F7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71E29" w:rsidRPr="00EA2F88" w:rsidRDefault="00F71E29" w:rsidP="00F7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(101,835)</w:t>
            </w:r>
          </w:p>
        </w:tc>
        <w:tc>
          <w:tcPr>
            <w:tcW w:w="180" w:type="dxa"/>
            <w:vMerge/>
            <w:vAlign w:val="bottom"/>
          </w:tcPr>
          <w:p w:rsidR="00F71E29" w:rsidRPr="00EA2F88" w:rsidRDefault="00F71E29" w:rsidP="00F7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71E29" w:rsidRPr="00EA2F88" w:rsidRDefault="00F71E29" w:rsidP="00F7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(140,228)</w:t>
            </w:r>
          </w:p>
        </w:tc>
      </w:tr>
      <w:tr w:rsidR="00F71E29" w:rsidRPr="00A86B16" w:rsidTr="00E10B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30" w:type="dxa"/>
          </w:tcPr>
          <w:p w:rsidR="00F71E29" w:rsidRPr="002423DC" w:rsidRDefault="00F71E29" w:rsidP="00F71E29">
            <w:pPr>
              <w:tabs>
                <w:tab w:val="clear" w:pos="227"/>
                <w:tab w:val="left" w:pos="371"/>
              </w:tabs>
              <w:ind w:left="371"/>
              <w:rPr>
                <w:rFonts w:ascii="Times New Roman" w:hAnsi="Times New Roman" w:cs="Times New Roman"/>
                <w:sz w:val="30"/>
                <w:szCs w:val="30"/>
              </w:rPr>
            </w:pPr>
            <w:r w:rsidRPr="002423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2423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423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2423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2423DC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080" w:type="dxa"/>
          </w:tcPr>
          <w:p w:rsidR="00F71E29" w:rsidRPr="00EA2F88" w:rsidRDefault="00F71E29" w:rsidP="00F7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71E29" w:rsidRPr="00B83541" w:rsidRDefault="00F71E29" w:rsidP="00F7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54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F71E29" w:rsidRPr="00B83541" w:rsidRDefault="00F71E29" w:rsidP="00F7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71E29" w:rsidRPr="00B83541" w:rsidRDefault="00F71E29" w:rsidP="00F7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54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Merge/>
            <w:vAlign w:val="bottom"/>
          </w:tcPr>
          <w:p w:rsidR="00F71E29" w:rsidRPr="00B83541" w:rsidRDefault="00F71E29" w:rsidP="00F7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71E29" w:rsidRPr="00B83541" w:rsidRDefault="00F71E29" w:rsidP="00F7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54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F3CFD" w:rsidRPr="00A86B16" w:rsidTr="00E10B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30" w:type="dxa"/>
          </w:tcPr>
          <w:p w:rsidR="00DF3CFD" w:rsidRPr="002423DC" w:rsidRDefault="00DF3CFD" w:rsidP="00DF3CFD">
            <w:pPr>
              <w:tabs>
                <w:tab w:val="clear" w:pos="227"/>
                <w:tab w:val="left" w:pos="371"/>
              </w:tabs>
              <w:ind w:left="371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:rsidR="00DF3CFD" w:rsidRPr="00A86B16" w:rsidRDefault="00DF3CFD" w:rsidP="00DF3CF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-79" w:right="-349"/>
              <w:jc w:val="both"/>
              <w:rPr>
                <w:rFonts w:cs="Times New Roman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DF3CFD" w:rsidRPr="00A86B16" w:rsidRDefault="00DF3CFD" w:rsidP="00DF3CF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-79" w:right="-349"/>
              <w:jc w:val="both"/>
              <w:rPr>
                <w:rFonts w:cs="Times New Roman"/>
                <w:szCs w:val="22"/>
              </w:rPr>
            </w:pPr>
          </w:p>
        </w:tc>
        <w:tc>
          <w:tcPr>
            <w:tcW w:w="180" w:type="dxa"/>
            <w:vAlign w:val="bottom"/>
          </w:tcPr>
          <w:p w:rsidR="00DF3CFD" w:rsidRPr="00A86B16" w:rsidRDefault="00DF3CFD" w:rsidP="00DF3CF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F3CFD" w:rsidRPr="00A86B16" w:rsidRDefault="00DF3CFD" w:rsidP="00DF3CF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91"/>
              <w:rPr>
                <w:rFonts w:cs="Times New Roman"/>
                <w:szCs w:val="22"/>
              </w:rPr>
            </w:pPr>
          </w:p>
        </w:tc>
        <w:tc>
          <w:tcPr>
            <w:tcW w:w="180" w:type="dxa"/>
            <w:vMerge/>
            <w:vAlign w:val="bottom"/>
          </w:tcPr>
          <w:p w:rsidR="00DF3CFD" w:rsidRPr="00A86B16" w:rsidRDefault="00DF3CFD" w:rsidP="00DF3CF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F3CFD" w:rsidRPr="00A86B16" w:rsidRDefault="00DF3CFD" w:rsidP="00DF3CFD">
            <w:pPr>
              <w:pStyle w:val="acctfourfigures"/>
              <w:tabs>
                <w:tab w:val="clear" w:pos="765"/>
                <w:tab w:val="decimal" w:pos="650"/>
                <w:tab w:val="decimal" w:pos="911"/>
              </w:tabs>
              <w:spacing w:line="240" w:lineRule="atLeast"/>
              <w:ind w:left="-79" w:right="-79"/>
              <w:jc w:val="center"/>
              <w:rPr>
                <w:rFonts w:cs="Times New Roman"/>
                <w:szCs w:val="22"/>
              </w:rPr>
            </w:pPr>
          </w:p>
        </w:tc>
      </w:tr>
      <w:tr w:rsidR="00DF3CFD" w:rsidRPr="00A86B16" w:rsidTr="00E10B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30" w:type="dxa"/>
          </w:tcPr>
          <w:p w:rsidR="00DF3CFD" w:rsidRPr="002423DC" w:rsidRDefault="00DF3CFD" w:rsidP="00DF3CFD">
            <w:pPr>
              <w:tabs>
                <w:tab w:val="clear" w:pos="227"/>
                <w:tab w:val="left" w:pos="371"/>
              </w:tabs>
              <w:ind w:left="371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2423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080" w:type="dxa"/>
          </w:tcPr>
          <w:p w:rsidR="00DF3CFD" w:rsidRPr="00A86B16" w:rsidRDefault="00DF3CFD" w:rsidP="00DF3CF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-79" w:right="-349"/>
              <w:jc w:val="both"/>
              <w:rPr>
                <w:rFonts w:cs="Times New Roman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DF3CFD" w:rsidRPr="00A86B16" w:rsidRDefault="00DF3CFD" w:rsidP="00DF3CF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-79" w:right="-349"/>
              <w:jc w:val="both"/>
              <w:rPr>
                <w:rFonts w:cs="Times New Roman"/>
                <w:szCs w:val="22"/>
              </w:rPr>
            </w:pPr>
          </w:p>
        </w:tc>
        <w:tc>
          <w:tcPr>
            <w:tcW w:w="180" w:type="dxa"/>
            <w:vAlign w:val="bottom"/>
          </w:tcPr>
          <w:p w:rsidR="00DF3CFD" w:rsidRPr="00A86B16" w:rsidRDefault="00DF3CFD" w:rsidP="00DF3CF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DF3CFD" w:rsidRPr="00A86B16" w:rsidRDefault="00DF3CFD" w:rsidP="00DF3CF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91"/>
              <w:rPr>
                <w:rFonts w:cs="Times New Roman"/>
                <w:szCs w:val="22"/>
              </w:rPr>
            </w:pPr>
          </w:p>
        </w:tc>
        <w:tc>
          <w:tcPr>
            <w:tcW w:w="180" w:type="dxa"/>
            <w:vMerge/>
            <w:vAlign w:val="bottom"/>
          </w:tcPr>
          <w:p w:rsidR="00DF3CFD" w:rsidRPr="00A86B16" w:rsidRDefault="00DF3CFD" w:rsidP="00DF3CF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DF3CFD" w:rsidRPr="00A86B16" w:rsidRDefault="00DF3CFD" w:rsidP="00DF3CFD">
            <w:pPr>
              <w:pStyle w:val="acctfourfigures"/>
              <w:tabs>
                <w:tab w:val="clear" w:pos="765"/>
                <w:tab w:val="decimal" w:pos="650"/>
                <w:tab w:val="decimal" w:pos="911"/>
              </w:tabs>
              <w:spacing w:line="240" w:lineRule="atLeast"/>
              <w:ind w:left="-79" w:right="-79"/>
              <w:jc w:val="center"/>
              <w:rPr>
                <w:rFonts w:cs="Times New Roman"/>
                <w:szCs w:val="22"/>
              </w:rPr>
            </w:pPr>
          </w:p>
        </w:tc>
      </w:tr>
      <w:tr w:rsidR="00853B1C" w:rsidRPr="00853B1C" w:rsidTr="00E10B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30" w:type="dxa"/>
          </w:tcPr>
          <w:p w:rsidR="00853B1C" w:rsidRPr="002423DC" w:rsidRDefault="00853B1C" w:rsidP="00853B1C">
            <w:pPr>
              <w:tabs>
                <w:tab w:val="clear" w:pos="227"/>
                <w:tab w:val="left" w:pos="371"/>
              </w:tabs>
              <w:ind w:left="371"/>
              <w:rPr>
                <w:rFonts w:ascii="Times New Roman" w:hAnsi="Times New Roman" w:cs="Times New Roman"/>
                <w:sz w:val="30"/>
                <w:szCs w:val="30"/>
              </w:rPr>
            </w:pPr>
            <w:r w:rsidRPr="002423DC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2423D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423DC">
              <w:rPr>
                <w:rFonts w:ascii="Angsana New" w:hAnsi="Angsana New"/>
                <w:sz w:val="30"/>
                <w:szCs w:val="30"/>
              </w:rPr>
              <w:t>1</w:t>
            </w:r>
            <w:r w:rsidRPr="002423DC">
              <w:rPr>
                <w:rFonts w:ascii="Angsana New" w:hAnsi="Angsana New"/>
                <w:sz w:val="30"/>
                <w:szCs w:val="30"/>
                <w:cs/>
              </w:rPr>
              <w:t xml:space="preserve"> ตุลาคม</w:t>
            </w:r>
            <w:r w:rsidRPr="002423D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423DC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080" w:type="dxa"/>
          </w:tcPr>
          <w:p w:rsidR="00853B1C" w:rsidRPr="00EA2F88" w:rsidRDefault="00853B1C" w:rsidP="0085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853B1C" w:rsidRPr="00EA2F88" w:rsidRDefault="00853B1C" w:rsidP="00F7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F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853B1C" w:rsidRPr="00EA2F88" w:rsidRDefault="00853B1C" w:rsidP="0085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853B1C" w:rsidRPr="00853B1C" w:rsidRDefault="00853B1C" w:rsidP="0085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3B1C">
              <w:rPr>
                <w:rFonts w:ascii="Angsana New" w:hAnsi="Angsana New"/>
                <w:sz w:val="30"/>
                <w:szCs w:val="30"/>
              </w:rPr>
              <w:t>71,270</w:t>
            </w:r>
          </w:p>
        </w:tc>
        <w:tc>
          <w:tcPr>
            <w:tcW w:w="180" w:type="dxa"/>
            <w:vMerge w:val="restart"/>
            <w:vAlign w:val="bottom"/>
          </w:tcPr>
          <w:p w:rsidR="00853B1C" w:rsidRPr="00853B1C" w:rsidRDefault="00853B1C" w:rsidP="0085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853B1C" w:rsidRPr="00853B1C" w:rsidRDefault="00853B1C" w:rsidP="0085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3B1C">
              <w:rPr>
                <w:rFonts w:ascii="Angsana New" w:hAnsi="Angsana New"/>
                <w:sz w:val="30"/>
                <w:szCs w:val="30"/>
              </w:rPr>
              <w:t>71,270</w:t>
            </w:r>
          </w:p>
        </w:tc>
      </w:tr>
      <w:tr w:rsidR="00853B1C" w:rsidRPr="00A86B16" w:rsidTr="00E10B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30" w:type="dxa"/>
          </w:tcPr>
          <w:p w:rsidR="00853B1C" w:rsidRPr="002423DC" w:rsidRDefault="00853B1C" w:rsidP="00853B1C">
            <w:pPr>
              <w:tabs>
                <w:tab w:val="clear" w:pos="227"/>
                <w:tab w:val="left" w:pos="371"/>
              </w:tabs>
              <w:ind w:left="371"/>
              <w:rPr>
                <w:rFonts w:ascii="Times New Roman" w:hAnsi="Times New Roman" w:cs="Times New Roman"/>
                <w:sz w:val="30"/>
                <w:szCs w:val="30"/>
              </w:rPr>
            </w:pPr>
            <w:r w:rsidRPr="002423DC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:rsidR="00853B1C" w:rsidRPr="00EA2F88" w:rsidRDefault="00853B1C" w:rsidP="0085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853B1C" w:rsidRPr="00EA2F88" w:rsidRDefault="00853B1C" w:rsidP="00F7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F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853B1C" w:rsidRPr="00EA2F88" w:rsidRDefault="00853B1C" w:rsidP="0085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53B1C" w:rsidRPr="00EA2F88" w:rsidRDefault="00853B1C" w:rsidP="0085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F88">
              <w:rPr>
                <w:rFonts w:ascii="Angsana New" w:hAnsi="Angsana New"/>
                <w:sz w:val="30"/>
                <w:szCs w:val="30"/>
              </w:rPr>
              <w:t>20,382</w:t>
            </w:r>
          </w:p>
        </w:tc>
        <w:tc>
          <w:tcPr>
            <w:tcW w:w="180" w:type="dxa"/>
            <w:vMerge/>
            <w:vAlign w:val="bottom"/>
          </w:tcPr>
          <w:p w:rsidR="00853B1C" w:rsidRPr="00EA2F88" w:rsidRDefault="00853B1C" w:rsidP="0085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53B1C" w:rsidRPr="00EA2F88" w:rsidRDefault="00853B1C" w:rsidP="0085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F88">
              <w:rPr>
                <w:rFonts w:ascii="Angsana New" w:hAnsi="Angsana New"/>
                <w:sz w:val="30"/>
                <w:szCs w:val="30"/>
              </w:rPr>
              <w:t>20,382</w:t>
            </w:r>
          </w:p>
        </w:tc>
      </w:tr>
      <w:tr w:rsidR="00853B1C" w:rsidRPr="00A86B16" w:rsidTr="005F56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30" w:type="dxa"/>
          </w:tcPr>
          <w:p w:rsidR="00853B1C" w:rsidRPr="002423DC" w:rsidRDefault="00853B1C" w:rsidP="00853B1C">
            <w:pPr>
              <w:tabs>
                <w:tab w:val="clear" w:pos="227"/>
                <w:tab w:val="left" w:pos="371"/>
              </w:tabs>
              <w:ind w:left="371"/>
              <w:rPr>
                <w:rFonts w:ascii="Times New Roman" w:hAnsi="Times New Roman" w:cs="Times New Roman"/>
                <w:sz w:val="30"/>
                <w:szCs w:val="30"/>
              </w:rPr>
            </w:pPr>
            <w:r w:rsidRPr="002423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23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2423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  <w:r w:rsidRPr="002423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 </w:t>
            </w:r>
            <w:r w:rsidRPr="002423D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2423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ตุลาคม</w:t>
            </w:r>
            <w:r w:rsidRPr="002423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423DC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080" w:type="dxa"/>
          </w:tcPr>
          <w:p w:rsidR="00853B1C" w:rsidRPr="00EA2F88" w:rsidRDefault="00853B1C" w:rsidP="0085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853B1C" w:rsidRPr="00EA2F88" w:rsidRDefault="00853B1C" w:rsidP="00F7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2F8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853B1C" w:rsidRPr="00EA2F88" w:rsidRDefault="00853B1C" w:rsidP="0085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53B1C" w:rsidRPr="00EA2F88" w:rsidRDefault="00853B1C" w:rsidP="0085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2F88">
              <w:rPr>
                <w:rFonts w:ascii="Angsana New" w:hAnsi="Angsana New"/>
                <w:b/>
                <w:bCs/>
                <w:sz w:val="30"/>
                <w:szCs w:val="30"/>
              </w:rPr>
              <w:t>91,652</w:t>
            </w:r>
          </w:p>
        </w:tc>
        <w:tc>
          <w:tcPr>
            <w:tcW w:w="180" w:type="dxa"/>
            <w:vMerge/>
            <w:vAlign w:val="bottom"/>
          </w:tcPr>
          <w:p w:rsidR="00853B1C" w:rsidRPr="00EA2F88" w:rsidRDefault="00853B1C" w:rsidP="0085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53B1C" w:rsidRPr="00EA2F88" w:rsidRDefault="00853B1C" w:rsidP="0085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2F88">
              <w:rPr>
                <w:rFonts w:ascii="Angsana New" w:hAnsi="Angsana New"/>
                <w:b/>
                <w:bCs/>
                <w:sz w:val="30"/>
                <w:szCs w:val="30"/>
              </w:rPr>
              <w:t>91,652</w:t>
            </w:r>
          </w:p>
        </w:tc>
      </w:tr>
      <w:tr w:rsidR="005F5613" w:rsidRPr="00A86B16" w:rsidTr="005F56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30" w:type="dxa"/>
          </w:tcPr>
          <w:p w:rsidR="005F5613" w:rsidRPr="002423DC" w:rsidRDefault="005F5613" w:rsidP="005F5613">
            <w:pPr>
              <w:tabs>
                <w:tab w:val="clear" w:pos="227"/>
                <w:tab w:val="left" w:pos="371"/>
              </w:tabs>
              <w:ind w:left="371"/>
              <w:rPr>
                <w:rFonts w:ascii="Times New Roman" w:hAnsi="Times New Roman" w:cs="Times New Roman"/>
                <w:sz w:val="30"/>
                <w:szCs w:val="30"/>
              </w:rPr>
            </w:pPr>
            <w:r w:rsidRPr="002423DC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:rsidR="005F5613" w:rsidRPr="00EA2F88" w:rsidRDefault="005F5613" w:rsidP="005F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F5613" w:rsidRPr="00EA2F88" w:rsidRDefault="005F5613" w:rsidP="005F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F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5F5613" w:rsidRPr="00EA2F88" w:rsidRDefault="005F5613" w:rsidP="005F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5F5613" w:rsidRPr="00EA2F88" w:rsidRDefault="005F5613" w:rsidP="005F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10,183</w:t>
            </w:r>
          </w:p>
        </w:tc>
        <w:tc>
          <w:tcPr>
            <w:tcW w:w="180" w:type="dxa"/>
            <w:vMerge/>
            <w:vAlign w:val="bottom"/>
          </w:tcPr>
          <w:p w:rsidR="005F5613" w:rsidRPr="00EA2F88" w:rsidRDefault="005F5613" w:rsidP="005F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5F5613" w:rsidRPr="00EA2F88" w:rsidRDefault="005F5613" w:rsidP="005F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10,183</w:t>
            </w:r>
          </w:p>
        </w:tc>
      </w:tr>
      <w:tr w:rsidR="005F5613" w:rsidRPr="00A86B16" w:rsidTr="005F56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30" w:type="dxa"/>
          </w:tcPr>
          <w:p w:rsidR="005F5613" w:rsidRPr="002423DC" w:rsidRDefault="005F5613" w:rsidP="005F5613">
            <w:pPr>
              <w:tabs>
                <w:tab w:val="clear" w:pos="227"/>
                <w:tab w:val="left" w:pos="371"/>
              </w:tabs>
              <w:ind w:left="371"/>
              <w:rPr>
                <w:rFonts w:ascii="Times New Roman" w:hAnsi="Times New Roman" w:cs="Times New Roman"/>
                <w:sz w:val="30"/>
                <w:szCs w:val="30"/>
              </w:rPr>
            </w:pPr>
            <w:r w:rsidRPr="002423DC">
              <w:rPr>
                <w:rFonts w:ascii="Times New Roman" w:hAnsi="Times New Roman" w:hint="cs"/>
                <w:sz w:val="30"/>
                <w:szCs w:val="30"/>
                <w:cs/>
              </w:rPr>
              <w:t>โอนไปที่ดิน อาคารและอุปกรณ์</w:t>
            </w:r>
            <w:r w:rsidRPr="002423DC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5F5613" w:rsidRPr="00E10B28" w:rsidRDefault="005F5613" w:rsidP="005F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  <w:tab w:val="left" w:pos="238"/>
                <w:tab w:val="center" w:pos="461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  <w:r w:rsidRPr="00E10B2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13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5F5613" w:rsidRPr="00EA2F88" w:rsidRDefault="005F5613" w:rsidP="005F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A2F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5F5613" w:rsidRPr="00EA2F88" w:rsidRDefault="005F5613" w:rsidP="005F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F5613" w:rsidRPr="00EA2F88" w:rsidRDefault="005F5613" w:rsidP="005F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(101,835)</w:t>
            </w:r>
          </w:p>
        </w:tc>
        <w:tc>
          <w:tcPr>
            <w:tcW w:w="180" w:type="dxa"/>
            <w:vMerge/>
            <w:vAlign w:val="bottom"/>
          </w:tcPr>
          <w:p w:rsidR="005F5613" w:rsidRPr="00EA2F88" w:rsidRDefault="005F5613" w:rsidP="005F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F5613" w:rsidRPr="00EA2F88" w:rsidRDefault="005F5613" w:rsidP="005F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(101,835)</w:t>
            </w:r>
          </w:p>
        </w:tc>
      </w:tr>
      <w:tr w:rsidR="005F5613" w:rsidRPr="00A86B16" w:rsidTr="000E28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30" w:type="dxa"/>
          </w:tcPr>
          <w:p w:rsidR="005F5613" w:rsidRPr="002423DC" w:rsidRDefault="005F5613" w:rsidP="005F5613">
            <w:pPr>
              <w:tabs>
                <w:tab w:val="clear" w:pos="227"/>
                <w:tab w:val="left" w:pos="371"/>
              </w:tabs>
              <w:ind w:left="371"/>
              <w:rPr>
                <w:rFonts w:ascii="Angsana New" w:hAnsi="Angsana New"/>
                <w:sz w:val="30"/>
                <w:szCs w:val="30"/>
                <w:cs/>
              </w:rPr>
            </w:pPr>
            <w:r w:rsidRPr="002423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2423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423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2423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2423DC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080" w:type="dxa"/>
          </w:tcPr>
          <w:p w:rsidR="005F5613" w:rsidRPr="00EA2F88" w:rsidRDefault="005F5613" w:rsidP="005F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5613" w:rsidRPr="00B83541" w:rsidRDefault="005F5613" w:rsidP="005F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54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5F5613" w:rsidRPr="00B83541" w:rsidRDefault="005F5613" w:rsidP="005F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5613" w:rsidRPr="00B83541" w:rsidRDefault="005F5613" w:rsidP="005F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54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Merge/>
            <w:vAlign w:val="bottom"/>
          </w:tcPr>
          <w:p w:rsidR="005F5613" w:rsidRPr="00B83541" w:rsidRDefault="005F5613" w:rsidP="005F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5613" w:rsidRPr="00B83541" w:rsidRDefault="005F5613" w:rsidP="005F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54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F5613" w:rsidRPr="00A86B16" w:rsidTr="000E28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30" w:type="dxa"/>
          </w:tcPr>
          <w:p w:rsidR="005F5613" w:rsidRPr="002423DC" w:rsidRDefault="005F5613" w:rsidP="005F5613">
            <w:pPr>
              <w:tabs>
                <w:tab w:val="clear" w:pos="227"/>
                <w:tab w:val="left" w:pos="371"/>
              </w:tabs>
              <w:ind w:left="371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:rsidR="005F5613" w:rsidRPr="00EA2F88" w:rsidRDefault="005F5613" w:rsidP="005F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F5613" w:rsidRPr="00EA2F88" w:rsidRDefault="005F5613" w:rsidP="005F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F5613" w:rsidRPr="00EA2F88" w:rsidRDefault="005F5613" w:rsidP="005F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5F5613" w:rsidRPr="00EA2F88" w:rsidRDefault="005F5613" w:rsidP="005F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Merge/>
            <w:vAlign w:val="bottom"/>
          </w:tcPr>
          <w:p w:rsidR="005F5613" w:rsidRPr="00EA2F88" w:rsidRDefault="005F5613" w:rsidP="005F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5F5613" w:rsidRPr="00EA2F88" w:rsidRDefault="005F5613" w:rsidP="005F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F5613" w:rsidRPr="00A86B16" w:rsidTr="00E10B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30" w:type="dxa"/>
          </w:tcPr>
          <w:p w:rsidR="005F5613" w:rsidRPr="002423DC" w:rsidRDefault="005F5613" w:rsidP="005F5613">
            <w:pPr>
              <w:tabs>
                <w:tab w:val="clear" w:pos="227"/>
                <w:tab w:val="left" w:pos="371"/>
              </w:tabs>
              <w:ind w:left="371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423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0" w:type="dxa"/>
          </w:tcPr>
          <w:p w:rsidR="005F5613" w:rsidRPr="00A86B16" w:rsidRDefault="005F5613" w:rsidP="005F561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-79" w:right="-349"/>
              <w:jc w:val="both"/>
              <w:rPr>
                <w:rFonts w:cs="Times New Roman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5F5613" w:rsidRPr="00A86B16" w:rsidRDefault="005F5613" w:rsidP="005F561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-79" w:right="-349"/>
              <w:jc w:val="both"/>
              <w:rPr>
                <w:rFonts w:cs="Times New Roman"/>
                <w:szCs w:val="22"/>
              </w:rPr>
            </w:pPr>
          </w:p>
        </w:tc>
        <w:tc>
          <w:tcPr>
            <w:tcW w:w="180" w:type="dxa"/>
            <w:vAlign w:val="bottom"/>
          </w:tcPr>
          <w:p w:rsidR="005F5613" w:rsidRPr="00A86B16" w:rsidRDefault="005F5613" w:rsidP="005F5613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5F5613" w:rsidRPr="00A86B16" w:rsidRDefault="005F5613" w:rsidP="005F5613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91"/>
              <w:rPr>
                <w:rFonts w:cs="Times New Roman"/>
                <w:szCs w:val="22"/>
              </w:rPr>
            </w:pPr>
          </w:p>
        </w:tc>
        <w:tc>
          <w:tcPr>
            <w:tcW w:w="180" w:type="dxa"/>
            <w:vMerge/>
            <w:vAlign w:val="bottom"/>
          </w:tcPr>
          <w:p w:rsidR="005F5613" w:rsidRPr="00A86B16" w:rsidRDefault="005F5613" w:rsidP="005F5613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5F5613" w:rsidRPr="00CF529D" w:rsidRDefault="005F5613" w:rsidP="005F5613">
            <w:pPr>
              <w:pStyle w:val="acctfourfigures"/>
              <w:tabs>
                <w:tab w:val="clear" w:pos="765"/>
                <w:tab w:val="decimal" w:pos="650"/>
                <w:tab w:val="decimal" w:pos="911"/>
              </w:tabs>
              <w:spacing w:line="240" w:lineRule="atLeast"/>
              <w:ind w:left="-79" w:right="-79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</w:tr>
      <w:tr w:rsidR="005F5613" w:rsidRPr="00A86B16" w:rsidTr="000E28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30" w:type="dxa"/>
          </w:tcPr>
          <w:p w:rsidR="005F5613" w:rsidRPr="002423DC" w:rsidRDefault="005F5613" w:rsidP="005F5613">
            <w:pPr>
              <w:tabs>
                <w:tab w:val="clear" w:pos="227"/>
                <w:tab w:val="left" w:pos="371"/>
              </w:tabs>
              <w:ind w:left="371"/>
              <w:rPr>
                <w:rFonts w:ascii="Times New Roman" w:hAnsi="Times New Roman" w:cs="Times New Roman"/>
                <w:b/>
                <w:bCs/>
                <w:i/>
                <w:iCs/>
                <w:sz w:val="30"/>
                <w:szCs w:val="30"/>
              </w:rPr>
            </w:pPr>
            <w:r w:rsidRPr="002423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23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2423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2423DC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080" w:type="dxa"/>
          </w:tcPr>
          <w:p w:rsidR="005F5613" w:rsidRPr="00A86B16" w:rsidRDefault="005F5613" w:rsidP="005F561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-79" w:right="-349"/>
              <w:jc w:val="both"/>
              <w:rPr>
                <w:rFonts w:cs="Times New Roman"/>
                <w:szCs w:val="22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5F5613" w:rsidRPr="00A86B16" w:rsidRDefault="005F5613" w:rsidP="00CD129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349"/>
              <w:jc w:val="both"/>
              <w:rPr>
                <w:rFonts w:cs="Times New Roman"/>
                <w:szCs w:val="22"/>
              </w:rPr>
            </w:pPr>
            <w:r w:rsidRPr="00EA2F88">
              <w:rPr>
                <w:rFonts w:ascii="Angsana New" w:hAnsi="Angsana New"/>
                <w:b/>
                <w:bCs/>
                <w:sz w:val="30"/>
                <w:szCs w:val="30"/>
              </w:rPr>
              <w:t>38,393</w:t>
            </w:r>
          </w:p>
        </w:tc>
        <w:tc>
          <w:tcPr>
            <w:tcW w:w="180" w:type="dxa"/>
          </w:tcPr>
          <w:p w:rsidR="005F5613" w:rsidRPr="00A86B16" w:rsidRDefault="005F5613" w:rsidP="005F5613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5F5613" w:rsidRPr="00A86B16" w:rsidRDefault="005F5613" w:rsidP="00CD129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-79" w:right="91"/>
              <w:rPr>
                <w:rFonts w:cs="Times New Roman"/>
                <w:szCs w:val="22"/>
              </w:rPr>
            </w:pPr>
            <w:r w:rsidRPr="00EA2F88">
              <w:rPr>
                <w:rFonts w:ascii="Angsana New" w:hAnsi="Angsana New"/>
                <w:b/>
                <w:bCs/>
                <w:sz w:val="30"/>
                <w:szCs w:val="30"/>
              </w:rPr>
              <w:t>10,183</w:t>
            </w:r>
          </w:p>
        </w:tc>
        <w:tc>
          <w:tcPr>
            <w:tcW w:w="180" w:type="dxa"/>
            <w:vMerge/>
          </w:tcPr>
          <w:p w:rsidR="005F5613" w:rsidRPr="00A86B16" w:rsidRDefault="005F5613" w:rsidP="005F5613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5F5613" w:rsidRPr="00CD129D" w:rsidRDefault="005F5613" w:rsidP="00CD129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-79" w:right="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2F88">
              <w:rPr>
                <w:rFonts w:ascii="Angsana New" w:hAnsi="Angsana New"/>
                <w:b/>
                <w:bCs/>
                <w:sz w:val="30"/>
                <w:szCs w:val="30"/>
              </w:rPr>
              <w:t>48,576</w:t>
            </w:r>
          </w:p>
        </w:tc>
      </w:tr>
      <w:tr w:rsidR="005F5613" w:rsidRPr="00A86B16" w:rsidTr="000E28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30" w:type="dxa"/>
          </w:tcPr>
          <w:p w:rsidR="005F5613" w:rsidRPr="002423DC" w:rsidRDefault="005F5613" w:rsidP="005F5613">
            <w:pPr>
              <w:tabs>
                <w:tab w:val="clear" w:pos="227"/>
                <w:tab w:val="left" w:pos="371"/>
              </w:tabs>
              <w:ind w:left="371"/>
              <w:rPr>
                <w:rFonts w:ascii="Times New Roman" w:hAnsi="Times New Roman" w:cs="Times New Roman"/>
                <w:sz w:val="30"/>
                <w:szCs w:val="30"/>
              </w:rPr>
            </w:pPr>
            <w:r w:rsidRPr="002423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2423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423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2423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2423DC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080" w:type="dxa"/>
          </w:tcPr>
          <w:p w:rsidR="005F5613" w:rsidRPr="00EA2F88" w:rsidRDefault="005F5613" w:rsidP="005F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F5613" w:rsidRPr="00B83541" w:rsidRDefault="005F5613" w:rsidP="005F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54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5F5613" w:rsidRPr="00B83541" w:rsidRDefault="005F5613" w:rsidP="005F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F5613" w:rsidRPr="00B83541" w:rsidRDefault="005F5613" w:rsidP="005F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54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Merge/>
          </w:tcPr>
          <w:p w:rsidR="005F5613" w:rsidRPr="00B83541" w:rsidRDefault="005F5613" w:rsidP="005F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F5613" w:rsidRPr="00B83541" w:rsidRDefault="005F5613" w:rsidP="005F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354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F8753C" w:rsidRPr="00A86F2E" w:rsidRDefault="00F8753C" w:rsidP="00862F1F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:rsidR="00DA2759" w:rsidRDefault="006C41B5" w:rsidP="005F5613">
      <w:pPr>
        <w:pStyle w:val="BodyText"/>
        <w:tabs>
          <w:tab w:val="clear" w:pos="227"/>
          <w:tab w:val="clear" w:pos="454"/>
          <w:tab w:val="left" w:pos="810"/>
        </w:tabs>
        <w:spacing w:after="0"/>
        <w:ind w:left="360" w:right="443"/>
        <w:jc w:val="thaiDistribute"/>
      </w:pPr>
      <w:r w:rsidRPr="00E55D53">
        <w:rPr>
          <w:rFonts w:ascii="Angsana New" w:hAnsi="Angsana New"/>
          <w:sz w:val="30"/>
          <w:szCs w:val="30"/>
          <w:cs/>
        </w:rPr>
        <w:t>ที่ดินแปลงหนึ่งได้ถูกโอนจากบัญชี ที่ดิน อาคารและอุปกรณ์ไปเป็นบัญชีอสังหาริมทรัพย์เพื่อการลงทุน เนื่องจากบริษัทยังไม่ได้มีการใช้ประโยชน์จากที่ดินดังกล่าว อสังหาริมทรัพย์เพื่อการลงทุนแสดง</w:t>
      </w:r>
      <w:r w:rsidR="00221CC5" w:rsidRPr="00E55D53">
        <w:rPr>
          <w:rFonts w:ascii="Angsana New" w:hAnsi="Angsana New"/>
          <w:sz w:val="30"/>
          <w:szCs w:val="30"/>
          <w:cs/>
        </w:rPr>
        <w:t>ด้วย</w:t>
      </w:r>
      <w:r w:rsidRPr="00E55D53">
        <w:rPr>
          <w:rFonts w:ascii="Angsana New" w:hAnsi="Angsana New"/>
          <w:sz w:val="30"/>
          <w:szCs w:val="30"/>
          <w:cs/>
        </w:rPr>
        <w:t>ราคาทุนหัก</w:t>
      </w:r>
      <w:r w:rsidR="00221CC5" w:rsidRPr="00E55D53">
        <w:rPr>
          <w:rFonts w:ascii="Angsana New" w:hAnsi="Angsana New"/>
          <w:sz w:val="30"/>
          <w:szCs w:val="30"/>
          <w:cs/>
        </w:rPr>
        <w:t>ค่าเสื่อมราคาสะสม</w:t>
      </w:r>
      <w:r w:rsidR="00752E12">
        <w:rPr>
          <w:rFonts w:ascii="Angsana New" w:hAnsi="Angsana New" w:hint="cs"/>
          <w:sz w:val="30"/>
          <w:szCs w:val="30"/>
          <w:cs/>
        </w:rPr>
        <w:t xml:space="preserve"> </w:t>
      </w:r>
      <w:r w:rsidR="001C6C3B">
        <w:rPr>
          <w:rFonts w:ascii="Angsana New" w:hAnsi="Angsana New" w:hint="cs"/>
          <w:sz w:val="30"/>
          <w:szCs w:val="30"/>
          <w:cs/>
        </w:rPr>
        <w:t>ใน</w:t>
      </w:r>
      <w:r w:rsidR="00752E12">
        <w:rPr>
          <w:rFonts w:ascii="Angsana New" w:hAnsi="Angsana New" w:hint="cs"/>
          <w:sz w:val="30"/>
          <w:szCs w:val="30"/>
          <w:cs/>
        </w:rPr>
        <w:t xml:space="preserve">ปี </w:t>
      </w:r>
      <w:r w:rsidR="006B3FF0">
        <w:rPr>
          <w:rFonts w:ascii="Angsana New" w:hAnsi="Angsana New"/>
          <w:sz w:val="30"/>
          <w:szCs w:val="30"/>
        </w:rPr>
        <w:t>2560</w:t>
      </w:r>
      <w:r w:rsidR="00752E12">
        <w:rPr>
          <w:rFonts w:ascii="Angsana New" w:hAnsi="Angsana New" w:hint="cs"/>
          <w:sz w:val="30"/>
          <w:szCs w:val="30"/>
          <w:cs/>
        </w:rPr>
        <w:t xml:space="preserve"> บริษัทได้มีการโอนที่ดิน</w:t>
      </w:r>
      <w:r w:rsidR="00CD129D">
        <w:rPr>
          <w:rFonts w:ascii="Angsana New" w:hAnsi="Angsana New" w:hint="cs"/>
          <w:sz w:val="30"/>
          <w:szCs w:val="30"/>
          <w:cs/>
        </w:rPr>
        <w:t xml:space="preserve"> </w:t>
      </w:r>
      <w:r w:rsidR="00CD129D" w:rsidRPr="00E55D53">
        <w:rPr>
          <w:rFonts w:ascii="Angsana New" w:hAnsi="Angsana New"/>
          <w:sz w:val="30"/>
          <w:szCs w:val="30"/>
          <w:cs/>
        </w:rPr>
        <w:t>อาคารและ</w:t>
      </w:r>
      <w:r w:rsidR="00CD129D">
        <w:rPr>
          <w:rFonts w:ascii="Angsana New" w:hAnsi="Angsana New" w:hint="cs"/>
          <w:sz w:val="30"/>
          <w:szCs w:val="30"/>
          <w:cs/>
        </w:rPr>
        <w:t>สิ่งปลุกสร้าง</w:t>
      </w:r>
      <w:r w:rsidR="00752E12">
        <w:rPr>
          <w:rFonts w:ascii="Angsana New" w:hAnsi="Angsana New" w:hint="cs"/>
          <w:sz w:val="30"/>
          <w:szCs w:val="30"/>
          <w:cs/>
        </w:rPr>
        <w:t>จากบัญชีอสังหาริมทรัพย์เพื่อการลงทุน</w:t>
      </w:r>
      <w:r w:rsidR="00630DA8">
        <w:rPr>
          <w:rFonts w:ascii="Angsana New" w:hAnsi="Angsana New" w:hint="cs"/>
          <w:sz w:val="30"/>
          <w:szCs w:val="30"/>
          <w:cs/>
        </w:rPr>
        <w:t>ไปเป็นบัญ</w:t>
      </w:r>
      <w:r w:rsidR="001C6C3B">
        <w:rPr>
          <w:rFonts w:ascii="Angsana New" w:hAnsi="Angsana New" w:hint="cs"/>
          <w:sz w:val="30"/>
          <w:szCs w:val="30"/>
          <w:cs/>
        </w:rPr>
        <w:t>ชีที่ดิน อาคารและอุปกรณ์ เพื่อวัตถุ</w:t>
      </w:r>
      <w:r w:rsidR="00630DA8">
        <w:rPr>
          <w:rFonts w:ascii="Angsana New" w:hAnsi="Angsana New" w:hint="cs"/>
          <w:sz w:val="30"/>
          <w:szCs w:val="30"/>
          <w:cs/>
        </w:rPr>
        <w:t>ประสงค์ในการใช้</w:t>
      </w:r>
      <w:r w:rsidR="001C6C3B">
        <w:rPr>
          <w:rFonts w:ascii="Angsana New" w:hAnsi="Angsana New" w:hint="cs"/>
          <w:sz w:val="30"/>
          <w:szCs w:val="30"/>
          <w:cs/>
        </w:rPr>
        <w:t>ใน</w:t>
      </w:r>
      <w:r w:rsidR="00630DA8">
        <w:rPr>
          <w:rFonts w:ascii="Angsana New" w:hAnsi="Angsana New" w:hint="cs"/>
          <w:sz w:val="30"/>
          <w:szCs w:val="30"/>
          <w:cs/>
        </w:rPr>
        <w:t>สายการผลิตใหม่</w:t>
      </w:r>
      <w:r w:rsidR="00752E12">
        <w:rPr>
          <w:rFonts w:ascii="Angsana New" w:hAnsi="Angsana New" w:hint="cs"/>
          <w:sz w:val="30"/>
          <w:szCs w:val="30"/>
          <w:cs/>
        </w:rPr>
        <w:t xml:space="preserve"> </w:t>
      </w:r>
    </w:p>
    <w:p w:rsidR="002A7BAD" w:rsidRPr="002A7BAD" w:rsidRDefault="002A7BAD" w:rsidP="002A7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</w:tabs>
        <w:rPr>
          <w:rFonts w:ascii="Angsana New" w:hAnsi="Angsana New"/>
          <w:sz w:val="30"/>
          <w:szCs w:val="30"/>
        </w:rPr>
        <w:sectPr w:rsidR="002A7BAD" w:rsidRPr="002A7BAD" w:rsidSect="00352705">
          <w:headerReference w:type="default" r:id="rId14"/>
          <w:pgSz w:w="11909" w:h="16834" w:code="9"/>
          <w:pgMar w:top="1152" w:right="576" w:bottom="1152" w:left="1170" w:header="720" w:footer="720" w:gutter="0"/>
          <w:cols w:space="720"/>
          <w:docGrid w:linePitch="245"/>
        </w:sectPr>
      </w:pPr>
    </w:p>
    <w:p w:rsidR="00B843E1" w:rsidRPr="00E55D53" w:rsidRDefault="00BE3DEC" w:rsidP="008F37A3">
      <w:pPr>
        <w:ind w:right="-36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13</w:t>
      </w:r>
      <w:r w:rsidR="008F37A3">
        <w:rPr>
          <w:rFonts w:ascii="Angsana New" w:hAnsi="Angsana New"/>
          <w:b/>
          <w:bCs/>
          <w:sz w:val="30"/>
          <w:szCs w:val="30"/>
        </w:rPr>
        <w:tab/>
      </w:r>
      <w:r w:rsidR="00B843E1" w:rsidRPr="00E55D53">
        <w:rPr>
          <w:rFonts w:ascii="Angsana New" w:hAnsi="Angsana New"/>
          <w:b/>
          <w:bCs/>
          <w:sz w:val="30"/>
          <w:szCs w:val="30"/>
          <w:cs/>
        </w:rPr>
        <w:tab/>
      </w:r>
      <w:r w:rsidR="00A96F07" w:rsidRPr="00E55D53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:rsidR="00B843E1" w:rsidRPr="00FE1DE3" w:rsidRDefault="00B843E1" w:rsidP="00E43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8"/>
          <w:szCs w:val="8"/>
          <w:u w:val="single"/>
        </w:rPr>
      </w:pPr>
    </w:p>
    <w:tbl>
      <w:tblPr>
        <w:tblW w:w="14949" w:type="dxa"/>
        <w:tblInd w:w="468" w:type="dxa"/>
        <w:tblLayout w:type="fixed"/>
        <w:tblLook w:val="01E0"/>
      </w:tblPr>
      <w:tblGrid>
        <w:gridCol w:w="3033"/>
        <w:gridCol w:w="1017"/>
        <w:gridCol w:w="1107"/>
        <w:gridCol w:w="243"/>
        <w:gridCol w:w="1170"/>
        <w:gridCol w:w="236"/>
        <w:gridCol w:w="1170"/>
        <w:gridCol w:w="241"/>
        <w:gridCol w:w="1170"/>
        <w:gridCol w:w="243"/>
        <w:gridCol w:w="1107"/>
        <w:gridCol w:w="243"/>
        <w:gridCol w:w="1161"/>
        <w:gridCol w:w="236"/>
        <w:gridCol w:w="1170"/>
        <w:gridCol w:w="243"/>
        <w:gridCol w:w="1159"/>
      </w:tblGrid>
      <w:tr w:rsidR="005D695F" w:rsidRPr="00E55D53" w:rsidTr="00CD129D">
        <w:trPr>
          <w:trHeight w:val="308"/>
          <w:tblHeader/>
        </w:trPr>
        <w:tc>
          <w:tcPr>
            <w:tcW w:w="3033" w:type="dxa"/>
          </w:tcPr>
          <w:p w:rsidR="005D695F" w:rsidRPr="004251CC" w:rsidRDefault="005D695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</w:tcPr>
          <w:p w:rsidR="005D695F" w:rsidRPr="004251CC" w:rsidRDefault="005D695F" w:rsidP="005D6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9" w:type="dxa"/>
            <w:gridSpan w:val="15"/>
          </w:tcPr>
          <w:p w:rsidR="005D695F" w:rsidRPr="004251CC" w:rsidRDefault="005D695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51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D695F" w:rsidRPr="00E55D53" w:rsidTr="00CD129D">
        <w:trPr>
          <w:trHeight w:val="281"/>
          <w:tblHeader/>
        </w:trPr>
        <w:tc>
          <w:tcPr>
            <w:tcW w:w="3033" w:type="dxa"/>
          </w:tcPr>
          <w:p w:rsidR="005D695F" w:rsidRPr="004251CC" w:rsidRDefault="005D695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</w:tcPr>
          <w:p w:rsidR="005D695F" w:rsidRPr="004251CC" w:rsidRDefault="005D695F" w:rsidP="005D6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:rsidR="005D695F" w:rsidRPr="004251CC" w:rsidRDefault="005D695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5D695F" w:rsidRPr="004251CC" w:rsidRDefault="005D695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D695F" w:rsidRPr="004251CC" w:rsidRDefault="005D695F" w:rsidP="00622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5D695F" w:rsidRPr="004251CC" w:rsidRDefault="005D695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5D695F" w:rsidRPr="004251CC" w:rsidRDefault="005D695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:rsidR="005D695F" w:rsidRPr="004251CC" w:rsidRDefault="005D695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5D695F" w:rsidRPr="004251CC" w:rsidRDefault="005D695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5D695F" w:rsidRPr="004251CC" w:rsidRDefault="005D695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:rsidR="005D695F" w:rsidRPr="004251CC" w:rsidRDefault="005D695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5D695F" w:rsidRPr="004251CC" w:rsidRDefault="005D695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:rsidR="005D695F" w:rsidRPr="004251CC" w:rsidRDefault="005D695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:rsidR="005D695F" w:rsidRPr="004251CC" w:rsidRDefault="005D695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5D695F" w:rsidRPr="004251CC" w:rsidRDefault="005D695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5D695F" w:rsidRPr="004251CC" w:rsidRDefault="005D695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:rsidR="005D695F" w:rsidRPr="004251CC" w:rsidRDefault="005D695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695F" w:rsidRPr="00E55D53" w:rsidTr="007B5BE1">
        <w:trPr>
          <w:tblHeader/>
        </w:trPr>
        <w:tc>
          <w:tcPr>
            <w:tcW w:w="3033" w:type="dxa"/>
          </w:tcPr>
          <w:p w:rsidR="005D695F" w:rsidRPr="004251CC" w:rsidRDefault="005D695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</w:tcPr>
          <w:p w:rsidR="005D695F" w:rsidRPr="004251CC" w:rsidRDefault="005D695F" w:rsidP="005D6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:rsidR="005D695F" w:rsidRPr="004251CC" w:rsidRDefault="005D695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5D695F" w:rsidRPr="004251CC" w:rsidRDefault="005D695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5D695F" w:rsidRPr="004251CC" w:rsidRDefault="005D695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5D695F" w:rsidRPr="004251CC" w:rsidRDefault="005D695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:rsidR="005D695F" w:rsidRPr="004251CC" w:rsidRDefault="005D695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5D695F" w:rsidRPr="004251CC" w:rsidRDefault="005D695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5D695F" w:rsidRPr="004251CC" w:rsidRDefault="005D695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:rsidR="005D695F" w:rsidRPr="004251CC" w:rsidRDefault="005D695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5D695F" w:rsidRPr="004251CC" w:rsidRDefault="005D695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:rsidR="005D695F" w:rsidRPr="004251CC" w:rsidRDefault="005D695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36" w:type="dxa"/>
          </w:tcPr>
          <w:p w:rsidR="005D695F" w:rsidRPr="004251CC" w:rsidRDefault="005D695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5D695F" w:rsidRPr="004251CC" w:rsidRDefault="005D695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5D695F" w:rsidRPr="004251CC" w:rsidRDefault="005D695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:rsidR="005D695F" w:rsidRPr="004251CC" w:rsidRDefault="005D695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695F" w:rsidRPr="00E55D53" w:rsidTr="007B5BE1">
        <w:trPr>
          <w:tblHeader/>
        </w:trPr>
        <w:tc>
          <w:tcPr>
            <w:tcW w:w="3033" w:type="dxa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</w:tcPr>
          <w:p w:rsidR="005D695F" w:rsidRPr="004251CC" w:rsidRDefault="005D695F" w:rsidP="005D6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51CC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41" w:type="dxa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43" w:type="dxa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36" w:type="dxa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43" w:type="dxa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695F" w:rsidRPr="00E55D53" w:rsidTr="007B5BE1">
        <w:trPr>
          <w:tblHeader/>
        </w:trPr>
        <w:tc>
          <w:tcPr>
            <w:tcW w:w="3033" w:type="dxa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</w:tcPr>
          <w:p w:rsidR="005D695F" w:rsidRPr="004251CC" w:rsidRDefault="00336762" w:rsidP="005D6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251C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07" w:type="dxa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43" w:type="dxa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51CC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41" w:type="dxa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43" w:type="dxa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43" w:type="dxa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43" w:type="dxa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51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D695F" w:rsidRPr="00E55D53" w:rsidTr="00CD129D">
        <w:trPr>
          <w:trHeight w:val="371"/>
          <w:tblHeader/>
        </w:trPr>
        <w:tc>
          <w:tcPr>
            <w:tcW w:w="3033" w:type="dxa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17" w:type="dxa"/>
          </w:tcPr>
          <w:p w:rsidR="005D695F" w:rsidRPr="004251CC" w:rsidRDefault="005D695F" w:rsidP="005D6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99" w:type="dxa"/>
            <w:gridSpan w:val="15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251C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D695F" w:rsidRPr="00E55D53" w:rsidTr="00BC44C3">
        <w:tc>
          <w:tcPr>
            <w:tcW w:w="3033" w:type="dxa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251C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17" w:type="dxa"/>
          </w:tcPr>
          <w:p w:rsidR="005D695F" w:rsidRPr="004251CC" w:rsidRDefault="005D695F" w:rsidP="005D6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:rsidR="005D695F" w:rsidRPr="004251CC" w:rsidRDefault="005D695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68D5" w:rsidRPr="000C68D5" w:rsidTr="00BC44C3">
        <w:tc>
          <w:tcPr>
            <w:tcW w:w="3033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251C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4251C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251CC">
              <w:rPr>
                <w:rFonts w:ascii="Angsana New" w:hAnsi="Angsana New"/>
                <w:sz w:val="28"/>
                <w:szCs w:val="28"/>
              </w:rPr>
              <w:t>1</w:t>
            </w:r>
            <w:r w:rsidRPr="004251CC">
              <w:rPr>
                <w:rFonts w:ascii="Angsana New" w:hAnsi="Angsana New"/>
                <w:sz w:val="28"/>
                <w:szCs w:val="28"/>
                <w:cs/>
              </w:rPr>
              <w:t xml:space="preserve"> ตุลาคม</w:t>
            </w:r>
            <w:r w:rsidRPr="004251C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251CC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017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:rsidR="000C68D5" w:rsidRPr="004251CC" w:rsidRDefault="000C68D5" w:rsidP="00D85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233,125</w:t>
            </w:r>
          </w:p>
        </w:tc>
        <w:tc>
          <w:tcPr>
            <w:tcW w:w="243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C68D5" w:rsidRPr="004251CC" w:rsidRDefault="000C68D5" w:rsidP="00A4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41,943</w:t>
            </w:r>
          </w:p>
        </w:tc>
        <w:tc>
          <w:tcPr>
            <w:tcW w:w="236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3,225,791</w:t>
            </w:r>
          </w:p>
        </w:tc>
        <w:tc>
          <w:tcPr>
            <w:tcW w:w="241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6,282,608</w:t>
            </w:r>
          </w:p>
        </w:tc>
        <w:tc>
          <w:tcPr>
            <w:tcW w:w="243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10,199</w:t>
            </w:r>
          </w:p>
        </w:tc>
        <w:tc>
          <w:tcPr>
            <w:tcW w:w="243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:rsidR="000C68D5" w:rsidRPr="004251CC" w:rsidRDefault="000C68D5" w:rsidP="00A4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141,543</w:t>
            </w:r>
          </w:p>
        </w:tc>
        <w:tc>
          <w:tcPr>
            <w:tcW w:w="236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C68D5" w:rsidRPr="004251CC" w:rsidRDefault="000C68D5" w:rsidP="00A4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62,642</w:t>
            </w:r>
          </w:p>
        </w:tc>
        <w:tc>
          <w:tcPr>
            <w:tcW w:w="243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:rsidR="000C68D5" w:rsidRPr="004251CC" w:rsidRDefault="000C68D5" w:rsidP="00A4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9,997,851</w:t>
            </w:r>
          </w:p>
        </w:tc>
      </w:tr>
      <w:tr w:rsidR="000C68D5" w:rsidRPr="00E55D53" w:rsidTr="00BC44C3">
        <w:tc>
          <w:tcPr>
            <w:tcW w:w="3033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17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13,527</w:t>
            </w:r>
          </w:p>
        </w:tc>
        <w:tc>
          <w:tcPr>
            <w:tcW w:w="241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90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30,053</w:t>
            </w:r>
          </w:p>
        </w:tc>
        <w:tc>
          <w:tcPr>
            <w:tcW w:w="243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243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4,318</w:t>
            </w:r>
          </w:p>
        </w:tc>
        <w:tc>
          <w:tcPr>
            <w:tcW w:w="236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301,231</w:t>
            </w:r>
          </w:p>
        </w:tc>
        <w:tc>
          <w:tcPr>
            <w:tcW w:w="243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349,248</w:t>
            </w:r>
          </w:p>
        </w:tc>
      </w:tr>
      <w:tr w:rsidR="000065E5" w:rsidRPr="00E55D53" w:rsidTr="00BC44C3">
        <w:tc>
          <w:tcPr>
            <w:tcW w:w="3033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251CC">
              <w:rPr>
                <w:rFonts w:ascii="Angsana New" w:hAnsi="Angsana New" w:hint="cs"/>
                <w:sz w:val="28"/>
                <w:szCs w:val="28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1017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-108" w:right="-43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251CC">
              <w:rPr>
                <w:rFonts w:ascii="Angsana New" w:hAnsi="Angsana New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1107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6,982</w:t>
            </w:r>
          </w:p>
        </w:tc>
        <w:tc>
          <w:tcPr>
            <w:tcW w:w="243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63"/>
                <w:tab w:val="decimal" w:pos="990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63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63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63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63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6,982</w:t>
            </w:r>
          </w:p>
        </w:tc>
      </w:tr>
      <w:tr w:rsidR="000C68D5" w:rsidRPr="00E55D53" w:rsidTr="00BC44C3">
        <w:tc>
          <w:tcPr>
            <w:tcW w:w="3033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 w:hint="cs"/>
                <w:sz w:val="28"/>
                <w:szCs w:val="28"/>
                <w:cs/>
              </w:rPr>
              <w:t>โอนไปสินทรัพย์ไม่มีตัวตน</w:t>
            </w:r>
          </w:p>
        </w:tc>
        <w:tc>
          <w:tcPr>
            <w:tcW w:w="1017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  <w:tab w:val="decimal" w:pos="990"/>
              </w:tabs>
              <w:spacing w:line="220" w:lineRule="exact"/>
              <w:ind w:left="-117"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20" w:lineRule="exact"/>
              <w:ind w:left="-117"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20" w:lineRule="exact"/>
              <w:ind w:left="-117"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(15,949)</w:t>
            </w:r>
          </w:p>
        </w:tc>
        <w:tc>
          <w:tcPr>
            <w:tcW w:w="236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20" w:lineRule="exact"/>
              <w:ind w:left="-117"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C68D5" w:rsidRPr="004251CC" w:rsidRDefault="000C68D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20" w:lineRule="exact"/>
              <w:ind w:left="-117"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(15,949)</w:t>
            </w:r>
          </w:p>
        </w:tc>
      </w:tr>
      <w:tr w:rsidR="000C68D5" w:rsidRPr="00E55D53" w:rsidTr="00BC44C3">
        <w:tc>
          <w:tcPr>
            <w:tcW w:w="3033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251CC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017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126,682</w:t>
            </w:r>
          </w:p>
        </w:tc>
        <w:tc>
          <w:tcPr>
            <w:tcW w:w="241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  <w:tab w:val="decimal" w:pos="990"/>
              </w:tabs>
              <w:spacing w:line="220" w:lineRule="exact"/>
              <w:ind w:left="-117"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C68D5" w:rsidRPr="004251CC" w:rsidRDefault="000C68D5" w:rsidP="00A4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162,625</w:t>
            </w:r>
          </w:p>
        </w:tc>
        <w:tc>
          <w:tcPr>
            <w:tcW w:w="243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20" w:lineRule="exact"/>
              <w:ind w:left="-117"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20" w:lineRule="exact"/>
              <w:ind w:left="-117"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522</w:t>
            </w:r>
          </w:p>
        </w:tc>
        <w:tc>
          <w:tcPr>
            <w:tcW w:w="236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20" w:lineRule="exact"/>
              <w:ind w:left="-117"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(289,829)</w:t>
            </w:r>
          </w:p>
        </w:tc>
        <w:tc>
          <w:tcPr>
            <w:tcW w:w="243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20" w:lineRule="exact"/>
              <w:ind w:left="-117"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C68D5" w:rsidRPr="00E55D53" w:rsidTr="00BC44C3">
        <w:tc>
          <w:tcPr>
            <w:tcW w:w="3033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17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63"/>
                <w:tab w:val="decimal" w:pos="990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(87,973)</w:t>
            </w:r>
          </w:p>
        </w:tc>
        <w:tc>
          <w:tcPr>
            <w:tcW w:w="243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91"/>
                <w:tab w:val="decimal" w:pos="963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(1,439)</w:t>
            </w:r>
          </w:p>
        </w:tc>
        <w:tc>
          <w:tcPr>
            <w:tcW w:w="243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(280)</w:t>
            </w:r>
          </w:p>
        </w:tc>
        <w:tc>
          <w:tcPr>
            <w:tcW w:w="236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63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(89,692)</w:t>
            </w:r>
          </w:p>
        </w:tc>
      </w:tr>
      <w:tr w:rsidR="000C68D5" w:rsidRPr="00E55D53" w:rsidTr="00BC44C3">
        <w:tc>
          <w:tcPr>
            <w:tcW w:w="3033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51C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51C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4251C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4251CC">
              <w:rPr>
                <w:rFonts w:ascii="Angsana New" w:hAnsi="Angsana New"/>
                <w:b/>
                <w:bCs/>
                <w:sz w:val="28"/>
                <w:szCs w:val="28"/>
              </w:rPr>
              <w:t>2559</w:t>
            </w:r>
          </w:p>
        </w:tc>
        <w:tc>
          <w:tcPr>
            <w:tcW w:w="1017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90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C68D5" w:rsidRPr="00E55D53" w:rsidTr="00BC44C3">
        <w:tc>
          <w:tcPr>
            <w:tcW w:w="3033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  <w:cs/>
              </w:rPr>
              <w:t xml:space="preserve">     </w:t>
            </w:r>
            <w:r w:rsidRPr="004251C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4251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ตุลาคม</w:t>
            </w:r>
            <w:r w:rsidRPr="004251C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4251CC">
              <w:rPr>
                <w:rFonts w:ascii="Angsana New" w:hAnsi="Angsana New"/>
                <w:b/>
                <w:bCs/>
                <w:sz w:val="28"/>
                <w:szCs w:val="28"/>
              </w:rPr>
              <w:t>2559</w:t>
            </w:r>
          </w:p>
        </w:tc>
        <w:tc>
          <w:tcPr>
            <w:tcW w:w="1017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:rsidR="000C68D5" w:rsidRPr="004251CC" w:rsidRDefault="000C68D5" w:rsidP="00D85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51CC">
              <w:rPr>
                <w:rFonts w:ascii="Angsana New" w:hAnsi="Angsana New"/>
                <w:b/>
                <w:bCs/>
                <w:sz w:val="28"/>
                <w:szCs w:val="28"/>
              </w:rPr>
              <w:t>240,107</w:t>
            </w:r>
          </w:p>
        </w:tc>
        <w:tc>
          <w:tcPr>
            <w:tcW w:w="243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51CC">
              <w:rPr>
                <w:rFonts w:ascii="Angsana New" w:hAnsi="Angsana New"/>
                <w:b/>
                <w:bCs/>
                <w:sz w:val="28"/>
                <w:szCs w:val="28"/>
              </w:rPr>
              <w:t>41,943</w:t>
            </w:r>
          </w:p>
        </w:tc>
        <w:tc>
          <w:tcPr>
            <w:tcW w:w="236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51CC">
              <w:rPr>
                <w:rFonts w:ascii="Angsana New" w:hAnsi="Angsana New"/>
                <w:b/>
                <w:bCs/>
                <w:sz w:val="28"/>
                <w:szCs w:val="28"/>
              </w:rPr>
              <w:t>3,366,000</w:t>
            </w:r>
          </w:p>
        </w:tc>
        <w:tc>
          <w:tcPr>
            <w:tcW w:w="241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90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51CC">
              <w:rPr>
                <w:rFonts w:ascii="Angsana New" w:hAnsi="Angsana New"/>
                <w:b/>
                <w:bCs/>
                <w:sz w:val="28"/>
                <w:szCs w:val="28"/>
              </w:rPr>
              <w:t>6,387,313</w:t>
            </w:r>
          </w:p>
        </w:tc>
        <w:tc>
          <w:tcPr>
            <w:tcW w:w="243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51CC">
              <w:rPr>
                <w:rFonts w:ascii="Angsana New" w:hAnsi="Angsana New"/>
                <w:b/>
                <w:bCs/>
                <w:sz w:val="28"/>
                <w:szCs w:val="28"/>
              </w:rPr>
              <w:t>8,879</w:t>
            </w:r>
          </w:p>
        </w:tc>
        <w:tc>
          <w:tcPr>
            <w:tcW w:w="243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51CC">
              <w:rPr>
                <w:rFonts w:ascii="Angsana New" w:hAnsi="Angsana New"/>
                <w:b/>
                <w:bCs/>
                <w:sz w:val="28"/>
                <w:szCs w:val="28"/>
              </w:rPr>
              <w:t>130,154</w:t>
            </w:r>
          </w:p>
        </w:tc>
        <w:tc>
          <w:tcPr>
            <w:tcW w:w="236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51CC">
              <w:rPr>
                <w:rFonts w:ascii="Angsana New" w:hAnsi="Angsana New"/>
                <w:b/>
                <w:bCs/>
                <w:sz w:val="28"/>
                <w:szCs w:val="28"/>
              </w:rPr>
              <w:t>74,044</w:t>
            </w:r>
          </w:p>
        </w:tc>
        <w:tc>
          <w:tcPr>
            <w:tcW w:w="243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51CC">
              <w:rPr>
                <w:rFonts w:ascii="Angsana New" w:hAnsi="Angsana New"/>
                <w:b/>
                <w:bCs/>
                <w:sz w:val="28"/>
                <w:szCs w:val="28"/>
              </w:rPr>
              <w:t>10,248,440</w:t>
            </w:r>
          </w:p>
        </w:tc>
      </w:tr>
      <w:tr w:rsidR="000065E5" w:rsidRPr="00E55D53" w:rsidTr="00BC44C3">
        <w:tc>
          <w:tcPr>
            <w:tcW w:w="3033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17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3,889</w:t>
            </w:r>
          </w:p>
        </w:tc>
        <w:tc>
          <w:tcPr>
            <w:tcW w:w="241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90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065E5" w:rsidRPr="004251CC" w:rsidRDefault="000065E5" w:rsidP="00A4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42,989</w:t>
            </w:r>
          </w:p>
        </w:tc>
        <w:tc>
          <w:tcPr>
            <w:tcW w:w="243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:rsidR="000065E5" w:rsidRPr="004251CC" w:rsidRDefault="000065E5" w:rsidP="00A4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8,524</w:t>
            </w:r>
          </w:p>
        </w:tc>
        <w:tc>
          <w:tcPr>
            <w:tcW w:w="236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065E5" w:rsidRPr="004251CC" w:rsidRDefault="000065E5" w:rsidP="00A4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149,312</w:t>
            </w:r>
          </w:p>
        </w:tc>
        <w:tc>
          <w:tcPr>
            <w:tcW w:w="243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:rsidR="000065E5" w:rsidRPr="004251CC" w:rsidRDefault="000065E5" w:rsidP="00A4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204,714</w:t>
            </w:r>
          </w:p>
        </w:tc>
      </w:tr>
      <w:tr w:rsidR="000065E5" w:rsidRPr="00E55D53" w:rsidTr="00BC44C3">
        <w:tc>
          <w:tcPr>
            <w:tcW w:w="3033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251CC">
              <w:rPr>
                <w:rFonts w:ascii="Angsana New" w:hAnsi="Angsana New" w:hint="cs"/>
                <w:sz w:val="28"/>
                <w:szCs w:val="28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1017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-108" w:right="-43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251CC">
              <w:rPr>
                <w:rFonts w:ascii="Angsana New" w:hAnsi="Angsana New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1107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38,393</w:t>
            </w:r>
          </w:p>
        </w:tc>
        <w:tc>
          <w:tcPr>
            <w:tcW w:w="243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101,835</w:t>
            </w:r>
          </w:p>
        </w:tc>
        <w:tc>
          <w:tcPr>
            <w:tcW w:w="241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  <w:tab w:val="decimal" w:pos="990"/>
              </w:tabs>
              <w:spacing w:line="220" w:lineRule="exact"/>
              <w:ind w:left="-117"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20" w:lineRule="exact"/>
              <w:ind w:left="-117"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20" w:lineRule="exact"/>
              <w:ind w:left="-117"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20" w:lineRule="exact"/>
              <w:ind w:left="-117"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20" w:lineRule="exact"/>
              <w:ind w:left="-117"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140,228</w:t>
            </w:r>
          </w:p>
        </w:tc>
      </w:tr>
      <w:tr w:rsidR="000065E5" w:rsidRPr="00E55D53" w:rsidTr="00BC44C3">
        <w:tc>
          <w:tcPr>
            <w:tcW w:w="3033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017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37,332</w:t>
            </w:r>
          </w:p>
        </w:tc>
        <w:tc>
          <w:tcPr>
            <w:tcW w:w="241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  <w:tab w:val="decimal" w:pos="990"/>
              </w:tabs>
              <w:spacing w:line="220" w:lineRule="exact"/>
              <w:ind w:left="-117"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150,197</w:t>
            </w:r>
          </w:p>
        </w:tc>
        <w:tc>
          <w:tcPr>
            <w:tcW w:w="243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20" w:lineRule="exact"/>
              <w:ind w:left="-117"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20" w:lineRule="exact"/>
              <w:ind w:left="-117"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1,706</w:t>
            </w:r>
          </w:p>
        </w:tc>
        <w:tc>
          <w:tcPr>
            <w:tcW w:w="236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20" w:lineRule="exact"/>
              <w:ind w:left="-117"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(189,235)</w:t>
            </w:r>
          </w:p>
        </w:tc>
        <w:tc>
          <w:tcPr>
            <w:tcW w:w="243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20" w:lineRule="exact"/>
              <w:ind w:left="-117"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:rsidR="000065E5" w:rsidRPr="004251CC" w:rsidRDefault="000065E5" w:rsidP="00006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B5BE1" w:rsidRPr="00E55D53" w:rsidTr="00BC44C3">
        <w:tc>
          <w:tcPr>
            <w:tcW w:w="3033" w:type="dxa"/>
          </w:tcPr>
          <w:p w:rsidR="007B5BE1" w:rsidRPr="004251CC" w:rsidRDefault="007B5BE1" w:rsidP="007B5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17" w:type="dxa"/>
          </w:tcPr>
          <w:p w:rsidR="007B5BE1" w:rsidRPr="004251CC" w:rsidRDefault="007B5BE1" w:rsidP="007B5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7B5BE1" w:rsidRPr="004251CC" w:rsidRDefault="007B5BE1" w:rsidP="007B5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7B5BE1" w:rsidRPr="004251CC" w:rsidRDefault="007B5BE1" w:rsidP="007B5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B5BE1" w:rsidRPr="004251CC" w:rsidRDefault="007B5BE1" w:rsidP="007B5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B5BE1" w:rsidRPr="004251CC" w:rsidRDefault="007B5BE1" w:rsidP="007B5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B5BE1" w:rsidRPr="004251CC" w:rsidRDefault="007B5BE1" w:rsidP="007B5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(93,631)</w:t>
            </w:r>
          </w:p>
        </w:tc>
        <w:tc>
          <w:tcPr>
            <w:tcW w:w="241" w:type="dxa"/>
          </w:tcPr>
          <w:p w:rsidR="007B5BE1" w:rsidRPr="004251CC" w:rsidRDefault="007B5BE1" w:rsidP="007B5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63"/>
                <w:tab w:val="decimal" w:pos="990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B5BE1" w:rsidRPr="004251CC" w:rsidRDefault="007B5BE1" w:rsidP="007B5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(121,758)</w:t>
            </w:r>
          </w:p>
        </w:tc>
        <w:tc>
          <w:tcPr>
            <w:tcW w:w="243" w:type="dxa"/>
          </w:tcPr>
          <w:p w:rsidR="007B5BE1" w:rsidRPr="004251CC" w:rsidRDefault="007B5BE1" w:rsidP="007B5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91"/>
                <w:tab w:val="decimal" w:pos="963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7B5BE1" w:rsidRPr="004251CC" w:rsidRDefault="007B5BE1" w:rsidP="007B5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(420)</w:t>
            </w:r>
          </w:p>
        </w:tc>
        <w:tc>
          <w:tcPr>
            <w:tcW w:w="243" w:type="dxa"/>
          </w:tcPr>
          <w:p w:rsidR="007B5BE1" w:rsidRPr="004251CC" w:rsidRDefault="007B5BE1" w:rsidP="007B5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7B5BE1" w:rsidRPr="004251CC" w:rsidRDefault="007B5BE1" w:rsidP="007B5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(1,050)</w:t>
            </w:r>
          </w:p>
        </w:tc>
        <w:tc>
          <w:tcPr>
            <w:tcW w:w="236" w:type="dxa"/>
          </w:tcPr>
          <w:p w:rsidR="007B5BE1" w:rsidRPr="004251CC" w:rsidRDefault="007B5BE1" w:rsidP="007B5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63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B5BE1" w:rsidRPr="004251CC" w:rsidRDefault="007B5BE1" w:rsidP="007B5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7B5BE1" w:rsidRPr="004251CC" w:rsidRDefault="007B5BE1" w:rsidP="007B5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7B5BE1" w:rsidRPr="004251CC" w:rsidRDefault="007B5BE1" w:rsidP="007B5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80"/>
              <w:rPr>
                <w:rFonts w:ascii="Angsana New" w:hAnsi="Angsana New"/>
                <w:sz w:val="28"/>
                <w:szCs w:val="28"/>
              </w:rPr>
            </w:pPr>
            <w:r w:rsidRPr="004251CC">
              <w:rPr>
                <w:rFonts w:ascii="Angsana New" w:hAnsi="Angsana New"/>
                <w:sz w:val="28"/>
                <w:szCs w:val="28"/>
              </w:rPr>
              <w:t>(216,859)</w:t>
            </w:r>
          </w:p>
        </w:tc>
      </w:tr>
      <w:tr w:rsidR="000C68D5" w:rsidRPr="00E55D53" w:rsidTr="00BC44C3">
        <w:tc>
          <w:tcPr>
            <w:tcW w:w="3033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51C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4251C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4251C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4251C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4251CC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017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:rsidR="000C68D5" w:rsidRPr="004251CC" w:rsidRDefault="00C70296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51CC">
              <w:rPr>
                <w:rFonts w:ascii="Angsana New" w:hAnsi="Angsana New"/>
                <w:b/>
                <w:bCs/>
                <w:sz w:val="28"/>
                <w:szCs w:val="28"/>
              </w:rPr>
              <w:t>278,500</w:t>
            </w:r>
          </w:p>
        </w:tc>
        <w:tc>
          <w:tcPr>
            <w:tcW w:w="243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C68D5" w:rsidRPr="004251CC" w:rsidRDefault="00C70296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51CC">
              <w:rPr>
                <w:rFonts w:ascii="Angsana New" w:hAnsi="Angsana New"/>
                <w:b/>
                <w:bCs/>
                <w:sz w:val="28"/>
                <w:szCs w:val="28"/>
              </w:rPr>
              <w:t>41,943</w:t>
            </w:r>
          </w:p>
        </w:tc>
        <w:tc>
          <w:tcPr>
            <w:tcW w:w="236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C68D5" w:rsidRPr="004251CC" w:rsidRDefault="00C70296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51CC">
              <w:rPr>
                <w:rFonts w:ascii="Angsana New" w:hAnsi="Angsana New"/>
                <w:b/>
                <w:bCs/>
                <w:sz w:val="28"/>
                <w:szCs w:val="28"/>
              </w:rPr>
              <w:t>3,415,425</w:t>
            </w:r>
          </w:p>
        </w:tc>
        <w:tc>
          <w:tcPr>
            <w:tcW w:w="241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90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C68D5" w:rsidRPr="004251CC" w:rsidRDefault="00C70296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51CC">
              <w:rPr>
                <w:rFonts w:ascii="Angsana New" w:hAnsi="Angsana New"/>
                <w:b/>
                <w:bCs/>
                <w:sz w:val="28"/>
                <w:szCs w:val="28"/>
              </w:rPr>
              <w:t>6,458,741</w:t>
            </w:r>
          </w:p>
        </w:tc>
        <w:tc>
          <w:tcPr>
            <w:tcW w:w="243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:rsidR="000C68D5" w:rsidRPr="004251CC" w:rsidRDefault="00C70296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51CC">
              <w:rPr>
                <w:rFonts w:ascii="Angsana New" w:hAnsi="Angsana New"/>
                <w:b/>
                <w:bCs/>
                <w:sz w:val="28"/>
                <w:szCs w:val="28"/>
              </w:rPr>
              <w:t>8,459</w:t>
            </w:r>
          </w:p>
        </w:tc>
        <w:tc>
          <w:tcPr>
            <w:tcW w:w="243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:rsidR="000C68D5" w:rsidRPr="004251CC" w:rsidRDefault="00C70296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51CC">
              <w:rPr>
                <w:rFonts w:ascii="Angsana New" w:hAnsi="Angsana New"/>
                <w:b/>
                <w:bCs/>
                <w:sz w:val="28"/>
                <w:szCs w:val="28"/>
              </w:rPr>
              <w:t>139,334</w:t>
            </w:r>
          </w:p>
        </w:tc>
        <w:tc>
          <w:tcPr>
            <w:tcW w:w="236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C68D5" w:rsidRPr="004251CC" w:rsidRDefault="00C70296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51CC">
              <w:rPr>
                <w:rFonts w:ascii="Angsana New" w:hAnsi="Angsana New"/>
                <w:b/>
                <w:bCs/>
                <w:sz w:val="28"/>
                <w:szCs w:val="28"/>
              </w:rPr>
              <w:t>34,121</w:t>
            </w:r>
          </w:p>
        </w:tc>
        <w:tc>
          <w:tcPr>
            <w:tcW w:w="243" w:type="dxa"/>
          </w:tcPr>
          <w:p w:rsidR="000C68D5" w:rsidRPr="004251CC" w:rsidRDefault="000C68D5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:rsidR="000C68D5" w:rsidRPr="004251CC" w:rsidRDefault="00C70296" w:rsidP="000C6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51CC">
              <w:rPr>
                <w:rFonts w:ascii="Angsana New" w:hAnsi="Angsana New"/>
                <w:b/>
                <w:bCs/>
                <w:sz w:val="28"/>
                <w:szCs w:val="28"/>
              </w:rPr>
              <w:t>10,376,523</w:t>
            </w:r>
          </w:p>
        </w:tc>
      </w:tr>
    </w:tbl>
    <w:p w:rsidR="00D868DB" w:rsidRPr="00E55D53" w:rsidRDefault="00D868DB" w:rsidP="000C2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ind w:right="-43"/>
        <w:rPr>
          <w:rFonts w:ascii="Angsana New" w:hAnsi="Angsana New"/>
        </w:rPr>
      </w:pPr>
      <w:r w:rsidRPr="00E55D53">
        <w:rPr>
          <w:rFonts w:ascii="Angsana New" w:hAnsi="Angsana New"/>
        </w:rPr>
        <w:br w:type="page"/>
      </w:r>
    </w:p>
    <w:tbl>
      <w:tblPr>
        <w:tblW w:w="15192" w:type="dxa"/>
        <w:tblInd w:w="198" w:type="dxa"/>
        <w:tblLayout w:type="fixed"/>
        <w:tblLook w:val="01E0"/>
      </w:tblPr>
      <w:tblGrid>
        <w:gridCol w:w="3303"/>
        <w:gridCol w:w="837"/>
        <w:gridCol w:w="1170"/>
        <w:gridCol w:w="243"/>
        <w:gridCol w:w="1170"/>
        <w:gridCol w:w="236"/>
        <w:gridCol w:w="1170"/>
        <w:gridCol w:w="241"/>
        <w:gridCol w:w="1170"/>
        <w:gridCol w:w="243"/>
        <w:gridCol w:w="1197"/>
        <w:gridCol w:w="243"/>
        <w:gridCol w:w="1161"/>
        <w:gridCol w:w="236"/>
        <w:gridCol w:w="1170"/>
        <w:gridCol w:w="236"/>
        <w:gridCol w:w="7"/>
        <w:gridCol w:w="1159"/>
      </w:tblGrid>
      <w:tr w:rsidR="00462F60" w:rsidRPr="00E55D53" w:rsidTr="00462F60">
        <w:tc>
          <w:tcPr>
            <w:tcW w:w="3303" w:type="dxa"/>
          </w:tcPr>
          <w:p w:rsidR="00462F60" w:rsidRPr="004E4BB1" w:rsidRDefault="00462F6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:rsidR="00462F60" w:rsidRPr="004E4BB1" w:rsidRDefault="00462F6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52" w:type="dxa"/>
            <w:gridSpan w:val="16"/>
          </w:tcPr>
          <w:p w:rsidR="00462F60" w:rsidRPr="004E4BB1" w:rsidRDefault="00462F6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E4B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62F60" w:rsidRPr="00E55D53" w:rsidTr="00462F60">
        <w:tc>
          <w:tcPr>
            <w:tcW w:w="3303" w:type="dxa"/>
          </w:tcPr>
          <w:p w:rsidR="00462F60" w:rsidRPr="004E4BB1" w:rsidRDefault="00462F6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:rsidR="00462F60" w:rsidRPr="004E4BB1" w:rsidRDefault="00462F6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62F60" w:rsidRPr="004E4BB1" w:rsidRDefault="00462F6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462F60" w:rsidRPr="004E4BB1" w:rsidRDefault="00462F6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462F60" w:rsidRPr="004E4BB1" w:rsidRDefault="00462F6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462F60" w:rsidRPr="004E4BB1" w:rsidRDefault="00462F6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62F60" w:rsidRPr="004E4BB1" w:rsidRDefault="00462F6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:rsidR="00462F60" w:rsidRPr="004E4BB1" w:rsidRDefault="00462F6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62F60" w:rsidRPr="004E4BB1" w:rsidRDefault="00462F6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462F60" w:rsidRPr="004E4BB1" w:rsidRDefault="00462F6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:rsidR="00462F60" w:rsidRPr="004E4BB1" w:rsidRDefault="00462F6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462F60" w:rsidRPr="004E4BB1" w:rsidRDefault="00462F6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:rsidR="00462F60" w:rsidRPr="004E4BB1" w:rsidRDefault="00462F6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4BB1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:rsidR="00462F60" w:rsidRPr="004E4BB1" w:rsidRDefault="00462F6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62F60" w:rsidRPr="004E4BB1" w:rsidRDefault="00462F6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:rsidR="00462F60" w:rsidRPr="004E4BB1" w:rsidRDefault="00462F6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:rsidR="00462F60" w:rsidRPr="004E4BB1" w:rsidRDefault="00462F6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2F60" w:rsidRPr="00E55D53" w:rsidTr="00462F60">
        <w:tc>
          <w:tcPr>
            <w:tcW w:w="3303" w:type="dxa"/>
          </w:tcPr>
          <w:p w:rsidR="00462F60" w:rsidRPr="004E4BB1" w:rsidRDefault="00462F6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:rsidR="00462F60" w:rsidRPr="004E4BB1" w:rsidRDefault="00462F6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62F60" w:rsidRPr="004E4BB1" w:rsidRDefault="00462F6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462F60" w:rsidRPr="004E4BB1" w:rsidRDefault="00462F6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462F60" w:rsidRPr="004E4BB1" w:rsidRDefault="00462F60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462F60" w:rsidRPr="004E4BB1" w:rsidRDefault="00462F6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62F60" w:rsidRPr="004E4BB1" w:rsidRDefault="00462F6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:rsidR="00462F60" w:rsidRPr="004E4BB1" w:rsidRDefault="00462F6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62F60" w:rsidRPr="004E4BB1" w:rsidRDefault="00462F6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462F60" w:rsidRPr="004E4BB1" w:rsidRDefault="00462F6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:rsidR="00462F60" w:rsidRPr="004E4BB1" w:rsidRDefault="00462F6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462F60" w:rsidRPr="004E4BB1" w:rsidRDefault="00462F6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:rsidR="00462F60" w:rsidRPr="004E4BB1" w:rsidRDefault="00462F6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4BB1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36" w:type="dxa"/>
          </w:tcPr>
          <w:p w:rsidR="00462F60" w:rsidRPr="004E4BB1" w:rsidRDefault="00462F6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62F60" w:rsidRPr="004E4BB1" w:rsidRDefault="00462F6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:rsidR="00462F60" w:rsidRPr="004E4BB1" w:rsidRDefault="00462F6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:rsidR="00462F60" w:rsidRPr="004E4BB1" w:rsidRDefault="00462F6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2F60" w:rsidRPr="00E55D53" w:rsidTr="00462F60">
        <w:tc>
          <w:tcPr>
            <w:tcW w:w="3303" w:type="dxa"/>
          </w:tcPr>
          <w:p w:rsidR="00462F60" w:rsidRPr="004E4BB1" w:rsidRDefault="00462F60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:rsidR="00462F60" w:rsidRPr="00CD129D" w:rsidRDefault="00462F60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:rsidR="00462F60" w:rsidRPr="004E4BB1" w:rsidRDefault="00462F60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462F60" w:rsidRPr="004E4BB1" w:rsidRDefault="00462F60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462F60" w:rsidRPr="004E4BB1" w:rsidRDefault="00462F60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4BB1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</w:tcPr>
          <w:p w:rsidR="00462F60" w:rsidRPr="004E4BB1" w:rsidRDefault="00462F60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462F60" w:rsidRPr="004E4BB1" w:rsidRDefault="00462F60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4BB1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41" w:type="dxa"/>
          </w:tcPr>
          <w:p w:rsidR="00462F60" w:rsidRPr="004E4BB1" w:rsidRDefault="00462F60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462F60" w:rsidRPr="004E4BB1" w:rsidRDefault="00462F60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4BB1">
              <w:rPr>
                <w:rFonts w:ascii="Angsana New" w:hAnsi="Angsana New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43" w:type="dxa"/>
          </w:tcPr>
          <w:p w:rsidR="00462F60" w:rsidRPr="004E4BB1" w:rsidRDefault="00462F60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:rsidR="00462F60" w:rsidRPr="004E4BB1" w:rsidRDefault="00462F60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462F60" w:rsidRPr="004E4BB1" w:rsidRDefault="00462F60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:rsidR="00462F60" w:rsidRPr="004E4BB1" w:rsidRDefault="00462F60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4BB1">
              <w:rPr>
                <w:rFonts w:ascii="Angsana New" w:hAnsi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36" w:type="dxa"/>
          </w:tcPr>
          <w:p w:rsidR="00462F60" w:rsidRPr="004E4BB1" w:rsidRDefault="00462F60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462F60" w:rsidRPr="004E4BB1" w:rsidRDefault="00462F60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4BB1">
              <w:rPr>
                <w:rFonts w:ascii="Angsana New" w:hAnsi="Angsana New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43" w:type="dxa"/>
            <w:gridSpan w:val="2"/>
          </w:tcPr>
          <w:p w:rsidR="00462F60" w:rsidRPr="004E4BB1" w:rsidRDefault="00462F60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:rsidR="00462F60" w:rsidRPr="004E4BB1" w:rsidRDefault="00462F60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2F60" w:rsidRPr="00E55D53" w:rsidTr="00462F60">
        <w:tc>
          <w:tcPr>
            <w:tcW w:w="3303" w:type="dxa"/>
          </w:tcPr>
          <w:p w:rsidR="00462F60" w:rsidRPr="004E4BB1" w:rsidRDefault="00462F60" w:rsidP="00462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:rsidR="00462F60" w:rsidRPr="00CD129D" w:rsidRDefault="00462F60" w:rsidP="00462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D129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0" w:type="dxa"/>
          </w:tcPr>
          <w:p w:rsidR="00462F60" w:rsidRPr="004E4BB1" w:rsidRDefault="00462F60" w:rsidP="00462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4BB1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43" w:type="dxa"/>
          </w:tcPr>
          <w:p w:rsidR="00462F60" w:rsidRPr="004E4BB1" w:rsidRDefault="00462F60" w:rsidP="00462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462F60" w:rsidRPr="004E4BB1" w:rsidRDefault="00462F60" w:rsidP="00462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4BB1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</w:tcPr>
          <w:p w:rsidR="00462F60" w:rsidRPr="004E4BB1" w:rsidRDefault="00462F60" w:rsidP="00462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462F60" w:rsidRPr="004E4BB1" w:rsidRDefault="00462F60" w:rsidP="00462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4BB1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41" w:type="dxa"/>
          </w:tcPr>
          <w:p w:rsidR="00462F60" w:rsidRPr="004E4BB1" w:rsidRDefault="00462F60" w:rsidP="00462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462F60" w:rsidRPr="004E4BB1" w:rsidRDefault="00462F60" w:rsidP="00462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4BB1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43" w:type="dxa"/>
          </w:tcPr>
          <w:p w:rsidR="00462F60" w:rsidRPr="004E4BB1" w:rsidRDefault="00462F60" w:rsidP="00462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:rsidR="00462F60" w:rsidRPr="004E4BB1" w:rsidRDefault="00462F60" w:rsidP="00462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4BB1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43" w:type="dxa"/>
          </w:tcPr>
          <w:p w:rsidR="00462F60" w:rsidRPr="004E4BB1" w:rsidRDefault="00462F60" w:rsidP="00462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:rsidR="00462F60" w:rsidRPr="004E4BB1" w:rsidRDefault="00462F60" w:rsidP="00462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4BB1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</w:tcPr>
          <w:p w:rsidR="00462F60" w:rsidRPr="004E4BB1" w:rsidRDefault="00462F60" w:rsidP="00462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462F60" w:rsidRPr="004E4BB1" w:rsidRDefault="00462F60" w:rsidP="00462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4BB1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43" w:type="dxa"/>
            <w:gridSpan w:val="2"/>
          </w:tcPr>
          <w:p w:rsidR="00462F60" w:rsidRPr="004E4BB1" w:rsidRDefault="00462F60" w:rsidP="00462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462F60" w:rsidRPr="004E4BB1" w:rsidRDefault="00462F60" w:rsidP="00462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E4B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62F60" w:rsidRPr="00E55D53" w:rsidTr="00462F60">
        <w:tc>
          <w:tcPr>
            <w:tcW w:w="3303" w:type="dxa"/>
          </w:tcPr>
          <w:p w:rsidR="00462F60" w:rsidRPr="004E4BB1" w:rsidRDefault="00462F60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37" w:type="dxa"/>
          </w:tcPr>
          <w:p w:rsidR="00462F60" w:rsidRPr="00CD129D" w:rsidRDefault="00462F60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52" w:type="dxa"/>
            <w:gridSpan w:val="16"/>
          </w:tcPr>
          <w:p w:rsidR="00462F60" w:rsidRPr="004E4BB1" w:rsidRDefault="00462F60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E4BB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62F60" w:rsidRPr="00E55D53" w:rsidTr="00462F60">
        <w:tc>
          <w:tcPr>
            <w:tcW w:w="3303" w:type="dxa"/>
          </w:tcPr>
          <w:p w:rsidR="00462F60" w:rsidRPr="004E4BB1" w:rsidRDefault="00462F60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E4BB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837" w:type="dxa"/>
          </w:tcPr>
          <w:p w:rsidR="00462F60" w:rsidRPr="00CD129D" w:rsidRDefault="00462F60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:rsidR="00462F60" w:rsidRPr="004E4BB1" w:rsidRDefault="00462F60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462F60" w:rsidRPr="004E4BB1" w:rsidRDefault="00462F60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62F60" w:rsidRPr="004E4BB1" w:rsidRDefault="00462F60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462F60" w:rsidRPr="004E4BB1" w:rsidRDefault="00462F60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62F60" w:rsidRPr="004E4BB1" w:rsidRDefault="00462F60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:rsidR="00462F60" w:rsidRPr="004E4BB1" w:rsidRDefault="00462F60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62F60" w:rsidRPr="004E4BB1" w:rsidRDefault="00462F60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462F60" w:rsidRPr="004E4BB1" w:rsidRDefault="00462F60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:rsidR="00462F60" w:rsidRPr="004E4BB1" w:rsidRDefault="00462F60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462F60" w:rsidRPr="004E4BB1" w:rsidRDefault="00462F60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:rsidR="00462F60" w:rsidRPr="004E4BB1" w:rsidRDefault="00462F60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462F60" w:rsidRPr="004E4BB1" w:rsidRDefault="00462F60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62F60" w:rsidRPr="004E4BB1" w:rsidRDefault="00462F60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462F60" w:rsidRPr="004E4BB1" w:rsidRDefault="00462F60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:rsidR="00462F60" w:rsidRPr="004E4BB1" w:rsidRDefault="00462F60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2F60" w:rsidRPr="00E55D53" w:rsidTr="00462F60">
        <w:tc>
          <w:tcPr>
            <w:tcW w:w="3303" w:type="dxa"/>
          </w:tcPr>
          <w:p w:rsidR="00462F60" w:rsidRPr="004E4BB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E4BB1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Pr="00775287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77528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E05C1">
              <w:rPr>
                <w:rFonts w:ascii="Angsana New" w:hAnsi="Angsana New"/>
                <w:sz w:val="28"/>
                <w:szCs w:val="28"/>
              </w:rPr>
              <w:t>1</w:t>
            </w:r>
            <w:r w:rsidRPr="00FE05C1">
              <w:rPr>
                <w:rFonts w:ascii="Angsana New" w:hAnsi="Angsana New"/>
                <w:sz w:val="28"/>
                <w:szCs w:val="28"/>
                <w:cs/>
              </w:rPr>
              <w:t xml:space="preserve"> ตุลาคม</w:t>
            </w:r>
            <w:r w:rsidRPr="00FE05C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E05C1">
              <w:rPr>
                <w:rFonts w:ascii="Angsana New" w:hAnsi="Angsana New"/>
                <w:sz w:val="28"/>
                <w:szCs w:val="28"/>
              </w:rPr>
              <w:t>255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37" w:type="dxa"/>
          </w:tcPr>
          <w:p w:rsidR="00462F60" w:rsidRPr="00CD129D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62F60" w:rsidRPr="00867177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671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462F60" w:rsidRPr="00867177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62F60" w:rsidRPr="0071455F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71455F">
              <w:rPr>
                <w:rFonts w:ascii="Angsana New" w:hAnsi="Angsana New"/>
                <w:sz w:val="30"/>
                <w:szCs w:val="30"/>
              </w:rPr>
              <w:t>33,855</w:t>
            </w:r>
          </w:p>
        </w:tc>
        <w:tc>
          <w:tcPr>
            <w:tcW w:w="236" w:type="dxa"/>
          </w:tcPr>
          <w:p w:rsidR="00462F60" w:rsidRPr="0071455F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62F60" w:rsidRPr="0071455F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71455F">
              <w:rPr>
                <w:rFonts w:ascii="Angsana New" w:hAnsi="Angsana New"/>
                <w:sz w:val="30"/>
                <w:szCs w:val="30"/>
              </w:rPr>
              <w:t>1,846,874</w:t>
            </w:r>
          </w:p>
        </w:tc>
        <w:tc>
          <w:tcPr>
            <w:tcW w:w="241" w:type="dxa"/>
          </w:tcPr>
          <w:p w:rsidR="00462F60" w:rsidRPr="0071455F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63"/>
                <w:tab w:val="decimal" w:pos="990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62F60" w:rsidRPr="0071455F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71455F">
              <w:rPr>
                <w:rFonts w:ascii="Angsana New" w:hAnsi="Angsana New"/>
                <w:sz w:val="30"/>
                <w:szCs w:val="30"/>
              </w:rPr>
              <w:t>5,312,981</w:t>
            </w:r>
          </w:p>
        </w:tc>
        <w:tc>
          <w:tcPr>
            <w:tcW w:w="243" w:type="dxa"/>
          </w:tcPr>
          <w:p w:rsidR="00462F60" w:rsidRPr="0071455F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63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462F60" w:rsidRPr="0071455F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71455F">
              <w:rPr>
                <w:rFonts w:ascii="Angsana New" w:hAnsi="Angsana New"/>
                <w:sz w:val="30"/>
                <w:szCs w:val="30"/>
              </w:rPr>
              <w:t>10,137</w:t>
            </w:r>
          </w:p>
        </w:tc>
        <w:tc>
          <w:tcPr>
            <w:tcW w:w="243" w:type="dxa"/>
          </w:tcPr>
          <w:p w:rsidR="00462F60" w:rsidRPr="0071455F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63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462F60" w:rsidRPr="0071455F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71455F">
              <w:rPr>
                <w:rFonts w:ascii="Angsana New" w:hAnsi="Angsana New"/>
                <w:sz w:val="30"/>
                <w:szCs w:val="30"/>
              </w:rPr>
              <w:t>121,739</w:t>
            </w:r>
          </w:p>
        </w:tc>
        <w:tc>
          <w:tcPr>
            <w:tcW w:w="236" w:type="dxa"/>
          </w:tcPr>
          <w:p w:rsidR="00462F60" w:rsidRPr="0071455F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63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62F60" w:rsidRPr="0071455F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45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62F60" w:rsidRPr="0071455F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63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:rsidR="00462F60" w:rsidRPr="0071455F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71455F">
              <w:rPr>
                <w:rFonts w:ascii="Angsana New" w:hAnsi="Angsana New"/>
                <w:sz w:val="30"/>
                <w:szCs w:val="30"/>
              </w:rPr>
              <w:t>7,325,586</w:t>
            </w:r>
          </w:p>
        </w:tc>
      </w:tr>
      <w:tr w:rsidR="00462F60" w:rsidRPr="00E55D53" w:rsidTr="00462F60">
        <w:tc>
          <w:tcPr>
            <w:tcW w:w="3303" w:type="dxa"/>
          </w:tcPr>
          <w:p w:rsidR="00462F60" w:rsidRPr="004E4BB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E4BB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37" w:type="dxa"/>
          </w:tcPr>
          <w:p w:rsidR="00462F60" w:rsidRPr="00CD129D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62F60" w:rsidRPr="00130909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09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462F60" w:rsidRPr="003771C2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62F60" w:rsidRPr="003771C2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1,641</w:t>
            </w:r>
          </w:p>
        </w:tc>
        <w:tc>
          <w:tcPr>
            <w:tcW w:w="236" w:type="dxa"/>
          </w:tcPr>
          <w:p w:rsidR="00462F60" w:rsidRPr="003771C2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62F60" w:rsidRPr="003771C2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103,964</w:t>
            </w:r>
          </w:p>
        </w:tc>
        <w:tc>
          <w:tcPr>
            <w:tcW w:w="241" w:type="dxa"/>
          </w:tcPr>
          <w:p w:rsidR="00462F60" w:rsidRPr="003771C2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90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62F60" w:rsidRPr="003771C2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335,375</w:t>
            </w:r>
          </w:p>
        </w:tc>
        <w:tc>
          <w:tcPr>
            <w:tcW w:w="243" w:type="dxa"/>
          </w:tcPr>
          <w:p w:rsidR="00462F60" w:rsidRPr="003771C2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462F60" w:rsidRPr="003771C2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43" w:type="dxa"/>
          </w:tcPr>
          <w:p w:rsidR="00462F60" w:rsidRPr="003771C2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462F60" w:rsidRPr="003771C2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9,077</w:t>
            </w:r>
          </w:p>
        </w:tc>
        <w:tc>
          <w:tcPr>
            <w:tcW w:w="236" w:type="dxa"/>
          </w:tcPr>
          <w:p w:rsidR="00462F60" w:rsidRPr="003771C2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62F60" w:rsidRPr="00130909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09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62F60" w:rsidRPr="003771C2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:rsidR="00462F60" w:rsidRPr="003771C2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450,105</w:t>
            </w:r>
          </w:p>
        </w:tc>
      </w:tr>
      <w:tr w:rsidR="00462F60" w:rsidRPr="00E55D53" w:rsidTr="00462F60">
        <w:tc>
          <w:tcPr>
            <w:tcW w:w="3303" w:type="dxa"/>
          </w:tcPr>
          <w:p w:rsidR="00462F60" w:rsidRPr="004E4BB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โอนไปสินทรัพย์ไม่มีตัวตน</w:t>
            </w:r>
          </w:p>
        </w:tc>
        <w:tc>
          <w:tcPr>
            <w:tcW w:w="837" w:type="dxa"/>
          </w:tcPr>
          <w:p w:rsidR="00462F60" w:rsidRPr="00CD129D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62F60" w:rsidRPr="00130909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09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462F60" w:rsidRPr="00130909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62F60" w:rsidRPr="00130909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09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62F60" w:rsidRPr="00130909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62F60" w:rsidRPr="00130909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09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:rsidR="00462F60" w:rsidRPr="00130909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62F60" w:rsidRPr="00130909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09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462F60" w:rsidRPr="00A86B16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63"/>
              </w:tabs>
              <w:spacing w:line="220" w:lineRule="exact"/>
              <w:ind w:left="-135" w:right="-25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7" w:type="dxa"/>
          </w:tcPr>
          <w:p w:rsidR="00462F60" w:rsidRPr="00130909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09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462F60" w:rsidRPr="00354853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20" w:lineRule="exact"/>
              <w:ind w:left="-135" w:right="-25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1" w:type="dxa"/>
          </w:tcPr>
          <w:p w:rsidR="00462F60" w:rsidRPr="00A56726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(14,931)</w:t>
            </w:r>
          </w:p>
        </w:tc>
        <w:tc>
          <w:tcPr>
            <w:tcW w:w="236" w:type="dxa"/>
          </w:tcPr>
          <w:p w:rsidR="00462F60" w:rsidRPr="00A86B16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20" w:lineRule="exact"/>
              <w:ind w:left="-117" w:right="-21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462F60" w:rsidRPr="00130909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09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62F60" w:rsidRPr="00A86B16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20" w:lineRule="exact"/>
              <w:ind w:left="-117" w:right="-21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6" w:type="dxa"/>
            <w:gridSpan w:val="2"/>
          </w:tcPr>
          <w:p w:rsidR="00462F60" w:rsidRPr="00A56726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(14,931)</w:t>
            </w:r>
          </w:p>
        </w:tc>
      </w:tr>
      <w:tr w:rsidR="00462F60" w:rsidRPr="00E55D53" w:rsidTr="00462F60">
        <w:tc>
          <w:tcPr>
            <w:tcW w:w="3303" w:type="dxa"/>
          </w:tcPr>
          <w:p w:rsidR="00462F60" w:rsidRPr="004E4BB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E4BB1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37" w:type="dxa"/>
          </w:tcPr>
          <w:p w:rsidR="00462F60" w:rsidRPr="00CD129D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62F60" w:rsidRPr="00130909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09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462F60" w:rsidRPr="00130909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62F60" w:rsidRPr="00130909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09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62F60" w:rsidRPr="00130909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62F60" w:rsidRPr="00130909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09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:rsidR="00462F60" w:rsidRPr="003771C2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63"/>
                <w:tab w:val="decimal" w:pos="990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62F60" w:rsidRPr="003771C2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852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:rsidR="00462F60" w:rsidRPr="003771C2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63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462F60" w:rsidRPr="003771C2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(1,423)</w:t>
            </w:r>
          </w:p>
        </w:tc>
        <w:tc>
          <w:tcPr>
            <w:tcW w:w="243" w:type="dxa"/>
          </w:tcPr>
          <w:p w:rsidR="00462F60" w:rsidRPr="003771C2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462F60" w:rsidRPr="003771C2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(280)</w:t>
            </w:r>
          </w:p>
        </w:tc>
        <w:tc>
          <w:tcPr>
            <w:tcW w:w="236" w:type="dxa"/>
          </w:tcPr>
          <w:p w:rsidR="00462F60" w:rsidRPr="003771C2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63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62F60" w:rsidRPr="00130909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09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62F60" w:rsidRPr="003771C2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63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</w:tcPr>
          <w:p w:rsidR="00462F60" w:rsidRPr="003771C2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555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62F60" w:rsidRPr="00E55D53" w:rsidTr="00462F60">
        <w:tc>
          <w:tcPr>
            <w:tcW w:w="3303" w:type="dxa"/>
          </w:tcPr>
          <w:p w:rsidR="00462F60" w:rsidRPr="004E4BB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F6214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F6214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2559 </w:t>
            </w:r>
            <w:r w:rsidRPr="004E4B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837" w:type="dxa"/>
          </w:tcPr>
          <w:p w:rsidR="00462F60" w:rsidRPr="00CD129D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62F60" w:rsidRPr="00130909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63"/>
                <w:tab w:val="decimal" w:pos="990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63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63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63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63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</w:tcBorders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62F60" w:rsidRPr="00E55D53" w:rsidTr="00462F60">
        <w:tc>
          <w:tcPr>
            <w:tcW w:w="3303" w:type="dxa"/>
          </w:tcPr>
          <w:p w:rsidR="00462F60" w:rsidRPr="004E4BB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E4BB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</w:t>
            </w:r>
            <w:r w:rsidRPr="00173A4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173A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ตุลาคม</w:t>
            </w:r>
            <w:r w:rsidRPr="00173A4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173A4D">
              <w:rPr>
                <w:rFonts w:ascii="Angsana New" w:hAnsi="Angsana New"/>
                <w:b/>
                <w:bCs/>
                <w:sz w:val="28"/>
                <w:szCs w:val="28"/>
              </w:rPr>
              <w:t>255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37" w:type="dxa"/>
          </w:tcPr>
          <w:p w:rsidR="00462F60" w:rsidRPr="00CD129D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62F60" w:rsidRPr="00130909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09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35,496</w:t>
            </w:r>
          </w:p>
        </w:tc>
        <w:tc>
          <w:tcPr>
            <w:tcW w:w="236" w:type="dxa"/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1,950,838</w:t>
            </w:r>
          </w:p>
        </w:tc>
        <w:tc>
          <w:tcPr>
            <w:tcW w:w="241" w:type="dxa"/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63"/>
                <w:tab w:val="decimal" w:pos="990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5,568,504</w:t>
            </w:r>
          </w:p>
        </w:tc>
        <w:tc>
          <w:tcPr>
            <w:tcW w:w="243" w:type="dxa"/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63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8,762</w:t>
            </w:r>
          </w:p>
        </w:tc>
        <w:tc>
          <w:tcPr>
            <w:tcW w:w="243" w:type="dxa"/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63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115,605</w:t>
            </w:r>
          </w:p>
        </w:tc>
        <w:tc>
          <w:tcPr>
            <w:tcW w:w="236" w:type="dxa"/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63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62F60" w:rsidRPr="00A44A42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44A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63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7,679,205</w:t>
            </w:r>
          </w:p>
        </w:tc>
      </w:tr>
      <w:tr w:rsidR="00462F60" w:rsidRPr="00E55D53" w:rsidTr="00462F60">
        <w:tc>
          <w:tcPr>
            <w:tcW w:w="3303" w:type="dxa"/>
          </w:tcPr>
          <w:p w:rsidR="00462F60" w:rsidRPr="004E4BB1" w:rsidRDefault="00462F60" w:rsidP="00C7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E4BB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37" w:type="dxa"/>
          </w:tcPr>
          <w:p w:rsidR="00462F60" w:rsidRPr="00CD129D" w:rsidRDefault="00462F60" w:rsidP="00C7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62F60" w:rsidRPr="00130909" w:rsidRDefault="00462F60" w:rsidP="00C7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09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462F60" w:rsidRPr="003771C2" w:rsidRDefault="00462F60" w:rsidP="00C7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62F60" w:rsidRPr="003771C2" w:rsidRDefault="00462F60" w:rsidP="00C7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1,639</w:t>
            </w:r>
          </w:p>
        </w:tc>
        <w:tc>
          <w:tcPr>
            <w:tcW w:w="236" w:type="dxa"/>
          </w:tcPr>
          <w:p w:rsidR="00462F60" w:rsidRPr="003771C2" w:rsidRDefault="00462F60" w:rsidP="00C7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62F60" w:rsidRPr="003771C2" w:rsidRDefault="00462F60" w:rsidP="00A4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44A42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9,775</w:t>
            </w:r>
          </w:p>
        </w:tc>
        <w:tc>
          <w:tcPr>
            <w:tcW w:w="241" w:type="dxa"/>
          </w:tcPr>
          <w:p w:rsidR="00462F60" w:rsidRPr="003771C2" w:rsidRDefault="00462F60" w:rsidP="00C7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90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62F60" w:rsidRPr="003771C2" w:rsidRDefault="00462F60" w:rsidP="0015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286,</w:t>
            </w:r>
            <w:r w:rsidR="001556D9">
              <w:rPr>
                <w:rFonts w:ascii="Angsana New" w:hAnsi="Angsana New"/>
                <w:sz w:val="30"/>
                <w:szCs w:val="30"/>
              </w:rPr>
              <w:t>831</w:t>
            </w:r>
          </w:p>
        </w:tc>
        <w:tc>
          <w:tcPr>
            <w:tcW w:w="243" w:type="dxa"/>
          </w:tcPr>
          <w:p w:rsidR="00462F60" w:rsidRPr="003771C2" w:rsidRDefault="00462F60" w:rsidP="00C7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462F60" w:rsidRPr="003771C2" w:rsidRDefault="00462F60" w:rsidP="00C7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43" w:type="dxa"/>
          </w:tcPr>
          <w:p w:rsidR="00462F60" w:rsidRPr="003771C2" w:rsidRDefault="00462F60" w:rsidP="00C7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462F60" w:rsidRPr="003771C2" w:rsidRDefault="00462F60" w:rsidP="00A4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</w:t>
            </w:r>
            <w:r w:rsidR="00A44A42">
              <w:rPr>
                <w:rFonts w:ascii="Angsana New" w:hAnsi="Angsana New"/>
                <w:sz w:val="30"/>
                <w:szCs w:val="30"/>
              </w:rPr>
              <w:t>333</w:t>
            </w:r>
          </w:p>
        </w:tc>
        <w:tc>
          <w:tcPr>
            <w:tcW w:w="236" w:type="dxa"/>
          </w:tcPr>
          <w:p w:rsidR="00462F60" w:rsidRPr="003771C2" w:rsidRDefault="00462F60" w:rsidP="00C7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62F60" w:rsidRPr="00A44A42" w:rsidRDefault="00462F60" w:rsidP="00C7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44A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62F60" w:rsidRPr="003771C2" w:rsidRDefault="00462F60" w:rsidP="00C70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:rsidR="00462F60" w:rsidRPr="003771C2" w:rsidRDefault="00462F60" w:rsidP="0015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A44A42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6,</w:t>
            </w:r>
            <w:r w:rsidR="001556D9">
              <w:rPr>
                <w:rFonts w:ascii="Angsana New" w:hAnsi="Angsana New"/>
                <w:sz w:val="30"/>
                <w:szCs w:val="30"/>
              </w:rPr>
              <w:t>603</w:t>
            </w:r>
          </w:p>
        </w:tc>
      </w:tr>
      <w:tr w:rsidR="00A44A42" w:rsidRPr="00E55D53" w:rsidTr="00462F60">
        <w:tc>
          <w:tcPr>
            <w:tcW w:w="3303" w:type="dxa"/>
          </w:tcPr>
          <w:p w:rsidR="00A44A42" w:rsidRPr="004E4BB1" w:rsidRDefault="00A44A42" w:rsidP="00A4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837" w:type="dxa"/>
          </w:tcPr>
          <w:p w:rsidR="00A44A42" w:rsidRPr="00CD129D" w:rsidRDefault="00A44A42" w:rsidP="00A4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44A42" w:rsidRPr="00130909" w:rsidRDefault="00A44A42" w:rsidP="00A4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09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A44A42" w:rsidRPr="003771C2" w:rsidRDefault="00A44A42" w:rsidP="00A4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44A42" w:rsidRPr="00130909" w:rsidRDefault="00A44A42" w:rsidP="00A4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09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44A42" w:rsidRPr="003771C2" w:rsidRDefault="00A44A42" w:rsidP="00A4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44A42" w:rsidRPr="00130909" w:rsidRDefault="00A44A42" w:rsidP="00A4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09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:rsidR="00A44A42" w:rsidRPr="003771C2" w:rsidRDefault="00A44A42" w:rsidP="00A4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90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44A42" w:rsidRDefault="00A44A42" w:rsidP="00A4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1,200</w:t>
            </w:r>
          </w:p>
        </w:tc>
        <w:tc>
          <w:tcPr>
            <w:tcW w:w="243" w:type="dxa"/>
          </w:tcPr>
          <w:p w:rsidR="00A44A42" w:rsidRPr="003771C2" w:rsidRDefault="00A44A42" w:rsidP="00A4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A44A42" w:rsidRPr="00130909" w:rsidRDefault="00A44A42" w:rsidP="00A4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09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A44A42" w:rsidRPr="003771C2" w:rsidRDefault="00A44A42" w:rsidP="00A4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A44A42" w:rsidRPr="00130909" w:rsidRDefault="00A44A42" w:rsidP="00A4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09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44A42" w:rsidRPr="003771C2" w:rsidRDefault="00A44A42" w:rsidP="00A4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44A42" w:rsidRPr="00A44A42" w:rsidRDefault="00A44A42" w:rsidP="00A4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44A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44A42" w:rsidRPr="003771C2" w:rsidRDefault="00A44A42" w:rsidP="00A4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:rsidR="00A44A42" w:rsidRDefault="00A44A42" w:rsidP="00A4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1,200</w:t>
            </w:r>
          </w:p>
        </w:tc>
      </w:tr>
      <w:tr w:rsidR="00462F60" w:rsidRPr="00E55D53" w:rsidTr="00462F60">
        <w:tc>
          <w:tcPr>
            <w:tcW w:w="3303" w:type="dxa"/>
          </w:tcPr>
          <w:p w:rsidR="00462F60" w:rsidRPr="004E4BB1" w:rsidRDefault="00462F60" w:rsidP="00462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837" w:type="dxa"/>
          </w:tcPr>
          <w:p w:rsidR="00462F60" w:rsidRPr="00CD129D" w:rsidRDefault="00462F60" w:rsidP="00462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108"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D129D">
              <w:rPr>
                <w:rFonts w:ascii="Angsana New" w:hAnsi="Angsana New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1170" w:type="dxa"/>
          </w:tcPr>
          <w:p w:rsidR="00462F60" w:rsidRPr="00130909" w:rsidRDefault="00462F60" w:rsidP="00462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09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462F60" w:rsidRPr="003771C2" w:rsidRDefault="00462F60" w:rsidP="00462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62F60" w:rsidRPr="00130909" w:rsidRDefault="00462F60" w:rsidP="00462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09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62F60" w:rsidRPr="003771C2" w:rsidRDefault="00462F60" w:rsidP="00462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62F60" w:rsidRPr="003771C2" w:rsidRDefault="00462F60" w:rsidP="00462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101,835</w:t>
            </w:r>
          </w:p>
        </w:tc>
        <w:tc>
          <w:tcPr>
            <w:tcW w:w="241" w:type="dxa"/>
          </w:tcPr>
          <w:p w:rsidR="00462F60" w:rsidRPr="003771C2" w:rsidRDefault="00462F60" w:rsidP="00462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90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62F60" w:rsidRPr="00130909" w:rsidRDefault="00462F60" w:rsidP="00462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09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462F60" w:rsidRPr="003771C2" w:rsidRDefault="00462F60" w:rsidP="00462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462F60" w:rsidRPr="00130909" w:rsidRDefault="00462F60" w:rsidP="00462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09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462F60" w:rsidRPr="003771C2" w:rsidRDefault="00462F60" w:rsidP="00462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462F60" w:rsidRPr="00130909" w:rsidRDefault="00462F60" w:rsidP="00462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09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62F60" w:rsidRPr="003771C2" w:rsidRDefault="00462F60" w:rsidP="00462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62F60" w:rsidRPr="00A44A42" w:rsidRDefault="00462F60" w:rsidP="00462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44A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62F60" w:rsidRPr="003771C2" w:rsidRDefault="00462F60" w:rsidP="00462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:rsidR="00462F60" w:rsidRPr="003771C2" w:rsidRDefault="00462F60" w:rsidP="00462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101,835</w:t>
            </w:r>
          </w:p>
        </w:tc>
      </w:tr>
      <w:tr w:rsidR="005F7FC0" w:rsidRPr="00E55D53" w:rsidTr="00462F60">
        <w:tc>
          <w:tcPr>
            <w:tcW w:w="3303" w:type="dxa"/>
          </w:tcPr>
          <w:p w:rsidR="005F7FC0" w:rsidRPr="004E4BB1" w:rsidRDefault="005F7FC0" w:rsidP="005F7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E4BB1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37" w:type="dxa"/>
          </w:tcPr>
          <w:p w:rsidR="005F7FC0" w:rsidRPr="00130909" w:rsidRDefault="005F7FC0" w:rsidP="005F7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F7FC0" w:rsidRPr="00130909" w:rsidRDefault="005F7FC0" w:rsidP="005F7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09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5F7FC0" w:rsidRPr="003771C2" w:rsidRDefault="005F7FC0" w:rsidP="005F7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F7FC0" w:rsidRPr="00130909" w:rsidRDefault="005F7FC0" w:rsidP="005F7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09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5F7FC0" w:rsidRPr="00130909" w:rsidRDefault="005F7FC0" w:rsidP="005F7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F7FC0" w:rsidRPr="003771C2" w:rsidRDefault="005F7FC0" w:rsidP="005F7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(86,132)</w:t>
            </w:r>
          </w:p>
        </w:tc>
        <w:tc>
          <w:tcPr>
            <w:tcW w:w="241" w:type="dxa"/>
          </w:tcPr>
          <w:p w:rsidR="005F7FC0" w:rsidRPr="003771C2" w:rsidRDefault="005F7FC0" w:rsidP="005F7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63"/>
                <w:tab w:val="decimal" w:pos="990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F7FC0" w:rsidRPr="003771C2" w:rsidRDefault="005F7FC0" w:rsidP="0015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(113,</w:t>
            </w:r>
            <w:r w:rsidR="001556D9">
              <w:rPr>
                <w:rFonts w:ascii="Angsana New" w:hAnsi="Angsana New"/>
                <w:sz w:val="30"/>
                <w:szCs w:val="30"/>
              </w:rPr>
              <w:t>852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:rsidR="005F7FC0" w:rsidRPr="003771C2" w:rsidRDefault="005F7FC0" w:rsidP="005F7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63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5F7FC0" w:rsidRPr="003771C2" w:rsidRDefault="005F7FC0" w:rsidP="005F7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(420)</w:t>
            </w:r>
          </w:p>
        </w:tc>
        <w:tc>
          <w:tcPr>
            <w:tcW w:w="243" w:type="dxa"/>
          </w:tcPr>
          <w:p w:rsidR="005F7FC0" w:rsidRPr="003771C2" w:rsidRDefault="005F7FC0" w:rsidP="005F7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5F7FC0" w:rsidRPr="003771C2" w:rsidRDefault="00A44A42" w:rsidP="00A4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(1,005</w:t>
            </w:r>
            <w:r w:rsidR="005F7FC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5F7FC0" w:rsidRPr="003771C2" w:rsidRDefault="005F7FC0" w:rsidP="005F7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63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F7FC0" w:rsidRPr="00A44A42" w:rsidRDefault="005F7FC0" w:rsidP="005F7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44A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5F7FC0" w:rsidRPr="003771C2" w:rsidRDefault="005F7FC0" w:rsidP="005F7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63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</w:tcPr>
          <w:p w:rsidR="005F7FC0" w:rsidRPr="003771C2" w:rsidRDefault="005F7FC0" w:rsidP="0015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(201,</w:t>
            </w:r>
            <w:r w:rsidR="001556D9">
              <w:rPr>
                <w:rFonts w:ascii="Angsana New" w:hAnsi="Angsana New"/>
                <w:sz w:val="30"/>
                <w:szCs w:val="30"/>
              </w:rPr>
              <w:t>409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F7FC0" w:rsidRPr="00953B31" w:rsidTr="00462F60">
        <w:tc>
          <w:tcPr>
            <w:tcW w:w="3303" w:type="dxa"/>
          </w:tcPr>
          <w:p w:rsidR="005F7FC0" w:rsidRPr="004E4BB1" w:rsidRDefault="005F7FC0" w:rsidP="005F7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E4B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F6214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F6214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2560</w:t>
            </w:r>
          </w:p>
        </w:tc>
        <w:tc>
          <w:tcPr>
            <w:tcW w:w="837" w:type="dxa"/>
          </w:tcPr>
          <w:p w:rsidR="005F7FC0" w:rsidRPr="004E6214" w:rsidRDefault="005F7FC0" w:rsidP="005F7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5F7FC0" w:rsidRPr="004E6214" w:rsidRDefault="005F7FC0" w:rsidP="005F7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621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5F7FC0" w:rsidRPr="00953B31" w:rsidRDefault="005F7FC0" w:rsidP="005F7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5F7FC0" w:rsidRPr="00953B31" w:rsidRDefault="005F7FC0" w:rsidP="005F7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37,135</w:t>
            </w:r>
          </w:p>
        </w:tc>
        <w:tc>
          <w:tcPr>
            <w:tcW w:w="236" w:type="dxa"/>
          </w:tcPr>
          <w:p w:rsidR="005F7FC0" w:rsidRPr="00953B31" w:rsidRDefault="005F7FC0" w:rsidP="005F7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5F7FC0" w:rsidRPr="00953B31" w:rsidRDefault="005F7FC0" w:rsidP="005F7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2,076,316</w:t>
            </w:r>
          </w:p>
        </w:tc>
        <w:tc>
          <w:tcPr>
            <w:tcW w:w="241" w:type="dxa"/>
          </w:tcPr>
          <w:p w:rsidR="005F7FC0" w:rsidRPr="00953B31" w:rsidRDefault="005F7FC0" w:rsidP="005F7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63"/>
                <w:tab w:val="decimal" w:pos="990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5F7FC0" w:rsidRPr="00953B31" w:rsidRDefault="005F7FC0" w:rsidP="0015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5,74</w:t>
            </w:r>
            <w:r w:rsidR="00A44A4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44A42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1556D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:rsidR="005F7FC0" w:rsidRPr="00953B31" w:rsidRDefault="005F7FC0" w:rsidP="005F7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63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5F7FC0" w:rsidRPr="00953B31" w:rsidRDefault="005F7FC0" w:rsidP="005F7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8,367</w:t>
            </w:r>
          </w:p>
        </w:tc>
        <w:tc>
          <w:tcPr>
            <w:tcW w:w="243" w:type="dxa"/>
          </w:tcPr>
          <w:p w:rsidR="005F7FC0" w:rsidRPr="00953B31" w:rsidRDefault="005F7FC0" w:rsidP="005F7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63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:rsidR="005F7FC0" w:rsidRPr="00953B31" w:rsidRDefault="005F7FC0" w:rsidP="005F7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122,933</w:t>
            </w:r>
          </w:p>
        </w:tc>
        <w:tc>
          <w:tcPr>
            <w:tcW w:w="236" w:type="dxa"/>
          </w:tcPr>
          <w:p w:rsidR="005F7FC0" w:rsidRPr="00953B31" w:rsidRDefault="005F7FC0" w:rsidP="005F7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63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5F7FC0" w:rsidRPr="00BC44C3" w:rsidRDefault="005F7FC0" w:rsidP="005F7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44C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5F7FC0" w:rsidRPr="00953B31" w:rsidRDefault="005F7FC0" w:rsidP="005F7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63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F7FC0" w:rsidRPr="00953B31" w:rsidRDefault="00A44A42" w:rsidP="0015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7,987</w:t>
            </w:r>
            <w:r w:rsidR="005F7FC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5F7FC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556D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462F60" w:rsidRPr="00E55D53" w:rsidTr="00462F60">
        <w:tc>
          <w:tcPr>
            <w:tcW w:w="3303" w:type="dxa"/>
          </w:tcPr>
          <w:p w:rsidR="00462F60" w:rsidRPr="004E4BB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37" w:type="dxa"/>
          </w:tcPr>
          <w:p w:rsidR="00462F60" w:rsidRPr="00130909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62F60" w:rsidRPr="00130909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63"/>
                <w:tab w:val="decimal" w:pos="990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63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63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63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62F60" w:rsidRPr="00130909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63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</w:tcBorders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62F60" w:rsidRPr="00E55D53" w:rsidTr="00462F60">
        <w:tc>
          <w:tcPr>
            <w:tcW w:w="3303" w:type="dxa"/>
          </w:tcPr>
          <w:p w:rsidR="00462F60" w:rsidRPr="004E4BB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37" w:type="dxa"/>
          </w:tcPr>
          <w:p w:rsidR="00462F60" w:rsidRPr="00130909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62F60" w:rsidRPr="00130909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63"/>
                <w:tab w:val="decimal" w:pos="990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63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63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63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63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:rsidR="00462F60" w:rsidRPr="00953B31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62F60" w:rsidRPr="00E55D53" w:rsidTr="00462F60">
        <w:tc>
          <w:tcPr>
            <w:tcW w:w="3303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52" w:type="dxa"/>
            <w:gridSpan w:val="16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D01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62F60" w:rsidRPr="00E55D53" w:rsidTr="00462F60">
        <w:tc>
          <w:tcPr>
            <w:tcW w:w="3303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01BA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2F60" w:rsidRPr="00E55D53" w:rsidTr="00462F60">
        <w:tc>
          <w:tcPr>
            <w:tcW w:w="3303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01BA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36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2F60" w:rsidRPr="00E55D53" w:rsidTr="00462F60">
        <w:tc>
          <w:tcPr>
            <w:tcW w:w="3303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01BA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01BA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41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01BA">
              <w:rPr>
                <w:rFonts w:ascii="Angsana New" w:hAnsi="Angsana New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43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01BA">
              <w:rPr>
                <w:rFonts w:ascii="Angsana New" w:hAnsi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36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01BA">
              <w:rPr>
                <w:rFonts w:ascii="Angsana New" w:hAnsi="Angsana New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43" w:type="dxa"/>
            <w:gridSpan w:val="2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2F60" w:rsidRPr="00E55D53" w:rsidTr="00462F60">
        <w:tc>
          <w:tcPr>
            <w:tcW w:w="3303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01BA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43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01BA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01BA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41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01BA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43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01BA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43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01BA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01BA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43" w:type="dxa"/>
            <w:gridSpan w:val="2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D01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62F60" w:rsidRPr="00E55D53" w:rsidTr="00462F60">
        <w:trPr>
          <w:trHeight w:val="245"/>
        </w:trPr>
        <w:tc>
          <w:tcPr>
            <w:tcW w:w="3303" w:type="dxa"/>
          </w:tcPr>
          <w:p w:rsidR="00462F60" w:rsidRPr="008C09FF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37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52" w:type="dxa"/>
            <w:gridSpan w:val="16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D01B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62F60" w:rsidRPr="00E55D53" w:rsidTr="00462F60">
        <w:tc>
          <w:tcPr>
            <w:tcW w:w="3303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D01B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837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62F60" w:rsidRPr="00E55D53" w:rsidTr="00462F60">
        <w:tc>
          <w:tcPr>
            <w:tcW w:w="3303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D01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F6214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F6214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2559</w:t>
            </w:r>
          </w:p>
        </w:tc>
        <w:tc>
          <w:tcPr>
            <w:tcW w:w="837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:rsidR="00462F60" w:rsidRPr="000D01BA" w:rsidRDefault="00462F60" w:rsidP="00714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62F60" w:rsidRPr="00E55D53" w:rsidTr="00462F60">
        <w:tc>
          <w:tcPr>
            <w:tcW w:w="3303" w:type="dxa"/>
          </w:tcPr>
          <w:p w:rsidR="00462F60" w:rsidRPr="000D01BA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D01BA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837" w:type="dxa"/>
          </w:tcPr>
          <w:p w:rsidR="00462F60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62F60" w:rsidRPr="00012DBC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240,107</w:t>
            </w:r>
          </w:p>
        </w:tc>
        <w:tc>
          <w:tcPr>
            <w:tcW w:w="243" w:type="dxa"/>
          </w:tcPr>
          <w:p w:rsidR="00462F60" w:rsidRPr="00012DBC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62F60" w:rsidRPr="00012DBC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6,447</w:t>
            </w:r>
          </w:p>
        </w:tc>
        <w:tc>
          <w:tcPr>
            <w:tcW w:w="236" w:type="dxa"/>
          </w:tcPr>
          <w:p w:rsidR="00462F60" w:rsidRPr="00012DBC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62F60" w:rsidRPr="00012DBC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1,415,162</w:t>
            </w:r>
          </w:p>
        </w:tc>
        <w:tc>
          <w:tcPr>
            <w:tcW w:w="241" w:type="dxa"/>
          </w:tcPr>
          <w:p w:rsidR="00462F60" w:rsidRPr="00012DBC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90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62F60" w:rsidRPr="00E54D24" w:rsidRDefault="00E54D24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E54D24">
              <w:rPr>
                <w:rFonts w:ascii="Angsana New" w:hAnsi="Angsana New"/>
                <w:sz w:val="30"/>
                <w:szCs w:val="30"/>
              </w:rPr>
              <w:t>692,079</w:t>
            </w:r>
          </w:p>
        </w:tc>
        <w:tc>
          <w:tcPr>
            <w:tcW w:w="243" w:type="dxa"/>
          </w:tcPr>
          <w:p w:rsidR="00462F60" w:rsidRPr="00012DBC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462F60" w:rsidRPr="00012DBC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243" w:type="dxa"/>
          </w:tcPr>
          <w:p w:rsidR="00462F60" w:rsidRPr="00012DBC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462F60" w:rsidRPr="00012DBC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14,549</w:t>
            </w:r>
          </w:p>
        </w:tc>
        <w:tc>
          <w:tcPr>
            <w:tcW w:w="236" w:type="dxa"/>
          </w:tcPr>
          <w:p w:rsidR="00462F60" w:rsidRPr="00012DBC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62F60" w:rsidRPr="00012DBC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74,044</w:t>
            </w:r>
          </w:p>
        </w:tc>
        <w:tc>
          <w:tcPr>
            <w:tcW w:w="236" w:type="dxa"/>
          </w:tcPr>
          <w:p w:rsidR="00462F60" w:rsidRPr="00012DBC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:rsidR="00462F60" w:rsidRPr="00012DBC" w:rsidRDefault="00462F60" w:rsidP="00F8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</w:t>
            </w:r>
            <w:r w:rsidR="00F8184F">
              <w:rPr>
                <w:rFonts w:ascii="Angsana New" w:hAnsi="Angsana New" w:hint="cs"/>
                <w:sz w:val="30"/>
                <w:szCs w:val="30"/>
                <w:cs/>
              </w:rPr>
              <w:t>42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8184F">
              <w:rPr>
                <w:rFonts w:ascii="Angsana New" w:hAnsi="Angsana New" w:hint="cs"/>
                <w:sz w:val="30"/>
                <w:szCs w:val="30"/>
                <w:cs/>
              </w:rPr>
              <w:t>505</w:t>
            </w:r>
          </w:p>
        </w:tc>
      </w:tr>
      <w:tr w:rsidR="00462F60" w:rsidRPr="00E55D53" w:rsidTr="00462F60">
        <w:tc>
          <w:tcPr>
            <w:tcW w:w="3303" w:type="dxa"/>
          </w:tcPr>
          <w:p w:rsidR="00462F60" w:rsidRPr="000D01BA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D01BA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837" w:type="dxa"/>
          </w:tcPr>
          <w:p w:rsidR="00462F60" w:rsidRPr="00130909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62F60" w:rsidRPr="00130909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09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462F60" w:rsidRPr="00130909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62F60" w:rsidRPr="00130909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09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62F60" w:rsidRPr="00130909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62F60" w:rsidRPr="00130909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09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:rsidR="00462F60" w:rsidRPr="00012DBC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90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62F60" w:rsidRPr="00E54D24" w:rsidRDefault="00E54D24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E54D24">
              <w:rPr>
                <w:rFonts w:ascii="Angsana New" w:hAnsi="Angsana New"/>
                <w:sz w:val="30"/>
                <w:szCs w:val="30"/>
              </w:rPr>
              <w:t>126,730</w:t>
            </w:r>
          </w:p>
        </w:tc>
        <w:tc>
          <w:tcPr>
            <w:tcW w:w="243" w:type="dxa"/>
          </w:tcPr>
          <w:p w:rsidR="00462F60" w:rsidRPr="00012DBC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462F60" w:rsidRPr="00130909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09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462F60" w:rsidRPr="00130909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462F60" w:rsidRPr="00130909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09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62F60" w:rsidRPr="00130909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62F60" w:rsidRPr="00130909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09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62F60" w:rsidRPr="00012DBC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</w:tcPr>
          <w:p w:rsidR="00462F60" w:rsidRPr="00012DBC" w:rsidRDefault="00462F60" w:rsidP="00F8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F8184F">
              <w:rPr>
                <w:rFonts w:ascii="Angsana New" w:hAnsi="Angsana New" w:hint="cs"/>
                <w:sz w:val="30"/>
                <w:szCs w:val="30"/>
                <w:cs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8184F">
              <w:rPr>
                <w:rFonts w:ascii="Angsana New" w:hAnsi="Angsana New" w:hint="cs"/>
                <w:sz w:val="30"/>
                <w:szCs w:val="30"/>
                <w:cs/>
              </w:rPr>
              <w:t>730</w:t>
            </w:r>
          </w:p>
        </w:tc>
      </w:tr>
      <w:tr w:rsidR="00462F60" w:rsidRPr="00E55D53" w:rsidTr="00462F60">
        <w:tc>
          <w:tcPr>
            <w:tcW w:w="3303" w:type="dxa"/>
          </w:tcPr>
          <w:p w:rsidR="00462F60" w:rsidRPr="000D01BA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37" w:type="dxa"/>
          </w:tcPr>
          <w:p w:rsidR="00462F60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62F60" w:rsidRPr="00FF3A81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240,107</w:t>
            </w:r>
          </w:p>
        </w:tc>
        <w:tc>
          <w:tcPr>
            <w:tcW w:w="243" w:type="dxa"/>
          </w:tcPr>
          <w:p w:rsidR="00462F60" w:rsidRPr="00FF3A81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62F60" w:rsidRPr="00686D3A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D3A">
              <w:rPr>
                <w:rFonts w:ascii="Angsana New" w:hAnsi="Angsana New"/>
                <w:b/>
                <w:bCs/>
                <w:sz w:val="30"/>
                <w:szCs w:val="30"/>
              </w:rPr>
              <w:t>6,447</w:t>
            </w:r>
          </w:p>
        </w:tc>
        <w:tc>
          <w:tcPr>
            <w:tcW w:w="236" w:type="dxa"/>
          </w:tcPr>
          <w:p w:rsidR="00462F60" w:rsidRPr="00FF3A81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62F60" w:rsidRPr="00686D3A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D3A">
              <w:rPr>
                <w:rFonts w:ascii="Angsana New" w:hAnsi="Angsana New"/>
                <w:b/>
                <w:bCs/>
                <w:sz w:val="30"/>
                <w:szCs w:val="30"/>
              </w:rPr>
              <w:t>1,415,162</w:t>
            </w:r>
          </w:p>
        </w:tc>
        <w:tc>
          <w:tcPr>
            <w:tcW w:w="241" w:type="dxa"/>
          </w:tcPr>
          <w:p w:rsidR="00462F60" w:rsidRPr="00FF3A81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90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62F60" w:rsidRPr="00FF3A81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818,809</w:t>
            </w:r>
          </w:p>
        </w:tc>
        <w:tc>
          <w:tcPr>
            <w:tcW w:w="243" w:type="dxa"/>
          </w:tcPr>
          <w:p w:rsidR="00462F60" w:rsidRPr="00FF3A81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:rsidR="00462F60" w:rsidRPr="00FF3A81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117</w:t>
            </w:r>
          </w:p>
        </w:tc>
        <w:tc>
          <w:tcPr>
            <w:tcW w:w="243" w:type="dxa"/>
          </w:tcPr>
          <w:p w:rsidR="00462F60" w:rsidRPr="00FF3A81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:rsidR="00462F60" w:rsidRPr="00FF3A81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14,549</w:t>
            </w:r>
          </w:p>
        </w:tc>
        <w:tc>
          <w:tcPr>
            <w:tcW w:w="236" w:type="dxa"/>
          </w:tcPr>
          <w:p w:rsidR="00462F60" w:rsidRPr="00FF3A81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62F60" w:rsidRPr="00FF3A81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74,044</w:t>
            </w:r>
          </w:p>
        </w:tc>
        <w:tc>
          <w:tcPr>
            <w:tcW w:w="236" w:type="dxa"/>
          </w:tcPr>
          <w:p w:rsidR="00462F60" w:rsidRPr="00FF3A81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62F60" w:rsidRPr="00FF3A81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2,569,235</w:t>
            </w:r>
          </w:p>
        </w:tc>
      </w:tr>
      <w:tr w:rsidR="00462F60" w:rsidRPr="00E55D53" w:rsidTr="00462F60">
        <w:tc>
          <w:tcPr>
            <w:tcW w:w="3303" w:type="dxa"/>
          </w:tcPr>
          <w:p w:rsidR="00462F60" w:rsidRPr="000D01BA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D01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F6214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F6214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2560</w:t>
            </w:r>
          </w:p>
        </w:tc>
        <w:tc>
          <w:tcPr>
            <w:tcW w:w="837" w:type="dxa"/>
          </w:tcPr>
          <w:p w:rsidR="00462F60" w:rsidRPr="000D01BA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462F60" w:rsidRPr="000D01BA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:rsidR="00462F60" w:rsidRPr="000D01BA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462F60" w:rsidRPr="000D01BA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462F60" w:rsidRPr="000D01BA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462F60" w:rsidRPr="000D01BA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:rsidR="00462F60" w:rsidRPr="000D01BA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462F60" w:rsidRPr="000D01BA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:rsidR="00462F60" w:rsidRPr="000D01BA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:rsidR="00462F60" w:rsidRPr="000D01BA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:rsidR="00462F60" w:rsidRPr="000D01BA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:rsidR="00462F60" w:rsidRPr="000D01BA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462F60" w:rsidRPr="000D01BA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462F60" w:rsidRPr="000D01BA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462F60" w:rsidRPr="000D01BA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:rsidR="00462F60" w:rsidRPr="000D01BA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62F60" w:rsidRPr="00E55D53" w:rsidTr="00462F60">
        <w:tc>
          <w:tcPr>
            <w:tcW w:w="3303" w:type="dxa"/>
          </w:tcPr>
          <w:p w:rsidR="00462F60" w:rsidRPr="000D01BA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D01BA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837" w:type="dxa"/>
          </w:tcPr>
          <w:p w:rsidR="00462F60" w:rsidRPr="00012DBC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62F60" w:rsidRPr="00012DBC" w:rsidRDefault="005F7FC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278,500</w:t>
            </w:r>
          </w:p>
        </w:tc>
        <w:tc>
          <w:tcPr>
            <w:tcW w:w="243" w:type="dxa"/>
          </w:tcPr>
          <w:p w:rsidR="00462F60" w:rsidRPr="00012DBC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62F60" w:rsidRPr="00012DBC" w:rsidRDefault="005F7FC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4,808</w:t>
            </w:r>
          </w:p>
        </w:tc>
        <w:tc>
          <w:tcPr>
            <w:tcW w:w="236" w:type="dxa"/>
          </w:tcPr>
          <w:p w:rsidR="00462F60" w:rsidRPr="00012DBC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62F60" w:rsidRPr="00012DBC" w:rsidRDefault="00FF79E9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1,339,109</w:t>
            </w:r>
          </w:p>
        </w:tc>
        <w:tc>
          <w:tcPr>
            <w:tcW w:w="241" w:type="dxa"/>
          </w:tcPr>
          <w:p w:rsidR="00462F60" w:rsidRPr="00012DBC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90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62F60" w:rsidRPr="00012DBC" w:rsidRDefault="00E54D24" w:rsidP="0015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622,</w:t>
            </w:r>
            <w:r w:rsidR="00F8184F">
              <w:rPr>
                <w:rFonts w:ascii="Angsana New" w:hAnsi="Angsana New" w:hint="cs"/>
                <w:sz w:val="30"/>
                <w:szCs w:val="30"/>
                <w:cs/>
              </w:rPr>
              <w:t>84</w:t>
            </w:r>
            <w:r w:rsidR="001556D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:rsidR="00462F60" w:rsidRPr="00012DBC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462F60" w:rsidRPr="00012DBC" w:rsidRDefault="00FF79E9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43" w:type="dxa"/>
          </w:tcPr>
          <w:p w:rsidR="00462F60" w:rsidRPr="00012DBC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462F60" w:rsidRPr="00012DBC" w:rsidRDefault="00FF79E9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16,401</w:t>
            </w:r>
          </w:p>
        </w:tc>
        <w:tc>
          <w:tcPr>
            <w:tcW w:w="236" w:type="dxa"/>
          </w:tcPr>
          <w:p w:rsidR="00462F60" w:rsidRPr="00012DBC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62F60" w:rsidRPr="00012DBC" w:rsidRDefault="00FF79E9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34,121</w:t>
            </w:r>
          </w:p>
        </w:tc>
        <w:tc>
          <w:tcPr>
            <w:tcW w:w="236" w:type="dxa"/>
          </w:tcPr>
          <w:p w:rsidR="00462F60" w:rsidRPr="00012DBC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:rsidR="00462F60" w:rsidRPr="00012DBC" w:rsidRDefault="00FF79E9" w:rsidP="0015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F8184F">
              <w:rPr>
                <w:rFonts w:ascii="Angsana New" w:hAnsi="Angsana New" w:hint="cs"/>
                <w:sz w:val="30"/>
                <w:szCs w:val="30"/>
                <w:cs/>
              </w:rPr>
              <w:t>293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8184F">
              <w:rPr>
                <w:rFonts w:ascii="Angsana New" w:hAnsi="Angsana New" w:hint="cs"/>
                <w:sz w:val="30"/>
                <w:szCs w:val="30"/>
                <w:cs/>
              </w:rPr>
              <w:t>87</w:t>
            </w:r>
            <w:r w:rsidR="001556D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8184F" w:rsidRPr="00E55D53" w:rsidTr="00462F60">
        <w:tc>
          <w:tcPr>
            <w:tcW w:w="3303" w:type="dxa"/>
          </w:tcPr>
          <w:p w:rsidR="00F8184F" w:rsidRPr="000D01BA" w:rsidRDefault="00F8184F" w:rsidP="00F8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D01BA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837" w:type="dxa"/>
          </w:tcPr>
          <w:p w:rsidR="00F8184F" w:rsidRPr="00130909" w:rsidRDefault="00F8184F" w:rsidP="00F8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8184F" w:rsidRPr="00130909" w:rsidRDefault="00F8184F" w:rsidP="00F8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09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F8184F" w:rsidRPr="00130909" w:rsidRDefault="00F8184F" w:rsidP="00F8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8184F" w:rsidRPr="00130909" w:rsidRDefault="00F8184F" w:rsidP="00F8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09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8184F" w:rsidRPr="00130909" w:rsidRDefault="00F8184F" w:rsidP="00F8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8184F" w:rsidRPr="00130909" w:rsidRDefault="00F8184F" w:rsidP="00F8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09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:rsidR="00F8184F" w:rsidRPr="00012DBC" w:rsidRDefault="00F8184F" w:rsidP="00F8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90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8184F" w:rsidRPr="00E54D24" w:rsidRDefault="00F8184F" w:rsidP="00F8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</w:t>
            </w:r>
            <w:r w:rsidRPr="00E54D2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217</w:t>
            </w:r>
          </w:p>
        </w:tc>
        <w:tc>
          <w:tcPr>
            <w:tcW w:w="243" w:type="dxa"/>
          </w:tcPr>
          <w:p w:rsidR="00F8184F" w:rsidRPr="00012DBC" w:rsidRDefault="00F8184F" w:rsidP="00F8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F8184F" w:rsidRPr="00130909" w:rsidRDefault="00F8184F" w:rsidP="00F8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09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F8184F" w:rsidRPr="00130909" w:rsidRDefault="00F8184F" w:rsidP="00F8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F8184F" w:rsidRPr="00130909" w:rsidRDefault="00F8184F" w:rsidP="00F8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09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8184F" w:rsidRPr="00130909" w:rsidRDefault="00F8184F" w:rsidP="00F8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8184F" w:rsidRPr="00130909" w:rsidRDefault="00F8184F" w:rsidP="00F8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309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8184F" w:rsidRPr="00012DBC" w:rsidRDefault="00F8184F" w:rsidP="00F8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</w:tcPr>
          <w:p w:rsidR="00F8184F" w:rsidRPr="00E54D24" w:rsidRDefault="00F8184F" w:rsidP="00F8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</w:t>
            </w:r>
            <w:r w:rsidRPr="00E54D2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217</w:t>
            </w:r>
          </w:p>
        </w:tc>
      </w:tr>
      <w:tr w:rsidR="00462F60" w:rsidRPr="00E55D53" w:rsidTr="00462F60">
        <w:tc>
          <w:tcPr>
            <w:tcW w:w="3303" w:type="dxa"/>
          </w:tcPr>
          <w:p w:rsidR="00462F60" w:rsidRPr="00FF3A81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</w:tcPr>
          <w:p w:rsidR="00462F60" w:rsidRPr="00FF3A81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62F60" w:rsidRPr="00FF3A81" w:rsidRDefault="005F7FC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278,500</w:t>
            </w:r>
          </w:p>
        </w:tc>
        <w:tc>
          <w:tcPr>
            <w:tcW w:w="243" w:type="dxa"/>
          </w:tcPr>
          <w:p w:rsidR="00462F60" w:rsidRPr="00FF3A81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62F60" w:rsidRPr="00686D3A" w:rsidRDefault="005F7FC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4,808</w:t>
            </w:r>
          </w:p>
        </w:tc>
        <w:tc>
          <w:tcPr>
            <w:tcW w:w="236" w:type="dxa"/>
          </w:tcPr>
          <w:p w:rsidR="00462F60" w:rsidRPr="00FF3A81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62F60" w:rsidRPr="00686D3A" w:rsidRDefault="00FF79E9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1,339,109</w:t>
            </w:r>
          </w:p>
        </w:tc>
        <w:tc>
          <w:tcPr>
            <w:tcW w:w="241" w:type="dxa"/>
          </w:tcPr>
          <w:p w:rsidR="00462F60" w:rsidRPr="00FF3A81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90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62F60" w:rsidRPr="00FF3A81" w:rsidRDefault="00FF79E9" w:rsidP="0015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</w:t>
            </w:r>
            <w:r w:rsidR="00F818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818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1556D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:rsidR="00462F60" w:rsidRPr="00FF3A81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:rsidR="00462F60" w:rsidRPr="00FF3A81" w:rsidRDefault="00FF79E9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</w:t>
            </w:r>
          </w:p>
        </w:tc>
        <w:tc>
          <w:tcPr>
            <w:tcW w:w="243" w:type="dxa"/>
          </w:tcPr>
          <w:p w:rsidR="00462F60" w:rsidRPr="00FF3A81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:rsidR="00462F60" w:rsidRPr="00FF3A81" w:rsidRDefault="00FF79E9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16,401</w:t>
            </w:r>
          </w:p>
        </w:tc>
        <w:tc>
          <w:tcPr>
            <w:tcW w:w="236" w:type="dxa"/>
          </w:tcPr>
          <w:p w:rsidR="00462F60" w:rsidRPr="00FF3A81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62F60" w:rsidRPr="00FF3A81" w:rsidRDefault="00FF79E9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34,121</w:t>
            </w:r>
          </w:p>
        </w:tc>
        <w:tc>
          <w:tcPr>
            <w:tcW w:w="236" w:type="dxa"/>
          </w:tcPr>
          <w:p w:rsidR="00462F60" w:rsidRPr="00FF3A81" w:rsidRDefault="00462F60" w:rsidP="00980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62F60" w:rsidRPr="00FF3A81" w:rsidRDefault="00FF79E9" w:rsidP="00155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</w:t>
            </w:r>
            <w:r w:rsidR="00F818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818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</w:t>
            </w:r>
            <w:r w:rsidR="001556D9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</w:p>
        </w:tc>
      </w:tr>
    </w:tbl>
    <w:p w:rsidR="00956309" w:rsidRPr="00F25387" w:rsidRDefault="00956309" w:rsidP="00E43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2"/>
          <w:szCs w:val="32"/>
        </w:rPr>
      </w:pPr>
    </w:p>
    <w:p w:rsidR="00956309" w:rsidRDefault="00956309" w:rsidP="00E43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820A35">
        <w:rPr>
          <w:rFonts w:ascii="Angsana New" w:hAnsi="Angsana New"/>
          <w:sz w:val="30"/>
          <w:szCs w:val="30"/>
          <w:cs/>
        </w:rPr>
        <w:t>ราคา</w:t>
      </w:r>
      <w:r w:rsidR="00CB700B" w:rsidRPr="00820A35">
        <w:rPr>
          <w:rFonts w:ascii="Angsana New" w:hAnsi="Angsana New"/>
          <w:sz w:val="30"/>
          <w:szCs w:val="30"/>
          <w:cs/>
        </w:rPr>
        <w:t>ทรัพย์สินของกลุ่มบริษัทก่อนหักค่</w:t>
      </w:r>
      <w:r w:rsidRPr="00820A35">
        <w:rPr>
          <w:rFonts w:ascii="Angsana New" w:hAnsi="Angsana New"/>
          <w:sz w:val="30"/>
          <w:szCs w:val="30"/>
          <w:cs/>
        </w:rPr>
        <w:t>าเสื่อมราคาสะสมของ</w:t>
      </w:r>
      <w:r w:rsidR="00DC4D9C" w:rsidRPr="00820A35">
        <w:rPr>
          <w:rFonts w:ascii="Angsana New" w:hAnsi="Angsana New"/>
          <w:sz w:val="30"/>
          <w:szCs w:val="30"/>
          <w:cs/>
        </w:rPr>
        <w:t>อาคารและอุปกรณ์</w:t>
      </w:r>
      <w:r w:rsidR="00CB700B" w:rsidRPr="00820A35">
        <w:rPr>
          <w:rFonts w:ascii="Angsana New" w:hAnsi="Angsana New"/>
          <w:sz w:val="30"/>
          <w:szCs w:val="30"/>
          <w:cs/>
        </w:rPr>
        <w:t xml:space="preserve"> ซึ่งได้คิด</w:t>
      </w:r>
      <w:r w:rsidRPr="00820A35">
        <w:rPr>
          <w:rFonts w:ascii="Angsana New" w:hAnsi="Angsana New"/>
          <w:sz w:val="30"/>
          <w:szCs w:val="30"/>
          <w:cs/>
        </w:rPr>
        <w:t>ค่าเสื่อมราคา</w:t>
      </w:r>
      <w:r w:rsidR="00CB700B" w:rsidRPr="00820A35">
        <w:rPr>
          <w:rFonts w:ascii="Angsana New" w:hAnsi="Angsana New"/>
          <w:sz w:val="30"/>
          <w:szCs w:val="30"/>
          <w:cs/>
        </w:rPr>
        <w:t>เต็ม</w:t>
      </w:r>
      <w:r w:rsidRPr="00820A35">
        <w:rPr>
          <w:rFonts w:ascii="Angsana New" w:hAnsi="Angsana New"/>
          <w:sz w:val="30"/>
          <w:szCs w:val="30"/>
          <w:cs/>
        </w:rPr>
        <w:t>จำนวนแล้ว</w:t>
      </w:r>
      <w:r w:rsidR="00CB700B" w:rsidRPr="00820A35">
        <w:rPr>
          <w:rFonts w:ascii="Angsana New" w:hAnsi="Angsana New"/>
          <w:sz w:val="30"/>
          <w:szCs w:val="30"/>
          <w:cs/>
        </w:rPr>
        <w:t xml:space="preserve"> </w:t>
      </w:r>
      <w:r w:rsidRPr="00820A35">
        <w:rPr>
          <w:rFonts w:ascii="Angsana New" w:hAnsi="Angsana New"/>
          <w:sz w:val="30"/>
          <w:szCs w:val="30"/>
          <w:cs/>
        </w:rPr>
        <w:t>แต่ยังคงใช้งาน</w:t>
      </w:r>
      <w:r w:rsidR="00CB700B" w:rsidRPr="00820A35">
        <w:rPr>
          <w:rFonts w:ascii="Angsana New" w:hAnsi="Angsana New"/>
          <w:sz w:val="30"/>
          <w:szCs w:val="30"/>
          <w:cs/>
        </w:rPr>
        <w:t xml:space="preserve">จนถึง </w:t>
      </w:r>
      <w:r w:rsidRPr="00820A35">
        <w:rPr>
          <w:rFonts w:ascii="Angsana New" w:hAnsi="Angsana New"/>
          <w:sz w:val="30"/>
          <w:szCs w:val="30"/>
          <w:cs/>
        </w:rPr>
        <w:t>ณ วันที่</w:t>
      </w:r>
      <w:r w:rsidR="006D158D" w:rsidRPr="00820A35">
        <w:rPr>
          <w:rFonts w:ascii="Angsana New" w:hAnsi="Angsana New" w:hint="cs"/>
          <w:sz w:val="30"/>
          <w:szCs w:val="30"/>
          <w:cs/>
        </w:rPr>
        <w:t xml:space="preserve"> </w:t>
      </w:r>
      <w:r w:rsidR="008C3C49" w:rsidRPr="00820A35">
        <w:rPr>
          <w:rFonts w:ascii="Angsana New" w:hAnsi="Angsana New"/>
          <w:sz w:val="30"/>
          <w:szCs w:val="30"/>
        </w:rPr>
        <w:t>30</w:t>
      </w:r>
      <w:r w:rsidR="00701160" w:rsidRPr="00820A35">
        <w:rPr>
          <w:rFonts w:ascii="Angsana New" w:hAnsi="Angsana New"/>
          <w:sz w:val="28"/>
          <w:szCs w:val="28"/>
        </w:rPr>
        <w:t xml:space="preserve"> </w:t>
      </w:r>
      <w:r w:rsidR="00701160" w:rsidRPr="00820A35">
        <w:rPr>
          <w:rFonts w:ascii="Angsana New" w:hAnsi="Angsana New" w:hint="cs"/>
          <w:sz w:val="28"/>
          <w:szCs w:val="28"/>
          <w:cs/>
        </w:rPr>
        <w:t>กันยายน</w:t>
      </w:r>
      <w:r w:rsidR="008C3C49" w:rsidRPr="00820A35">
        <w:rPr>
          <w:rFonts w:ascii="Angsana New" w:hAnsi="Angsana New"/>
          <w:sz w:val="28"/>
          <w:szCs w:val="28"/>
        </w:rPr>
        <w:t xml:space="preserve"> </w:t>
      </w:r>
      <w:r w:rsidR="008C3C49" w:rsidRPr="00820A35">
        <w:rPr>
          <w:rFonts w:ascii="Angsana New" w:hAnsi="Angsana New"/>
          <w:sz w:val="30"/>
          <w:szCs w:val="30"/>
        </w:rPr>
        <w:t>25</w:t>
      </w:r>
      <w:r w:rsidR="00820A35" w:rsidRPr="00820A35">
        <w:rPr>
          <w:rFonts w:ascii="Angsana New" w:hAnsi="Angsana New"/>
          <w:sz w:val="30"/>
          <w:szCs w:val="30"/>
        </w:rPr>
        <w:t>60</w:t>
      </w:r>
      <w:r w:rsidR="00701160" w:rsidRPr="00820A35">
        <w:rPr>
          <w:rFonts w:ascii="Angsana New" w:hAnsi="Angsana New"/>
          <w:sz w:val="28"/>
          <w:szCs w:val="28"/>
        </w:rPr>
        <w:t xml:space="preserve"> </w:t>
      </w:r>
      <w:r w:rsidR="001A18CA" w:rsidRPr="00820A35">
        <w:rPr>
          <w:rFonts w:ascii="Angsana New" w:hAnsi="Angsana New"/>
          <w:sz w:val="30"/>
          <w:szCs w:val="30"/>
          <w:cs/>
        </w:rPr>
        <w:t>มีจำนวน</w:t>
      </w:r>
      <w:r w:rsidR="00F8184F">
        <w:rPr>
          <w:rFonts w:ascii="Angsana New" w:hAnsi="Angsana New" w:hint="cs"/>
          <w:sz w:val="30"/>
          <w:szCs w:val="30"/>
          <w:cs/>
        </w:rPr>
        <w:t xml:space="preserve"> 4</w:t>
      </w:r>
      <w:r w:rsidR="00F8184F">
        <w:rPr>
          <w:rFonts w:ascii="Angsana New" w:hAnsi="Angsana New"/>
          <w:sz w:val="30"/>
          <w:szCs w:val="30"/>
        </w:rPr>
        <w:t>,</w:t>
      </w:r>
      <w:r w:rsidR="00F8184F">
        <w:rPr>
          <w:rFonts w:ascii="Angsana New" w:hAnsi="Angsana New" w:hint="cs"/>
          <w:sz w:val="30"/>
          <w:szCs w:val="30"/>
          <w:cs/>
        </w:rPr>
        <w:t>690</w:t>
      </w:r>
      <w:r w:rsidR="00A261AB" w:rsidRPr="00820A35">
        <w:rPr>
          <w:rFonts w:ascii="Angsana New" w:hAnsi="Angsana New"/>
          <w:sz w:val="30"/>
          <w:szCs w:val="30"/>
        </w:rPr>
        <w:t xml:space="preserve"> </w:t>
      </w:r>
      <w:r w:rsidR="00725C35" w:rsidRPr="00820A35">
        <w:rPr>
          <w:rFonts w:ascii="Angsana New" w:hAnsi="Angsana New" w:hint="cs"/>
          <w:sz w:val="30"/>
          <w:szCs w:val="30"/>
          <w:cs/>
        </w:rPr>
        <w:t xml:space="preserve"> </w:t>
      </w:r>
      <w:r w:rsidR="00AE4DB8" w:rsidRPr="00820A35">
        <w:rPr>
          <w:rFonts w:ascii="Angsana New" w:hAnsi="Angsana New"/>
          <w:sz w:val="30"/>
          <w:szCs w:val="30"/>
          <w:cs/>
        </w:rPr>
        <w:t xml:space="preserve">ล้านบาท </w:t>
      </w:r>
      <w:r w:rsidR="00725C35" w:rsidRPr="00820A3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820A35" w:rsidRPr="00820A35">
        <w:rPr>
          <w:rFonts w:ascii="Angsana New" w:hAnsi="Angsana New"/>
          <w:i/>
          <w:iCs/>
          <w:sz w:val="30"/>
          <w:szCs w:val="30"/>
        </w:rPr>
        <w:t>2559: 4</w:t>
      </w:r>
      <w:r w:rsidR="00BE6246" w:rsidRPr="00820A35">
        <w:rPr>
          <w:rFonts w:ascii="Angsana New" w:hAnsi="Angsana New"/>
          <w:i/>
          <w:iCs/>
          <w:sz w:val="30"/>
          <w:szCs w:val="30"/>
        </w:rPr>
        <w:t>,</w:t>
      </w:r>
      <w:r w:rsidR="00820A35" w:rsidRPr="00820A35">
        <w:rPr>
          <w:rFonts w:ascii="Angsana New" w:hAnsi="Angsana New"/>
          <w:i/>
          <w:iCs/>
          <w:sz w:val="30"/>
          <w:szCs w:val="30"/>
        </w:rPr>
        <w:t>677</w:t>
      </w:r>
      <w:r w:rsidR="00874F52" w:rsidRPr="00820A35">
        <w:rPr>
          <w:rFonts w:ascii="Angsana New" w:hAnsi="Angsana New"/>
          <w:i/>
          <w:iCs/>
          <w:sz w:val="30"/>
          <w:szCs w:val="30"/>
        </w:rPr>
        <w:t xml:space="preserve"> </w:t>
      </w:r>
      <w:r w:rsidRPr="00820A35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7A25CC" w:rsidRPr="008C09FF" w:rsidRDefault="007A25CC" w:rsidP="00580D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8"/>
          <w:szCs w:val="8"/>
        </w:rPr>
      </w:pPr>
    </w:p>
    <w:p w:rsidR="00676294" w:rsidRPr="008C09FF" w:rsidRDefault="00676294" w:rsidP="00F43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hint="cs"/>
          <w:sz w:val="8"/>
          <w:szCs w:val="8"/>
        </w:rPr>
      </w:pPr>
    </w:p>
    <w:p w:rsidR="00F43C02" w:rsidRDefault="00F43C02" w:rsidP="00F43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820A35">
        <w:rPr>
          <w:rFonts w:ascii="Angsana New" w:hAnsi="Angsana New"/>
          <w:sz w:val="30"/>
          <w:szCs w:val="30"/>
          <w:cs/>
        </w:rPr>
        <w:t>ในปี</w:t>
      </w:r>
      <w:r w:rsidR="00725C35" w:rsidRPr="00820A35">
        <w:rPr>
          <w:rFonts w:ascii="Angsana New" w:hAnsi="Angsana New" w:hint="cs"/>
          <w:sz w:val="30"/>
          <w:szCs w:val="30"/>
          <w:cs/>
        </w:rPr>
        <w:t xml:space="preserve"> </w:t>
      </w:r>
      <w:r w:rsidR="00D452C7" w:rsidRPr="00820A35">
        <w:rPr>
          <w:rFonts w:ascii="Angsana New" w:hAnsi="Angsana New"/>
          <w:sz w:val="30"/>
          <w:szCs w:val="30"/>
        </w:rPr>
        <w:t>25</w:t>
      </w:r>
      <w:r w:rsidR="00820A35" w:rsidRPr="00820A35">
        <w:rPr>
          <w:rFonts w:ascii="Angsana New" w:hAnsi="Angsana New"/>
          <w:sz w:val="30"/>
          <w:szCs w:val="30"/>
        </w:rPr>
        <w:t>60</w:t>
      </w:r>
      <w:r w:rsidRPr="00820A35">
        <w:rPr>
          <w:rFonts w:ascii="Angsana New" w:hAnsi="Angsana New"/>
          <w:sz w:val="30"/>
          <w:szCs w:val="30"/>
        </w:rPr>
        <w:t xml:space="preserve"> </w:t>
      </w:r>
      <w:r w:rsidRPr="00820A35">
        <w:rPr>
          <w:rFonts w:ascii="Angsana New" w:hAnsi="Angsana New"/>
          <w:sz w:val="30"/>
          <w:szCs w:val="30"/>
          <w:cs/>
        </w:rPr>
        <w:t>กำไรจากสัญญาขายเครื่องจักรและอุปกรณ์และเช่ากลับคืนในบริษัทย่อยของบริษัทจำนวนเงิน</w:t>
      </w:r>
      <w:r w:rsidR="00725C35" w:rsidRPr="00820A35">
        <w:rPr>
          <w:rFonts w:ascii="Angsana New" w:hAnsi="Angsana New" w:hint="cs"/>
          <w:sz w:val="30"/>
          <w:szCs w:val="30"/>
          <w:cs/>
        </w:rPr>
        <w:t xml:space="preserve"> </w:t>
      </w:r>
      <w:r w:rsidR="00F8184F">
        <w:rPr>
          <w:rFonts w:ascii="Angsana New" w:hAnsi="Angsana New"/>
          <w:sz w:val="30"/>
          <w:szCs w:val="30"/>
        </w:rPr>
        <w:t>0.7</w:t>
      </w:r>
      <w:r w:rsidR="00820A35" w:rsidRPr="00820A35">
        <w:rPr>
          <w:rFonts w:ascii="Angsana New" w:hAnsi="Angsana New"/>
          <w:sz w:val="30"/>
          <w:szCs w:val="30"/>
        </w:rPr>
        <w:t xml:space="preserve"> </w:t>
      </w:r>
      <w:r w:rsidRPr="00820A35">
        <w:rPr>
          <w:rFonts w:ascii="Angsana New" w:hAnsi="Angsana New"/>
          <w:sz w:val="30"/>
          <w:szCs w:val="30"/>
          <w:cs/>
        </w:rPr>
        <w:t>ล้านบาท ได้บันทึกรับรู้เป็นกำไรจากขายและเช่ากลับคืนรอตัดบัญชี</w:t>
      </w:r>
      <w:r w:rsidR="00060BD2" w:rsidRPr="00820A35">
        <w:rPr>
          <w:rFonts w:ascii="Angsana New" w:hAnsi="Angsana New"/>
          <w:sz w:val="30"/>
          <w:szCs w:val="30"/>
        </w:rPr>
        <w:t xml:space="preserve"> </w:t>
      </w:r>
      <w:r w:rsidR="00A31D30" w:rsidRPr="00820A3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A31D30" w:rsidRPr="00820A35">
        <w:rPr>
          <w:rFonts w:ascii="Angsana New" w:hAnsi="Angsana New"/>
          <w:i/>
          <w:iCs/>
          <w:sz w:val="30"/>
          <w:szCs w:val="30"/>
        </w:rPr>
        <w:t>25</w:t>
      </w:r>
      <w:r w:rsidR="00820A35" w:rsidRPr="00820A35">
        <w:rPr>
          <w:rFonts w:ascii="Angsana New" w:hAnsi="Angsana New"/>
          <w:i/>
          <w:iCs/>
          <w:sz w:val="30"/>
          <w:szCs w:val="30"/>
        </w:rPr>
        <w:t>59</w:t>
      </w:r>
      <w:r w:rsidR="00A31D30" w:rsidRPr="00820A35">
        <w:rPr>
          <w:rFonts w:ascii="Angsana New" w:hAnsi="Angsana New"/>
          <w:i/>
          <w:iCs/>
          <w:sz w:val="30"/>
          <w:szCs w:val="30"/>
        </w:rPr>
        <w:t xml:space="preserve">: </w:t>
      </w:r>
      <w:r w:rsidR="00820A35" w:rsidRPr="00820A35">
        <w:rPr>
          <w:rFonts w:ascii="Angsana New" w:hAnsi="Angsana New"/>
          <w:i/>
          <w:iCs/>
          <w:sz w:val="30"/>
          <w:szCs w:val="30"/>
        </w:rPr>
        <w:t>0.9</w:t>
      </w:r>
      <w:r w:rsidR="00A31D30" w:rsidRPr="00820A35">
        <w:rPr>
          <w:rFonts w:ascii="Angsana New" w:hAnsi="Angsana New"/>
          <w:i/>
          <w:iCs/>
          <w:sz w:val="30"/>
          <w:szCs w:val="30"/>
        </w:rPr>
        <w:t xml:space="preserve"> </w:t>
      </w:r>
      <w:r w:rsidR="00A31D30" w:rsidRPr="00820A35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AC28B0" w:rsidRPr="00E55D53" w:rsidRDefault="00AC28B0" w:rsidP="00E438A9">
      <w:pPr>
        <w:spacing w:line="240" w:lineRule="auto"/>
        <w:ind w:right="-43"/>
        <w:rPr>
          <w:rFonts w:ascii="Angsana New" w:hAnsi="Angsana New" w:hint="cs"/>
          <w:sz w:val="16"/>
          <w:szCs w:val="16"/>
        </w:rPr>
      </w:pPr>
    </w:p>
    <w:tbl>
      <w:tblPr>
        <w:tblW w:w="14825" w:type="dxa"/>
        <w:tblInd w:w="558" w:type="dxa"/>
        <w:tblLayout w:type="fixed"/>
        <w:tblLook w:val="01E0"/>
      </w:tblPr>
      <w:tblGrid>
        <w:gridCol w:w="3060"/>
        <w:gridCol w:w="990"/>
        <w:gridCol w:w="1080"/>
        <w:gridCol w:w="243"/>
        <w:gridCol w:w="1107"/>
        <w:gridCol w:w="236"/>
        <w:gridCol w:w="1114"/>
        <w:gridCol w:w="241"/>
        <w:gridCol w:w="1199"/>
        <w:gridCol w:w="236"/>
        <w:gridCol w:w="1089"/>
        <w:gridCol w:w="241"/>
        <w:gridCol w:w="38"/>
        <w:gridCol w:w="1132"/>
        <w:gridCol w:w="38"/>
        <w:gridCol w:w="205"/>
        <w:gridCol w:w="38"/>
        <w:gridCol w:w="1098"/>
        <w:gridCol w:w="236"/>
        <w:gridCol w:w="1204"/>
      </w:tblGrid>
      <w:tr w:rsidR="00773D1B" w:rsidRPr="00E55D53" w:rsidTr="000277C9">
        <w:trPr>
          <w:tblHeader/>
        </w:trPr>
        <w:tc>
          <w:tcPr>
            <w:tcW w:w="3060" w:type="dxa"/>
          </w:tcPr>
          <w:p w:rsidR="00773D1B" w:rsidRPr="00C403F7" w:rsidRDefault="00773D1B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773D1B" w:rsidRPr="00C403F7" w:rsidRDefault="00773D1B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75" w:type="dxa"/>
            <w:gridSpan w:val="18"/>
          </w:tcPr>
          <w:p w:rsidR="00773D1B" w:rsidRPr="00C403F7" w:rsidRDefault="00773D1B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03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3D1B" w:rsidRPr="00E55D53" w:rsidTr="000277C9">
        <w:trPr>
          <w:tblHeader/>
        </w:trPr>
        <w:tc>
          <w:tcPr>
            <w:tcW w:w="3060" w:type="dxa"/>
          </w:tcPr>
          <w:p w:rsidR="00773D1B" w:rsidRPr="00C403F7" w:rsidRDefault="00773D1B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773D1B" w:rsidRPr="00C403F7" w:rsidRDefault="00773D1B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773D1B" w:rsidRPr="00C403F7" w:rsidRDefault="00773D1B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773D1B" w:rsidRPr="00C403F7" w:rsidRDefault="00773D1B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:rsidR="00773D1B" w:rsidRPr="00C403F7" w:rsidRDefault="00773D1B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773D1B" w:rsidRPr="00C403F7" w:rsidRDefault="00773D1B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:rsidR="00773D1B" w:rsidRPr="00C403F7" w:rsidRDefault="00773D1B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:rsidR="00773D1B" w:rsidRPr="00C403F7" w:rsidRDefault="00773D1B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:rsidR="00773D1B" w:rsidRPr="00C403F7" w:rsidRDefault="00773D1B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773D1B" w:rsidRPr="00C403F7" w:rsidRDefault="00773D1B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</w:tcPr>
          <w:p w:rsidR="00773D1B" w:rsidRPr="00C403F7" w:rsidRDefault="00773D1B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:rsidR="00773D1B" w:rsidRPr="00C403F7" w:rsidRDefault="00773D1B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:rsidR="00773D1B" w:rsidRPr="00C403F7" w:rsidRDefault="00773D1B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43" w:type="dxa"/>
            <w:gridSpan w:val="2"/>
          </w:tcPr>
          <w:p w:rsidR="00773D1B" w:rsidRPr="00C403F7" w:rsidRDefault="00773D1B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</w:tcPr>
          <w:p w:rsidR="00773D1B" w:rsidRPr="00C403F7" w:rsidRDefault="00773D1B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773D1B" w:rsidRPr="00C403F7" w:rsidRDefault="00773D1B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:rsidR="00773D1B" w:rsidRPr="00C403F7" w:rsidRDefault="00773D1B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3D1B" w:rsidRPr="00E55D53" w:rsidTr="000277C9">
        <w:trPr>
          <w:tblHeader/>
        </w:trPr>
        <w:tc>
          <w:tcPr>
            <w:tcW w:w="3060" w:type="dxa"/>
          </w:tcPr>
          <w:p w:rsidR="00773D1B" w:rsidRPr="00C403F7" w:rsidRDefault="00773D1B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773D1B" w:rsidRPr="00C403F7" w:rsidRDefault="00773D1B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773D1B" w:rsidRPr="00C403F7" w:rsidRDefault="00773D1B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773D1B" w:rsidRPr="00C403F7" w:rsidRDefault="00773D1B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773D1B" w:rsidRPr="00C403F7" w:rsidRDefault="00773D1B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:rsidR="00773D1B" w:rsidRPr="00C403F7" w:rsidRDefault="00773D1B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:rsidR="00773D1B" w:rsidRPr="00C403F7" w:rsidRDefault="00773D1B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:rsidR="00773D1B" w:rsidRPr="00C403F7" w:rsidRDefault="00773D1B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773D1B" w:rsidRPr="00C403F7" w:rsidRDefault="00773D1B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</w:tcPr>
          <w:p w:rsidR="00773D1B" w:rsidRPr="00C403F7" w:rsidRDefault="00773D1B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:rsidR="00773D1B" w:rsidRPr="00C403F7" w:rsidRDefault="00773D1B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:rsidR="00773D1B" w:rsidRPr="00C403F7" w:rsidRDefault="00773D1B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43" w:type="dxa"/>
            <w:gridSpan w:val="2"/>
          </w:tcPr>
          <w:p w:rsidR="00773D1B" w:rsidRPr="00C403F7" w:rsidRDefault="00773D1B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gridSpan w:val="2"/>
          </w:tcPr>
          <w:p w:rsidR="00773D1B" w:rsidRPr="00C403F7" w:rsidRDefault="00773D1B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773D1B" w:rsidRPr="00C403F7" w:rsidRDefault="00773D1B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:rsidR="00773D1B" w:rsidRPr="00C403F7" w:rsidRDefault="00773D1B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3D1B" w:rsidRPr="00E55D53" w:rsidTr="000277C9">
        <w:trPr>
          <w:tblHeader/>
        </w:trPr>
        <w:tc>
          <w:tcPr>
            <w:tcW w:w="3060" w:type="dxa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773D1B" w:rsidRPr="00CD129D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41" w:type="dxa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9" w:type="dxa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36" w:type="dxa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43" w:type="dxa"/>
            <w:gridSpan w:val="2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gridSpan w:val="2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36" w:type="dxa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3D1B" w:rsidRPr="00E55D53" w:rsidTr="000277C9">
        <w:trPr>
          <w:tblHeader/>
        </w:trPr>
        <w:tc>
          <w:tcPr>
            <w:tcW w:w="3060" w:type="dxa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773D1B" w:rsidRPr="00CD129D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</w:pPr>
            <w:r w:rsidRPr="00CD129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43" w:type="dxa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41" w:type="dxa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9" w:type="dxa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9" w:type="dxa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41" w:type="dxa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43" w:type="dxa"/>
            <w:gridSpan w:val="2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6" w:type="dxa"/>
            <w:gridSpan w:val="2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36" w:type="dxa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03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773D1B" w:rsidRPr="00E55D53" w:rsidTr="000277C9">
        <w:trPr>
          <w:tblHeader/>
        </w:trPr>
        <w:tc>
          <w:tcPr>
            <w:tcW w:w="3060" w:type="dxa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773D1B" w:rsidRPr="00CD129D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75" w:type="dxa"/>
            <w:gridSpan w:val="18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403F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73D1B" w:rsidRPr="00E55D53" w:rsidTr="00773D1B">
        <w:tc>
          <w:tcPr>
            <w:tcW w:w="3060" w:type="dxa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403F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90" w:type="dxa"/>
          </w:tcPr>
          <w:p w:rsidR="00773D1B" w:rsidRPr="00CD129D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gridSpan w:val="2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:rsidR="00773D1B" w:rsidRPr="00C403F7" w:rsidRDefault="00773D1B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3EA8" w:rsidRPr="00E55D53" w:rsidTr="00773D1B">
        <w:tc>
          <w:tcPr>
            <w:tcW w:w="3060" w:type="dxa"/>
          </w:tcPr>
          <w:p w:rsidR="006B3EA8" w:rsidRPr="00C403F7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45FB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ตุลาคม</w:t>
            </w:r>
            <w:r w:rsidRPr="00B77E9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77E9A">
              <w:rPr>
                <w:rFonts w:ascii="Angsana New" w:hAnsi="Angsana New"/>
                <w:sz w:val="28"/>
                <w:szCs w:val="28"/>
              </w:rPr>
              <w:t>255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90" w:type="dxa"/>
          </w:tcPr>
          <w:p w:rsidR="006B3EA8" w:rsidRPr="00CD129D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B3EA8" w:rsidRPr="006B3EA8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6B3EA8">
              <w:rPr>
                <w:rFonts w:ascii="Angsana New" w:hAnsi="Angsana New"/>
                <w:sz w:val="30"/>
                <w:szCs w:val="30"/>
              </w:rPr>
              <w:t>201,432</w:t>
            </w:r>
          </w:p>
        </w:tc>
        <w:tc>
          <w:tcPr>
            <w:tcW w:w="243" w:type="dxa"/>
          </w:tcPr>
          <w:p w:rsidR="006B3EA8" w:rsidRPr="006B3EA8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6B3EA8" w:rsidRPr="006B3EA8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6B3EA8">
              <w:rPr>
                <w:rFonts w:ascii="Angsana New" w:hAnsi="Angsana New"/>
                <w:sz w:val="30"/>
                <w:szCs w:val="30"/>
              </w:rPr>
              <w:t>41,943</w:t>
            </w:r>
          </w:p>
        </w:tc>
        <w:tc>
          <w:tcPr>
            <w:tcW w:w="236" w:type="dxa"/>
          </w:tcPr>
          <w:p w:rsidR="006B3EA8" w:rsidRPr="006B3EA8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6B3EA8" w:rsidRPr="006B3EA8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6B3EA8">
              <w:rPr>
                <w:rFonts w:ascii="Angsana New" w:hAnsi="Angsana New"/>
                <w:sz w:val="30"/>
                <w:szCs w:val="30"/>
              </w:rPr>
              <w:t>2,150,442</w:t>
            </w:r>
          </w:p>
        </w:tc>
        <w:tc>
          <w:tcPr>
            <w:tcW w:w="241" w:type="dxa"/>
          </w:tcPr>
          <w:p w:rsidR="006B3EA8" w:rsidRPr="006B3EA8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6B3EA8" w:rsidRPr="006B3EA8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6B3EA8">
              <w:rPr>
                <w:rFonts w:ascii="Angsana New" w:hAnsi="Angsana New"/>
                <w:sz w:val="30"/>
                <w:szCs w:val="30"/>
              </w:rPr>
              <w:t>4,260,635</w:t>
            </w:r>
          </w:p>
        </w:tc>
        <w:tc>
          <w:tcPr>
            <w:tcW w:w="236" w:type="dxa"/>
          </w:tcPr>
          <w:p w:rsidR="006B3EA8" w:rsidRPr="006B3EA8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6B3EA8" w:rsidRPr="006B3EA8" w:rsidRDefault="006B3EA8" w:rsidP="002D4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6B3EA8">
              <w:rPr>
                <w:rFonts w:ascii="Angsana New" w:hAnsi="Angsana New"/>
                <w:sz w:val="30"/>
                <w:szCs w:val="30"/>
              </w:rPr>
              <w:t>5,049</w:t>
            </w:r>
          </w:p>
        </w:tc>
        <w:tc>
          <w:tcPr>
            <w:tcW w:w="279" w:type="dxa"/>
            <w:gridSpan w:val="2"/>
          </w:tcPr>
          <w:p w:rsidR="006B3EA8" w:rsidRPr="006B3EA8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6B3EA8" w:rsidRPr="006B3EA8" w:rsidRDefault="006B3EA8" w:rsidP="00F8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6B3EA8">
              <w:rPr>
                <w:rFonts w:ascii="Angsana New" w:hAnsi="Angsana New"/>
                <w:sz w:val="30"/>
                <w:szCs w:val="30"/>
              </w:rPr>
              <w:t>95,177</w:t>
            </w:r>
          </w:p>
        </w:tc>
        <w:tc>
          <w:tcPr>
            <w:tcW w:w="243" w:type="dxa"/>
            <w:gridSpan w:val="2"/>
          </w:tcPr>
          <w:p w:rsidR="006B3EA8" w:rsidRPr="006B3EA8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6B3EA8" w:rsidRPr="006B3EA8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6B3EA8">
              <w:rPr>
                <w:rFonts w:ascii="Angsana New" w:hAnsi="Angsana New"/>
                <w:sz w:val="30"/>
                <w:szCs w:val="30"/>
              </w:rPr>
              <w:t>61,005</w:t>
            </w:r>
          </w:p>
        </w:tc>
        <w:tc>
          <w:tcPr>
            <w:tcW w:w="236" w:type="dxa"/>
          </w:tcPr>
          <w:p w:rsidR="006B3EA8" w:rsidRPr="006B3EA8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0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6B3EA8" w:rsidRPr="006B3EA8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6B3EA8">
              <w:rPr>
                <w:rFonts w:ascii="Angsana New" w:hAnsi="Angsana New"/>
                <w:sz w:val="30"/>
                <w:szCs w:val="30"/>
              </w:rPr>
              <w:t>6,815,683</w:t>
            </w:r>
          </w:p>
        </w:tc>
      </w:tr>
      <w:tr w:rsidR="006B3EA8" w:rsidRPr="00E55D53" w:rsidTr="00773D1B">
        <w:tc>
          <w:tcPr>
            <w:tcW w:w="3060" w:type="dxa"/>
          </w:tcPr>
          <w:p w:rsidR="006B3EA8" w:rsidRPr="00C403F7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</w:tcPr>
          <w:p w:rsidR="006B3EA8" w:rsidRPr="00CD129D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B3EA8" w:rsidRPr="00021B48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21B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6B3EA8" w:rsidRPr="00D66D3A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</w:tcPr>
          <w:p w:rsidR="006B3EA8" w:rsidRPr="00907B8C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7B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B3EA8" w:rsidRPr="00D66D3A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</w:tcPr>
          <w:p w:rsidR="006B3EA8" w:rsidRPr="00D83F1A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C936D5">
              <w:rPr>
                <w:rFonts w:ascii="Angsana New" w:hAnsi="Angsana New"/>
                <w:sz w:val="30"/>
                <w:szCs w:val="30"/>
              </w:rPr>
              <w:t>12,761</w:t>
            </w:r>
          </w:p>
        </w:tc>
        <w:tc>
          <w:tcPr>
            <w:tcW w:w="241" w:type="dxa"/>
          </w:tcPr>
          <w:p w:rsidR="006B3EA8" w:rsidRPr="00D66D3A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  <w:tab w:val="decimal" w:pos="990"/>
              </w:tabs>
              <w:ind w:left="-117" w:right="-21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9" w:type="dxa"/>
          </w:tcPr>
          <w:p w:rsidR="006B3EA8" w:rsidRPr="00A34907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C936D5">
              <w:rPr>
                <w:rFonts w:ascii="Angsana New" w:hAnsi="Angsana New"/>
                <w:sz w:val="30"/>
                <w:szCs w:val="30"/>
              </w:rPr>
              <w:t>29,521</w:t>
            </w:r>
          </w:p>
        </w:tc>
        <w:tc>
          <w:tcPr>
            <w:tcW w:w="236" w:type="dxa"/>
          </w:tcPr>
          <w:p w:rsidR="006B3EA8" w:rsidRPr="00D66D3A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17" w:right="-21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</w:tcPr>
          <w:p w:rsidR="006B3EA8" w:rsidRPr="00C936D5" w:rsidRDefault="006B3EA8" w:rsidP="002D4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C936D5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79" w:type="dxa"/>
            <w:gridSpan w:val="2"/>
          </w:tcPr>
          <w:p w:rsidR="006B3EA8" w:rsidRPr="00D66D3A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35" w:right="-25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:rsidR="006B3EA8" w:rsidRPr="00C936D5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C936D5">
              <w:rPr>
                <w:rFonts w:ascii="Angsana New" w:hAnsi="Angsana New"/>
                <w:sz w:val="30"/>
                <w:szCs w:val="30"/>
              </w:rPr>
              <w:t>3,825</w:t>
            </w:r>
          </w:p>
        </w:tc>
        <w:tc>
          <w:tcPr>
            <w:tcW w:w="243" w:type="dxa"/>
            <w:gridSpan w:val="2"/>
          </w:tcPr>
          <w:p w:rsidR="006B3EA8" w:rsidRPr="00C936D5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7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6B3EA8" w:rsidRPr="00C936D5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C936D5">
              <w:rPr>
                <w:rFonts w:ascii="Angsana New" w:hAnsi="Angsana New"/>
                <w:sz w:val="30"/>
                <w:szCs w:val="30"/>
              </w:rPr>
              <w:t>193,814</w:t>
            </w:r>
          </w:p>
        </w:tc>
        <w:tc>
          <w:tcPr>
            <w:tcW w:w="236" w:type="dxa"/>
          </w:tcPr>
          <w:p w:rsidR="006B3EA8" w:rsidRPr="00C936D5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7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6B3EA8" w:rsidRPr="00C936D5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C936D5">
              <w:rPr>
                <w:rFonts w:ascii="Angsana New" w:hAnsi="Angsana New"/>
                <w:sz w:val="30"/>
                <w:szCs w:val="30"/>
              </w:rPr>
              <w:t>239,991</w:t>
            </w:r>
          </w:p>
        </w:tc>
      </w:tr>
      <w:tr w:rsidR="006B3EA8" w:rsidRPr="00E55D53" w:rsidTr="00773D1B">
        <w:tc>
          <w:tcPr>
            <w:tcW w:w="3060" w:type="dxa"/>
          </w:tcPr>
          <w:p w:rsidR="006B3EA8" w:rsidRPr="00C403F7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990" w:type="dxa"/>
          </w:tcPr>
          <w:p w:rsidR="006B3EA8" w:rsidRPr="00CD129D" w:rsidRDefault="00820A35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D129D">
              <w:rPr>
                <w:rFonts w:ascii="Angsana New" w:hAnsi="Angsana New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1080" w:type="dxa"/>
          </w:tcPr>
          <w:p w:rsidR="006B3EA8" w:rsidRPr="00D83F1A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D83F1A">
              <w:rPr>
                <w:rFonts w:ascii="Angsana New" w:hAnsi="Angsana New"/>
                <w:sz w:val="30"/>
                <w:szCs w:val="30"/>
              </w:rPr>
              <w:t>6,982</w:t>
            </w:r>
          </w:p>
        </w:tc>
        <w:tc>
          <w:tcPr>
            <w:tcW w:w="243" w:type="dxa"/>
          </w:tcPr>
          <w:p w:rsidR="006B3EA8" w:rsidRPr="00C936D5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17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6B3EA8" w:rsidRPr="00907B8C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7B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B3EA8" w:rsidRPr="00D66D3A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</w:tcPr>
          <w:p w:rsidR="006B3EA8" w:rsidRPr="00907B8C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7B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:rsidR="006B3EA8" w:rsidRPr="00D66D3A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  <w:tab w:val="decimal" w:pos="990"/>
              </w:tabs>
              <w:ind w:left="-117" w:right="-21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9" w:type="dxa"/>
          </w:tcPr>
          <w:p w:rsidR="006B3EA8" w:rsidRPr="00907B8C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7B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B3EA8" w:rsidRPr="00D66D3A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17" w:right="-21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</w:tcPr>
          <w:p w:rsidR="006B3EA8" w:rsidRPr="00907B8C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7B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gridSpan w:val="2"/>
          </w:tcPr>
          <w:p w:rsidR="006B3EA8" w:rsidRPr="00D66D3A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35" w:right="-25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:rsidR="006B3EA8" w:rsidRPr="00907B8C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7B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:rsidR="006B3EA8" w:rsidRPr="00D66D3A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17" w:right="-21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</w:tcPr>
          <w:p w:rsidR="006B3EA8" w:rsidRPr="00907B8C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7B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B3EA8" w:rsidRPr="00D66D3A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63"/>
              </w:tabs>
              <w:ind w:left="-117" w:right="-21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6B3EA8" w:rsidRPr="00C936D5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C936D5">
              <w:rPr>
                <w:rFonts w:ascii="Angsana New" w:hAnsi="Angsana New"/>
                <w:sz w:val="30"/>
                <w:szCs w:val="30"/>
              </w:rPr>
              <w:t>6,982</w:t>
            </w:r>
          </w:p>
        </w:tc>
      </w:tr>
      <w:tr w:rsidR="006B3EA8" w:rsidRPr="00E55D53" w:rsidTr="00773D1B">
        <w:tc>
          <w:tcPr>
            <w:tcW w:w="3060" w:type="dxa"/>
          </w:tcPr>
          <w:p w:rsidR="006B3EA8" w:rsidRPr="00C403F7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โอนไปสินทรัพย์ไม่มีตัวตน</w:t>
            </w:r>
          </w:p>
        </w:tc>
        <w:tc>
          <w:tcPr>
            <w:tcW w:w="990" w:type="dxa"/>
          </w:tcPr>
          <w:p w:rsidR="006B3EA8" w:rsidRPr="00CD129D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B3EA8" w:rsidRPr="00021B48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21B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6B3EA8" w:rsidRPr="00D66D3A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</w:tcPr>
          <w:p w:rsidR="006B3EA8" w:rsidRPr="00907B8C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7B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B3EA8" w:rsidRPr="00D66D3A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</w:tcPr>
          <w:p w:rsidR="006B3EA8" w:rsidRPr="00907B8C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7B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:rsidR="006B3EA8" w:rsidRPr="00D66D3A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  <w:tab w:val="decimal" w:pos="990"/>
              </w:tabs>
              <w:ind w:left="-117" w:right="-21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9" w:type="dxa"/>
          </w:tcPr>
          <w:p w:rsidR="006B3EA8" w:rsidRPr="00907B8C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7B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B3EA8" w:rsidRPr="00D66D3A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17" w:right="-21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</w:tcPr>
          <w:p w:rsidR="006B3EA8" w:rsidRPr="00907B8C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7B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gridSpan w:val="2"/>
          </w:tcPr>
          <w:p w:rsidR="006B3EA8" w:rsidRPr="00D66D3A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17" w:right="-21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:rsidR="006B3EA8" w:rsidRPr="00C936D5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C936D5">
              <w:rPr>
                <w:rFonts w:ascii="Angsana New" w:hAnsi="Angsana New"/>
                <w:sz w:val="30"/>
                <w:szCs w:val="30"/>
              </w:rPr>
              <w:t>(15,949)</w:t>
            </w:r>
          </w:p>
        </w:tc>
        <w:tc>
          <w:tcPr>
            <w:tcW w:w="243" w:type="dxa"/>
            <w:gridSpan w:val="2"/>
          </w:tcPr>
          <w:p w:rsidR="006B3EA8" w:rsidRPr="00D66D3A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17" w:right="-21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</w:tcPr>
          <w:p w:rsidR="006B3EA8" w:rsidRPr="00907B8C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7B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B3EA8" w:rsidRPr="00D66D3A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891"/>
                <w:tab w:val="decimal" w:pos="963"/>
              </w:tabs>
              <w:ind w:left="-135" w:right="-25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6B3EA8" w:rsidRPr="00C936D5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C936D5">
              <w:rPr>
                <w:rFonts w:ascii="Angsana New" w:hAnsi="Angsana New"/>
                <w:sz w:val="30"/>
                <w:szCs w:val="30"/>
              </w:rPr>
              <w:t>(15,949)</w:t>
            </w:r>
          </w:p>
        </w:tc>
      </w:tr>
      <w:tr w:rsidR="006B3EA8" w:rsidRPr="00E55D53" w:rsidTr="00773D1B">
        <w:tc>
          <w:tcPr>
            <w:tcW w:w="3060" w:type="dxa"/>
          </w:tcPr>
          <w:p w:rsidR="006B3EA8" w:rsidRPr="00C403F7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990" w:type="dxa"/>
          </w:tcPr>
          <w:p w:rsidR="006B3EA8" w:rsidRPr="00907B8C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B3EA8" w:rsidRPr="00021B48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21B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6B3EA8" w:rsidRPr="00D66D3A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</w:tcPr>
          <w:p w:rsidR="006B3EA8" w:rsidRPr="00907B8C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7B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B3EA8" w:rsidRPr="00C936D5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6B3EA8" w:rsidRPr="00C936D5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C936D5">
              <w:rPr>
                <w:rFonts w:ascii="Angsana New" w:hAnsi="Angsana New"/>
                <w:sz w:val="30"/>
                <w:szCs w:val="30"/>
              </w:rPr>
              <w:t>111,048</w:t>
            </w:r>
          </w:p>
        </w:tc>
        <w:tc>
          <w:tcPr>
            <w:tcW w:w="241" w:type="dxa"/>
          </w:tcPr>
          <w:p w:rsidR="006B3EA8" w:rsidRPr="00D66D3A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  <w:tab w:val="decimal" w:pos="990"/>
              </w:tabs>
              <w:ind w:left="-117" w:right="-21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9" w:type="dxa"/>
          </w:tcPr>
          <w:p w:rsidR="006B3EA8" w:rsidRPr="00C936D5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C936D5">
              <w:rPr>
                <w:rFonts w:ascii="Angsana New" w:hAnsi="Angsana New"/>
                <w:sz w:val="30"/>
                <w:szCs w:val="30"/>
              </w:rPr>
              <w:t>129,872</w:t>
            </w:r>
          </w:p>
        </w:tc>
        <w:tc>
          <w:tcPr>
            <w:tcW w:w="236" w:type="dxa"/>
          </w:tcPr>
          <w:p w:rsidR="006B3EA8" w:rsidRPr="00D66D3A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17" w:right="-21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</w:tcPr>
          <w:p w:rsidR="006B3EA8" w:rsidRPr="00907B8C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7B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gridSpan w:val="2"/>
          </w:tcPr>
          <w:p w:rsidR="006B3EA8" w:rsidRPr="00D66D3A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17" w:right="-21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:rsidR="006B3EA8" w:rsidRPr="00C936D5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C936D5">
              <w:rPr>
                <w:rFonts w:ascii="Angsana New" w:hAnsi="Angsana New"/>
                <w:sz w:val="30"/>
                <w:szCs w:val="30"/>
              </w:rPr>
              <w:t>522</w:t>
            </w:r>
          </w:p>
        </w:tc>
        <w:tc>
          <w:tcPr>
            <w:tcW w:w="243" w:type="dxa"/>
            <w:gridSpan w:val="2"/>
          </w:tcPr>
          <w:p w:rsidR="006B3EA8" w:rsidRPr="00D66D3A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17" w:right="-21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</w:tcPr>
          <w:p w:rsidR="006B3EA8" w:rsidRPr="00C936D5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C936D5">
              <w:rPr>
                <w:rFonts w:ascii="Angsana New" w:hAnsi="Angsana New"/>
                <w:sz w:val="30"/>
                <w:szCs w:val="30"/>
              </w:rPr>
              <w:t>(241,442)</w:t>
            </w:r>
          </w:p>
        </w:tc>
        <w:tc>
          <w:tcPr>
            <w:tcW w:w="236" w:type="dxa"/>
          </w:tcPr>
          <w:p w:rsidR="006B3EA8" w:rsidRPr="00A34907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91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6B3EA8" w:rsidRPr="00907B8C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7B8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B3EA8" w:rsidRPr="00E55D53" w:rsidTr="00773D1B">
        <w:trPr>
          <w:trHeight w:val="290"/>
        </w:trPr>
        <w:tc>
          <w:tcPr>
            <w:tcW w:w="3060" w:type="dxa"/>
          </w:tcPr>
          <w:p w:rsidR="006B3EA8" w:rsidRPr="00C403F7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</w:tcPr>
          <w:p w:rsidR="006B3EA8" w:rsidRPr="00021B48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B3EA8" w:rsidRPr="00021B48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21B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6B3EA8" w:rsidRPr="00D66D3A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35" w:right="-25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6B3EA8" w:rsidRPr="00021B48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21B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B3EA8" w:rsidRPr="00D66D3A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6B3EA8" w:rsidRPr="00907B8C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7B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:rsidR="006B3EA8" w:rsidRPr="00D66D3A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  <w:tab w:val="decimal" w:pos="990"/>
              </w:tabs>
              <w:ind w:left="-117" w:right="-21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:rsidR="006B3EA8" w:rsidRPr="00C936D5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C936D5">
              <w:rPr>
                <w:rFonts w:ascii="Angsana New" w:hAnsi="Angsana New"/>
                <w:sz w:val="30"/>
                <w:szCs w:val="30"/>
              </w:rPr>
              <w:t>(48,396)</w:t>
            </w:r>
          </w:p>
        </w:tc>
        <w:tc>
          <w:tcPr>
            <w:tcW w:w="236" w:type="dxa"/>
          </w:tcPr>
          <w:p w:rsidR="006B3EA8" w:rsidRPr="00D66D3A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17" w:right="-21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6B3EA8" w:rsidRPr="00C936D5" w:rsidRDefault="006B3EA8" w:rsidP="002D4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C936D5">
              <w:rPr>
                <w:rFonts w:ascii="Angsana New" w:hAnsi="Angsana New"/>
                <w:sz w:val="30"/>
                <w:szCs w:val="30"/>
              </w:rPr>
              <w:t>(52)</w:t>
            </w:r>
          </w:p>
        </w:tc>
        <w:tc>
          <w:tcPr>
            <w:tcW w:w="279" w:type="dxa"/>
            <w:gridSpan w:val="2"/>
          </w:tcPr>
          <w:p w:rsidR="006B3EA8" w:rsidRPr="00D66D3A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17" w:right="-21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6B3EA8" w:rsidRPr="00907B8C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7B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:rsidR="006B3EA8" w:rsidRPr="00D66D3A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63"/>
              </w:tabs>
              <w:ind w:left="-117" w:right="-21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6B3EA8" w:rsidRPr="00907B8C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7B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B3EA8" w:rsidRPr="00D66D3A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  <w:tab w:val="decimal" w:pos="963"/>
              </w:tabs>
              <w:ind w:left="-117" w:right="-21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6B3EA8" w:rsidRPr="00C936D5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C936D5">
              <w:rPr>
                <w:rFonts w:ascii="Angsana New" w:hAnsi="Angsana New"/>
                <w:sz w:val="30"/>
                <w:szCs w:val="30"/>
              </w:rPr>
              <w:t>(48,448)</w:t>
            </w:r>
          </w:p>
        </w:tc>
      </w:tr>
      <w:tr w:rsidR="006B3EA8" w:rsidRPr="00E55D53" w:rsidTr="00773D1B">
        <w:tc>
          <w:tcPr>
            <w:tcW w:w="3060" w:type="dxa"/>
          </w:tcPr>
          <w:p w:rsidR="006B3EA8" w:rsidRPr="00F62149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21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F6214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F6214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F6214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F62149">
              <w:rPr>
                <w:rFonts w:ascii="Angsana New" w:hAnsi="Angsana New"/>
                <w:b/>
                <w:bCs/>
                <w:sz w:val="28"/>
                <w:szCs w:val="28"/>
              </w:rPr>
              <w:t>255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F6214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621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990" w:type="dxa"/>
          </w:tcPr>
          <w:p w:rsidR="006B3EA8" w:rsidRPr="00FF3A81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B3EA8" w:rsidRPr="00FF3A81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6B3EA8" w:rsidRPr="00FF3A81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6B3EA8" w:rsidRPr="00FF3A81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6B3EA8" w:rsidRPr="00FF3A81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6B3EA8" w:rsidRPr="00FF3A81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:rsidR="006B3EA8" w:rsidRPr="00FF3A81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90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:rsidR="006B3EA8" w:rsidRPr="00FF3A81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6B3EA8" w:rsidRPr="00FF3A81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:rsidR="006B3EA8" w:rsidRPr="00FF3A81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6B3EA8" w:rsidRPr="00FF3A81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:rsidR="006B3EA8" w:rsidRPr="00FF3A81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6B3EA8" w:rsidRPr="00FF3A81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6B3EA8" w:rsidRPr="00FF3A81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6B3EA8" w:rsidRPr="00FF3A81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0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:rsidR="006B3EA8" w:rsidRPr="00FF3A81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B3EA8" w:rsidRPr="00E55D53" w:rsidTr="00773D1B">
        <w:tc>
          <w:tcPr>
            <w:tcW w:w="3060" w:type="dxa"/>
          </w:tcPr>
          <w:p w:rsidR="006B3EA8" w:rsidRPr="00173A4D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4BB1">
              <w:rPr>
                <w:rFonts w:ascii="Angsana New" w:hAnsi="Angsana New"/>
                <w:sz w:val="28"/>
                <w:szCs w:val="28"/>
                <w:cs/>
              </w:rPr>
              <w:t xml:space="preserve">     </w:t>
            </w:r>
            <w:r w:rsidRPr="00173A4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173A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ตุลาคม</w:t>
            </w:r>
            <w:r w:rsidRPr="00173A4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173A4D">
              <w:rPr>
                <w:rFonts w:ascii="Angsana New" w:hAnsi="Angsana New"/>
                <w:b/>
                <w:bCs/>
                <w:sz w:val="28"/>
                <w:szCs w:val="28"/>
              </w:rPr>
              <w:t>255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90" w:type="dxa"/>
          </w:tcPr>
          <w:p w:rsidR="006B3EA8" w:rsidRPr="00FF3A81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B3EA8" w:rsidRPr="00D83F1A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F1A">
              <w:rPr>
                <w:rFonts w:ascii="Angsana New" w:hAnsi="Angsana New"/>
                <w:b/>
                <w:bCs/>
                <w:sz w:val="30"/>
                <w:szCs w:val="30"/>
              </w:rPr>
              <w:t>208,41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:rsidR="006B3EA8" w:rsidRPr="00D66D3A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</w:tcPr>
          <w:p w:rsidR="006B3EA8" w:rsidRPr="00186856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6856">
              <w:rPr>
                <w:rFonts w:ascii="Angsana New" w:hAnsi="Angsana New"/>
                <w:b/>
                <w:bCs/>
                <w:sz w:val="30"/>
                <w:szCs w:val="30"/>
              </w:rPr>
              <w:t>41,943</w:t>
            </w:r>
          </w:p>
        </w:tc>
        <w:tc>
          <w:tcPr>
            <w:tcW w:w="236" w:type="dxa"/>
          </w:tcPr>
          <w:p w:rsidR="006B3EA8" w:rsidRPr="00D66D3A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</w:tcPr>
          <w:p w:rsidR="006B3EA8" w:rsidRPr="00D83F1A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D83F1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274</w:t>
            </w:r>
            <w:r w:rsidRPr="00D83F1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251</w:t>
            </w:r>
          </w:p>
        </w:tc>
        <w:tc>
          <w:tcPr>
            <w:tcW w:w="241" w:type="dxa"/>
          </w:tcPr>
          <w:p w:rsidR="006B3EA8" w:rsidRPr="00D66D3A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</w:tcPr>
          <w:p w:rsidR="006B3EA8" w:rsidRPr="00357A8D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A8D">
              <w:rPr>
                <w:rFonts w:ascii="Angsana New" w:hAnsi="Angsana New"/>
                <w:b/>
                <w:bCs/>
                <w:sz w:val="30"/>
                <w:szCs w:val="30"/>
              </w:rPr>
              <w:t>4,371,632</w:t>
            </w:r>
          </w:p>
        </w:tc>
        <w:tc>
          <w:tcPr>
            <w:tcW w:w="236" w:type="dxa"/>
          </w:tcPr>
          <w:p w:rsidR="006B3EA8" w:rsidRPr="00357A8D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9" w:type="dxa"/>
          </w:tcPr>
          <w:p w:rsidR="006B3EA8" w:rsidRPr="00357A8D" w:rsidRDefault="006B3EA8" w:rsidP="002D4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A8D">
              <w:rPr>
                <w:rFonts w:ascii="Angsana New" w:hAnsi="Angsana New"/>
                <w:b/>
                <w:bCs/>
                <w:sz w:val="30"/>
                <w:szCs w:val="30"/>
              </w:rPr>
              <w:t>5,067</w:t>
            </w:r>
          </w:p>
        </w:tc>
        <w:tc>
          <w:tcPr>
            <w:tcW w:w="279" w:type="dxa"/>
            <w:gridSpan w:val="2"/>
          </w:tcPr>
          <w:p w:rsidR="006B3EA8" w:rsidRPr="00357A8D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:rsidR="006B3EA8" w:rsidRPr="00357A8D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7A8D">
              <w:rPr>
                <w:rFonts w:ascii="Angsana New" w:hAnsi="Angsana New"/>
                <w:b/>
                <w:bCs/>
                <w:sz w:val="30"/>
                <w:szCs w:val="30"/>
              </w:rPr>
              <w:t>83,575</w:t>
            </w:r>
          </w:p>
        </w:tc>
        <w:tc>
          <w:tcPr>
            <w:tcW w:w="243" w:type="dxa"/>
            <w:gridSpan w:val="2"/>
          </w:tcPr>
          <w:p w:rsidR="006B3EA8" w:rsidRPr="00357A8D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7" w:right="-21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8" w:type="dxa"/>
          </w:tcPr>
          <w:p w:rsidR="006B3EA8" w:rsidRPr="00357A8D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7A8D">
              <w:rPr>
                <w:rFonts w:ascii="Angsana New" w:hAnsi="Angsana New"/>
                <w:b/>
                <w:bCs/>
                <w:sz w:val="30"/>
                <w:szCs w:val="30"/>
              </w:rPr>
              <w:t>13,37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:rsidR="006B3EA8" w:rsidRPr="00357A8D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ind w:right="-11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04" w:type="dxa"/>
          </w:tcPr>
          <w:p w:rsidR="006B3EA8" w:rsidRPr="00357A8D" w:rsidRDefault="006B3EA8" w:rsidP="006B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18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7A8D">
              <w:rPr>
                <w:rFonts w:ascii="Angsana New" w:hAnsi="Angsana New"/>
                <w:b/>
                <w:bCs/>
                <w:sz w:val="30"/>
                <w:szCs w:val="30"/>
              </w:rPr>
              <w:t>6,998,259</w:t>
            </w:r>
          </w:p>
        </w:tc>
      </w:tr>
      <w:tr w:rsidR="00820A35" w:rsidRPr="00E55D53" w:rsidTr="00773D1B">
        <w:tc>
          <w:tcPr>
            <w:tcW w:w="3060" w:type="dxa"/>
          </w:tcPr>
          <w:p w:rsidR="00820A35" w:rsidRPr="00C403F7" w:rsidRDefault="00820A35" w:rsidP="0082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</w:tcPr>
          <w:p w:rsidR="00820A35" w:rsidRPr="00021B48" w:rsidRDefault="00820A35" w:rsidP="0082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20A35" w:rsidRPr="00021B48" w:rsidRDefault="00820A35" w:rsidP="0082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21B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820A35" w:rsidRPr="00D66D3A" w:rsidRDefault="00820A35" w:rsidP="0082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</w:tcPr>
          <w:p w:rsidR="00820A35" w:rsidRPr="00907B8C" w:rsidRDefault="00820A35" w:rsidP="0082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7B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20A35" w:rsidRPr="00D66D3A" w:rsidRDefault="00820A35" w:rsidP="0082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</w:tcPr>
          <w:p w:rsidR="00820A35" w:rsidRPr="00D83F1A" w:rsidRDefault="00820A35" w:rsidP="0082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3,053</w:t>
            </w:r>
          </w:p>
        </w:tc>
        <w:tc>
          <w:tcPr>
            <w:tcW w:w="241" w:type="dxa"/>
          </w:tcPr>
          <w:p w:rsidR="00820A35" w:rsidRPr="00D66D3A" w:rsidRDefault="00820A35" w:rsidP="0082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  <w:tab w:val="decimal" w:pos="990"/>
              </w:tabs>
              <w:ind w:right="-21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9" w:type="dxa"/>
          </w:tcPr>
          <w:p w:rsidR="00820A35" w:rsidRPr="00A34907" w:rsidRDefault="00820A35" w:rsidP="0082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35,771</w:t>
            </w:r>
          </w:p>
        </w:tc>
        <w:tc>
          <w:tcPr>
            <w:tcW w:w="236" w:type="dxa"/>
          </w:tcPr>
          <w:p w:rsidR="00820A35" w:rsidRPr="00D66D3A" w:rsidRDefault="00820A35" w:rsidP="0082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17" w:right="-21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</w:tcPr>
          <w:p w:rsidR="00820A35" w:rsidRPr="00907B8C" w:rsidRDefault="00820A35" w:rsidP="0082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7B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gridSpan w:val="2"/>
          </w:tcPr>
          <w:p w:rsidR="00820A35" w:rsidRPr="00D66D3A" w:rsidRDefault="00820A35" w:rsidP="0082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35" w:right="-25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:rsidR="00820A35" w:rsidRPr="00C936D5" w:rsidRDefault="00820A35" w:rsidP="002D4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5,403</w:t>
            </w:r>
          </w:p>
        </w:tc>
        <w:tc>
          <w:tcPr>
            <w:tcW w:w="243" w:type="dxa"/>
            <w:gridSpan w:val="2"/>
          </w:tcPr>
          <w:p w:rsidR="00820A35" w:rsidRPr="00C936D5" w:rsidRDefault="00820A35" w:rsidP="0082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7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820A35" w:rsidRPr="00C936D5" w:rsidRDefault="00820A35" w:rsidP="0082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66,341</w:t>
            </w:r>
          </w:p>
        </w:tc>
        <w:tc>
          <w:tcPr>
            <w:tcW w:w="236" w:type="dxa"/>
          </w:tcPr>
          <w:p w:rsidR="00820A35" w:rsidRPr="00C936D5" w:rsidRDefault="00820A35" w:rsidP="0082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7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820A35" w:rsidRPr="00C936D5" w:rsidRDefault="00820A35" w:rsidP="0082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110,568</w:t>
            </w:r>
          </w:p>
        </w:tc>
      </w:tr>
      <w:tr w:rsidR="00820A35" w:rsidRPr="00E55D53" w:rsidTr="00773D1B">
        <w:tc>
          <w:tcPr>
            <w:tcW w:w="3060" w:type="dxa"/>
          </w:tcPr>
          <w:p w:rsidR="00820A35" w:rsidRPr="00C403F7" w:rsidRDefault="00820A35" w:rsidP="0082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990" w:type="dxa"/>
          </w:tcPr>
          <w:p w:rsidR="00820A35" w:rsidRPr="00773D1B" w:rsidRDefault="00820A35" w:rsidP="0082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1080" w:type="dxa"/>
          </w:tcPr>
          <w:p w:rsidR="00820A35" w:rsidRPr="00D83F1A" w:rsidRDefault="00820A35" w:rsidP="0082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38,393</w:t>
            </w:r>
          </w:p>
        </w:tc>
        <w:tc>
          <w:tcPr>
            <w:tcW w:w="243" w:type="dxa"/>
          </w:tcPr>
          <w:p w:rsidR="00820A35" w:rsidRPr="00D66D3A" w:rsidRDefault="00820A35" w:rsidP="0082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</w:tcPr>
          <w:p w:rsidR="00820A35" w:rsidRPr="00907B8C" w:rsidRDefault="00820A35" w:rsidP="0082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7B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20A35" w:rsidRPr="00D66D3A" w:rsidRDefault="00820A35" w:rsidP="0082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</w:tcPr>
          <w:p w:rsidR="00820A35" w:rsidRPr="00D83F1A" w:rsidRDefault="00820A35" w:rsidP="0082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101,835</w:t>
            </w:r>
          </w:p>
        </w:tc>
        <w:tc>
          <w:tcPr>
            <w:tcW w:w="241" w:type="dxa"/>
          </w:tcPr>
          <w:p w:rsidR="00820A35" w:rsidRPr="00D66D3A" w:rsidRDefault="00820A35" w:rsidP="0082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  <w:tab w:val="decimal" w:pos="990"/>
              </w:tabs>
              <w:ind w:right="-21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9" w:type="dxa"/>
          </w:tcPr>
          <w:p w:rsidR="00820A35" w:rsidRPr="00907B8C" w:rsidRDefault="00820A35" w:rsidP="0082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7B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20A35" w:rsidRPr="00D66D3A" w:rsidRDefault="00820A35" w:rsidP="0082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17" w:right="-21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</w:tcPr>
          <w:p w:rsidR="00820A35" w:rsidRPr="00907B8C" w:rsidRDefault="00820A35" w:rsidP="0082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7B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gridSpan w:val="2"/>
          </w:tcPr>
          <w:p w:rsidR="00820A35" w:rsidRPr="00D66D3A" w:rsidRDefault="00820A35" w:rsidP="0082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35" w:right="-25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:rsidR="00820A35" w:rsidRPr="00907B8C" w:rsidRDefault="00820A35" w:rsidP="0082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7B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:rsidR="00820A35" w:rsidRPr="00C936D5" w:rsidRDefault="00820A35" w:rsidP="0082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7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820A35" w:rsidRPr="00907B8C" w:rsidRDefault="00820A35" w:rsidP="0082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7B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20A35" w:rsidRPr="00C936D5" w:rsidRDefault="00820A35" w:rsidP="0082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7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820A35" w:rsidRPr="00C936D5" w:rsidRDefault="00820A35" w:rsidP="00820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140,228</w:t>
            </w:r>
          </w:p>
        </w:tc>
      </w:tr>
      <w:tr w:rsidR="00055E51" w:rsidRPr="00E55D53" w:rsidTr="00773D1B">
        <w:tc>
          <w:tcPr>
            <w:tcW w:w="3060" w:type="dxa"/>
          </w:tcPr>
          <w:p w:rsidR="00055E51" w:rsidRPr="00C403F7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990" w:type="dxa"/>
          </w:tcPr>
          <w:p w:rsidR="00055E51" w:rsidRPr="00021B48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55E51" w:rsidRPr="00907B8C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7B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55E51" w:rsidRPr="00D66D3A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</w:tcPr>
          <w:p w:rsidR="00055E51" w:rsidRPr="00907B8C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7B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55E51" w:rsidRPr="00C936D5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055E51" w:rsidRPr="00C936D5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13,493</w:t>
            </w:r>
          </w:p>
        </w:tc>
        <w:tc>
          <w:tcPr>
            <w:tcW w:w="241" w:type="dxa"/>
          </w:tcPr>
          <w:p w:rsidR="00055E51" w:rsidRPr="00D66D3A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  <w:tab w:val="decimal" w:pos="990"/>
              </w:tabs>
              <w:ind w:left="-117" w:right="-21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9" w:type="dxa"/>
          </w:tcPr>
          <w:p w:rsidR="00055E51" w:rsidRPr="00C936D5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43,478</w:t>
            </w:r>
          </w:p>
        </w:tc>
        <w:tc>
          <w:tcPr>
            <w:tcW w:w="236" w:type="dxa"/>
          </w:tcPr>
          <w:p w:rsidR="00055E51" w:rsidRPr="00D66D3A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17" w:right="-21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</w:tcPr>
          <w:p w:rsidR="00055E51" w:rsidRPr="00907B8C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7B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gridSpan w:val="2"/>
          </w:tcPr>
          <w:p w:rsidR="00055E51" w:rsidRPr="00D66D3A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17" w:right="-21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:rsidR="00055E51" w:rsidRPr="00C936D5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243" w:type="dxa"/>
            <w:gridSpan w:val="2"/>
          </w:tcPr>
          <w:p w:rsidR="00055E51" w:rsidRPr="00D66D3A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17" w:right="-21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</w:tcPr>
          <w:p w:rsidR="00055E51" w:rsidRPr="00C936D5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(57,064)</w:t>
            </w:r>
          </w:p>
        </w:tc>
        <w:tc>
          <w:tcPr>
            <w:tcW w:w="236" w:type="dxa"/>
          </w:tcPr>
          <w:p w:rsidR="00055E51" w:rsidRPr="00A34907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91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055E51" w:rsidRPr="00907B8C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7B8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5E51" w:rsidRPr="00E55D53" w:rsidTr="00773D1B">
        <w:tc>
          <w:tcPr>
            <w:tcW w:w="3060" w:type="dxa"/>
          </w:tcPr>
          <w:p w:rsidR="00055E51" w:rsidRPr="00C403F7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</w:tcPr>
          <w:p w:rsidR="00055E51" w:rsidRPr="00021B48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55E51" w:rsidRPr="00907B8C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7B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55E51" w:rsidRPr="00D66D3A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35" w:right="-25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055E51" w:rsidRPr="00907B8C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7B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55E51" w:rsidRPr="00D66D3A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055E51" w:rsidRPr="00C936D5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(93,631)</w:t>
            </w:r>
          </w:p>
        </w:tc>
        <w:tc>
          <w:tcPr>
            <w:tcW w:w="241" w:type="dxa"/>
          </w:tcPr>
          <w:p w:rsidR="00055E51" w:rsidRPr="00D66D3A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  <w:tab w:val="decimal" w:pos="990"/>
              </w:tabs>
              <w:ind w:left="-117" w:right="-21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:rsidR="00055E51" w:rsidRPr="00C936D5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(111,534</w:t>
            </w:r>
            <w:r w:rsidRPr="00C936D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055E51" w:rsidRPr="00D66D3A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17" w:right="-21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055E51" w:rsidRPr="00907B8C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7B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gridSpan w:val="2"/>
          </w:tcPr>
          <w:p w:rsidR="00055E51" w:rsidRPr="00D66D3A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17" w:right="-21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055E51" w:rsidRPr="00C936D5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C936D5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202</w:t>
            </w:r>
            <w:r w:rsidRPr="00C936D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  <w:gridSpan w:val="2"/>
          </w:tcPr>
          <w:p w:rsidR="00055E51" w:rsidRPr="00D66D3A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63"/>
              </w:tabs>
              <w:ind w:left="-117" w:right="-21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055E51" w:rsidRPr="00907B8C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7B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55E51" w:rsidRPr="00D66D3A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  <w:tab w:val="decimal" w:pos="963"/>
              </w:tabs>
              <w:ind w:left="-117" w:right="-21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055E51" w:rsidRPr="00C936D5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C936D5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Pr="00C936D5">
              <w:rPr>
                <w:rFonts w:ascii="Angsana New" w:hAnsi="Angsana New"/>
                <w:sz w:val="30"/>
                <w:szCs w:val="30"/>
              </w:rPr>
              <w:t>5,</w:t>
            </w:r>
            <w:r>
              <w:rPr>
                <w:rFonts w:ascii="Angsana New" w:hAnsi="Angsana New"/>
                <w:sz w:val="30"/>
                <w:szCs w:val="30"/>
              </w:rPr>
              <w:t>367</w:t>
            </w:r>
            <w:r w:rsidRPr="00C936D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55E51" w:rsidRPr="00E55D53" w:rsidTr="00773D1B">
        <w:tc>
          <w:tcPr>
            <w:tcW w:w="3060" w:type="dxa"/>
          </w:tcPr>
          <w:p w:rsidR="00055E51" w:rsidRPr="00C403F7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03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F6214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F6214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2560</w:t>
            </w:r>
          </w:p>
        </w:tc>
        <w:tc>
          <w:tcPr>
            <w:tcW w:w="990" w:type="dxa"/>
          </w:tcPr>
          <w:p w:rsidR="00055E51" w:rsidRPr="00D83F1A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55E51" w:rsidRPr="00D83F1A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246,807</w:t>
            </w:r>
          </w:p>
        </w:tc>
        <w:tc>
          <w:tcPr>
            <w:tcW w:w="243" w:type="dxa"/>
          </w:tcPr>
          <w:p w:rsidR="00055E51" w:rsidRPr="00D66D3A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:rsidR="00055E51" w:rsidRPr="00186856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41,943</w:t>
            </w:r>
          </w:p>
        </w:tc>
        <w:tc>
          <w:tcPr>
            <w:tcW w:w="236" w:type="dxa"/>
          </w:tcPr>
          <w:p w:rsidR="00055E51" w:rsidRPr="00D66D3A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:rsidR="00055E51" w:rsidRPr="00D83F1A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2,299,001</w:t>
            </w:r>
          </w:p>
        </w:tc>
        <w:tc>
          <w:tcPr>
            <w:tcW w:w="241" w:type="dxa"/>
          </w:tcPr>
          <w:p w:rsidR="00055E51" w:rsidRPr="00D66D3A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:rsidR="00055E51" w:rsidRPr="00357A8D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4,339,347</w:t>
            </w:r>
          </w:p>
        </w:tc>
        <w:tc>
          <w:tcPr>
            <w:tcW w:w="236" w:type="dxa"/>
          </w:tcPr>
          <w:p w:rsidR="00055E51" w:rsidRPr="00357A8D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:rsidR="00055E51" w:rsidRPr="00357A8D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A8D">
              <w:rPr>
                <w:rFonts w:ascii="Angsana New" w:hAnsi="Angsana New"/>
                <w:b/>
                <w:bCs/>
                <w:sz w:val="30"/>
                <w:szCs w:val="30"/>
              </w:rPr>
              <w:t>5,067</w:t>
            </w:r>
          </w:p>
        </w:tc>
        <w:tc>
          <w:tcPr>
            <w:tcW w:w="279" w:type="dxa"/>
            <w:gridSpan w:val="2"/>
          </w:tcPr>
          <w:p w:rsidR="00055E51" w:rsidRPr="00357A8D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5E51" w:rsidRPr="00357A8D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7A8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357A8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869</w:t>
            </w:r>
          </w:p>
        </w:tc>
        <w:tc>
          <w:tcPr>
            <w:tcW w:w="243" w:type="dxa"/>
            <w:gridSpan w:val="2"/>
          </w:tcPr>
          <w:p w:rsidR="00055E51" w:rsidRPr="00357A8D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7" w:right="-21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055E51" w:rsidRPr="00357A8D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22,654</w:t>
            </w:r>
          </w:p>
        </w:tc>
        <w:tc>
          <w:tcPr>
            <w:tcW w:w="236" w:type="dxa"/>
          </w:tcPr>
          <w:p w:rsidR="00055E51" w:rsidRPr="00357A8D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ind w:right="-11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055E51" w:rsidRPr="00357A8D" w:rsidRDefault="00055E51" w:rsidP="00055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18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7,043,688</w:t>
            </w:r>
          </w:p>
        </w:tc>
      </w:tr>
    </w:tbl>
    <w:p w:rsidR="000277C9" w:rsidRPr="00E55D53" w:rsidRDefault="000277C9" w:rsidP="00D83F1A">
      <w:pPr>
        <w:rPr>
          <w:rFonts w:ascii="Angsana New" w:hAnsi="Angsana New"/>
        </w:rPr>
      </w:pPr>
    </w:p>
    <w:tbl>
      <w:tblPr>
        <w:tblW w:w="14850" w:type="dxa"/>
        <w:tblInd w:w="558" w:type="dxa"/>
        <w:tblLayout w:type="fixed"/>
        <w:tblLook w:val="01E0"/>
      </w:tblPr>
      <w:tblGrid>
        <w:gridCol w:w="3123"/>
        <w:gridCol w:w="837"/>
        <w:gridCol w:w="990"/>
        <w:gridCol w:w="243"/>
        <w:gridCol w:w="1197"/>
        <w:gridCol w:w="236"/>
        <w:gridCol w:w="1114"/>
        <w:gridCol w:w="243"/>
        <w:gridCol w:w="1197"/>
        <w:gridCol w:w="236"/>
        <w:gridCol w:w="1114"/>
        <w:gridCol w:w="236"/>
        <w:gridCol w:w="1114"/>
        <w:gridCol w:w="236"/>
        <w:gridCol w:w="1204"/>
        <w:gridCol w:w="270"/>
        <w:gridCol w:w="1260"/>
      </w:tblGrid>
      <w:tr w:rsidR="004D64AF" w:rsidRPr="00E55D53" w:rsidTr="004D64AF">
        <w:tc>
          <w:tcPr>
            <w:tcW w:w="3123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0" w:type="dxa"/>
            <w:gridSpan w:val="15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03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64AF" w:rsidRPr="00E55D53" w:rsidTr="004D64AF">
        <w:tc>
          <w:tcPr>
            <w:tcW w:w="3123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64AF" w:rsidRPr="00E55D53" w:rsidTr="004D64AF">
        <w:tc>
          <w:tcPr>
            <w:tcW w:w="3123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:rsidR="004D64AF" w:rsidRPr="00B418BD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36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64AF" w:rsidRPr="00E55D53" w:rsidTr="004D64AF">
        <w:tc>
          <w:tcPr>
            <w:tcW w:w="3123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:rsidR="004D64AF" w:rsidRPr="00B418BD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43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36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36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70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64AF" w:rsidRPr="00E55D53" w:rsidTr="004D64AF">
        <w:tc>
          <w:tcPr>
            <w:tcW w:w="3123" w:type="dxa"/>
          </w:tcPr>
          <w:p w:rsidR="004D64AF" w:rsidRPr="00C403F7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:rsidR="004D64AF" w:rsidRPr="00B418BD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</w:pPr>
            <w:r w:rsidRPr="00B418B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</w:tcPr>
          <w:p w:rsidR="004D64AF" w:rsidRPr="00C403F7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43" w:type="dxa"/>
          </w:tcPr>
          <w:p w:rsidR="004D64AF" w:rsidRPr="00C403F7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:rsidR="004D64AF" w:rsidRPr="00C403F7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</w:tcPr>
          <w:p w:rsidR="004D64AF" w:rsidRPr="00C403F7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:rsidR="004D64AF" w:rsidRPr="00C403F7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43" w:type="dxa"/>
          </w:tcPr>
          <w:p w:rsidR="004D64AF" w:rsidRPr="00C403F7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:rsidR="004D64AF" w:rsidRPr="00C403F7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</w:tcPr>
          <w:p w:rsidR="004D64AF" w:rsidRPr="00C403F7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:rsidR="004D64AF" w:rsidRPr="00C403F7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</w:tcPr>
          <w:p w:rsidR="004D64AF" w:rsidRPr="00C403F7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:rsidR="004D64AF" w:rsidRPr="00C403F7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</w:tcPr>
          <w:p w:rsidR="004D64AF" w:rsidRPr="00C403F7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:rsidR="004D64AF" w:rsidRPr="00C403F7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</w:tcPr>
          <w:p w:rsidR="004D64AF" w:rsidRPr="00C403F7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4D64AF" w:rsidRPr="00C403F7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03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D64AF" w:rsidRPr="00E55D53" w:rsidTr="004D64AF">
        <w:tc>
          <w:tcPr>
            <w:tcW w:w="3123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7" w:type="dxa"/>
          </w:tcPr>
          <w:p w:rsidR="004D64AF" w:rsidRPr="00B418BD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90" w:type="dxa"/>
            <w:gridSpan w:val="15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403F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D64AF" w:rsidRPr="00E55D53" w:rsidTr="004D64AF">
        <w:tc>
          <w:tcPr>
            <w:tcW w:w="3123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403F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837" w:type="dxa"/>
          </w:tcPr>
          <w:p w:rsidR="004D64AF" w:rsidRPr="00B418BD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D64AF" w:rsidRPr="00E55D53" w:rsidTr="004D64AF">
        <w:tc>
          <w:tcPr>
            <w:tcW w:w="3123" w:type="dxa"/>
          </w:tcPr>
          <w:p w:rsidR="004D64AF" w:rsidRPr="00C403F7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 w:hint="cs"/>
                <w:sz w:val="28"/>
                <w:szCs w:val="28"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45FB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ตุลาคม</w:t>
            </w:r>
            <w:r w:rsidRPr="00B77E9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77E9A">
              <w:rPr>
                <w:rFonts w:ascii="Angsana New" w:hAnsi="Angsana New"/>
                <w:sz w:val="28"/>
                <w:szCs w:val="28"/>
              </w:rPr>
              <w:t>255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37" w:type="dxa"/>
          </w:tcPr>
          <w:p w:rsidR="004D64AF" w:rsidRPr="00B418BD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4D64AF" w:rsidRPr="000C2BE3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2B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4D64AF" w:rsidRPr="000C2BE3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4D64AF" w:rsidRPr="00522C60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522C60">
              <w:rPr>
                <w:rFonts w:ascii="Angsana New" w:hAnsi="Angsana New"/>
                <w:sz w:val="30"/>
                <w:szCs w:val="30"/>
              </w:rPr>
              <w:t>33,855</w:t>
            </w:r>
          </w:p>
        </w:tc>
        <w:tc>
          <w:tcPr>
            <w:tcW w:w="236" w:type="dxa"/>
          </w:tcPr>
          <w:p w:rsidR="004D64AF" w:rsidRPr="00522C60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4D64AF" w:rsidRPr="00522C60" w:rsidRDefault="004D64AF" w:rsidP="002B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522C60">
              <w:rPr>
                <w:rFonts w:ascii="Angsana New" w:hAnsi="Angsana New"/>
                <w:sz w:val="30"/>
                <w:szCs w:val="30"/>
              </w:rPr>
              <w:t>1,320,917</w:t>
            </w:r>
          </w:p>
        </w:tc>
        <w:tc>
          <w:tcPr>
            <w:tcW w:w="243" w:type="dxa"/>
          </w:tcPr>
          <w:p w:rsidR="004D64AF" w:rsidRPr="00522C60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4D64AF" w:rsidRPr="00522C60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522C60">
              <w:rPr>
                <w:rFonts w:ascii="Angsana New" w:hAnsi="Angsana New"/>
                <w:sz w:val="30"/>
                <w:szCs w:val="30"/>
              </w:rPr>
              <w:t>3,625,496</w:t>
            </w:r>
          </w:p>
        </w:tc>
        <w:tc>
          <w:tcPr>
            <w:tcW w:w="236" w:type="dxa"/>
          </w:tcPr>
          <w:p w:rsidR="004D64AF" w:rsidRPr="00522C60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4D64AF" w:rsidRPr="00522C60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522C60">
              <w:rPr>
                <w:rFonts w:ascii="Angsana New" w:hAnsi="Angsana New"/>
                <w:sz w:val="30"/>
                <w:szCs w:val="30"/>
              </w:rPr>
              <w:t>5,027</w:t>
            </w:r>
          </w:p>
        </w:tc>
        <w:tc>
          <w:tcPr>
            <w:tcW w:w="236" w:type="dxa"/>
          </w:tcPr>
          <w:p w:rsidR="004D64AF" w:rsidRPr="00522C60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4D64AF" w:rsidRPr="00522C60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522C60">
              <w:rPr>
                <w:rFonts w:ascii="Angsana New" w:hAnsi="Angsana New"/>
                <w:sz w:val="30"/>
                <w:szCs w:val="30"/>
              </w:rPr>
              <w:t>79,583</w:t>
            </w:r>
          </w:p>
        </w:tc>
        <w:tc>
          <w:tcPr>
            <w:tcW w:w="236" w:type="dxa"/>
          </w:tcPr>
          <w:p w:rsidR="004D64AF" w:rsidRPr="00522C60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4D64AF" w:rsidRPr="00522C60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22C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D64AF" w:rsidRPr="00522C60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D64AF" w:rsidRPr="00522C60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522C60">
              <w:rPr>
                <w:rFonts w:ascii="Angsana New" w:hAnsi="Angsana New"/>
                <w:sz w:val="30"/>
                <w:szCs w:val="30"/>
              </w:rPr>
              <w:t>5,064,878</w:t>
            </w:r>
          </w:p>
        </w:tc>
      </w:tr>
      <w:tr w:rsidR="004D64AF" w:rsidRPr="00E55D53" w:rsidTr="004D64AF">
        <w:tc>
          <w:tcPr>
            <w:tcW w:w="3123" w:type="dxa"/>
          </w:tcPr>
          <w:p w:rsidR="004D64AF" w:rsidRPr="00C403F7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37" w:type="dxa"/>
          </w:tcPr>
          <w:p w:rsidR="004D64AF" w:rsidRPr="00B418BD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4D64AF" w:rsidRPr="00FA5DF8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A5D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4D64AF" w:rsidRPr="00A86B16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97" w:type="dxa"/>
          </w:tcPr>
          <w:p w:rsidR="004D64AF" w:rsidRPr="00CF7230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CF7230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641</w:t>
            </w:r>
          </w:p>
        </w:tc>
        <w:tc>
          <w:tcPr>
            <w:tcW w:w="236" w:type="dxa"/>
          </w:tcPr>
          <w:p w:rsidR="004D64AF" w:rsidRPr="00A86B16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4" w:type="dxa"/>
          </w:tcPr>
          <w:p w:rsidR="004D64AF" w:rsidRPr="00CF7230" w:rsidRDefault="004D64AF" w:rsidP="002B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  <w:r w:rsidRPr="00CF723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896</w:t>
            </w:r>
          </w:p>
        </w:tc>
        <w:tc>
          <w:tcPr>
            <w:tcW w:w="243" w:type="dxa"/>
          </w:tcPr>
          <w:p w:rsidR="004D64AF" w:rsidRPr="00A86B16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7" w:type="dxa"/>
          </w:tcPr>
          <w:p w:rsidR="004D64AF" w:rsidRPr="00CF7230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CF7230">
              <w:rPr>
                <w:rFonts w:ascii="Angsana New" w:hAnsi="Angsana New"/>
                <w:sz w:val="30"/>
                <w:szCs w:val="30"/>
              </w:rPr>
              <w:t>216,040</w:t>
            </w:r>
          </w:p>
        </w:tc>
        <w:tc>
          <w:tcPr>
            <w:tcW w:w="236" w:type="dxa"/>
          </w:tcPr>
          <w:p w:rsidR="004D64AF" w:rsidRPr="00A86B16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4" w:type="dxa"/>
          </w:tcPr>
          <w:p w:rsidR="004D64AF" w:rsidRPr="00D66D3A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80"/>
              <w:rPr>
                <w:rFonts w:ascii="Times New Roman" w:hAnsi="Times New Roman" w:cs="Times New Roman"/>
                <w:sz w:val="20"/>
                <w:szCs w:val="20"/>
              </w:rPr>
            </w:pPr>
            <w:r w:rsidRPr="00CF7230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:rsidR="004D64AF" w:rsidRPr="00A86B16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4" w:type="dxa"/>
          </w:tcPr>
          <w:p w:rsidR="004D64AF" w:rsidRPr="00CF7230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CF7230">
              <w:rPr>
                <w:rFonts w:ascii="Angsana New" w:hAnsi="Angsana New"/>
                <w:sz w:val="30"/>
                <w:szCs w:val="30"/>
              </w:rPr>
              <w:t>7,281</w:t>
            </w:r>
          </w:p>
        </w:tc>
        <w:tc>
          <w:tcPr>
            <w:tcW w:w="236" w:type="dxa"/>
          </w:tcPr>
          <w:p w:rsidR="004D64AF" w:rsidRPr="00A86B16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4D64AF" w:rsidRPr="000C2BE3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2B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D64AF" w:rsidRPr="00A86B16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4D64AF" w:rsidRPr="00CF7230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CF7230">
              <w:rPr>
                <w:rFonts w:ascii="Angsana New" w:hAnsi="Angsana New"/>
                <w:sz w:val="30"/>
                <w:szCs w:val="30"/>
              </w:rPr>
              <w:t>270,870</w:t>
            </w:r>
          </w:p>
        </w:tc>
      </w:tr>
      <w:tr w:rsidR="004D64AF" w:rsidRPr="00E55D53" w:rsidTr="004D64AF">
        <w:tc>
          <w:tcPr>
            <w:tcW w:w="3123" w:type="dxa"/>
          </w:tcPr>
          <w:p w:rsidR="004D64AF" w:rsidRPr="00C403F7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โอนไปสินทรัพย์ไม่มีตัวตน</w:t>
            </w:r>
          </w:p>
        </w:tc>
        <w:tc>
          <w:tcPr>
            <w:tcW w:w="837" w:type="dxa"/>
          </w:tcPr>
          <w:p w:rsidR="004D64AF" w:rsidRPr="00B418BD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4D64AF" w:rsidRPr="00907B8C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7B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4D64AF" w:rsidRPr="00A86B16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97" w:type="dxa"/>
          </w:tcPr>
          <w:p w:rsidR="004D64AF" w:rsidRPr="002F447E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4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D64AF" w:rsidRPr="00A86B16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4" w:type="dxa"/>
          </w:tcPr>
          <w:p w:rsidR="004D64AF" w:rsidRPr="00907B8C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7B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4D64AF" w:rsidRPr="00A86B16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7" w:type="dxa"/>
          </w:tcPr>
          <w:p w:rsidR="004D64AF" w:rsidRPr="00FA5DF8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D64AF" w:rsidRPr="00A86B16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4" w:type="dxa"/>
          </w:tcPr>
          <w:p w:rsidR="004D64AF" w:rsidRPr="00907B8C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7B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D64AF" w:rsidRPr="00A86B16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4" w:type="dxa"/>
          </w:tcPr>
          <w:p w:rsidR="004D64AF" w:rsidRPr="00CF7230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CF7230">
              <w:rPr>
                <w:rFonts w:ascii="Angsana New" w:hAnsi="Angsana New"/>
                <w:sz w:val="30"/>
                <w:szCs w:val="30"/>
              </w:rPr>
              <w:t>(14,931)</w:t>
            </w:r>
          </w:p>
        </w:tc>
        <w:tc>
          <w:tcPr>
            <w:tcW w:w="236" w:type="dxa"/>
          </w:tcPr>
          <w:p w:rsidR="004D64AF" w:rsidRPr="00A86B16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4D64AF" w:rsidRPr="00BA4ED0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D64AF" w:rsidRPr="00A86B16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4D64AF" w:rsidRPr="00CF7230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CF7230">
              <w:rPr>
                <w:rFonts w:ascii="Angsana New" w:hAnsi="Angsana New"/>
                <w:sz w:val="30"/>
                <w:szCs w:val="30"/>
              </w:rPr>
              <w:t>(14,931)</w:t>
            </w:r>
          </w:p>
        </w:tc>
      </w:tr>
      <w:tr w:rsidR="004D64AF" w:rsidRPr="00E55D53" w:rsidTr="004D64AF">
        <w:tc>
          <w:tcPr>
            <w:tcW w:w="3123" w:type="dxa"/>
          </w:tcPr>
          <w:p w:rsidR="004D64AF" w:rsidRPr="00C403F7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37" w:type="dxa"/>
          </w:tcPr>
          <w:p w:rsidR="004D64AF" w:rsidRPr="00B418BD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4D64AF" w:rsidRPr="00B76FBD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A5D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4D64AF" w:rsidRPr="00A86B16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97" w:type="dxa"/>
          </w:tcPr>
          <w:p w:rsidR="004D64AF" w:rsidRPr="002F447E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47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D64AF" w:rsidRPr="00A86B16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4" w:type="dxa"/>
          </w:tcPr>
          <w:p w:rsidR="004D64AF" w:rsidRPr="00907B8C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7B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4D64AF" w:rsidRPr="00A86B16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7" w:type="dxa"/>
          </w:tcPr>
          <w:p w:rsidR="004D64AF" w:rsidRPr="00297381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252"/>
              <w:rPr>
                <w:rFonts w:ascii="Times New Roman" w:hAnsi="Times New Roman" w:cs="Times New Roman"/>
                <w:sz w:val="20"/>
                <w:szCs w:val="20"/>
              </w:rPr>
            </w:pPr>
            <w:r w:rsidRPr="00CF7230">
              <w:rPr>
                <w:rFonts w:ascii="Angsana New" w:hAnsi="Angsana New"/>
                <w:sz w:val="30"/>
                <w:szCs w:val="30"/>
              </w:rPr>
              <w:t>(4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CF723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494</w:t>
            </w:r>
            <w:r w:rsidRPr="00CF723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4D64AF" w:rsidRPr="00A86B16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4" w:type="dxa"/>
          </w:tcPr>
          <w:p w:rsidR="004D64AF" w:rsidRPr="00907B8C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F7230">
              <w:rPr>
                <w:rFonts w:ascii="Angsana New" w:hAnsi="Angsana New"/>
                <w:sz w:val="30"/>
                <w:szCs w:val="30"/>
              </w:rPr>
              <w:t>(36)</w:t>
            </w:r>
          </w:p>
        </w:tc>
        <w:tc>
          <w:tcPr>
            <w:tcW w:w="236" w:type="dxa"/>
          </w:tcPr>
          <w:p w:rsidR="004D64AF" w:rsidRPr="00A86B16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4" w:type="dxa"/>
          </w:tcPr>
          <w:p w:rsidR="004D64AF" w:rsidRPr="00907B8C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7B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D64AF" w:rsidRPr="00A86B16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4D64AF" w:rsidRPr="00907B8C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7B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D64AF" w:rsidRPr="00A86B16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4D64AF" w:rsidRPr="00907B8C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CF7230">
              <w:rPr>
                <w:rFonts w:ascii="Angsana New" w:hAnsi="Angsana New"/>
                <w:sz w:val="30"/>
                <w:szCs w:val="30"/>
              </w:rPr>
              <w:t>(4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CF723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530</w:t>
            </w:r>
            <w:r w:rsidRPr="00CF723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D64AF" w:rsidRPr="00E55D53" w:rsidTr="004D64AF">
        <w:tc>
          <w:tcPr>
            <w:tcW w:w="3123" w:type="dxa"/>
          </w:tcPr>
          <w:p w:rsidR="004D64AF" w:rsidRPr="00F62149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21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F6214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F6214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F6214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F62149">
              <w:rPr>
                <w:rFonts w:ascii="Angsana New" w:hAnsi="Angsana New"/>
                <w:b/>
                <w:bCs/>
                <w:sz w:val="28"/>
                <w:szCs w:val="28"/>
              </w:rPr>
              <w:t>255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F6214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621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837" w:type="dxa"/>
          </w:tcPr>
          <w:p w:rsidR="004D64AF" w:rsidRPr="00B418BD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D64AF" w:rsidRPr="00FA5DF8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4D64AF" w:rsidRPr="00FA5DF8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4D64AF" w:rsidRPr="00FA5DF8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D64AF" w:rsidRPr="00FA5DF8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4D64AF" w:rsidRPr="00FA5DF8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4D64AF" w:rsidRPr="00FA5DF8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4D64AF" w:rsidRPr="00FA5DF8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D64AF" w:rsidRPr="00FA5DF8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4D64AF" w:rsidRPr="00FA5DF8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D64AF" w:rsidRPr="00FA5DF8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4D64AF" w:rsidRPr="00FA5DF8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D64AF" w:rsidRPr="00FA5DF8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:rsidR="004D64AF" w:rsidRPr="0076580C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D64AF" w:rsidRPr="00FA5DF8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D64AF" w:rsidRPr="00FA5DF8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D64AF" w:rsidRPr="00E55D53" w:rsidTr="004D64AF">
        <w:tc>
          <w:tcPr>
            <w:tcW w:w="3123" w:type="dxa"/>
          </w:tcPr>
          <w:p w:rsidR="004D64AF" w:rsidRPr="00173A4D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4BB1">
              <w:rPr>
                <w:rFonts w:ascii="Angsana New" w:hAnsi="Angsana New"/>
                <w:sz w:val="28"/>
                <w:szCs w:val="28"/>
                <w:cs/>
              </w:rPr>
              <w:t xml:space="preserve">     </w:t>
            </w:r>
            <w:r w:rsidRPr="00173A4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173A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ตุลาคม</w:t>
            </w:r>
            <w:r w:rsidRPr="00173A4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173A4D">
              <w:rPr>
                <w:rFonts w:ascii="Angsana New" w:hAnsi="Angsana New"/>
                <w:b/>
                <w:bCs/>
                <w:sz w:val="28"/>
                <w:szCs w:val="28"/>
              </w:rPr>
              <w:t>255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37" w:type="dxa"/>
          </w:tcPr>
          <w:p w:rsidR="004D64AF" w:rsidRPr="00B418BD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4D64AF" w:rsidRPr="00FA5DF8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5DF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4D64AF" w:rsidRPr="00FA5DF8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97" w:type="dxa"/>
          </w:tcPr>
          <w:p w:rsidR="004D64AF" w:rsidRPr="00D66D3A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35" w:right="-25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Pr="003835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496</w:t>
            </w:r>
          </w:p>
        </w:tc>
        <w:tc>
          <w:tcPr>
            <w:tcW w:w="236" w:type="dxa"/>
          </w:tcPr>
          <w:p w:rsidR="004D64AF" w:rsidRPr="00A86B16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</w:tcPr>
          <w:p w:rsidR="004D64AF" w:rsidRPr="00907B8C" w:rsidRDefault="004D64AF" w:rsidP="002B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835ED">
              <w:rPr>
                <w:rFonts w:ascii="Angsana New" w:hAnsi="Angsana New"/>
                <w:b/>
                <w:bCs/>
                <w:sz w:val="30"/>
                <w:szCs w:val="30"/>
              </w:rPr>
              <w:t>1,3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 w:rsidRPr="003835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813</w:t>
            </w:r>
          </w:p>
        </w:tc>
        <w:tc>
          <w:tcPr>
            <w:tcW w:w="243" w:type="dxa"/>
          </w:tcPr>
          <w:p w:rsidR="004D64AF" w:rsidRPr="00A86B16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7" w:type="dxa"/>
          </w:tcPr>
          <w:p w:rsidR="004D64AF" w:rsidRPr="00CF7230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3835ED">
              <w:rPr>
                <w:rFonts w:ascii="Angsana New" w:hAnsi="Angsana New"/>
                <w:b/>
                <w:bCs/>
                <w:sz w:val="30"/>
                <w:szCs w:val="30"/>
              </w:rPr>
              <w:t>3,796,042</w:t>
            </w:r>
          </w:p>
        </w:tc>
        <w:tc>
          <w:tcPr>
            <w:tcW w:w="236" w:type="dxa"/>
          </w:tcPr>
          <w:p w:rsidR="004D64AF" w:rsidRPr="00A86B16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4" w:type="dxa"/>
          </w:tcPr>
          <w:p w:rsidR="004D64AF" w:rsidRPr="00CF7230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3835ED">
              <w:rPr>
                <w:rFonts w:ascii="Angsana New" w:hAnsi="Angsana New"/>
                <w:b/>
                <w:bCs/>
                <w:sz w:val="30"/>
                <w:szCs w:val="30"/>
              </w:rPr>
              <w:t>5,003</w:t>
            </w:r>
          </w:p>
        </w:tc>
        <w:tc>
          <w:tcPr>
            <w:tcW w:w="236" w:type="dxa"/>
          </w:tcPr>
          <w:p w:rsidR="004D64AF" w:rsidRPr="00A86B16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4" w:type="dxa"/>
          </w:tcPr>
          <w:p w:rsidR="004D64AF" w:rsidRPr="00907B8C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835ED">
              <w:rPr>
                <w:rFonts w:ascii="Angsana New" w:hAnsi="Angsana New"/>
                <w:b/>
                <w:bCs/>
                <w:sz w:val="30"/>
                <w:szCs w:val="30"/>
              </w:rPr>
              <w:t>71,933</w:t>
            </w:r>
          </w:p>
        </w:tc>
        <w:tc>
          <w:tcPr>
            <w:tcW w:w="236" w:type="dxa"/>
          </w:tcPr>
          <w:p w:rsidR="004D64AF" w:rsidRPr="00A86B16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  <w:tab w:val="decimal" w:pos="954"/>
              </w:tabs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4D64AF" w:rsidRPr="00907B8C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835E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D64AF" w:rsidRPr="00A86B16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4D64AF" w:rsidRPr="00CF7230" w:rsidRDefault="004D64AF" w:rsidP="0052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3835ED">
              <w:rPr>
                <w:rFonts w:ascii="Angsana New" w:hAnsi="Angsana New"/>
                <w:b/>
                <w:bCs/>
                <w:sz w:val="30"/>
                <w:szCs w:val="30"/>
              </w:rPr>
              <w:t>5,275,287</w:t>
            </w:r>
          </w:p>
        </w:tc>
      </w:tr>
      <w:tr w:rsidR="004D64AF" w:rsidRPr="00E55D53" w:rsidTr="004D64AF">
        <w:tc>
          <w:tcPr>
            <w:tcW w:w="3123" w:type="dxa"/>
          </w:tcPr>
          <w:p w:rsidR="004D64AF" w:rsidRPr="00C403F7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37" w:type="dxa"/>
          </w:tcPr>
          <w:p w:rsidR="004D64AF" w:rsidRPr="00B418BD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4D64AF" w:rsidRPr="000C2BE3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2B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4D64AF" w:rsidRPr="00A86B16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97" w:type="dxa"/>
          </w:tcPr>
          <w:p w:rsidR="004D64AF" w:rsidRPr="00CF7230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1,639</w:t>
            </w:r>
          </w:p>
        </w:tc>
        <w:tc>
          <w:tcPr>
            <w:tcW w:w="236" w:type="dxa"/>
          </w:tcPr>
          <w:p w:rsidR="004D64AF" w:rsidRPr="00A86B16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4" w:type="dxa"/>
          </w:tcPr>
          <w:p w:rsidR="004D64AF" w:rsidRPr="00CF7230" w:rsidRDefault="004D64AF" w:rsidP="002B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54,737</w:t>
            </w:r>
          </w:p>
        </w:tc>
        <w:tc>
          <w:tcPr>
            <w:tcW w:w="243" w:type="dxa"/>
          </w:tcPr>
          <w:p w:rsidR="004D64AF" w:rsidRPr="00A86B16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7" w:type="dxa"/>
          </w:tcPr>
          <w:p w:rsidR="004D64AF" w:rsidRPr="00CF7230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174,088</w:t>
            </w:r>
          </w:p>
        </w:tc>
        <w:tc>
          <w:tcPr>
            <w:tcW w:w="236" w:type="dxa"/>
          </w:tcPr>
          <w:p w:rsidR="004D64AF" w:rsidRPr="00A86B16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4" w:type="dxa"/>
          </w:tcPr>
          <w:p w:rsidR="004D64AF" w:rsidRPr="00D66D3A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80"/>
              <w:rPr>
                <w:rFonts w:ascii="Times New Roman" w:hAnsi="Times New Roman" w:cs="Times New Roman"/>
                <w:sz w:val="20"/>
                <w:szCs w:val="20"/>
              </w:rPr>
            </w:pPr>
            <w:r w:rsidRPr="00CF723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:rsidR="004D64AF" w:rsidRPr="00A86B16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4" w:type="dxa"/>
          </w:tcPr>
          <w:p w:rsidR="004D64AF" w:rsidRPr="00CF7230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6,425</w:t>
            </w:r>
          </w:p>
        </w:tc>
        <w:tc>
          <w:tcPr>
            <w:tcW w:w="236" w:type="dxa"/>
          </w:tcPr>
          <w:p w:rsidR="004D64AF" w:rsidRPr="00A86B16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4D64AF" w:rsidRPr="00522C60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22C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D64AF" w:rsidRPr="00A86B16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4D64AF" w:rsidRPr="00CF7230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236,903</w:t>
            </w:r>
          </w:p>
        </w:tc>
      </w:tr>
      <w:tr w:rsidR="004D64AF" w:rsidRPr="00E55D53" w:rsidTr="004D64AF">
        <w:tc>
          <w:tcPr>
            <w:tcW w:w="3123" w:type="dxa"/>
          </w:tcPr>
          <w:p w:rsidR="004D64AF" w:rsidRPr="00C403F7" w:rsidRDefault="004D64AF" w:rsidP="00B4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โอนจาก</w:t>
            </w:r>
            <w:r w:rsidR="00B418BD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837" w:type="dxa"/>
          </w:tcPr>
          <w:p w:rsidR="004D64AF" w:rsidRPr="00B418BD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418BD">
              <w:rPr>
                <w:rFonts w:ascii="Angsana New" w:hAnsi="Angsana New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990" w:type="dxa"/>
          </w:tcPr>
          <w:p w:rsidR="004D64AF" w:rsidRPr="00FA5DF8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4D64AF" w:rsidRPr="00A86B16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97" w:type="dxa"/>
          </w:tcPr>
          <w:p w:rsidR="004D64AF" w:rsidRPr="00FA5DF8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D64AF" w:rsidRPr="00A86B16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4" w:type="dxa"/>
          </w:tcPr>
          <w:p w:rsidR="004D64AF" w:rsidRPr="00CF7230" w:rsidRDefault="004D64AF" w:rsidP="002B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101,835</w:t>
            </w:r>
          </w:p>
        </w:tc>
        <w:tc>
          <w:tcPr>
            <w:tcW w:w="243" w:type="dxa"/>
          </w:tcPr>
          <w:p w:rsidR="004D64AF" w:rsidRPr="00A86B16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7" w:type="dxa"/>
          </w:tcPr>
          <w:p w:rsidR="004D64AF" w:rsidRPr="00FA5DF8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D64AF" w:rsidRPr="00A86B16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4" w:type="dxa"/>
          </w:tcPr>
          <w:p w:rsidR="004D64AF" w:rsidRPr="00FA5DF8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D64AF" w:rsidRPr="00A86B16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4" w:type="dxa"/>
          </w:tcPr>
          <w:p w:rsidR="004D64AF" w:rsidRPr="00FA5DF8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D64AF" w:rsidRPr="00A86B16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:rsidR="004D64AF" w:rsidRPr="00FA5DF8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D64AF" w:rsidRPr="00A86B16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4D64AF" w:rsidRPr="00CF7230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101,835</w:t>
            </w:r>
          </w:p>
        </w:tc>
      </w:tr>
      <w:tr w:rsidR="004D64AF" w:rsidRPr="00E55D53" w:rsidTr="004D64AF">
        <w:tc>
          <w:tcPr>
            <w:tcW w:w="3123" w:type="dxa"/>
          </w:tcPr>
          <w:p w:rsidR="004D64AF" w:rsidRPr="00C403F7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37" w:type="dxa"/>
          </w:tcPr>
          <w:p w:rsidR="004D64AF" w:rsidRPr="00B418BD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D64AF" w:rsidRPr="00907B8C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07B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4D64AF" w:rsidRPr="00A86B16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4D64AF" w:rsidRPr="00FA5DF8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D64AF" w:rsidRPr="00A86B16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4D64AF" w:rsidRPr="00C936D5" w:rsidRDefault="004D64AF" w:rsidP="002B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(86,131)</w:t>
            </w:r>
          </w:p>
        </w:tc>
        <w:tc>
          <w:tcPr>
            <w:tcW w:w="243" w:type="dxa"/>
          </w:tcPr>
          <w:p w:rsidR="004D64AF" w:rsidRPr="00A86B16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4D64AF" w:rsidRPr="00297381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252"/>
              <w:rPr>
                <w:rFonts w:ascii="Times New Roman" w:hAnsi="Times New Roman" w:cs="Times New Roman"/>
                <w:sz w:val="20"/>
                <w:szCs w:val="20"/>
              </w:rPr>
            </w:pPr>
            <w:r w:rsidRPr="00CF7230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107</w:t>
            </w:r>
            <w:r w:rsidRPr="00CF723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081</w:t>
            </w:r>
            <w:r w:rsidRPr="00CF723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4D64AF" w:rsidRPr="00A86B16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4D64AF" w:rsidRPr="00FA5DF8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D64AF" w:rsidRPr="00A86B16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4D64AF" w:rsidRPr="00CF7230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(159</w:t>
            </w:r>
            <w:r w:rsidRPr="00CF723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4D64AF" w:rsidRPr="00A86B16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4D64AF" w:rsidRPr="00FA5DF8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D64AF" w:rsidRPr="00A86B16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D64AF" w:rsidRPr="00CF7230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CF7230">
              <w:rPr>
                <w:rFonts w:ascii="Angsana New" w:hAnsi="Angsana New"/>
                <w:sz w:val="30"/>
                <w:szCs w:val="30"/>
              </w:rPr>
              <w:t>(1</w:t>
            </w:r>
            <w:r>
              <w:rPr>
                <w:rFonts w:ascii="Angsana New" w:hAnsi="Angsana New"/>
                <w:sz w:val="30"/>
                <w:szCs w:val="30"/>
              </w:rPr>
              <w:t>93</w:t>
            </w:r>
            <w:r w:rsidRPr="00CF723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37</w:t>
            </w:r>
            <w:r w:rsidRPr="00CF7230">
              <w:rPr>
                <w:rFonts w:ascii="Angsana New" w:hAnsi="Angsana New"/>
                <w:sz w:val="30"/>
                <w:szCs w:val="30"/>
              </w:rPr>
              <w:t>1)</w:t>
            </w:r>
          </w:p>
        </w:tc>
      </w:tr>
      <w:tr w:rsidR="004D64AF" w:rsidRPr="00E55D53" w:rsidTr="004D64AF">
        <w:tc>
          <w:tcPr>
            <w:tcW w:w="3123" w:type="dxa"/>
          </w:tcPr>
          <w:p w:rsidR="004D64AF" w:rsidRPr="00C403F7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F6214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F6214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2560</w:t>
            </w:r>
          </w:p>
        </w:tc>
        <w:tc>
          <w:tcPr>
            <w:tcW w:w="837" w:type="dxa"/>
          </w:tcPr>
          <w:p w:rsidR="004D64AF" w:rsidRPr="00B418BD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4D64AF" w:rsidRPr="004D64AF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64A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4D64AF" w:rsidRPr="00A86B16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4D64AF" w:rsidRPr="00D66D3A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35" w:right="-25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 w:rsidRPr="003835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135</w:t>
            </w:r>
          </w:p>
        </w:tc>
        <w:tc>
          <w:tcPr>
            <w:tcW w:w="236" w:type="dxa"/>
          </w:tcPr>
          <w:p w:rsidR="004D64AF" w:rsidRPr="00A86B16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:rsidR="004D64AF" w:rsidRPr="00907B8C" w:rsidRDefault="004D64AF" w:rsidP="002B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1,437</w:t>
            </w:r>
            <w:r w:rsidRPr="003835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254</w:t>
            </w:r>
          </w:p>
        </w:tc>
        <w:tc>
          <w:tcPr>
            <w:tcW w:w="243" w:type="dxa"/>
          </w:tcPr>
          <w:p w:rsidR="004D64AF" w:rsidRPr="00A86B16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4D64AF" w:rsidRPr="00CF7230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3835ED"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863</w:t>
            </w:r>
            <w:r w:rsidRPr="003835ED">
              <w:rPr>
                <w:rFonts w:ascii="Angsana New" w:hAnsi="Angsana New"/>
                <w:b/>
                <w:bCs/>
                <w:sz w:val="30"/>
                <w:szCs w:val="30"/>
              </w:rPr>
              <w:t>,04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4D64AF" w:rsidRPr="00A86B16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:rsidR="004D64AF" w:rsidRPr="00CF7230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3835ED">
              <w:rPr>
                <w:rFonts w:ascii="Angsana New" w:hAnsi="Angsana New"/>
                <w:b/>
                <w:bCs/>
                <w:sz w:val="30"/>
                <w:szCs w:val="30"/>
              </w:rPr>
              <w:t>5,0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236" w:type="dxa"/>
          </w:tcPr>
          <w:p w:rsidR="004D64AF" w:rsidRPr="00A86B16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:rsidR="004D64AF" w:rsidRPr="00907B8C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835E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3835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236" w:type="dxa"/>
          </w:tcPr>
          <w:p w:rsidR="004D64AF" w:rsidRPr="00A86B16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  <w:tab w:val="decimal" w:pos="954"/>
              </w:tabs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4D64AF" w:rsidRPr="00907B8C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835E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D64AF" w:rsidRPr="00A86B16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D64AF" w:rsidRPr="00CF7230" w:rsidRDefault="004D64AF" w:rsidP="002B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3835ED">
              <w:rPr>
                <w:rFonts w:ascii="Angsana New" w:hAnsi="Angsana New"/>
                <w:b/>
                <w:bCs/>
                <w:sz w:val="30"/>
                <w:szCs w:val="30"/>
              </w:rPr>
              <w:t>5,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420</w:t>
            </w:r>
            <w:r w:rsidRPr="003835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654</w:t>
            </w:r>
          </w:p>
        </w:tc>
      </w:tr>
      <w:tr w:rsidR="004D64AF" w:rsidRPr="00CF7230" w:rsidTr="004D64AF">
        <w:tc>
          <w:tcPr>
            <w:tcW w:w="3123" w:type="dxa"/>
          </w:tcPr>
          <w:p w:rsidR="004D64AF" w:rsidRPr="00C403F7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</w:tcPr>
          <w:p w:rsidR="004D64AF" w:rsidRPr="00907B8C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D64AF" w:rsidRPr="00907B8C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4D64AF" w:rsidRPr="00A86B16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4D64AF" w:rsidRPr="003835ED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:rsidR="004D64AF" w:rsidRPr="003835ED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4D64AF" w:rsidRPr="003835ED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8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3" w:type="dxa"/>
          </w:tcPr>
          <w:p w:rsidR="004D64AF" w:rsidRPr="003835ED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4D64AF" w:rsidRPr="003835ED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D64AF" w:rsidRPr="003835ED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4D64AF" w:rsidRPr="003835ED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D64AF" w:rsidRPr="003835ED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4D64AF" w:rsidRPr="003835ED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:rsidR="004D64AF" w:rsidRPr="003835ED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:rsidR="004D64AF" w:rsidRPr="003835ED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D64AF" w:rsidRPr="003835ED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D64AF" w:rsidRPr="003835ED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F2235C" w:rsidRPr="00E55D53" w:rsidRDefault="00F2235C" w:rsidP="00E438A9">
      <w:pPr>
        <w:spacing w:line="240" w:lineRule="auto"/>
        <w:rPr>
          <w:rFonts w:ascii="Angsana New" w:hAnsi="Angsana New"/>
        </w:rPr>
      </w:pPr>
      <w:r w:rsidRPr="00E55D53">
        <w:rPr>
          <w:rFonts w:ascii="Angsana New" w:hAnsi="Angsana New"/>
        </w:rPr>
        <w:br w:type="page"/>
      </w:r>
    </w:p>
    <w:tbl>
      <w:tblPr>
        <w:tblW w:w="14823" w:type="dxa"/>
        <w:tblInd w:w="558" w:type="dxa"/>
        <w:tblLayout w:type="fixed"/>
        <w:tblLook w:val="01E0"/>
      </w:tblPr>
      <w:tblGrid>
        <w:gridCol w:w="3123"/>
        <w:gridCol w:w="810"/>
        <w:gridCol w:w="990"/>
        <w:gridCol w:w="243"/>
        <w:gridCol w:w="1197"/>
        <w:gridCol w:w="252"/>
        <w:gridCol w:w="1098"/>
        <w:gridCol w:w="243"/>
        <w:gridCol w:w="1197"/>
        <w:gridCol w:w="236"/>
        <w:gridCol w:w="1114"/>
        <w:gridCol w:w="236"/>
        <w:gridCol w:w="1114"/>
        <w:gridCol w:w="236"/>
        <w:gridCol w:w="1170"/>
        <w:gridCol w:w="270"/>
        <w:gridCol w:w="1294"/>
      </w:tblGrid>
      <w:tr w:rsidR="004D64AF" w:rsidRPr="00C403F7" w:rsidTr="004D64AF">
        <w:tc>
          <w:tcPr>
            <w:tcW w:w="3123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0" w:type="dxa"/>
            <w:gridSpan w:val="15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03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64AF" w:rsidRPr="00C403F7" w:rsidTr="004D64AF">
        <w:tc>
          <w:tcPr>
            <w:tcW w:w="3123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64AF" w:rsidRPr="00C403F7" w:rsidTr="004D64AF">
        <w:tc>
          <w:tcPr>
            <w:tcW w:w="3123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4D64AF" w:rsidRPr="00B418BD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36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:rsidR="004D64AF" w:rsidRPr="00C403F7" w:rsidRDefault="004D64AF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64AF" w:rsidRPr="00C403F7" w:rsidTr="004D64AF">
        <w:tc>
          <w:tcPr>
            <w:tcW w:w="3123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4D64AF" w:rsidRPr="00B418BD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52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43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36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36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70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64AF" w:rsidRPr="00C403F7" w:rsidTr="004D64AF">
        <w:tc>
          <w:tcPr>
            <w:tcW w:w="3123" w:type="dxa"/>
          </w:tcPr>
          <w:p w:rsidR="004D64AF" w:rsidRPr="00C403F7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4D64AF" w:rsidRPr="00B418BD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4D64AF" w:rsidRPr="00C403F7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43" w:type="dxa"/>
          </w:tcPr>
          <w:p w:rsidR="004D64AF" w:rsidRPr="00C403F7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:rsidR="004D64AF" w:rsidRPr="00C403F7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52" w:type="dxa"/>
          </w:tcPr>
          <w:p w:rsidR="004D64AF" w:rsidRPr="00C403F7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:rsidR="004D64AF" w:rsidRPr="00C403F7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43" w:type="dxa"/>
          </w:tcPr>
          <w:p w:rsidR="004D64AF" w:rsidRPr="00C403F7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:rsidR="004D64AF" w:rsidRPr="00C403F7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</w:tcPr>
          <w:p w:rsidR="004D64AF" w:rsidRPr="00C403F7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:rsidR="004D64AF" w:rsidRPr="00C403F7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</w:tcPr>
          <w:p w:rsidR="004D64AF" w:rsidRPr="00C403F7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:rsidR="004D64AF" w:rsidRPr="00C403F7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</w:tcPr>
          <w:p w:rsidR="004D64AF" w:rsidRPr="00C403F7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4D64AF" w:rsidRPr="00C403F7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</w:tcPr>
          <w:p w:rsidR="004D64AF" w:rsidRPr="00C403F7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4D64AF" w:rsidRPr="00C403F7" w:rsidRDefault="004D64AF" w:rsidP="004D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03F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D64AF" w:rsidRPr="00C403F7" w:rsidTr="004D64AF">
        <w:tc>
          <w:tcPr>
            <w:tcW w:w="3123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4D64AF" w:rsidRPr="00B418BD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90" w:type="dxa"/>
            <w:gridSpan w:val="15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403F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D64AF" w:rsidRPr="00C403F7" w:rsidTr="004D64AF">
        <w:tc>
          <w:tcPr>
            <w:tcW w:w="3123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4D64AF" w:rsidRPr="00B418BD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D64AF" w:rsidRPr="00C403F7" w:rsidTr="004D64AF">
        <w:tc>
          <w:tcPr>
            <w:tcW w:w="3123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403F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810" w:type="dxa"/>
          </w:tcPr>
          <w:p w:rsidR="004D64AF" w:rsidRPr="00B418BD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:rsidR="004D64AF" w:rsidRPr="00C403F7" w:rsidRDefault="004D64AF" w:rsidP="0099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D64AF" w:rsidRPr="00C403F7" w:rsidTr="004D64AF">
        <w:tc>
          <w:tcPr>
            <w:tcW w:w="3123" w:type="dxa"/>
          </w:tcPr>
          <w:p w:rsidR="004D64AF" w:rsidRPr="00C403F7" w:rsidRDefault="004D64AF" w:rsidP="001A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F6214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F6214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F62149">
              <w:rPr>
                <w:rFonts w:ascii="Angsana New" w:hAnsi="Angsana New"/>
                <w:b/>
                <w:bCs/>
                <w:sz w:val="28"/>
                <w:szCs w:val="28"/>
              </w:rPr>
              <w:t>255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10" w:type="dxa"/>
          </w:tcPr>
          <w:p w:rsidR="004D64AF" w:rsidRPr="00B418BD" w:rsidRDefault="004D64AF" w:rsidP="001A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4D64AF" w:rsidRPr="00CF7230" w:rsidRDefault="004D64AF" w:rsidP="002B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230">
              <w:rPr>
                <w:rFonts w:ascii="Angsana New" w:hAnsi="Angsana New"/>
                <w:b/>
                <w:bCs/>
                <w:sz w:val="30"/>
                <w:szCs w:val="30"/>
              </w:rPr>
              <w:t>208,41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:rsidR="004D64AF" w:rsidRPr="00CF7230" w:rsidRDefault="004D64AF" w:rsidP="001A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:rsidR="004D64AF" w:rsidRPr="00CF7230" w:rsidRDefault="004D64AF" w:rsidP="001A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230"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447</w:t>
            </w:r>
          </w:p>
        </w:tc>
        <w:tc>
          <w:tcPr>
            <w:tcW w:w="252" w:type="dxa"/>
          </w:tcPr>
          <w:p w:rsidR="004D64AF" w:rsidRPr="00CF7230" w:rsidRDefault="004D64AF" w:rsidP="001A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:rsidR="004D64AF" w:rsidRPr="00CF7230" w:rsidRDefault="004D64AF" w:rsidP="002B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907</w:t>
            </w:r>
            <w:r w:rsidRPr="00CF72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438</w:t>
            </w:r>
          </w:p>
        </w:tc>
        <w:tc>
          <w:tcPr>
            <w:tcW w:w="243" w:type="dxa"/>
          </w:tcPr>
          <w:p w:rsidR="004D64AF" w:rsidRPr="00CF7230" w:rsidRDefault="004D64AF" w:rsidP="001A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90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:rsidR="004D64AF" w:rsidRPr="00CF7230" w:rsidRDefault="004D64AF" w:rsidP="001A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230">
              <w:rPr>
                <w:rFonts w:ascii="Angsana New" w:hAnsi="Angsana New"/>
                <w:b/>
                <w:bCs/>
                <w:sz w:val="30"/>
                <w:szCs w:val="30"/>
              </w:rPr>
              <w:t>575,590</w:t>
            </w:r>
          </w:p>
        </w:tc>
        <w:tc>
          <w:tcPr>
            <w:tcW w:w="236" w:type="dxa"/>
          </w:tcPr>
          <w:p w:rsidR="004D64AF" w:rsidRPr="00CF7230" w:rsidRDefault="004D64AF" w:rsidP="001A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:rsidR="004D64AF" w:rsidRPr="00CF7230" w:rsidRDefault="004D64AF" w:rsidP="001A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230"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236" w:type="dxa"/>
          </w:tcPr>
          <w:p w:rsidR="004D64AF" w:rsidRPr="00CF7230" w:rsidRDefault="004D64AF" w:rsidP="001A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:rsidR="004D64AF" w:rsidRPr="00CF7230" w:rsidRDefault="004D64AF" w:rsidP="001A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230">
              <w:rPr>
                <w:rFonts w:ascii="Angsana New" w:hAnsi="Angsana New"/>
                <w:b/>
                <w:bCs/>
                <w:sz w:val="30"/>
                <w:szCs w:val="30"/>
              </w:rPr>
              <w:t>11,642</w:t>
            </w:r>
          </w:p>
        </w:tc>
        <w:tc>
          <w:tcPr>
            <w:tcW w:w="236" w:type="dxa"/>
          </w:tcPr>
          <w:p w:rsidR="004D64AF" w:rsidRPr="00CF7230" w:rsidRDefault="004D64AF" w:rsidP="001A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4D64AF" w:rsidRPr="00CF7230" w:rsidRDefault="004D64AF" w:rsidP="001A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230">
              <w:rPr>
                <w:rFonts w:ascii="Angsana New" w:hAnsi="Angsana New"/>
                <w:b/>
                <w:bCs/>
                <w:sz w:val="30"/>
                <w:szCs w:val="30"/>
              </w:rPr>
              <w:t>13,37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4D64AF" w:rsidRPr="00CF7230" w:rsidRDefault="004D64AF" w:rsidP="001A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4D64AF" w:rsidRPr="00CF7230" w:rsidRDefault="004D64AF" w:rsidP="002B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7230">
              <w:rPr>
                <w:rFonts w:ascii="Angsana New" w:hAnsi="Angsana New"/>
                <w:b/>
                <w:bCs/>
                <w:sz w:val="30"/>
                <w:szCs w:val="30"/>
              </w:rPr>
              <w:t>1,772,972</w:t>
            </w:r>
          </w:p>
        </w:tc>
      </w:tr>
      <w:tr w:rsidR="004D64AF" w:rsidRPr="00C403F7" w:rsidTr="004D64AF">
        <w:tc>
          <w:tcPr>
            <w:tcW w:w="3123" w:type="dxa"/>
          </w:tcPr>
          <w:p w:rsidR="004D64AF" w:rsidRPr="00C403F7" w:rsidRDefault="004D64AF" w:rsidP="001A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F6214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F6214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2560</w:t>
            </w:r>
          </w:p>
        </w:tc>
        <w:tc>
          <w:tcPr>
            <w:tcW w:w="810" w:type="dxa"/>
          </w:tcPr>
          <w:p w:rsidR="004D64AF" w:rsidRPr="00CF7230" w:rsidRDefault="004D64AF" w:rsidP="001A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4D64AF" w:rsidRPr="00CF7230" w:rsidRDefault="004D64AF" w:rsidP="002B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246,807</w:t>
            </w:r>
          </w:p>
        </w:tc>
        <w:tc>
          <w:tcPr>
            <w:tcW w:w="243" w:type="dxa"/>
          </w:tcPr>
          <w:p w:rsidR="004D64AF" w:rsidRPr="00CF7230" w:rsidRDefault="004D64AF" w:rsidP="001A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double" w:sz="4" w:space="0" w:color="auto"/>
              <w:bottom w:val="double" w:sz="4" w:space="0" w:color="auto"/>
            </w:tcBorders>
          </w:tcPr>
          <w:p w:rsidR="004D64AF" w:rsidRPr="00CF7230" w:rsidRDefault="004D64AF" w:rsidP="001A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4,808</w:t>
            </w:r>
          </w:p>
        </w:tc>
        <w:tc>
          <w:tcPr>
            <w:tcW w:w="252" w:type="dxa"/>
          </w:tcPr>
          <w:p w:rsidR="004D64AF" w:rsidRPr="00CF7230" w:rsidRDefault="004D64AF" w:rsidP="001A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</w:tcPr>
          <w:p w:rsidR="004D64AF" w:rsidRPr="00CF7230" w:rsidRDefault="004D64AF" w:rsidP="002B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861,747</w:t>
            </w:r>
          </w:p>
        </w:tc>
        <w:tc>
          <w:tcPr>
            <w:tcW w:w="243" w:type="dxa"/>
          </w:tcPr>
          <w:p w:rsidR="004D64AF" w:rsidRPr="00CF7230" w:rsidRDefault="004D64AF" w:rsidP="001A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990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double" w:sz="4" w:space="0" w:color="auto"/>
              <w:bottom w:val="double" w:sz="4" w:space="0" w:color="auto"/>
            </w:tcBorders>
          </w:tcPr>
          <w:p w:rsidR="004D64AF" w:rsidRPr="00CF7230" w:rsidRDefault="004D64AF" w:rsidP="001A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476,298</w:t>
            </w:r>
          </w:p>
        </w:tc>
        <w:tc>
          <w:tcPr>
            <w:tcW w:w="236" w:type="dxa"/>
          </w:tcPr>
          <w:p w:rsidR="004D64AF" w:rsidRPr="00CF7230" w:rsidRDefault="004D64AF" w:rsidP="001A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</w:tcPr>
          <w:p w:rsidR="004D64AF" w:rsidRPr="00CF7230" w:rsidRDefault="004D64AF" w:rsidP="001A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36" w:type="dxa"/>
          </w:tcPr>
          <w:p w:rsidR="004D64AF" w:rsidRPr="00CF7230" w:rsidRDefault="004D64AF" w:rsidP="001A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</w:tcPr>
          <w:p w:rsidR="004D64AF" w:rsidRPr="00CF7230" w:rsidRDefault="004D64AF" w:rsidP="001A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10,670</w:t>
            </w:r>
          </w:p>
        </w:tc>
        <w:tc>
          <w:tcPr>
            <w:tcW w:w="236" w:type="dxa"/>
          </w:tcPr>
          <w:p w:rsidR="004D64AF" w:rsidRPr="00CF7230" w:rsidRDefault="004D64AF" w:rsidP="001A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4D64AF" w:rsidRPr="00CF7230" w:rsidRDefault="004D64AF" w:rsidP="001A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22,654</w:t>
            </w:r>
          </w:p>
        </w:tc>
        <w:tc>
          <w:tcPr>
            <w:tcW w:w="270" w:type="dxa"/>
          </w:tcPr>
          <w:p w:rsidR="004D64AF" w:rsidRPr="00CF7230" w:rsidRDefault="004D64AF" w:rsidP="001A0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:rsidR="004D64AF" w:rsidRPr="00CF7230" w:rsidRDefault="004D64AF" w:rsidP="002B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1,623,034</w:t>
            </w:r>
          </w:p>
        </w:tc>
      </w:tr>
    </w:tbl>
    <w:p w:rsidR="00BA00EF" w:rsidRDefault="00BA00EF" w:rsidP="00E43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6B31F9" w:rsidRPr="00E55D53" w:rsidRDefault="00A47D04" w:rsidP="00E43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E55D53">
        <w:rPr>
          <w:rFonts w:ascii="Angsana New" w:hAnsi="Angsana New"/>
          <w:sz w:val="30"/>
          <w:szCs w:val="30"/>
          <w:cs/>
        </w:rPr>
        <w:t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</w:t>
      </w:r>
      <w:r w:rsidRPr="00802FCB">
        <w:rPr>
          <w:rFonts w:ascii="Angsana New" w:hAnsi="Angsana New"/>
          <w:sz w:val="30"/>
          <w:szCs w:val="30"/>
          <w:cs/>
        </w:rPr>
        <w:t>งานจนถึง ณ วันที่</w:t>
      </w:r>
      <w:r w:rsidR="004B5CF7" w:rsidRPr="00802FCB">
        <w:rPr>
          <w:rFonts w:ascii="Angsana New" w:hAnsi="Angsana New"/>
          <w:sz w:val="30"/>
          <w:szCs w:val="30"/>
        </w:rPr>
        <w:t xml:space="preserve"> 30</w:t>
      </w:r>
      <w:r w:rsidR="004B5CF7" w:rsidRPr="00802FCB">
        <w:rPr>
          <w:rFonts w:ascii="Angsana New" w:hAnsi="Angsana New"/>
          <w:sz w:val="28"/>
          <w:szCs w:val="28"/>
        </w:rPr>
        <w:t xml:space="preserve"> </w:t>
      </w:r>
      <w:r w:rsidR="004B5CF7" w:rsidRPr="00802FCB">
        <w:rPr>
          <w:rFonts w:ascii="Angsana New" w:hAnsi="Angsana New" w:hint="cs"/>
          <w:sz w:val="28"/>
          <w:szCs w:val="28"/>
          <w:cs/>
        </w:rPr>
        <w:t>กันยายน</w:t>
      </w:r>
      <w:r w:rsidR="004B5CF7" w:rsidRPr="00802FCB">
        <w:rPr>
          <w:rFonts w:ascii="Angsana New" w:hAnsi="Angsana New"/>
          <w:sz w:val="28"/>
          <w:szCs w:val="28"/>
        </w:rPr>
        <w:t xml:space="preserve"> </w:t>
      </w:r>
      <w:r w:rsidR="004B5CF7" w:rsidRPr="00802FCB">
        <w:rPr>
          <w:rFonts w:ascii="Angsana New" w:hAnsi="Angsana New"/>
          <w:sz w:val="30"/>
          <w:szCs w:val="30"/>
        </w:rPr>
        <w:t>25</w:t>
      </w:r>
      <w:r w:rsidR="004D64AF" w:rsidRPr="00802FCB">
        <w:rPr>
          <w:rFonts w:ascii="Angsana New" w:hAnsi="Angsana New"/>
          <w:sz w:val="30"/>
          <w:szCs w:val="30"/>
        </w:rPr>
        <w:t>60</w:t>
      </w:r>
      <w:r w:rsidR="004B5CF7" w:rsidRPr="00802FCB">
        <w:rPr>
          <w:rFonts w:ascii="Angsana New" w:hAnsi="Angsana New"/>
          <w:sz w:val="28"/>
          <w:szCs w:val="28"/>
        </w:rPr>
        <w:t xml:space="preserve"> </w:t>
      </w:r>
      <w:r w:rsidR="004B5CF7" w:rsidRPr="00802FCB">
        <w:rPr>
          <w:rFonts w:ascii="Angsana New" w:hAnsi="Angsana New"/>
          <w:sz w:val="30"/>
          <w:szCs w:val="30"/>
          <w:cs/>
        </w:rPr>
        <w:t>มีจำนวน</w:t>
      </w:r>
      <w:r w:rsidR="00FF3431" w:rsidRPr="00802FCB">
        <w:rPr>
          <w:rFonts w:ascii="Angsana New" w:hAnsi="Angsana New" w:hint="cs"/>
          <w:sz w:val="30"/>
          <w:szCs w:val="30"/>
          <w:cs/>
        </w:rPr>
        <w:t xml:space="preserve"> </w:t>
      </w:r>
      <w:r w:rsidR="00FF3431" w:rsidRPr="004251CC">
        <w:rPr>
          <w:rFonts w:ascii="Angsana New" w:hAnsi="Angsana New"/>
          <w:sz w:val="30"/>
          <w:szCs w:val="30"/>
        </w:rPr>
        <w:t>3,</w:t>
      </w:r>
      <w:r w:rsidR="004D64AF" w:rsidRPr="004251CC">
        <w:rPr>
          <w:rFonts w:ascii="Angsana New" w:hAnsi="Angsana New"/>
          <w:sz w:val="30"/>
          <w:szCs w:val="30"/>
        </w:rPr>
        <w:t>535</w:t>
      </w:r>
      <w:r w:rsidR="004B5CF7" w:rsidRPr="00802FCB">
        <w:rPr>
          <w:rFonts w:ascii="Angsana New" w:hAnsi="Angsana New"/>
          <w:sz w:val="30"/>
          <w:szCs w:val="30"/>
          <w:cs/>
        </w:rPr>
        <w:t xml:space="preserve">ล้านบาท </w:t>
      </w:r>
      <w:r w:rsidR="004B5CF7" w:rsidRPr="00802FC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4B5CF7" w:rsidRPr="00802FCB">
        <w:rPr>
          <w:rFonts w:ascii="Angsana New" w:hAnsi="Angsana New"/>
          <w:i/>
          <w:iCs/>
          <w:sz w:val="30"/>
          <w:szCs w:val="30"/>
        </w:rPr>
        <w:t>255</w:t>
      </w:r>
      <w:r w:rsidR="004D64AF" w:rsidRPr="00802FCB">
        <w:rPr>
          <w:rFonts w:ascii="Angsana New" w:hAnsi="Angsana New"/>
          <w:i/>
          <w:iCs/>
          <w:sz w:val="30"/>
          <w:szCs w:val="30"/>
        </w:rPr>
        <w:t>9</w:t>
      </w:r>
      <w:r w:rsidR="004B5CF7" w:rsidRPr="00802FCB">
        <w:rPr>
          <w:rFonts w:ascii="Angsana New" w:hAnsi="Angsana New"/>
          <w:i/>
          <w:iCs/>
          <w:sz w:val="30"/>
          <w:szCs w:val="30"/>
        </w:rPr>
        <w:t xml:space="preserve">: </w:t>
      </w:r>
      <w:r w:rsidR="004D64AF" w:rsidRPr="00802FCB">
        <w:rPr>
          <w:rFonts w:ascii="Angsana New" w:hAnsi="Angsana New"/>
          <w:i/>
          <w:iCs/>
          <w:sz w:val="30"/>
          <w:szCs w:val="30"/>
        </w:rPr>
        <w:t>3,403</w:t>
      </w:r>
      <w:r w:rsidR="004B5CF7" w:rsidRPr="00802FCB">
        <w:rPr>
          <w:rFonts w:ascii="Angsana New" w:hAnsi="Angsana New"/>
          <w:i/>
          <w:iCs/>
          <w:sz w:val="30"/>
          <w:szCs w:val="30"/>
        </w:rPr>
        <w:t xml:space="preserve"> </w:t>
      </w:r>
      <w:r w:rsidR="004B5CF7" w:rsidRPr="00802FCB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6D158D">
        <w:rPr>
          <w:rFonts w:ascii="Angsana New" w:hAnsi="Angsana New" w:hint="cs"/>
          <w:sz w:val="30"/>
          <w:szCs w:val="30"/>
          <w:cs/>
        </w:rPr>
        <w:t xml:space="preserve"> </w:t>
      </w:r>
    </w:p>
    <w:p w:rsidR="00E478BD" w:rsidRPr="00E55D53" w:rsidRDefault="00E478BD" w:rsidP="00E43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D664D5" w:rsidRPr="00E55D53" w:rsidRDefault="00403F1E" w:rsidP="00974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 w:hint="cs"/>
          <w:sz w:val="30"/>
          <w:szCs w:val="30"/>
        </w:rPr>
        <w:sectPr w:rsidR="00D664D5" w:rsidRPr="00E55D53" w:rsidSect="00467A99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="Angsana New" w:hAnsi="Angsana New"/>
          <w:sz w:val="30"/>
          <w:szCs w:val="30"/>
          <w:cs/>
        </w:rPr>
        <w:tab/>
      </w:r>
    </w:p>
    <w:p w:rsidR="00F12A08" w:rsidRPr="00DC53F8" w:rsidRDefault="00BE3DEC" w:rsidP="00241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465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CC5167">
        <w:rPr>
          <w:rFonts w:ascii="Angsana New" w:hAnsi="Angsana New"/>
          <w:b/>
          <w:bCs/>
          <w:sz w:val="30"/>
          <w:szCs w:val="30"/>
        </w:rPr>
        <w:t>4</w:t>
      </w:r>
      <w:r w:rsidR="00F12A08" w:rsidRPr="00DC53F8">
        <w:rPr>
          <w:rFonts w:ascii="Angsana New" w:hAnsi="Angsana New"/>
          <w:b/>
          <w:bCs/>
          <w:sz w:val="30"/>
          <w:szCs w:val="30"/>
        </w:rPr>
        <w:tab/>
      </w:r>
      <w:r w:rsidR="00F12A08" w:rsidRPr="00DC53F8">
        <w:rPr>
          <w:rFonts w:ascii="Angsana New" w:hAnsi="Angsana New" w:hint="cs"/>
          <w:b/>
          <w:bCs/>
          <w:sz w:val="30"/>
          <w:szCs w:val="30"/>
          <w:cs/>
        </w:rPr>
        <w:t>ภาษีเงินได้รอ</w:t>
      </w:r>
      <w:r w:rsidR="003A6235" w:rsidRPr="00DC53F8">
        <w:rPr>
          <w:rFonts w:ascii="Angsana New" w:hAnsi="Angsana New" w:hint="cs"/>
          <w:b/>
          <w:bCs/>
          <w:sz w:val="30"/>
          <w:szCs w:val="30"/>
          <w:cs/>
        </w:rPr>
        <w:t>การ</w:t>
      </w:r>
      <w:r w:rsidR="00F12A08" w:rsidRPr="00DC53F8">
        <w:rPr>
          <w:rFonts w:ascii="Angsana New" w:hAnsi="Angsana New" w:hint="cs"/>
          <w:b/>
          <w:bCs/>
          <w:sz w:val="30"/>
          <w:szCs w:val="30"/>
          <w:cs/>
        </w:rPr>
        <w:t>ตัดบัญชี</w:t>
      </w:r>
      <w:r w:rsidR="00241630">
        <w:rPr>
          <w:rFonts w:ascii="Angsana New" w:hAnsi="Angsana New"/>
          <w:b/>
          <w:bCs/>
          <w:sz w:val="30"/>
          <w:szCs w:val="30"/>
          <w:cs/>
        </w:rPr>
        <w:tab/>
      </w:r>
    </w:p>
    <w:p w:rsidR="00C83439" w:rsidRPr="00F90454" w:rsidRDefault="00C83439" w:rsidP="00F12A0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hint="cs"/>
          <w:sz w:val="30"/>
          <w:szCs w:val="30"/>
        </w:rPr>
      </w:pPr>
    </w:p>
    <w:p w:rsidR="00CD3569" w:rsidRPr="00DC53F8" w:rsidRDefault="00CD3569" w:rsidP="00CD3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DC53F8">
        <w:rPr>
          <w:sz w:val="30"/>
          <w:szCs w:val="30"/>
          <w:cs/>
        </w:rPr>
        <w:t>สินทรัพย์และหนี้สินภาษีเงินได้รอการตัดบัญชี</w:t>
      </w:r>
      <w:r w:rsidRPr="00DC53F8">
        <w:rPr>
          <w:rFonts w:hint="cs"/>
          <w:sz w:val="30"/>
          <w:szCs w:val="30"/>
          <w:cs/>
        </w:rPr>
        <w:t xml:space="preserve"> </w:t>
      </w:r>
      <w:r w:rsidRPr="00DC53F8">
        <w:rPr>
          <w:rFonts w:ascii="Angsana New" w:hAnsi="Angsana New"/>
          <w:sz w:val="30"/>
          <w:szCs w:val="30"/>
          <w:cs/>
        </w:rPr>
        <w:t>ณ วันที่</w:t>
      </w:r>
      <w:r w:rsidR="00575B44">
        <w:rPr>
          <w:rFonts w:ascii="Angsana New" w:hAnsi="Angsana New" w:hint="cs"/>
          <w:sz w:val="30"/>
          <w:szCs w:val="30"/>
          <w:cs/>
        </w:rPr>
        <w:t xml:space="preserve"> </w:t>
      </w:r>
      <w:r w:rsidR="00003411" w:rsidRPr="00003411">
        <w:rPr>
          <w:rFonts w:ascii="Angsana New" w:hAnsi="Angsana New"/>
          <w:sz w:val="30"/>
          <w:szCs w:val="30"/>
        </w:rPr>
        <w:t xml:space="preserve">30 </w:t>
      </w:r>
      <w:r w:rsidR="00003411" w:rsidRPr="00003411">
        <w:rPr>
          <w:rFonts w:ascii="Angsana New" w:hAnsi="Angsana New" w:hint="cs"/>
          <w:sz w:val="30"/>
          <w:szCs w:val="30"/>
          <w:cs/>
        </w:rPr>
        <w:t>กันยายน</w:t>
      </w:r>
      <w:r w:rsidR="00003411" w:rsidRPr="00FF3A81">
        <w:rPr>
          <w:rFonts w:ascii="Angsana New" w:hAnsi="Angsana New"/>
          <w:b/>
          <w:bCs/>
          <w:sz w:val="30"/>
          <w:szCs w:val="30"/>
        </w:rPr>
        <w:t xml:space="preserve"> </w:t>
      </w:r>
      <w:r w:rsidRPr="00DC53F8">
        <w:rPr>
          <w:rFonts w:hint="cs"/>
          <w:sz w:val="30"/>
          <w:szCs w:val="30"/>
          <w:cs/>
        </w:rPr>
        <w:t>มี</w:t>
      </w:r>
      <w:r w:rsidRPr="00DC53F8">
        <w:rPr>
          <w:sz w:val="30"/>
          <w:szCs w:val="30"/>
          <w:cs/>
        </w:rPr>
        <w:t>ดังนี้</w:t>
      </w:r>
      <w:r w:rsidRPr="00DC53F8">
        <w:rPr>
          <w:rFonts w:ascii="Angsana New" w:hAnsi="Angsana New"/>
          <w:sz w:val="30"/>
          <w:szCs w:val="30"/>
        </w:rPr>
        <w:t xml:space="preserve">     </w:t>
      </w:r>
    </w:p>
    <w:p w:rsidR="00F12A08" w:rsidRPr="00F90454" w:rsidRDefault="00F12A08" w:rsidP="00F12A0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450" w:type="dxa"/>
        <w:tblInd w:w="558" w:type="dxa"/>
        <w:tblLook w:val="01E0"/>
      </w:tblPr>
      <w:tblGrid>
        <w:gridCol w:w="3420"/>
        <w:gridCol w:w="1080"/>
        <w:gridCol w:w="270"/>
        <w:gridCol w:w="1260"/>
        <w:gridCol w:w="270"/>
        <w:gridCol w:w="1530"/>
        <w:gridCol w:w="270"/>
        <w:gridCol w:w="1350"/>
      </w:tblGrid>
      <w:tr w:rsidR="00CD3569" w:rsidRPr="00996FF1" w:rsidTr="000A0AF0">
        <w:tc>
          <w:tcPr>
            <w:tcW w:w="3420" w:type="dxa"/>
          </w:tcPr>
          <w:p w:rsidR="00CD3569" w:rsidRPr="00996FF1" w:rsidRDefault="00CD3569" w:rsidP="00566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30" w:type="dxa"/>
            <w:gridSpan w:val="7"/>
          </w:tcPr>
          <w:p w:rsidR="00CD3569" w:rsidRPr="00996FF1" w:rsidRDefault="00CD3569" w:rsidP="000A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hint="cs"/>
                <w:bCs/>
                <w:sz w:val="30"/>
                <w:szCs w:val="30"/>
                <w:cs/>
              </w:rPr>
            </w:pPr>
            <w:r w:rsidRPr="00996FF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D3569" w:rsidRPr="00996FF1" w:rsidTr="000A0AF0">
        <w:tc>
          <w:tcPr>
            <w:tcW w:w="3420" w:type="dxa"/>
          </w:tcPr>
          <w:p w:rsidR="00CD3569" w:rsidRPr="00996FF1" w:rsidRDefault="00CD3569" w:rsidP="00566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CD3569" w:rsidRPr="00996FF1" w:rsidRDefault="00CD3569" w:rsidP="00566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96FF1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CD3569" w:rsidRPr="00996FF1" w:rsidRDefault="00CD3569" w:rsidP="00566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:rsidR="00CD3569" w:rsidRPr="00996FF1" w:rsidRDefault="00CD3569" w:rsidP="00566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96FF1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0C2BE3" w:rsidRPr="00996FF1" w:rsidTr="000A0AF0">
        <w:tc>
          <w:tcPr>
            <w:tcW w:w="3420" w:type="dxa"/>
          </w:tcPr>
          <w:p w:rsidR="000C2BE3" w:rsidRPr="00996FF1" w:rsidRDefault="000C2BE3" w:rsidP="000C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C2BE3" w:rsidRPr="00E55D53" w:rsidRDefault="00F31C52" w:rsidP="000C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:rsidR="000C2BE3" w:rsidRPr="00E55D53" w:rsidRDefault="000C2BE3" w:rsidP="000C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C2BE3" w:rsidRPr="00E55D53" w:rsidRDefault="000C2BE3" w:rsidP="000C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</w:rPr>
              <w:t>255</w:t>
            </w:r>
            <w:r w:rsidR="00F31C5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0C2BE3" w:rsidRPr="00E55D53" w:rsidRDefault="000C2BE3" w:rsidP="000C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0C2BE3" w:rsidRPr="00E55D53" w:rsidRDefault="00F31C52" w:rsidP="000C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:rsidR="000C2BE3" w:rsidRPr="00E55D53" w:rsidRDefault="000C2BE3" w:rsidP="000C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C2BE3" w:rsidRPr="00E55D53" w:rsidRDefault="000C2BE3" w:rsidP="000C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</w:rPr>
              <w:t>255</w:t>
            </w:r>
            <w:r w:rsidR="00F31C52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0C2BE3" w:rsidRPr="00996FF1" w:rsidTr="000A0AF0">
        <w:tc>
          <w:tcPr>
            <w:tcW w:w="3420" w:type="dxa"/>
          </w:tcPr>
          <w:p w:rsidR="000C2BE3" w:rsidRPr="00996FF1" w:rsidRDefault="000C2BE3" w:rsidP="000C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30" w:type="dxa"/>
            <w:gridSpan w:val="7"/>
          </w:tcPr>
          <w:p w:rsidR="000C2BE3" w:rsidRPr="00996FF1" w:rsidRDefault="000C2BE3" w:rsidP="000C2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996FF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A0AF0" w:rsidRPr="00996FF1" w:rsidTr="000A0AF0">
        <w:tc>
          <w:tcPr>
            <w:tcW w:w="3420" w:type="dxa"/>
          </w:tcPr>
          <w:p w:rsidR="000A0AF0" w:rsidRPr="00996FF1" w:rsidRDefault="000A0AF0" w:rsidP="000A0AF0">
            <w:pPr>
              <w:rPr>
                <w:rFonts w:ascii="Angsana New" w:hAnsi="Angsana New"/>
                <w:sz w:val="30"/>
                <w:szCs w:val="30"/>
              </w:rPr>
            </w:pPr>
            <w:r w:rsidRPr="00996FF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A0AF0" w:rsidRPr="003835ED" w:rsidRDefault="00166794" w:rsidP="000A0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36,148</w:t>
            </w:r>
          </w:p>
        </w:tc>
        <w:tc>
          <w:tcPr>
            <w:tcW w:w="270" w:type="dxa"/>
          </w:tcPr>
          <w:p w:rsidR="000A0AF0" w:rsidRPr="00E47993" w:rsidRDefault="000A0AF0" w:rsidP="000A0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A0AF0" w:rsidRPr="003835ED" w:rsidRDefault="000A0AF0" w:rsidP="000A0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10,283</w:t>
            </w:r>
          </w:p>
        </w:tc>
        <w:tc>
          <w:tcPr>
            <w:tcW w:w="270" w:type="dxa"/>
          </w:tcPr>
          <w:p w:rsidR="000A0AF0" w:rsidRPr="00E47993" w:rsidRDefault="000A0AF0" w:rsidP="000A0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0A0AF0" w:rsidRDefault="000A0AF0" w:rsidP="000A0AF0">
            <w:pPr>
              <w:tabs>
                <w:tab w:val="clear" w:pos="454"/>
                <w:tab w:val="clear" w:pos="680"/>
                <w:tab w:val="clear" w:pos="907"/>
                <w:tab w:val="left" w:pos="195"/>
                <w:tab w:val="center" w:pos="567"/>
                <w:tab w:val="left" w:pos="702"/>
                <w:tab w:val="left" w:pos="882"/>
                <w:tab w:val="left" w:pos="972"/>
                <w:tab w:val="left" w:pos="1152"/>
              </w:tabs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1B14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A0AF0" w:rsidRPr="00E47993" w:rsidRDefault="000A0AF0" w:rsidP="000A0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A0AF0" w:rsidRDefault="000A0AF0" w:rsidP="000A0AF0">
            <w:pPr>
              <w:tabs>
                <w:tab w:val="clear" w:pos="454"/>
                <w:tab w:val="clear" w:pos="680"/>
                <w:tab w:val="clear" w:pos="907"/>
                <w:tab w:val="left" w:pos="195"/>
                <w:tab w:val="left" w:pos="522"/>
                <w:tab w:val="center" w:pos="567"/>
                <w:tab w:val="left" w:pos="882"/>
                <w:tab w:val="left" w:pos="972"/>
                <w:tab w:val="left" w:pos="1152"/>
              </w:tabs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1B145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A0AF0" w:rsidRPr="00996FF1" w:rsidTr="000A0AF0">
        <w:tc>
          <w:tcPr>
            <w:tcW w:w="3420" w:type="dxa"/>
          </w:tcPr>
          <w:p w:rsidR="000A0AF0" w:rsidRPr="00996FF1" w:rsidRDefault="000A0AF0" w:rsidP="000A0AF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996F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A0AF0" w:rsidRPr="002B0337" w:rsidRDefault="00166794" w:rsidP="000A0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36,148</w:t>
            </w:r>
          </w:p>
        </w:tc>
        <w:tc>
          <w:tcPr>
            <w:tcW w:w="270" w:type="dxa"/>
          </w:tcPr>
          <w:p w:rsidR="000A0AF0" w:rsidRPr="00E47993" w:rsidRDefault="000A0AF0" w:rsidP="000A0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A0AF0" w:rsidRPr="00D138FC" w:rsidRDefault="000A0AF0" w:rsidP="000A0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38FC">
              <w:rPr>
                <w:rFonts w:ascii="Angsana New" w:hAnsi="Angsana New"/>
                <w:b/>
                <w:bCs/>
                <w:sz w:val="30"/>
                <w:szCs w:val="30"/>
              </w:rPr>
              <w:t>10,283</w:t>
            </w:r>
          </w:p>
        </w:tc>
        <w:tc>
          <w:tcPr>
            <w:tcW w:w="270" w:type="dxa"/>
          </w:tcPr>
          <w:p w:rsidR="000A0AF0" w:rsidRPr="00E47993" w:rsidRDefault="000A0AF0" w:rsidP="000A0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0A0AF0" w:rsidRPr="000A0AF0" w:rsidRDefault="000A0AF0" w:rsidP="000A0AF0">
            <w:pPr>
              <w:tabs>
                <w:tab w:val="clear" w:pos="454"/>
                <w:tab w:val="clear" w:pos="680"/>
                <w:tab w:val="clear" w:pos="907"/>
                <w:tab w:val="left" w:pos="195"/>
                <w:tab w:val="center" w:pos="567"/>
                <w:tab w:val="left" w:pos="702"/>
                <w:tab w:val="left" w:pos="882"/>
                <w:tab w:val="left" w:pos="972"/>
                <w:tab w:val="left" w:pos="1152"/>
              </w:tabs>
              <w:rPr>
                <w:b/>
                <w:bCs/>
              </w:rPr>
            </w:pPr>
            <w:r w:rsidRPr="000A0AF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0A0AF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0A0AF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0A0AF0">
              <w:rPr>
                <w:rFonts w:ascii="Angsana New" w:hAnsi="Angsana New"/>
                <w:b/>
                <w:bCs/>
                <w:sz w:val="30"/>
                <w:szCs w:val="30"/>
              </w:rPr>
              <w:tab/>
              <w:t>-</w:t>
            </w:r>
          </w:p>
        </w:tc>
        <w:tc>
          <w:tcPr>
            <w:tcW w:w="270" w:type="dxa"/>
          </w:tcPr>
          <w:p w:rsidR="000A0AF0" w:rsidRPr="00773D1B" w:rsidRDefault="000A0AF0" w:rsidP="000A0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0A0AF0" w:rsidRPr="000A0AF0" w:rsidRDefault="000A0AF0" w:rsidP="000A0AF0">
            <w:pPr>
              <w:tabs>
                <w:tab w:val="clear" w:pos="454"/>
                <w:tab w:val="clear" w:pos="680"/>
                <w:tab w:val="clear" w:pos="907"/>
                <w:tab w:val="left" w:pos="195"/>
                <w:tab w:val="left" w:pos="522"/>
                <w:tab w:val="center" w:pos="567"/>
                <w:tab w:val="left" w:pos="882"/>
                <w:tab w:val="left" w:pos="972"/>
                <w:tab w:val="left" w:pos="1152"/>
              </w:tabs>
              <w:rPr>
                <w:b/>
                <w:bCs/>
              </w:rPr>
            </w:pPr>
            <w:r w:rsidRPr="000A0AF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0A0AF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0A0AF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0A0AF0">
              <w:rPr>
                <w:rFonts w:ascii="Angsana New" w:hAnsi="Angsana New"/>
                <w:b/>
                <w:bCs/>
                <w:sz w:val="30"/>
                <w:szCs w:val="30"/>
              </w:rPr>
              <w:tab/>
              <w:t>-</w:t>
            </w:r>
          </w:p>
        </w:tc>
      </w:tr>
      <w:tr w:rsidR="00F31C52" w:rsidRPr="00996FF1" w:rsidTr="000A0AF0">
        <w:tc>
          <w:tcPr>
            <w:tcW w:w="3420" w:type="dxa"/>
          </w:tcPr>
          <w:p w:rsidR="00F31C52" w:rsidRPr="00996FF1" w:rsidRDefault="00F31C52" w:rsidP="00F31C52">
            <w:pP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F31C52" w:rsidRPr="00E47993" w:rsidRDefault="00F31C52" w:rsidP="00F3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31C52" w:rsidRPr="00E47993" w:rsidRDefault="00F31C52" w:rsidP="00F3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F31C52" w:rsidRPr="00E47993" w:rsidRDefault="00F31C52" w:rsidP="00F3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31C52" w:rsidRPr="00E47993" w:rsidRDefault="00F31C52" w:rsidP="00F3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F31C52" w:rsidRDefault="00F31C52" w:rsidP="00F3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31C52" w:rsidRPr="00E47993" w:rsidRDefault="00F31C52" w:rsidP="00F3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F31C52" w:rsidRPr="00E47993" w:rsidRDefault="00F31C52" w:rsidP="00F3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31C52" w:rsidRPr="00996FF1" w:rsidTr="000A0AF0">
        <w:tc>
          <w:tcPr>
            <w:tcW w:w="3420" w:type="dxa"/>
          </w:tcPr>
          <w:p w:rsidR="00F31C52" w:rsidRPr="00996FF1" w:rsidRDefault="00F31C52" w:rsidP="00F3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30" w:type="dxa"/>
            <w:gridSpan w:val="7"/>
          </w:tcPr>
          <w:p w:rsidR="00F31C52" w:rsidRPr="00996FF1" w:rsidRDefault="00F31C52" w:rsidP="00F3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hint="cs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1C52" w:rsidRPr="00996FF1" w:rsidTr="000A0AF0">
        <w:tc>
          <w:tcPr>
            <w:tcW w:w="3420" w:type="dxa"/>
          </w:tcPr>
          <w:p w:rsidR="00F31C52" w:rsidRPr="00996FF1" w:rsidRDefault="00F31C52" w:rsidP="00F3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F31C52" w:rsidRPr="00996FF1" w:rsidRDefault="00F31C52" w:rsidP="00F3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96FF1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F31C52" w:rsidRPr="00996FF1" w:rsidRDefault="00F31C52" w:rsidP="00F3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:rsidR="00F31C52" w:rsidRPr="00996FF1" w:rsidRDefault="00F31C52" w:rsidP="00F3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96FF1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F31C52" w:rsidRPr="00996FF1" w:rsidTr="000A0AF0">
        <w:tc>
          <w:tcPr>
            <w:tcW w:w="3420" w:type="dxa"/>
          </w:tcPr>
          <w:p w:rsidR="00F31C52" w:rsidRPr="00996FF1" w:rsidRDefault="00F31C52" w:rsidP="00F3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F31C52" w:rsidRPr="00E55D53" w:rsidRDefault="00F31C52" w:rsidP="00F3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:rsidR="00F31C52" w:rsidRPr="00E55D53" w:rsidRDefault="00F31C52" w:rsidP="00F3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31C52" w:rsidRPr="00E55D53" w:rsidRDefault="00F31C52" w:rsidP="00F3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F31C52" w:rsidRPr="00E55D53" w:rsidRDefault="00F31C52" w:rsidP="00F3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F31C52" w:rsidRPr="00E55D53" w:rsidRDefault="00F31C52" w:rsidP="00F3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:rsidR="00F31C52" w:rsidRPr="00E55D53" w:rsidRDefault="00F31C52" w:rsidP="00F3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31C52" w:rsidRPr="00E55D53" w:rsidRDefault="00F31C52" w:rsidP="00F3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F31C52" w:rsidRPr="00996FF1" w:rsidTr="000A0AF0">
        <w:tc>
          <w:tcPr>
            <w:tcW w:w="3420" w:type="dxa"/>
          </w:tcPr>
          <w:p w:rsidR="00F31C52" w:rsidRPr="00996FF1" w:rsidRDefault="00F31C52" w:rsidP="00F3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30" w:type="dxa"/>
            <w:gridSpan w:val="7"/>
          </w:tcPr>
          <w:p w:rsidR="00F31C52" w:rsidRPr="00996FF1" w:rsidRDefault="00F31C52" w:rsidP="00F31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996FF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A0AF0" w:rsidRPr="00996FF1" w:rsidTr="000A0AF0">
        <w:tc>
          <w:tcPr>
            <w:tcW w:w="3420" w:type="dxa"/>
          </w:tcPr>
          <w:p w:rsidR="000A0AF0" w:rsidRPr="00996FF1" w:rsidRDefault="000A0AF0" w:rsidP="000A0AF0">
            <w:pPr>
              <w:rPr>
                <w:rFonts w:ascii="Angsana New" w:hAnsi="Angsana New"/>
                <w:sz w:val="30"/>
                <w:szCs w:val="30"/>
              </w:rPr>
            </w:pPr>
            <w:r w:rsidRPr="00996FF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:rsidR="000A0AF0" w:rsidRPr="003835ED" w:rsidRDefault="000A0AF0" w:rsidP="000A0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17,124</w:t>
            </w:r>
          </w:p>
        </w:tc>
        <w:tc>
          <w:tcPr>
            <w:tcW w:w="270" w:type="dxa"/>
          </w:tcPr>
          <w:p w:rsidR="000A0AF0" w:rsidRPr="00E47993" w:rsidRDefault="000A0AF0" w:rsidP="000A0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A0AF0" w:rsidRPr="003835ED" w:rsidRDefault="000A0AF0" w:rsidP="000A0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10,283</w:t>
            </w:r>
          </w:p>
        </w:tc>
        <w:tc>
          <w:tcPr>
            <w:tcW w:w="270" w:type="dxa"/>
          </w:tcPr>
          <w:p w:rsidR="000A0AF0" w:rsidRPr="00E47993" w:rsidRDefault="000A0AF0" w:rsidP="000A0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0A0AF0" w:rsidRDefault="000A0AF0" w:rsidP="000A0AF0">
            <w:pPr>
              <w:tabs>
                <w:tab w:val="clear" w:pos="454"/>
                <w:tab w:val="clear" w:pos="680"/>
                <w:tab w:val="clear" w:pos="907"/>
                <w:tab w:val="left" w:pos="195"/>
                <w:tab w:val="center" w:pos="567"/>
                <w:tab w:val="left" w:pos="702"/>
                <w:tab w:val="left" w:pos="882"/>
                <w:tab w:val="left" w:pos="972"/>
                <w:tab w:val="left" w:pos="1152"/>
              </w:tabs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1B14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A0AF0" w:rsidRPr="00E47993" w:rsidRDefault="000A0AF0" w:rsidP="000A0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A0AF0" w:rsidRDefault="000A0AF0" w:rsidP="000A0AF0">
            <w:pPr>
              <w:tabs>
                <w:tab w:val="clear" w:pos="454"/>
                <w:tab w:val="clear" w:pos="680"/>
                <w:tab w:val="clear" w:pos="907"/>
                <w:tab w:val="left" w:pos="195"/>
                <w:tab w:val="left" w:pos="522"/>
                <w:tab w:val="center" w:pos="567"/>
                <w:tab w:val="left" w:pos="882"/>
                <w:tab w:val="left" w:pos="972"/>
                <w:tab w:val="left" w:pos="1152"/>
              </w:tabs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1B145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A0AF0" w:rsidRPr="00E47993" w:rsidTr="000A0AF0">
        <w:tc>
          <w:tcPr>
            <w:tcW w:w="3420" w:type="dxa"/>
          </w:tcPr>
          <w:p w:rsidR="000A0AF0" w:rsidRPr="00996FF1" w:rsidRDefault="000A0AF0" w:rsidP="000A0AF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6F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์</w:t>
            </w:r>
            <w:r w:rsidRPr="00996F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A0AF0" w:rsidRPr="00D138FC" w:rsidRDefault="000A0AF0" w:rsidP="000A0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17,124</w:t>
            </w:r>
          </w:p>
        </w:tc>
        <w:tc>
          <w:tcPr>
            <w:tcW w:w="270" w:type="dxa"/>
          </w:tcPr>
          <w:p w:rsidR="000A0AF0" w:rsidRPr="00E47993" w:rsidRDefault="000A0AF0" w:rsidP="000A0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A0AF0" w:rsidRPr="00D138FC" w:rsidRDefault="000A0AF0" w:rsidP="000A0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38FC">
              <w:rPr>
                <w:rFonts w:ascii="Angsana New" w:hAnsi="Angsana New"/>
                <w:b/>
                <w:bCs/>
                <w:sz w:val="30"/>
                <w:szCs w:val="30"/>
              </w:rPr>
              <w:t>10,283</w:t>
            </w:r>
          </w:p>
        </w:tc>
        <w:tc>
          <w:tcPr>
            <w:tcW w:w="270" w:type="dxa"/>
          </w:tcPr>
          <w:p w:rsidR="000A0AF0" w:rsidRPr="00E47993" w:rsidRDefault="000A0AF0" w:rsidP="000A0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0A0AF0" w:rsidRPr="000A0AF0" w:rsidRDefault="000A0AF0" w:rsidP="000A0AF0">
            <w:pPr>
              <w:tabs>
                <w:tab w:val="clear" w:pos="454"/>
                <w:tab w:val="clear" w:pos="680"/>
                <w:tab w:val="clear" w:pos="907"/>
                <w:tab w:val="left" w:pos="195"/>
                <w:tab w:val="center" w:pos="567"/>
                <w:tab w:val="left" w:pos="702"/>
                <w:tab w:val="left" w:pos="882"/>
                <w:tab w:val="left" w:pos="972"/>
                <w:tab w:val="left" w:pos="1152"/>
              </w:tabs>
              <w:rPr>
                <w:b/>
                <w:bCs/>
              </w:rPr>
            </w:pPr>
            <w:r w:rsidRPr="000A0AF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0A0AF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0A0AF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0A0AF0">
              <w:rPr>
                <w:rFonts w:ascii="Angsana New" w:hAnsi="Angsana New"/>
                <w:b/>
                <w:bCs/>
                <w:sz w:val="30"/>
                <w:szCs w:val="30"/>
              </w:rPr>
              <w:tab/>
              <w:t>-</w:t>
            </w:r>
          </w:p>
        </w:tc>
        <w:tc>
          <w:tcPr>
            <w:tcW w:w="270" w:type="dxa"/>
          </w:tcPr>
          <w:p w:rsidR="000A0AF0" w:rsidRPr="00773D1B" w:rsidRDefault="000A0AF0" w:rsidP="000A0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0A0AF0" w:rsidRPr="000A0AF0" w:rsidRDefault="000A0AF0" w:rsidP="000A0AF0">
            <w:pPr>
              <w:tabs>
                <w:tab w:val="clear" w:pos="454"/>
                <w:tab w:val="clear" w:pos="680"/>
                <w:tab w:val="clear" w:pos="907"/>
                <w:tab w:val="left" w:pos="195"/>
                <w:tab w:val="left" w:pos="522"/>
                <w:tab w:val="center" w:pos="567"/>
                <w:tab w:val="left" w:pos="882"/>
                <w:tab w:val="left" w:pos="972"/>
                <w:tab w:val="left" w:pos="1152"/>
              </w:tabs>
              <w:rPr>
                <w:b/>
                <w:bCs/>
              </w:rPr>
            </w:pPr>
            <w:r w:rsidRPr="000A0AF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0A0AF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0A0AF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0A0AF0">
              <w:rPr>
                <w:rFonts w:ascii="Angsana New" w:hAnsi="Angsana New"/>
                <w:b/>
                <w:bCs/>
                <w:sz w:val="30"/>
                <w:szCs w:val="30"/>
              </w:rPr>
              <w:tab/>
              <w:t>-</w:t>
            </w:r>
          </w:p>
        </w:tc>
      </w:tr>
    </w:tbl>
    <w:p w:rsidR="000A5F59" w:rsidRPr="00F90454" w:rsidRDefault="000A5F59" w:rsidP="00F12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08"/>
        <w:rPr>
          <w:rFonts w:ascii="Angsana New" w:hAnsi="Angsana New"/>
          <w:sz w:val="30"/>
          <w:szCs w:val="30"/>
          <w:highlight w:val="yellow"/>
        </w:rPr>
      </w:pPr>
    </w:p>
    <w:p w:rsidR="00702482" w:rsidRPr="00DC53F8" w:rsidRDefault="00702482" w:rsidP="007024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sz w:val="30"/>
          <w:szCs w:val="30"/>
        </w:rPr>
      </w:pPr>
      <w:r w:rsidRPr="00DC53F8">
        <w:rPr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</w:t>
      </w:r>
      <w:r w:rsidRPr="00DC53F8">
        <w:rPr>
          <w:rFonts w:hint="cs"/>
          <w:sz w:val="30"/>
          <w:szCs w:val="30"/>
          <w:cs/>
        </w:rPr>
        <w:t>รวม</w:t>
      </w:r>
      <w:r w:rsidRPr="00DC53F8">
        <w:rPr>
          <w:sz w:val="30"/>
          <w:szCs w:val="30"/>
          <w:cs/>
        </w:rPr>
        <w:t>ที่เกิดขึ้นในระหว่างปีมีดังนี้</w:t>
      </w:r>
    </w:p>
    <w:p w:rsidR="00702482" w:rsidRPr="00F90454" w:rsidRDefault="00702482" w:rsidP="00F12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08"/>
        <w:rPr>
          <w:rFonts w:ascii="Angsana New" w:hAnsi="Angsana New" w:hint="cs"/>
          <w:sz w:val="30"/>
          <w:szCs w:val="30"/>
          <w:highlight w:val="yellow"/>
        </w:rPr>
      </w:pPr>
    </w:p>
    <w:tbl>
      <w:tblPr>
        <w:tblW w:w="945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82"/>
        <w:gridCol w:w="1218"/>
        <w:gridCol w:w="242"/>
        <w:gridCol w:w="1288"/>
        <w:gridCol w:w="270"/>
        <w:gridCol w:w="1530"/>
        <w:gridCol w:w="270"/>
        <w:gridCol w:w="1350"/>
      </w:tblGrid>
      <w:tr w:rsidR="00095EF7" w:rsidRPr="00CD3569" w:rsidTr="00A75EC9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:rsidR="00095EF7" w:rsidRPr="00CD3569" w:rsidRDefault="00095EF7" w:rsidP="00095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3569">
              <w:rPr>
                <w:rFonts w:ascii="Angsana New" w:hAnsi="Angsana New"/>
                <w:sz w:val="30"/>
                <w:szCs w:val="30"/>
                <w:highlight w:val="yellow"/>
              </w:rPr>
              <w:br w:type="page"/>
            </w:r>
          </w:p>
        </w:tc>
        <w:tc>
          <w:tcPr>
            <w:tcW w:w="616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EF7" w:rsidRPr="00CD3569" w:rsidRDefault="00095EF7" w:rsidP="00095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35C3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95EF7" w:rsidRPr="00CD3569" w:rsidTr="00A75EC9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:rsidR="00095EF7" w:rsidRPr="00CD3569" w:rsidRDefault="00095EF7" w:rsidP="00095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EF7" w:rsidRPr="00CD3569" w:rsidRDefault="00095EF7" w:rsidP="00095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EF7" w:rsidRPr="00CD3569" w:rsidRDefault="00095EF7" w:rsidP="00095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0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EF7" w:rsidRPr="000A5F59" w:rsidRDefault="00095EF7" w:rsidP="00095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A5F59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0A5F5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5F5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A5F59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0A5F5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0A5F5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A5F59">
              <w:rPr>
                <w:rFonts w:ascii="Angsana New" w:hAnsi="Angsana New"/>
                <w:sz w:val="30"/>
                <w:szCs w:val="30"/>
              </w:rPr>
              <w:t>/</w:t>
            </w:r>
            <w:r w:rsidRPr="000A5F59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95EF7" w:rsidRPr="00CD3569" w:rsidRDefault="00095EF7" w:rsidP="00095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95EF7" w:rsidRPr="00CD3569" w:rsidRDefault="00095EF7" w:rsidP="00095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95EF7" w:rsidRPr="00136318" w:rsidTr="00A75EC9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:rsidR="00095EF7" w:rsidRPr="00136318" w:rsidRDefault="00095EF7" w:rsidP="00095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:rsidR="00095EF7" w:rsidRPr="00136318" w:rsidRDefault="00095EF7" w:rsidP="00D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63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="007A1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7A190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A1906" w:rsidRPr="007A1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ตุลาคม</w:t>
            </w:r>
            <w:r w:rsidR="007A19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A1906" w:rsidRPr="007A1906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="0088467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095EF7" w:rsidRPr="00136318" w:rsidRDefault="00095EF7" w:rsidP="00095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095EF7" w:rsidRPr="00136318" w:rsidRDefault="00095EF7" w:rsidP="00095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136318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95EF7" w:rsidRPr="00136318" w:rsidRDefault="00095EF7" w:rsidP="00095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95EF7" w:rsidRPr="00136318" w:rsidRDefault="00095EF7" w:rsidP="00095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6318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กำไรหรือขาดทุนเบ็ดเสร็จอื่น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95EF7" w:rsidRPr="00136318" w:rsidRDefault="00095EF7" w:rsidP="00095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095EF7" w:rsidRPr="00136318" w:rsidRDefault="00095EF7" w:rsidP="00D40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63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="00575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7A1906" w:rsidRPr="007A1906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7A190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363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575B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884670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</w:tr>
      <w:tr w:rsidR="0082277B" w:rsidRPr="00136318" w:rsidTr="00A75EC9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:rsidR="0082277B" w:rsidRPr="00136318" w:rsidRDefault="0082277B" w:rsidP="00822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:rsidR="0082277B" w:rsidRPr="00136318" w:rsidRDefault="0082277B" w:rsidP="00822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82277B" w:rsidRPr="00136318" w:rsidRDefault="0082277B" w:rsidP="00822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82277B" w:rsidRPr="00E1129D" w:rsidRDefault="0082277B" w:rsidP="00CC5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1129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1129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  <w:r w:rsidR="00575B4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="00575B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2</w:t>
            </w:r>
            <w:r w:rsidR="00C6195A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  <w:r w:rsidRPr="00E1129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2277B" w:rsidRPr="00E1129D" w:rsidRDefault="0082277B" w:rsidP="00822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2277B" w:rsidRPr="00136318" w:rsidRDefault="0082277B" w:rsidP="00822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2277B" w:rsidRPr="00136318" w:rsidRDefault="0082277B" w:rsidP="00822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2277B" w:rsidRPr="00136318" w:rsidRDefault="0082277B" w:rsidP="00822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</w:p>
        </w:tc>
      </w:tr>
      <w:tr w:rsidR="0082277B" w:rsidRPr="00554B82" w:rsidTr="00A75EC9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277B" w:rsidRPr="00136318" w:rsidRDefault="0082277B" w:rsidP="00822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2277B" w:rsidRPr="00554B82" w:rsidRDefault="0082277B" w:rsidP="00822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54B8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54B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54B8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2277B" w:rsidRPr="00136318" w:rsidTr="00A75EC9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277B" w:rsidRPr="00136318" w:rsidRDefault="0082277B" w:rsidP="00822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363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:rsidR="0082277B" w:rsidRPr="00136318" w:rsidRDefault="0082277B" w:rsidP="00822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0" w:right="-558" w:firstLine="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82277B" w:rsidRPr="00136318" w:rsidRDefault="0082277B" w:rsidP="00822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82277B" w:rsidRPr="00136318" w:rsidRDefault="0082277B" w:rsidP="00822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 w:firstLine="4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2277B" w:rsidRPr="00136318" w:rsidRDefault="0082277B" w:rsidP="00822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2277B" w:rsidRPr="00136318" w:rsidRDefault="0082277B" w:rsidP="00822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08" w:firstLine="5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2277B" w:rsidRPr="00136318" w:rsidRDefault="0082277B" w:rsidP="00822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2277B" w:rsidRPr="00136318" w:rsidRDefault="0082277B" w:rsidP="00822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left="72" w:right="-198" w:firstLine="3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6CE5" w:rsidRPr="00136318" w:rsidTr="00A75EC9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:rsidR="00216CE5" w:rsidRPr="00136318" w:rsidRDefault="00216CE5" w:rsidP="0021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36318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:rsidR="00216CE5" w:rsidRPr="00E00F89" w:rsidRDefault="00216CE5" w:rsidP="0021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216CE5" w:rsidRPr="00E00F89" w:rsidRDefault="00216CE5" w:rsidP="0021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216CE5" w:rsidRPr="00E00F89" w:rsidRDefault="00216CE5" w:rsidP="0021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16CE5" w:rsidRPr="00E00F89" w:rsidRDefault="00216CE5" w:rsidP="0021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16CE5" w:rsidRDefault="00216CE5" w:rsidP="00216CE5">
            <w:pPr>
              <w:tabs>
                <w:tab w:val="clear" w:pos="454"/>
                <w:tab w:val="clear" w:pos="680"/>
                <w:tab w:val="clear" w:pos="907"/>
                <w:tab w:val="left" w:pos="195"/>
                <w:tab w:val="center" w:pos="567"/>
                <w:tab w:val="left" w:pos="702"/>
                <w:tab w:val="left" w:pos="882"/>
                <w:tab w:val="left" w:pos="972"/>
                <w:tab w:val="left" w:pos="1152"/>
              </w:tabs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1B14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16CE5" w:rsidRPr="00E00F89" w:rsidRDefault="00216CE5" w:rsidP="0021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16CE5" w:rsidRPr="00E00F89" w:rsidRDefault="00216CE5" w:rsidP="0021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80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4,021</w:t>
            </w:r>
          </w:p>
        </w:tc>
      </w:tr>
      <w:tr w:rsidR="002B0337" w:rsidRPr="00136318" w:rsidTr="00A75EC9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:rsidR="002B0337" w:rsidRPr="00136318" w:rsidRDefault="002B0337" w:rsidP="002B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หนี้สินสัญญาเช่าทางการเงิน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:rsidR="002B0337" w:rsidRDefault="002B0337" w:rsidP="002B0337">
            <w:pPr>
              <w:tabs>
                <w:tab w:val="left" w:pos="195"/>
                <w:tab w:val="center" w:pos="567"/>
              </w:tabs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1B14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2B0337" w:rsidRPr="00E00F89" w:rsidRDefault="002B0337" w:rsidP="002B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2B0337" w:rsidRPr="00E00F89" w:rsidRDefault="00166794" w:rsidP="002B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B0337" w:rsidRPr="00E00F89" w:rsidRDefault="002B0337" w:rsidP="002B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2B0337" w:rsidRDefault="002B0337" w:rsidP="002B0337">
            <w:pPr>
              <w:tabs>
                <w:tab w:val="clear" w:pos="454"/>
                <w:tab w:val="clear" w:pos="680"/>
                <w:tab w:val="clear" w:pos="907"/>
                <w:tab w:val="left" w:pos="195"/>
                <w:tab w:val="center" w:pos="567"/>
                <w:tab w:val="left" w:pos="702"/>
                <w:tab w:val="left" w:pos="882"/>
                <w:tab w:val="left" w:pos="972"/>
                <w:tab w:val="left" w:pos="1152"/>
              </w:tabs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1B14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B0337" w:rsidRPr="00E00F89" w:rsidRDefault="002B0337" w:rsidP="002B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B0337" w:rsidRPr="00E00F89" w:rsidRDefault="00166794" w:rsidP="002B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254</w:t>
            </w:r>
          </w:p>
        </w:tc>
      </w:tr>
      <w:tr w:rsidR="00884670" w:rsidRPr="00136318" w:rsidTr="00A75EC9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36318">
              <w:rPr>
                <w:rFonts w:ascii="Angsana New" w:hAnsi="Angsana New" w:hint="cs"/>
                <w:sz w:val="30"/>
                <w:szCs w:val="30"/>
                <w:cs/>
              </w:rPr>
              <w:t>หนี้สินผลประโยชน์พนักงาน</w:t>
            </w:r>
            <w:r w:rsidRPr="0013631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4670" w:rsidRPr="00E00F89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35,968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E00F89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4670" w:rsidRPr="00E00F89" w:rsidRDefault="002B0337" w:rsidP="002B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="00216CE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E00F89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4670" w:rsidRPr="00E00F89" w:rsidRDefault="002B0337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80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E00F89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4670" w:rsidRPr="00E00F89" w:rsidRDefault="002B0337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51,747</w:t>
            </w:r>
          </w:p>
        </w:tc>
      </w:tr>
      <w:tr w:rsidR="00884670" w:rsidRPr="00136318" w:rsidTr="00A75EC9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63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84670" w:rsidRPr="00214ACE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37,203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214ACE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84670" w:rsidRPr="00214ACE" w:rsidRDefault="00216CE5" w:rsidP="0016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80"/>
              <w:rPr>
                <w:rFonts w:ascii="Angsana New" w:hAnsi="Angsana New" w:hint="cs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B033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66794">
              <w:rPr>
                <w:rFonts w:ascii="Angsana New" w:hAnsi="Angsana New"/>
                <w:b/>
                <w:bCs/>
                <w:sz w:val="30"/>
                <w:szCs w:val="30"/>
              </w:rPr>
              <w:t>838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214ACE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84670" w:rsidRPr="00214ACE" w:rsidRDefault="002B0337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214ACE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84670" w:rsidRPr="00214ACE" w:rsidRDefault="00166794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56,022</w:t>
            </w:r>
          </w:p>
        </w:tc>
      </w:tr>
      <w:tr w:rsidR="00884670" w:rsidRPr="00136318" w:rsidTr="00B418BD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84670" w:rsidRPr="00214ACE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214ACE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84670" w:rsidRPr="00214ACE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214ACE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84670" w:rsidRPr="00214ACE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214ACE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84670" w:rsidRPr="00214ACE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84670" w:rsidRPr="00136318" w:rsidTr="00647117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670" w:rsidRPr="00CD3569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35C3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84670" w:rsidRPr="00136318" w:rsidTr="006656B1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214ACE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214ACE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4670" w:rsidRPr="00214ACE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F59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0A5F5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5F5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A5F59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0A5F5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0A5F5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A5F59">
              <w:rPr>
                <w:rFonts w:ascii="Angsana New" w:hAnsi="Angsana New"/>
                <w:sz w:val="30"/>
                <w:szCs w:val="30"/>
              </w:rPr>
              <w:t>/</w:t>
            </w:r>
            <w:r w:rsidRPr="000A5F59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214ACE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214ACE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84670" w:rsidRPr="00136318" w:rsidTr="001C3C46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63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A1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2559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136318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6318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กำไรหรือขาดทุนเบ็ดเสร็จอื่น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63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A1906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363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</w:tr>
      <w:tr w:rsidR="00884670" w:rsidRPr="00136318" w:rsidTr="001C3C46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214ACE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214ACE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E1129D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1129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1129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  <w:r w:rsidRPr="00E1129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214ACE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214ACE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214ACE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214ACE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84670" w:rsidRPr="00136318" w:rsidTr="00647117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84670" w:rsidRPr="00214ACE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4B8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54B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54B8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84670" w:rsidRPr="00136318" w:rsidTr="00647117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670" w:rsidRPr="006656B1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5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6656B1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6656B1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6656B1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6656B1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6656B1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6656B1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6656B1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33AC" w:rsidRPr="00136318" w:rsidTr="006656B1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:rsidR="002633AC" w:rsidRPr="006656B1" w:rsidRDefault="002633AC" w:rsidP="00263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33AC" w:rsidRPr="006656B1" w:rsidRDefault="002633AC" w:rsidP="00263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656B1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6656B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920)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2633AC" w:rsidRPr="006656B1" w:rsidRDefault="002633AC" w:rsidP="002633AC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33AC" w:rsidRPr="006656B1" w:rsidRDefault="002B0337" w:rsidP="00263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33AC" w:rsidRPr="006656B1" w:rsidRDefault="002633AC" w:rsidP="002633AC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33AC" w:rsidRDefault="002633AC" w:rsidP="002633AC">
            <w:pPr>
              <w:tabs>
                <w:tab w:val="clear" w:pos="454"/>
                <w:tab w:val="clear" w:pos="680"/>
                <w:tab w:val="clear" w:pos="907"/>
                <w:tab w:val="left" w:pos="195"/>
                <w:tab w:val="center" w:pos="567"/>
                <w:tab w:val="left" w:pos="702"/>
                <w:tab w:val="left" w:pos="882"/>
                <w:tab w:val="left" w:pos="972"/>
                <w:tab w:val="left" w:pos="1152"/>
              </w:tabs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1B14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633AC" w:rsidRPr="006656B1" w:rsidRDefault="002633AC" w:rsidP="002633AC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33AC" w:rsidRPr="006656B1" w:rsidRDefault="002633AC" w:rsidP="002B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B0337">
              <w:rPr>
                <w:rFonts w:ascii="Angsana New" w:hAnsi="Angsana New"/>
                <w:sz w:val="30"/>
                <w:szCs w:val="30"/>
              </w:rPr>
              <w:t>19,874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B0337" w:rsidRPr="00136318" w:rsidTr="006656B1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:rsidR="002B0337" w:rsidRPr="006656B1" w:rsidRDefault="002B0337" w:rsidP="002B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5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B0337" w:rsidRPr="006656B1" w:rsidRDefault="002B0337" w:rsidP="002B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56B1">
              <w:rPr>
                <w:rFonts w:ascii="Angsana New" w:hAnsi="Angsana New"/>
                <w:b/>
                <w:bCs/>
                <w:sz w:val="30"/>
                <w:szCs w:val="30"/>
              </w:rPr>
              <w:t>(26,920)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2B0337" w:rsidRPr="006656B1" w:rsidRDefault="002B0337" w:rsidP="002B0337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B0337" w:rsidRPr="002B0337" w:rsidRDefault="002B0337" w:rsidP="002B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0337">
              <w:rPr>
                <w:rFonts w:ascii="Angsana New" w:hAnsi="Angsana New"/>
                <w:b/>
                <w:bCs/>
                <w:sz w:val="30"/>
                <w:szCs w:val="30"/>
              </w:rPr>
              <w:t>7,046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B0337" w:rsidRPr="006656B1" w:rsidRDefault="002B0337" w:rsidP="002B0337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B0337" w:rsidRPr="002633AC" w:rsidRDefault="002B0337" w:rsidP="002B0337">
            <w:pPr>
              <w:tabs>
                <w:tab w:val="clear" w:pos="454"/>
                <w:tab w:val="clear" w:pos="680"/>
                <w:tab w:val="clear" w:pos="907"/>
                <w:tab w:val="left" w:pos="195"/>
                <w:tab w:val="center" w:pos="567"/>
                <w:tab w:val="left" w:pos="702"/>
                <w:tab w:val="left" w:pos="882"/>
                <w:tab w:val="left" w:pos="972"/>
                <w:tab w:val="left" w:pos="1152"/>
              </w:tabs>
              <w:rPr>
                <w:b/>
                <w:bCs/>
              </w:rPr>
            </w:pPr>
            <w:r w:rsidRPr="002633AC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2633AC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2633AC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2633AC">
              <w:rPr>
                <w:rFonts w:ascii="Angsana New" w:hAnsi="Angsana New"/>
                <w:b/>
                <w:bCs/>
                <w:sz w:val="30"/>
                <w:szCs w:val="30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B0337" w:rsidRPr="006656B1" w:rsidRDefault="002B0337" w:rsidP="002B0337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B0337" w:rsidRPr="002B0337" w:rsidRDefault="002B0337" w:rsidP="002B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0337">
              <w:rPr>
                <w:rFonts w:ascii="Angsana New" w:hAnsi="Angsana New"/>
                <w:b/>
                <w:bCs/>
                <w:sz w:val="30"/>
                <w:szCs w:val="30"/>
              </w:rPr>
              <w:t>(19,874)</w:t>
            </w:r>
          </w:p>
        </w:tc>
      </w:tr>
      <w:tr w:rsidR="00884670" w:rsidRPr="00136318" w:rsidTr="006656B1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6656B1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84670" w:rsidRPr="006656B1" w:rsidRDefault="00884670" w:rsidP="0088467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6656B1" w:rsidRDefault="00884670" w:rsidP="00884670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84670" w:rsidRPr="006656B1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6656B1" w:rsidRDefault="00884670" w:rsidP="00884670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84670" w:rsidRPr="006656B1" w:rsidRDefault="00884670" w:rsidP="0088467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6656B1" w:rsidRDefault="00884670" w:rsidP="00884670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84670" w:rsidRPr="006656B1" w:rsidRDefault="00884670" w:rsidP="0088467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84670" w:rsidRPr="00136318" w:rsidTr="006656B1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6656B1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5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884670" w:rsidRPr="006656B1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10,283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6656B1" w:rsidRDefault="00884670" w:rsidP="00884670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884670" w:rsidRPr="006656B1" w:rsidRDefault="00166794" w:rsidP="002B0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24,884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6656B1" w:rsidRDefault="00884670" w:rsidP="00884670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884670" w:rsidRPr="006656B1" w:rsidRDefault="002B0337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80"/>
              <w:rPr>
                <w:rFonts w:ascii="Angsana New" w:hAnsi="Angsana New" w:hint="cs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6656B1" w:rsidRDefault="00884670" w:rsidP="00884670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884670" w:rsidRPr="006656B1" w:rsidRDefault="00166794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36,148</w:t>
            </w:r>
          </w:p>
        </w:tc>
      </w:tr>
      <w:tr w:rsidR="00884670" w:rsidRPr="00136318" w:rsidTr="00A75EC9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84670" w:rsidRPr="00554B82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884670" w:rsidRPr="00136318" w:rsidTr="001B7CAF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left="72" w:right="-198" w:firstLine="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5C3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</w:p>
        </w:tc>
      </w:tr>
      <w:tr w:rsidR="00884670" w:rsidRPr="00136318" w:rsidTr="00482FCC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0" w:right="-558" w:firstLine="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F59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0A5F5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5F5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A5F59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0A5F5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0A5F5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A5F59">
              <w:rPr>
                <w:rFonts w:ascii="Angsana New" w:hAnsi="Angsana New"/>
                <w:sz w:val="30"/>
                <w:szCs w:val="30"/>
              </w:rPr>
              <w:t>/</w:t>
            </w:r>
            <w:r w:rsidRPr="000A5F59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left="72" w:right="-198" w:firstLine="3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4670" w:rsidRPr="00136318" w:rsidTr="00A75EC9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63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A1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A1906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136318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6318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กำไรหรือขาดทุนเบ็ดเสร็จอื่น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63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A1906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363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A1906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884670" w:rsidRPr="00136318" w:rsidTr="00A75EC9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0" w:right="-558" w:firstLine="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E1129D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1129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1129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  <w:r w:rsidRPr="00E1129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08" w:firstLine="5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left="72" w:right="-198" w:firstLine="3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4670" w:rsidRPr="00136318" w:rsidTr="001B7CAF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left="72" w:right="-198" w:firstLine="3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4B8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54B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54B8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84670" w:rsidRPr="00136318" w:rsidTr="00A75EC9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363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0" w:right="-558" w:firstLine="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 w:firstLine="4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08" w:firstLine="5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left="72" w:right="-198" w:firstLine="3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4670" w:rsidRPr="00136318" w:rsidTr="00A75EC9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36318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E00F89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E00F89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E00F89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E00F89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84670" w:rsidRDefault="00884670" w:rsidP="00884670">
            <w:pPr>
              <w:jc w:val="center"/>
            </w:pPr>
            <w:r w:rsidRPr="001B14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E00F89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E00F89" w:rsidRDefault="00884670" w:rsidP="0036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1,235</w:t>
            </w:r>
          </w:p>
        </w:tc>
      </w:tr>
      <w:tr w:rsidR="00884670" w:rsidRPr="00136318" w:rsidTr="00A75EC9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E00F89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5,419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E00F89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884670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(5,419)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E00F89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84670" w:rsidRDefault="00884670" w:rsidP="00884670">
            <w:pPr>
              <w:jc w:val="center"/>
            </w:pPr>
            <w:r w:rsidRPr="001B14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E00F89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84670" w:rsidRDefault="00884670" w:rsidP="00884670">
            <w:pPr>
              <w:tabs>
                <w:tab w:val="left" w:pos="195"/>
                <w:tab w:val="center" w:pos="567"/>
              </w:tabs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1B145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4670" w:rsidRPr="00136318" w:rsidTr="00A75EC9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หนี้สินสัญญาเช่าทางการเงิน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E00F89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E00F89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E00F89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E00F89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84670" w:rsidRDefault="005663CD" w:rsidP="005663CD">
            <w:pPr>
              <w:tabs>
                <w:tab w:val="clear" w:pos="680"/>
                <w:tab w:val="left" w:pos="490"/>
                <w:tab w:val="center" w:pos="657"/>
              </w:tabs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884670" w:rsidRPr="001B14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E00F89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84670" w:rsidRDefault="00884670" w:rsidP="00884670">
            <w:pPr>
              <w:tabs>
                <w:tab w:val="left" w:pos="195"/>
                <w:tab w:val="center" w:pos="567"/>
              </w:tabs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1B145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4670" w:rsidRPr="00136318" w:rsidTr="00A75EC9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36318">
              <w:rPr>
                <w:rFonts w:ascii="Angsana New" w:hAnsi="Angsana New" w:hint="cs"/>
                <w:sz w:val="30"/>
                <w:szCs w:val="30"/>
                <w:cs/>
              </w:rPr>
              <w:t>หนี้สินผลประโยชน์พนักงาน</w:t>
            </w:r>
            <w:r w:rsidRPr="0013631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E00F89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28,137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E00F89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E00F89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E00F89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E00F89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E00F89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E00F89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35,968</w:t>
            </w:r>
          </w:p>
        </w:tc>
      </w:tr>
      <w:tr w:rsidR="00884670" w:rsidRPr="00136318" w:rsidTr="00A75EC9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63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84670" w:rsidRPr="00214ACE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35,384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214ACE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84670" w:rsidRPr="00214ACE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(3,367)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214ACE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84670" w:rsidRPr="00214ACE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5,186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214ACE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84670" w:rsidRPr="00214ACE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37,203</w:t>
            </w:r>
          </w:p>
        </w:tc>
      </w:tr>
      <w:tr w:rsidR="00884670" w:rsidRPr="00095EF7" w:rsidTr="00A75EC9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670" w:rsidRPr="00095EF7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84670" w:rsidRPr="00095EF7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095EF7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84670" w:rsidRPr="00095EF7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1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095EF7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84670" w:rsidRPr="00095EF7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095EF7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84670" w:rsidRPr="00095EF7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84670" w:rsidRPr="00136318" w:rsidTr="00A75EC9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670" w:rsidRPr="006656B1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5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6656B1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6656B1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6656B1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6656B1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6656B1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6656B1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6656B1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4670" w:rsidRPr="00136318" w:rsidTr="00A75EC9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6656B1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6656B1" w:rsidRDefault="00884670" w:rsidP="0088467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56B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6656B1" w:rsidRDefault="00884670" w:rsidP="00884670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6656B1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656B1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6656B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920)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6656B1" w:rsidRDefault="00884670" w:rsidP="00884670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6656B1" w:rsidRDefault="00884670" w:rsidP="0088467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56B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6656B1" w:rsidRDefault="00884670" w:rsidP="00884670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6656B1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656B1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6656B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920)</w:t>
            </w:r>
          </w:p>
        </w:tc>
      </w:tr>
      <w:tr w:rsidR="00884670" w:rsidRPr="00136318" w:rsidTr="00A75EC9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6656B1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5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84670" w:rsidRPr="006656B1" w:rsidRDefault="00884670" w:rsidP="0088467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56B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6656B1" w:rsidRDefault="00884670" w:rsidP="00884670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84670" w:rsidRPr="006656B1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56B1">
              <w:rPr>
                <w:rFonts w:ascii="Angsana New" w:hAnsi="Angsana New"/>
                <w:b/>
                <w:bCs/>
                <w:sz w:val="30"/>
                <w:szCs w:val="30"/>
              </w:rPr>
              <w:t>(26,920)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6656B1" w:rsidRDefault="00884670" w:rsidP="00884670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84670" w:rsidRPr="006656B1" w:rsidRDefault="00884670" w:rsidP="0088467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56B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6656B1" w:rsidRDefault="00884670" w:rsidP="00884670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84670" w:rsidRPr="006656B1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56B1">
              <w:rPr>
                <w:rFonts w:ascii="Angsana New" w:hAnsi="Angsana New"/>
                <w:b/>
                <w:bCs/>
                <w:sz w:val="30"/>
                <w:szCs w:val="30"/>
              </w:rPr>
              <w:t>(26,920)</w:t>
            </w:r>
          </w:p>
        </w:tc>
      </w:tr>
      <w:tr w:rsidR="00884670" w:rsidRPr="005059DF" w:rsidTr="00A75EC9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6656B1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4670" w:rsidRPr="006656B1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6656B1" w:rsidRDefault="00884670" w:rsidP="00884670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4670" w:rsidRPr="006656B1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6656B1" w:rsidRDefault="00884670" w:rsidP="00884670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4670" w:rsidRPr="006656B1" w:rsidRDefault="00884670" w:rsidP="0088467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6656B1" w:rsidRDefault="00884670" w:rsidP="00884670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4670" w:rsidRPr="006656B1" w:rsidRDefault="00884670" w:rsidP="0088467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84670" w:rsidRPr="00136318" w:rsidTr="00A75EC9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6656B1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5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884670" w:rsidRPr="006656B1" w:rsidRDefault="00884670" w:rsidP="0036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35,384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6656B1" w:rsidRDefault="00884670" w:rsidP="00884670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884670" w:rsidRPr="006656B1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56B1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30,287</w:t>
            </w:r>
            <w:r w:rsidRPr="006656B1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6656B1" w:rsidRDefault="00884670" w:rsidP="00884670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884670" w:rsidRPr="006656B1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5,186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6656B1" w:rsidRDefault="00884670" w:rsidP="00884670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884670" w:rsidRPr="006656B1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10,283</w:t>
            </w:r>
          </w:p>
        </w:tc>
      </w:tr>
    </w:tbl>
    <w:p w:rsidR="00365F29" w:rsidRDefault="00365F29" w:rsidP="00706346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:rsidR="006656B1" w:rsidRDefault="006656B1" w:rsidP="00706346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71"/>
        <w:gridCol w:w="1216"/>
        <w:gridCol w:w="242"/>
        <w:gridCol w:w="1198"/>
        <w:gridCol w:w="270"/>
        <w:gridCol w:w="1543"/>
        <w:gridCol w:w="270"/>
        <w:gridCol w:w="1350"/>
      </w:tblGrid>
      <w:tr w:rsidR="00D62B6C" w:rsidRPr="00CD3569" w:rsidTr="00E031FF"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</w:tcPr>
          <w:p w:rsidR="00D62B6C" w:rsidRPr="00CD3569" w:rsidRDefault="006656B1" w:rsidP="00A44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="0030605A">
              <w:rPr>
                <w:rFonts w:ascii="Angsana New" w:hAnsi="Angsana New"/>
                <w:sz w:val="2"/>
                <w:szCs w:val="2"/>
                <w:cs/>
              </w:rPr>
              <w:br w:type="page"/>
            </w:r>
            <w:r w:rsidR="00BE7410">
              <w:br w:type="page"/>
            </w:r>
            <w:r w:rsidR="00D62B6C" w:rsidRPr="00CD3569">
              <w:rPr>
                <w:rFonts w:ascii="Angsana New" w:hAnsi="Angsana New"/>
                <w:sz w:val="30"/>
                <w:szCs w:val="30"/>
                <w:highlight w:val="yellow"/>
              </w:rPr>
              <w:br w:type="page"/>
            </w:r>
          </w:p>
        </w:tc>
        <w:tc>
          <w:tcPr>
            <w:tcW w:w="608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B6C" w:rsidRPr="00935C34" w:rsidRDefault="00D62B6C" w:rsidP="00BC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35C3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Pr="00935C34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62B6C" w:rsidRPr="00CD3569" w:rsidTr="00E031FF"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</w:tcPr>
          <w:p w:rsidR="00D62B6C" w:rsidRPr="00CD3569" w:rsidRDefault="00D62B6C" w:rsidP="00BC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B6C" w:rsidRPr="00CD3569" w:rsidRDefault="00D62B6C" w:rsidP="00BC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2B6C" w:rsidRPr="00CD3569" w:rsidRDefault="00D62B6C" w:rsidP="00BC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0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2B6C" w:rsidRPr="000A5F59" w:rsidRDefault="00D62B6C" w:rsidP="00BC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A5F59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0A5F5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5F5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A5F59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0A5F5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0A5F5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A5F59">
              <w:rPr>
                <w:rFonts w:ascii="Angsana New" w:hAnsi="Angsana New"/>
                <w:sz w:val="30"/>
                <w:szCs w:val="30"/>
              </w:rPr>
              <w:t>/</w:t>
            </w:r>
            <w:r w:rsidRPr="000A5F59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62B6C" w:rsidRPr="00935C34" w:rsidRDefault="00D62B6C" w:rsidP="00BC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62B6C" w:rsidRPr="00CD3569" w:rsidRDefault="00D62B6C" w:rsidP="00BC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D62B6C" w:rsidRPr="00136318" w:rsidTr="00E031FF"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</w:tcPr>
          <w:p w:rsidR="00D62B6C" w:rsidRPr="00136318" w:rsidRDefault="00D62B6C" w:rsidP="00BC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D62B6C" w:rsidRPr="00136318" w:rsidRDefault="00D62B6C" w:rsidP="00D62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hint="cs"/>
                <w:b/>
                <w:bCs/>
                <w:sz w:val="30"/>
                <w:szCs w:val="30"/>
              </w:rPr>
            </w:pPr>
            <w:r w:rsidRPr="001363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13631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 </w:t>
            </w:r>
            <w:r w:rsidRPr="001363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136318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8846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59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D62B6C" w:rsidRPr="00136318" w:rsidRDefault="00D62B6C" w:rsidP="00BC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D62B6C" w:rsidRPr="00136318" w:rsidRDefault="00D62B6C" w:rsidP="00BC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136318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62B6C" w:rsidRPr="00136318" w:rsidRDefault="00D62B6C" w:rsidP="00BC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D62B6C" w:rsidRPr="00136318" w:rsidRDefault="00D62B6C" w:rsidP="00BC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6318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กำไรหรือขาดทุนเบ็ดเสร็จอื่น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62B6C" w:rsidRPr="00136318" w:rsidRDefault="00D62B6C" w:rsidP="00BC5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62B6C" w:rsidRPr="00136318" w:rsidRDefault="00D62B6C" w:rsidP="00AD5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hint="cs"/>
                <w:b/>
                <w:bCs/>
                <w:sz w:val="30"/>
                <w:szCs w:val="30"/>
              </w:rPr>
            </w:pPr>
            <w:r w:rsidRPr="001363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</w:t>
            </w:r>
            <w:r w:rsidRPr="0013631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363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8846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</w:p>
        </w:tc>
      </w:tr>
      <w:tr w:rsidR="003C4227" w:rsidRPr="00136318" w:rsidTr="00E031FF"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</w:tcPr>
          <w:p w:rsidR="003C4227" w:rsidRPr="00136318" w:rsidRDefault="003C4227" w:rsidP="003C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3C4227" w:rsidRPr="00136318" w:rsidRDefault="003C4227" w:rsidP="003C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3C4227" w:rsidRPr="00136318" w:rsidRDefault="003C4227" w:rsidP="003C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3C4227" w:rsidRPr="00E1129D" w:rsidRDefault="003C4227" w:rsidP="00CC5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1129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1129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2</w:t>
            </w:r>
            <w:r w:rsidR="00C6195A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  <w:r w:rsidRPr="00E1129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C4227" w:rsidRPr="00136318" w:rsidRDefault="003C4227" w:rsidP="003C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3C4227" w:rsidRPr="00136318" w:rsidRDefault="003C4227" w:rsidP="003C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C4227" w:rsidRPr="00136318" w:rsidRDefault="003C4227" w:rsidP="003C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C4227" w:rsidRPr="00136318" w:rsidRDefault="003C4227" w:rsidP="003C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</w:p>
        </w:tc>
      </w:tr>
      <w:tr w:rsidR="003C4227" w:rsidRPr="00136318" w:rsidTr="00E031FF"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227" w:rsidRPr="00136318" w:rsidRDefault="003C4227" w:rsidP="003C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C4227" w:rsidRPr="00554B82" w:rsidRDefault="003C4227" w:rsidP="003C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54B8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54B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54B8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C4227" w:rsidRPr="00136318" w:rsidTr="00E031FF"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227" w:rsidRPr="00136318" w:rsidRDefault="003C4227" w:rsidP="003C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363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3C4227" w:rsidRPr="00136318" w:rsidRDefault="003C4227" w:rsidP="003C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0" w:right="-558" w:firstLine="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3C4227" w:rsidRPr="00136318" w:rsidRDefault="003C4227" w:rsidP="003C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3C4227" w:rsidRPr="00136318" w:rsidRDefault="003C4227" w:rsidP="003C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 w:firstLine="4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C4227" w:rsidRPr="00136318" w:rsidRDefault="003C4227" w:rsidP="003C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3C4227" w:rsidRPr="00136318" w:rsidRDefault="003C4227" w:rsidP="003C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08" w:firstLine="5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C4227" w:rsidRPr="00136318" w:rsidRDefault="003C4227" w:rsidP="003C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C4227" w:rsidRPr="00136318" w:rsidRDefault="003C4227" w:rsidP="003C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left="72" w:right="-198" w:firstLine="3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3CD" w:rsidRPr="00136318" w:rsidTr="00E031FF"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</w:tcPr>
          <w:p w:rsidR="005663CD" w:rsidRPr="00136318" w:rsidRDefault="005663CD" w:rsidP="00566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36318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5663CD" w:rsidRPr="00E031FF" w:rsidRDefault="005663CD" w:rsidP="00566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E031FF">
              <w:rPr>
                <w:rFonts w:ascii="Angsana New" w:hAnsi="Angsana New"/>
                <w:sz w:val="30"/>
                <w:szCs w:val="30"/>
              </w:rPr>
              <w:t>1,235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5663CD" w:rsidRPr="001B493D" w:rsidRDefault="005663CD" w:rsidP="00566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 w:firstLine="4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5663CD" w:rsidRPr="00E031FF" w:rsidRDefault="005663CD" w:rsidP="00566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663CD" w:rsidRPr="00E031FF" w:rsidRDefault="005663CD" w:rsidP="00566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5663CD" w:rsidRDefault="005663CD" w:rsidP="005663CD">
            <w:pPr>
              <w:tabs>
                <w:tab w:val="clear" w:pos="680"/>
                <w:tab w:val="left" w:pos="490"/>
                <w:tab w:val="center" w:pos="657"/>
              </w:tabs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1B14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663CD" w:rsidRPr="00E031FF" w:rsidRDefault="005663CD" w:rsidP="00566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663CD" w:rsidRPr="00E031FF" w:rsidRDefault="005663CD" w:rsidP="00566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80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4,021</w:t>
            </w:r>
          </w:p>
        </w:tc>
      </w:tr>
      <w:tr w:rsidR="00A60505" w:rsidRPr="00136318" w:rsidTr="00CE3149"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</w:tcPr>
          <w:p w:rsidR="00A60505" w:rsidRPr="00136318" w:rsidRDefault="00A60505" w:rsidP="00A6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36318">
              <w:rPr>
                <w:rFonts w:ascii="Angsana New" w:hAnsi="Angsana New" w:hint="cs"/>
                <w:sz w:val="30"/>
                <w:szCs w:val="30"/>
                <w:cs/>
              </w:rPr>
              <w:t>หนี้สินผลประโยชน์พนักงาน</w:t>
            </w:r>
            <w:r w:rsidRPr="0013631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0505" w:rsidRPr="00E031FF" w:rsidRDefault="00A60505" w:rsidP="0082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E031FF">
              <w:rPr>
                <w:rFonts w:ascii="Angsana New" w:hAnsi="Angsana New"/>
                <w:sz w:val="30"/>
                <w:szCs w:val="30"/>
              </w:rPr>
              <w:t>35,96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A60505" w:rsidRPr="001B493D" w:rsidRDefault="00A60505" w:rsidP="00A6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 w:firstLine="4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0505" w:rsidRPr="00E031FF" w:rsidRDefault="005663CD" w:rsidP="00A6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60505" w:rsidRPr="00E031FF" w:rsidRDefault="00A60505" w:rsidP="00A6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0505" w:rsidRPr="00E031FF" w:rsidRDefault="005663CD" w:rsidP="0036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60505" w:rsidRPr="00E031FF" w:rsidRDefault="00A60505" w:rsidP="00A6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0505" w:rsidRPr="00E031FF" w:rsidRDefault="005663CD" w:rsidP="0036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44,442</w:t>
            </w:r>
          </w:p>
        </w:tc>
      </w:tr>
      <w:tr w:rsidR="00A60505" w:rsidRPr="00136318" w:rsidTr="00CE3149"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</w:tcPr>
          <w:p w:rsidR="00A60505" w:rsidRPr="00136318" w:rsidRDefault="00A60505" w:rsidP="00A6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63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60505" w:rsidRPr="00E031FF" w:rsidRDefault="00A60505" w:rsidP="0082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 w:rsidRPr="00E031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203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A60505" w:rsidRPr="00924800" w:rsidRDefault="00A60505" w:rsidP="0082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right="-468" w:firstLine="4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60505" w:rsidRPr="00E031FF" w:rsidRDefault="005663CD" w:rsidP="00A6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10,482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60505" w:rsidRPr="00E031FF" w:rsidRDefault="00A60505" w:rsidP="00A6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60505" w:rsidRPr="00E031FF" w:rsidRDefault="005663CD" w:rsidP="0036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60505" w:rsidRPr="00E031FF" w:rsidRDefault="00A60505" w:rsidP="00A6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60505" w:rsidRPr="00E031FF" w:rsidRDefault="005663CD" w:rsidP="00A6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48,463</w:t>
            </w:r>
          </w:p>
        </w:tc>
      </w:tr>
      <w:tr w:rsidR="00A60505" w:rsidRPr="00136318" w:rsidTr="00CE3149"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</w:tcPr>
          <w:p w:rsidR="00A60505" w:rsidRPr="00136318" w:rsidRDefault="00A60505" w:rsidP="00A6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A60505" w:rsidRDefault="00A60505" w:rsidP="00A6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A60505" w:rsidRPr="00924800" w:rsidRDefault="00A60505" w:rsidP="00A6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 w:firstLine="4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A60505" w:rsidRDefault="00A60505" w:rsidP="00A6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60505" w:rsidRPr="00E031FF" w:rsidRDefault="00A60505" w:rsidP="00A6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A60505" w:rsidRDefault="00A60505" w:rsidP="00A6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5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60505" w:rsidRPr="00E031FF" w:rsidRDefault="00A60505" w:rsidP="00A6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A60505" w:rsidRPr="00E031FF" w:rsidRDefault="00A60505" w:rsidP="00A6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60505" w:rsidRPr="00136318" w:rsidTr="00647117"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0505" w:rsidRPr="006656B1" w:rsidRDefault="00A60505" w:rsidP="00A6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5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A60505" w:rsidRPr="006656B1" w:rsidRDefault="00A60505" w:rsidP="00A6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A60505" w:rsidRPr="006656B1" w:rsidRDefault="00A60505" w:rsidP="00A6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A60505" w:rsidRPr="006656B1" w:rsidRDefault="00A60505" w:rsidP="00A6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60505" w:rsidRPr="006656B1" w:rsidRDefault="00A60505" w:rsidP="00A6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A60505" w:rsidRPr="006656B1" w:rsidRDefault="00A60505" w:rsidP="00A6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60505" w:rsidRPr="006656B1" w:rsidRDefault="00A60505" w:rsidP="00A6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60505" w:rsidRPr="006656B1" w:rsidRDefault="00A60505" w:rsidP="00A6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3CD" w:rsidRPr="00136318" w:rsidTr="00CE3149"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</w:tcPr>
          <w:p w:rsidR="005663CD" w:rsidRPr="006656B1" w:rsidRDefault="005663CD" w:rsidP="00566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63CD" w:rsidRPr="006656B1" w:rsidRDefault="005663CD" w:rsidP="00566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656B1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6656B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920)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5663CD" w:rsidRPr="00827720" w:rsidRDefault="005663CD" w:rsidP="005663C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63CD" w:rsidRPr="006656B1" w:rsidRDefault="005663CD" w:rsidP="00566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(4,419)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663CD" w:rsidRPr="006656B1" w:rsidRDefault="005663CD" w:rsidP="005663C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63CD" w:rsidRDefault="005663CD" w:rsidP="005663CD">
            <w:pPr>
              <w:tabs>
                <w:tab w:val="clear" w:pos="680"/>
                <w:tab w:val="left" w:pos="490"/>
                <w:tab w:val="center" w:pos="657"/>
              </w:tabs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1B14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663CD" w:rsidRPr="006656B1" w:rsidRDefault="005663CD" w:rsidP="005663C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63CD" w:rsidRPr="006656B1" w:rsidRDefault="005663CD" w:rsidP="00566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(31,339)</w:t>
            </w:r>
          </w:p>
        </w:tc>
      </w:tr>
      <w:tr w:rsidR="005663CD" w:rsidRPr="00136318" w:rsidTr="00CE3149"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</w:tcPr>
          <w:p w:rsidR="005663CD" w:rsidRPr="006656B1" w:rsidRDefault="005663CD" w:rsidP="00566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5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663CD" w:rsidRPr="00CE3149" w:rsidRDefault="005663CD" w:rsidP="00566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3149">
              <w:rPr>
                <w:rFonts w:ascii="Angsana New" w:hAnsi="Angsana New"/>
                <w:b/>
                <w:bCs/>
                <w:sz w:val="30"/>
                <w:szCs w:val="30"/>
              </w:rPr>
              <w:t>(26,920)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5663CD" w:rsidRPr="006656B1" w:rsidRDefault="005663CD" w:rsidP="005663C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663CD" w:rsidRPr="00CE3149" w:rsidRDefault="005663CD" w:rsidP="00566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 w:hint="cs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(4,419)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663CD" w:rsidRPr="006656B1" w:rsidRDefault="005663CD" w:rsidP="005663C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663CD" w:rsidRPr="005663CD" w:rsidRDefault="005663CD" w:rsidP="005663CD">
            <w:pPr>
              <w:tabs>
                <w:tab w:val="clear" w:pos="680"/>
                <w:tab w:val="left" w:pos="490"/>
                <w:tab w:val="center" w:pos="657"/>
              </w:tabs>
              <w:rPr>
                <w:b/>
                <w:bCs/>
              </w:rPr>
            </w:pPr>
            <w:r w:rsidRPr="005663CD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5663CD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5663CD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5663CD">
              <w:rPr>
                <w:rFonts w:ascii="Angsana New" w:hAnsi="Angsana New"/>
                <w:b/>
                <w:bCs/>
                <w:sz w:val="30"/>
                <w:szCs w:val="30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663CD" w:rsidRPr="006656B1" w:rsidRDefault="005663CD" w:rsidP="005663CD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663CD" w:rsidRPr="00CE3149" w:rsidRDefault="005663CD" w:rsidP="00566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80"/>
              <w:rPr>
                <w:rFonts w:ascii="Angsana New" w:hAnsi="Angsana New" w:hint="cs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(31,339)</w:t>
            </w:r>
          </w:p>
        </w:tc>
      </w:tr>
      <w:tr w:rsidR="00A60505" w:rsidRPr="00136318" w:rsidTr="00CE3149"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</w:tcPr>
          <w:p w:rsidR="00A60505" w:rsidRPr="006656B1" w:rsidRDefault="00A60505" w:rsidP="00A6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1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A60505" w:rsidRPr="006656B1" w:rsidRDefault="00A60505" w:rsidP="0082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A60505" w:rsidRPr="006656B1" w:rsidRDefault="00A60505" w:rsidP="00A60505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A60505" w:rsidRPr="006656B1" w:rsidRDefault="00A60505" w:rsidP="00A6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60505" w:rsidRPr="006656B1" w:rsidRDefault="00A60505" w:rsidP="00A60505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A60505" w:rsidRPr="006656B1" w:rsidRDefault="00A60505" w:rsidP="00A6050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60505" w:rsidRPr="006656B1" w:rsidRDefault="00A60505" w:rsidP="00A60505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A60505" w:rsidRPr="006656B1" w:rsidRDefault="00A60505" w:rsidP="00A6050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60505" w:rsidRPr="00136318" w:rsidTr="00CE3149"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</w:tcPr>
          <w:p w:rsidR="00A60505" w:rsidRPr="006656B1" w:rsidRDefault="00A60505" w:rsidP="00A6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5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1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A60505" w:rsidRPr="006656B1" w:rsidRDefault="00A60505" w:rsidP="0082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Pr="006656B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283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A60505" w:rsidRPr="006656B1" w:rsidRDefault="00A60505" w:rsidP="00A60505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A60505" w:rsidRPr="006656B1" w:rsidRDefault="005663CD" w:rsidP="00A6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6,063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60505" w:rsidRPr="006656B1" w:rsidRDefault="00A60505" w:rsidP="00A60505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A60505" w:rsidRPr="006656B1" w:rsidRDefault="005663CD" w:rsidP="00A6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60505" w:rsidRPr="006656B1" w:rsidRDefault="00A60505" w:rsidP="00A60505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A60505" w:rsidRPr="006656B1" w:rsidRDefault="005663CD" w:rsidP="00A60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17,124</w:t>
            </w:r>
          </w:p>
        </w:tc>
      </w:tr>
    </w:tbl>
    <w:p w:rsidR="00E031FF" w:rsidRPr="0048215F" w:rsidRDefault="00E031FF">
      <w:pPr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82"/>
        <w:gridCol w:w="1218"/>
        <w:gridCol w:w="242"/>
        <w:gridCol w:w="1198"/>
        <w:gridCol w:w="270"/>
        <w:gridCol w:w="1530"/>
        <w:gridCol w:w="270"/>
        <w:gridCol w:w="1350"/>
      </w:tblGrid>
      <w:tr w:rsidR="0078741E" w:rsidRPr="00CD3569" w:rsidTr="00FB43C2">
        <w:trPr>
          <w:tblHeader/>
        </w:trPr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:rsidR="0078741E" w:rsidRPr="00CD3569" w:rsidRDefault="00742653" w:rsidP="00FD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  <w:r w:rsidR="0078741E" w:rsidRPr="00CD3569">
              <w:rPr>
                <w:rFonts w:ascii="Angsana New" w:hAnsi="Angsana New"/>
                <w:sz w:val="30"/>
                <w:szCs w:val="30"/>
                <w:highlight w:val="yellow"/>
              </w:rPr>
              <w:br w:type="page"/>
            </w:r>
          </w:p>
        </w:tc>
        <w:tc>
          <w:tcPr>
            <w:tcW w:w="607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41E" w:rsidRPr="00CD3569" w:rsidRDefault="0078741E" w:rsidP="00FD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hint="cs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8741E" w:rsidRPr="00CD3569" w:rsidTr="00FB43C2">
        <w:trPr>
          <w:tblHeader/>
        </w:trPr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:rsidR="0078741E" w:rsidRPr="00CD3569" w:rsidRDefault="0078741E" w:rsidP="00FD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41E" w:rsidRPr="00CD3569" w:rsidRDefault="0078741E" w:rsidP="00FD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41E" w:rsidRPr="00CD3569" w:rsidRDefault="0078741E" w:rsidP="00FD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9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741E" w:rsidRPr="000A5F59" w:rsidRDefault="0078741E" w:rsidP="00FD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A5F59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0A5F5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5F5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A5F59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0A5F5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0A5F5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A5F59">
              <w:rPr>
                <w:rFonts w:ascii="Angsana New" w:hAnsi="Angsana New"/>
                <w:sz w:val="30"/>
                <w:szCs w:val="30"/>
              </w:rPr>
              <w:t>/</w:t>
            </w:r>
            <w:r w:rsidRPr="000A5F59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8741E" w:rsidRPr="00CD3569" w:rsidRDefault="0078741E" w:rsidP="00FD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8741E" w:rsidRPr="00CD3569" w:rsidRDefault="0078741E" w:rsidP="00FD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8741E" w:rsidRPr="00136318" w:rsidTr="00FB43C2">
        <w:trPr>
          <w:tblHeader/>
        </w:trPr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:rsidR="0078741E" w:rsidRPr="00136318" w:rsidRDefault="0078741E" w:rsidP="00FD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:rsidR="0078741E" w:rsidRPr="00136318" w:rsidRDefault="0078741E" w:rsidP="00AD5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hint="cs"/>
                <w:b/>
                <w:bCs/>
                <w:sz w:val="30"/>
                <w:szCs w:val="30"/>
              </w:rPr>
            </w:pPr>
            <w:r w:rsidRPr="001363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13631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 </w:t>
            </w:r>
            <w:r w:rsidRPr="001363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136318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="008C7E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78741E" w:rsidRPr="00136318" w:rsidRDefault="0078741E" w:rsidP="00554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78741E" w:rsidRPr="00136318" w:rsidRDefault="0078741E" w:rsidP="00554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136318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8741E" w:rsidRPr="00136318" w:rsidRDefault="0078741E" w:rsidP="00554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8741E" w:rsidRPr="00136318" w:rsidRDefault="0078741E" w:rsidP="00554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6318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กำไรหรือขาดทุนเบ็ดเสร็จอื่น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8741E" w:rsidRPr="00136318" w:rsidRDefault="0078741E" w:rsidP="00554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8741E" w:rsidRPr="00136318" w:rsidRDefault="0078741E" w:rsidP="00AD5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hint="cs"/>
                <w:b/>
                <w:bCs/>
                <w:sz w:val="30"/>
                <w:szCs w:val="30"/>
              </w:rPr>
            </w:pPr>
            <w:r w:rsidRPr="001363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</w:t>
            </w:r>
            <w:r w:rsidRPr="0013631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363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136318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="008C7E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</w:tr>
      <w:tr w:rsidR="003C4227" w:rsidRPr="00136318" w:rsidTr="00FB43C2">
        <w:trPr>
          <w:tblHeader/>
        </w:trPr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:rsidR="003C4227" w:rsidRPr="00136318" w:rsidRDefault="003C4227" w:rsidP="003C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:rsidR="003C4227" w:rsidRPr="00136318" w:rsidRDefault="003C4227" w:rsidP="003C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3C4227" w:rsidRPr="00136318" w:rsidRDefault="003C4227" w:rsidP="003C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3C4227" w:rsidRPr="00E1129D" w:rsidRDefault="003C4227" w:rsidP="00C46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1129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1129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="00C4685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26</w:t>
            </w:r>
            <w:r w:rsidRPr="00E1129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C4227" w:rsidRPr="00136318" w:rsidRDefault="003C4227" w:rsidP="003C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3C4227" w:rsidRPr="00136318" w:rsidRDefault="003C4227" w:rsidP="003C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C4227" w:rsidRPr="00136318" w:rsidRDefault="003C4227" w:rsidP="003C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C4227" w:rsidRPr="00136318" w:rsidRDefault="003C4227" w:rsidP="003C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</w:p>
        </w:tc>
      </w:tr>
      <w:tr w:rsidR="003C4227" w:rsidRPr="00136318" w:rsidTr="00FB43C2">
        <w:trPr>
          <w:tblHeader/>
        </w:trPr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227" w:rsidRPr="00136318" w:rsidRDefault="003C4227" w:rsidP="003C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C4227" w:rsidRPr="00554B82" w:rsidRDefault="003C4227" w:rsidP="003C4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54B8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54B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54B8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84670" w:rsidRPr="00136318" w:rsidTr="00BC5382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363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0" w:right="-558" w:firstLine="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 w:firstLine="4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08" w:firstLine="5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left="72" w:right="-198" w:firstLine="3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4670" w:rsidRPr="00136318" w:rsidTr="00D62B6C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36318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B493D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B493D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 w:firstLine="4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E031FF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E031FF">
              <w:rPr>
                <w:rFonts w:ascii="Angsana New" w:hAnsi="Angsana New"/>
                <w:sz w:val="30"/>
                <w:szCs w:val="30"/>
              </w:rPr>
              <w:t>(313)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E031FF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E031FF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E031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E031FF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E031FF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E031FF">
              <w:rPr>
                <w:rFonts w:ascii="Angsana New" w:hAnsi="Angsana New"/>
                <w:sz w:val="30"/>
                <w:szCs w:val="30"/>
              </w:rPr>
              <w:t>1,235</w:t>
            </w:r>
          </w:p>
        </w:tc>
      </w:tr>
      <w:tr w:rsidR="00884670" w:rsidRPr="00136318" w:rsidTr="00D62B6C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E00F89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5,419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E00F89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E031FF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E031FF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5,419</w:t>
            </w:r>
            <w:r w:rsidRPr="00E031F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E031FF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E031FF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E031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E031FF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E031FF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E031F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4670" w:rsidRPr="00136318" w:rsidTr="00FB43C2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36318">
              <w:rPr>
                <w:rFonts w:ascii="Angsana New" w:hAnsi="Angsana New" w:hint="cs"/>
                <w:sz w:val="30"/>
                <w:szCs w:val="30"/>
                <w:cs/>
              </w:rPr>
              <w:t>หนี้สินผลประโยชน์พนักงาน</w:t>
            </w:r>
            <w:r w:rsidRPr="0013631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4670" w:rsidRPr="001B493D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28,137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B493D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 w:firstLine="4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4670" w:rsidRPr="00E031FF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E031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E031FF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4670" w:rsidRPr="00E031FF" w:rsidRDefault="00884670" w:rsidP="0036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E031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E031FF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4670" w:rsidRPr="00E031FF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 w:rsidRPr="00E031FF">
              <w:rPr>
                <w:rFonts w:ascii="Angsana New" w:hAnsi="Angsana New"/>
                <w:sz w:val="30"/>
                <w:szCs w:val="30"/>
              </w:rPr>
              <w:t>35,96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884670" w:rsidRPr="00136318" w:rsidTr="00FB43C2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136318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63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84670" w:rsidRPr="00924800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35,104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924800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 w:firstLine="4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84670" w:rsidRPr="00E031FF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(3,087)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E031FF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84670" w:rsidRPr="00E031FF" w:rsidRDefault="00884670" w:rsidP="0036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E031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84670" w:rsidRPr="00E031FF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84670" w:rsidRPr="00E031FF" w:rsidRDefault="00884670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 w:rsidRPr="00E031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203</w:t>
            </w:r>
          </w:p>
        </w:tc>
      </w:tr>
      <w:tr w:rsidR="00FB43C2" w:rsidRPr="00136318" w:rsidTr="001556D9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:rsidR="00FB43C2" w:rsidRPr="00136318" w:rsidRDefault="00FB43C2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FB43C2" w:rsidRDefault="00FB43C2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FB43C2" w:rsidRPr="00924800" w:rsidRDefault="00FB43C2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 w:firstLine="4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FB43C2" w:rsidRDefault="00FB43C2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B43C2" w:rsidRPr="00E031FF" w:rsidRDefault="00FB43C2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FB43C2" w:rsidRDefault="00FB43C2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5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B43C2" w:rsidRPr="00E031FF" w:rsidRDefault="00FB43C2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FB43C2" w:rsidRDefault="00FB43C2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418BD" w:rsidRPr="00136318" w:rsidTr="001556D9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:rsidR="00B418BD" w:rsidRPr="00136318" w:rsidRDefault="00B418BD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:rsidR="00B418BD" w:rsidRDefault="00B418BD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B418BD" w:rsidRPr="00924800" w:rsidRDefault="00B418BD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 w:firstLine="4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B418BD" w:rsidRDefault="00B418BD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418BD" w:rsidRPr="00E031FF" w:rsidRDefault="00B418BD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418BD" w:rsidRDefault="00B418BD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5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418BD" w:rsidRPr="00E031FF" w:rsidRDefault="00B418BD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418BD" w:rsidRDefault="00B418BD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B43C2" w:rsidRPr="00136318" w:rsidTr="00FB43C2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:rsidR="00FB43C2" w:rsidRPr="00136318" w:rsidRDefault="00FB43C2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:rsidR="00FB43C2" w:rsidRDefault="00FB43C2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FB43C2" w:rsidRPr="00924800" w:rsidRDefault="00FB43C2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 w:firstLine="4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FB43C2" w:rsidRDefault="00FB43C2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B43C2" w:rsidRPr="00E031FF" w:rsidRDefault="00FB43C2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B43C2" w:rsidRDefault="00FB43C2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5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B43C2" w:rsidRPr="00E031FF" w:rsidRDefault="00FB43C2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B43C2" w:rsidRDefault="00FB43C2" w:rsidP="00884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35B9" w:rsidRPr="00136318" w:rsidTr="00A307AD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5B9" w:rsidRPr="006656B1" w:rsidRDefault="00FE35B9" w:rsidP="00FE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5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</w:tcPr>
          <w:p w:rsidR="00FE35B9" w:rsidRPr="006656B1" w:rsidRDefault="00FE35B9" w:rsidP="00FE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FE35B9" w:rsidRPr="006656B1" w:rsidRDefault="00FE35B9" w:rsidP="00FE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FE35B9" w:rsidRPr="006656B1" w:rsidRDefault="00FE35B9" w:rsidP="00FE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E35B9" w:rsidRPr="006656B1" w:rsidRDefault="00FE35B9" w:rsidP="00FE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E35B9" w:rsidRPr="006656B1" w:rsidRDefault="00FE35B9" w:rsidP="00FE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E35B9" w:rsidRPr="006656B1" w:rsidRDefault="00FE35B9" w:rsidP="00FE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E35B9" w:rsidRPr="006656B1" w:rsidRDefault="00FE35B9" w:rsidP="00FE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35B9" w:rsidRPr="00136318" w:rsidTr="00FE35B9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:rsidR="00FE35B9" w:rsidRPr="006656B1" w:rsidRDefault="00FE35B9" w:rsidP="00FE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35B9" w:rsidRPr="006656B1" w:rsidRDefault="00FE35B9" w:rsidP="00B418BD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56B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FE35B9" w:rsidRPr="006656B1" w:rsidRDefault="00FE35B9" w:rsidP="00FE35B9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35B9" w:rsidRPr="006656B1" w:rsidRDefault="00FE35B9" w:rsidP="00FE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656B1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6656B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920)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E35B9" w:rsidRPr="006656B1" w:rsidRDefault="00FE35B9" w:rsidP="00FE35B9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35B9" w:rsidRPr="006656B1" w:rsidRDefault="00FE35B9" w:rsidP="00FE35B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56B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E35B9" w:rsidRPr="006656B1" w:rsidRDefault="00FE35B9" w:rsidP="00FE35B9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35B9" w:rsidRPr="006656B1" w:rsidRDefault="00FE35B9" w:rsidP="0036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656B1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6656B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920)</w:t>
            </w:r>
          </w:p>
        </w:tc>
      </w:tr>
      <w:tr w:rsidR="00FE35B9" w:rsidRPr="00136318" w:rsidTr="00FE35B9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:rsidR="00FE35B9" w:rsidRPr="006656B1" w:rsidRDefault="00FE35B9" w:rsidP="00FE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5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E35B9" w:rsidRPr="006656B1" w:rsidRDefault="00FE35B9" w:rsidP="00B418BD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56B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FE35B9" w:rsidRPr="006656B1" w:rsidRDefault="00FE35B9" w:rsidP="00FE35B9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E35B9" w:rsidRPr="00CE3149" w:rsidRDefault="00FE35B9" w:rsidP="00FE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3149">
              <w:rPr>
                <w:rFonts w:ascii="Angsana New" w:hAnsi="Angsana New"/>
                <w:b/>
                <w:bCs/>
                <w:sz w:val="30"/>
                <w:szCs w:val="30"/>
              </w:rPr>
              <w:t>(26,920)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E35B9" w:rsidRPr="006656B1" w:rsidRDefault="00FE35B9" w:rsidP="00FE35B9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E35B9" w:rsidRPr="006656B1" w:rsidRDefault="00FE35B9" w:rsidP="00FE35B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56B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E35B9" w:rsidRPr="006656B1" w:rsidRDefault="00FE35B9" w:rsidP="00FE35B9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E35B9" w:rsidRPr="00CE3149" w:rsidRDefault="00FE35B9" w:rsidP="0036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3149">
              <w:rPr>
                <w:rFonts w:ascii="Angsana New" w:hAnsi="Angsana New"/>
                <w:b/>
                <w:bCs/>
                <w:sz w:val="30"/>
                <w:szCs w:val="30"/>
              </w:rPr>
              <w:t>(26,920)</w:t>
            </w:r>
          </w:p>
        </w:tc>
      </w:tr>
      <w:tr w:rsidR="00FE35B9" w:rsidRPr="00136318" w:rsidTr="00FE35B9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:rsidR="00FE35B9" w:rsidRPr="006656B1" w:rsidRDefault="00FE35B9" w:rsidP="00FE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FE35B9" w:rsidRPr="006656B1" w:rsidRDefault="00FE35B9" w:rsidP="00FE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FE35B9" w:rsidRPr="006656B1" w:rsidRDefault="00FE35B9" w:rsidP="00FE35B9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FE35B9" w:rsidRPr="006656B1" w:rsidRDefault="00FE35B9" w:rsidP="00FE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E35B9" w:rsidRPr="006656B1" w:rsidRDefault="00FE35B9" w:rsidP="00FE35B9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FE35B9" w:rsidRPr="006656B1" w:rsidRDefault="00FE35B9" w:rsidP="00FE35B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E35B9" w:rsidRPr="006656B1" w:rsidRDefault="00FE35B9" w:rsidP="00FE35B9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FE35B9" w:rsidRPr="006656B1" w:rsidRDefault="00FE35B9" w:rsidP="00FE35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35B9" w:rsidRPr="00136318" w:rsidTr="00FE35B9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:rsidR="00FE35B9" w:rsidRPr="006656B1" w:rsidRDefault="00FE35B9" w:rsidP="00FE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5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E35B9" w:rsidRPr="006656B1" w:rsidRDefault="00FE35B9" w:rsidP="00FE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Pr="006656B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104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FE35B9" w:rsidRPr="006656B1" w:rsidRDefault="00FE35B9" w:rsidP="00FE35B9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E35B9" w:rsidRPr="006656B1" w:rsidRDefault="00FE35B9" w:rsidP="00FE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56B1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30,007</w:t>
            </w:r>
            <w:r w:rsidRPr="006656B1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E35B9" w:rsidRPr="006656B1" w:rsidRDefault="00FE35B9" w:rsidP="00FE35B9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E35B9" w:rsidRPr="006656B1" w:rsidRDefault="00FE35B9" w:rsidP="00FE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6656B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E35B9" w:rsidRPr="006656B1" w:rsidRDefault="00FE35B9" w:rsidP="00FE35B9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FE35B9" w:rsidRPr="006656B1" w:rsidRDefault="00FE35B9" w:rsidP="0036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Pr="006656B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283</w:t>
            </w:r>
          </w:p>
        </w:tc>
      </w:tr>
    </w:tbl>
    <w:p w:rsidR="001B6F61" w:rsidRDefault="001B6F61" w:rsidP="00935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C6181" w:rsidRPr="00E55D53" w:rsidRDefault="00BE3DEC" w:rsidP="00935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CC5167">
        <w:rPr>
          <w:rFonts w:ascii="Angsana New" w:hAnsi="Angsana New"/>
          <w:b/>
          <w:bCs/>
          <w:sz w:val="30"/>
          <w:szCs w:val="30"/>
        </w:rPr>
        <w:t>5</w:t>
      </w:r>
      <w:r w:rsidR="00175887">
        <w:rPr>
          <w:rFonts w:ascii="Angsana New" w:hAnsi="Angsana New" w:hint="cs"/>
          <w:b/>
          <w:bCs/>
          <w:sz w:val="30"/>
          <w:szCs w:val="30"/>
          <w:cs/>
        </w:rPr>
        <w:t xml:space="preserve">       </w:t>
      </w:r>
      <w:r w:rsidR="003C6181" w:rsidRPr="00E55D53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:rsidR="00E46A76" w:rsidRPr="00F90454" w:rsidRDefault="00E46A76" w:rsidP="00C86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/>
        <w:jc w:val="thaiDistribute"/>
        <w:rPr>
          <w:rFonts w:ascii="Angsana New" w:hAnsi="Angsana New"/>
          <w:sz w:val="30"/>
          <w:szCs w:val="30"/>
        </w:rPr>
      </w:pPr>
    </w:p>
    <w:p w:rsidR="00B372C2" w:rsidRPr="00E55D53" w:rsidRDefault="00B372C2" w:rsidP="008F7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55D53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หนี้สินตามสัญญาเช่าการเงิน</w:t>
      </w:r>
    </w:p>
    <w:p w:rsidR="00B372C2" w:rsidRPr="00F90454" w:rsidRDefault="00B372C2" w:rsidP="008F70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331445" w:rsidRDefault="00331445" w:rsidP="008F7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hint="cs"/>
          <w:sz w:val="30"/>
          <w:szCs w:val="30"/>
        </w:rPr>
      </w:pPr>
      <w:r w:rsidRPr="00AA5640">
        <w:rPr>
          <w:rFonts w:ascii="Angsana New" w:hAnsi="Angsana New" w:hint="cs"/>
          <w:sz w:val="30"/>
          <w:szCs w:val="30"/>
          <w:cs/>
        </w:rPr>
        <w:t>กลุ่มบริษัทได้ทำสัญญาเช่าการเงินหลายฉบับเพื่อเช่าเครื่องจักรและอุปกรณ์ สำหรับระยะเวลา</w:t>
      </w:r>
      <w:r w:rsidR="00A708A3">
        <w:rPr>
          <w:rFonts w:ascii="Angsana New" w:hAnsi="Angsana New" w:hint="cs"/>
          <w:sz w:val="30"/>
          <w:szCs w:val="30"/>
          <w:cs/>
        </w:rPr>
        <w:t xml:space="preserve"> </w:t>
      </w:r>
      <w:r w:rsidR="004252C2">
        <w:rPr>
          <w:rFonts w:ascii="Angsana New" w:hAnsi="Angsana New"/>
          <w:sz w:val="30"/>
          <w:szCs w:val="30"/>
        </w:rPr>
        <w:t>3</w:t>
      </w:r>
      <w:r w:rsidRPr="007B793A">
        <w:rPr>
          <w:rFonts w:ascii="Angsana New" w:hAnsi="Angsana New"/>
          <w:sz w:val="30"/>
          <w:szCs w:val="30"/>
        </w:rPr>
        <w:t xml:space="preserve"> </w:t>
      </w:r>
      <w:r w:rsidRPr="007B793A">
        <w:rPr>
          <w:rFonts w:ascii="Angsana New" w:hAnsi="Angsana New" w:hint="cs"/>
          <w:sz w:val="30"/>
          <w:szCs w:val="30"/>
          <w:cs/>
        </w:rPr>
        <w:t>ปี และ</w:t>
      </w:r>
      <w:r w:rsidR="00A708A3">
        <w:rPr>
          <w:rFonts w:ascii="Angsana New" w:hAnsi="Angsana New" w:hint="cs"/>
          <w:sz w:val="30"/>
          <w:szCs w:val="30"/>
          <w:cs/>
        </w:rPr>
        <w:t xml:space="preserve"> </w:t>
      </w:r>
      <w:r w:rsidR="004252C2">
        <w:rPr>
          <w:rFonts w:ascii="Angsana New" w:hAnsi="Angsana New"/>
          <w:sz w:val="30"/>
          <w:szCs w:val="30"/>
          <w:lang w:bidi="ar-SA"/>
        </w:rPr>
        <w:t>5</w:t>
      </w:r>
      <w:r w:rsidRPr="007B793A">
        <w:rPr>
          <w:rFonts w:ascii="Angsana New" w:hAnsi="Angsana New" w:hint="cs"/>
          <w:sz w:val="30"/>
          <w:szCs w:val="30"/>
          <w:cs/>
        </w:rPr>
        <w:t xml:space="preserve"> ปี</w:t>
      </w:r>
      <w:r w:rsidRPr="00AA5640">
        <w:rPr>
          <w:rFonts w:ascii="Angsana New" w:hAnsi="Angsana New"/>
          <w:sz w:val="30"/>
          <w:szCs w:val="30"/>
        </w:rPr>
        <w:t xml:space="preserve"> </w:t>
      </w:r>
      <w:r w:rsidRPr="00AA5640">
        <w:rPr>
          <w:rFonts w:ascii="Angsana New" w:hAnsi="Angsana New"/>
          <w:sz w:val="30"/>
          <w:szCs w:val="30"/>
          <w:cs/>
        </w:rPr>
        <w:t>หนี้สินตามสัญญาเช่าการเงิน</w:t>
      </w:r>
      <w:r w:rsidRPr="00AA5640">
        <w:rPr>
          <w:rFonts w:ascii="Angsana New" w:hAnsi="Angsana New" w:hint="cs"/>
          <w:sz w:val="30"/>
          <w:szCs w:val="30"/>
          <w:cs/>
        </w:rPr>
        <w:t xml:space="preserve"> </w:t>
      </w:r>
      <w:r w:rsidRPr="00AA5640">
        <w:rPr>
          <w:rFonts w:ascii="Angsana New" w:hAnsi="Angsana New"/>
          <w:sz w:val="30"/>
          <w:szCs w:val="30"/>
          <w:cs/>
        </w:rPr>
        <w:t>ณ วันที่</w:t>
      </w:r>
      <w:r w:rsidR="00741550">
        <w:rPr>
          <w:rFonts w:ascii="Angsana New" w:hAnsi="Angsana New" w:hint="cs"/>
          <w:sz w:val="30"/>
          <w:szCs w:val="30"/>
          <w:cs/>
        </w:rPr>
        <w:t xml:space="preserve"> </w:t>
      </w:r>
      <w:r w:rsidR="004252C2">
        <w:rPr>
          <w:rFonts w:ascii="Angsana New" w:hAnsi="Angsana New"/>
          <w:sz w:val="30"/>
          <w:szCs w:val="30"/>
        </w:rPr>
        <w:t>30</w:t>
      </w:r>
      <w:r w:rsidR="004252C2" w:rsidRPr="00E55D53">
        <w:rPr>
          <w:rFonts w:ascii="Angsana New" w:hAnsi="Angsana New"/>
          <w:sz w:val="30"/>
          <w:szCs w:val="30"/>
        </w:rPr>
        <w:t xml:space="preserve"> </w:t>
      </w:r>
      <w:r w:rsidR="004252C2" w:rsidRPr="00E55D53">
        <w:rPr>
          <w:rFonts w:ascii="Angsana New" w:hAnsi="Angsana New"/>
          <w:sz w:val="30"/>
          <w:szCs w:val="30"/>
          <w:cs/>
        </w:rPr>
        <w:t>กันยายน</w:t>
      </w:r>
      <w:r w:rsidR="004252C2" w:rsidRPr="00E55D53">
        <w:rPr>
          <w:rFonts w:ascii="Angsana New" w:hAnsi="Angsana New"/>
          <w:sz w:val="30"/>
          <w:szCs w:val="30"/>
        </w:rPr>
        <w:t xml:space="preserve"> </w:t>
      </w:r>
      <w:r w:rsidRPr="00AA5640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p w:rsidR="008E6D81" w:rsidRPr="00C4685C" w:rsidRDefault="008E6D81" w:rsidP="00AA7A5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rPr>
          <w:rFonts w:ascii="Angsana New" w:hAnsi="Angsana New"/>
          <w:sz w:val="22"/>
          <w:szCs w:val="22"/>
        </w:rPr>
      </w:pPr>
    </w:p>
    <w:tbl>
      <w:tblPr>
        <w:tblW w:w="9793" w:type="dxa"/>
        <w:tblInd w:w="558" w:type="dxa"/>
        <w:tblLayout w:type="fixed"/>
        <w:tblLook w:val="01E0"/>
      </w:tblPr>
      <w:tblGrid>
        <w:gridCol w:w="2250"/>
        <w:gridCol w:w="1151"/>
        <w:gridCol w:w="237"/>
        <w:gridCol w:w="933"/>
        <w:gridCol w:w="270"/>
        <w:gridCol w:w="1050"/>
        <w:gridCol w:w="29"/>
        <w:gridCol w:w="241"/>
        <w:gridCol w:w="29"/>
        <w:gridCol w:w="1125"/>
        <w:gridCol w:w="44"/>
        <w:gridCol w:w="226"/>
        <w:gridCol w:w="44"/>
        <w:gridCol w:w="878"/>
        <w:gridCol w:w="21"/>
        <w:gridCol w:w="248"/>
        <w:gridCol w:w="29"/>
        <w:gridCol w:w="988"/>
      </w:tblGrid>
      <w:tr w:rsidR="00B372C2" w:rsidRPr="00E55D53" w:rsidTr="008F70FD">
        <w:tc>
          <w:tcPr>
            <w:tcW w:w="2250" w:type="dxa"/>
          </w:tcPr>
          <w:p w:rsidR="00B372C2" w:rsidRPr="0033291C" w:rsidRDefault="00B372C2" w:rsidP="00B7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3" w:type="dxa"/>
            <w:gridSpan w:val="17"/>
            <w:shd w:val="clear" w:color="auto" w:fill="auto"/>
          </w:tcPr>
          <w:p w:rsidR="00B372C2" w:rsidRPr="0033291C" w:rsidRDefault="00B372C2" w:rsidP="00B7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29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372C2" w:rsidRPr="00E55D53" w:rsidTr="008F70FD">
        <w:tc>
          <w:tcPr>
            <w:tcW w:w="2250" w:type="dxa"/>
          </w:tcPr>
          <w:p w:rsidR="00B372C2" w:rsidRPr="0033291C" w:rsidRDefault="00B372C2" w:rsidP="00B7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41" w:type="dxa"/>
            <w:gridSpan w:val="5"/>
            <w:shd w:val="clear" w:color="auto" w:fill="auto"/>
          </w:tcPr>
          <w:p w:rsidR="00B372C2" w:rsidRPr="0033291C" w:rsidRDefault="004E1880" w:rsidP="00AD5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974BE7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372C2" w:rsidRPr="0033291C" w:rsidRDefault="00B372C2" w:rsidP="00B7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32" w:type="dxa"/>
            <w:gridSpan w:val="10"/>
            <w:shd w:val="clear" w:color="auto" w:fill="auto"/>
          </w:tcPr>
          <w:p w:rsidR="00B372C2" w:rsidRPr="0033291C" w:rsidRDefault="004E1880" w:rsidP="00AD5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974BE7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B372C2" w:rsidRPr="00E55D53" w:rsidTr="008F70FD">
        <w:tc>
          <w:tcPr>
            <w:tcW w:w="2250" w:type="dxa"/>
            <w:shd w:val="clear" w:color="auto" w:fill="auto"/>
          </w:tcPr>
          <w:p w:rsidR="00B372C2" w:rsidRPr="0033291C" w:rsidRDefault="00B372C2" w:rsidP="00B7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98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B372C2" w:rsidRPr="0033291C" w:rsidRDefault="00B372C2" w:rsidP="00B7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91C">
              <w:rPr>
                <w:rFonts w:ascii="Angsana New" w:hAnsi="Angsana New"/>
                <w:sz w:val="30"/>
                <w:szCs w:val="30"/>
                <w:cs/>
              </w:rPr>
              <w:t>มูลค่าอนาคตของจำนวน</w:t>
            </w:r>
          </w:p>
          <w:p w:rsidR="00B372C2" w:rsidRPr="0033291C" w:rsidRDefault="00B372C2" w:rsidP="00B7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91C">
              <w:rPr>
                <w:rFonts w:ascii="Angsana New" w:hAnsi="Angsana New"/>
                <w:sz w:val="30"/>
                <w:szCs w:val="30"/>
                <w:cs/>
              </w:rPr>
              <w:t>เงินขั้นต่ำที่</w:t>
            </w:r>
          </w:p>
          <w:p w:rsidR="00B372C2" w:rsidRPr="0033291C" w:rsidRDefault="00B372C2" w:rsidP="00B7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291C">
              <w:rPr>
                <w:rFonts w:ascii="Angsana New" w:hAnsi="Angsana New"/>
                <w:sz w:val="30"/>
                <w:szCs w:val="30"/>
                <w:cs/>
              </w:rPr>
              <w:t>ต้องจ่าย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B372C2" w:rsidRPr="0033291C" w:rsidRDefault="00B372C2" w:rsidP="00B7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:rsidR="00B372C2" w:rsidRPr="0033291C" w:rsidRDefault="00B372C2" w:rsidP="00B7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91C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372C2" w:rsidRPr="0033291C" w:rsidRDefault="00B372C2" w:rsidP="00B7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:rsidR="00B372C2" w:rsidRPr="0033291C" w:rsidRDefault="00B372C2" w:rsidP="00B7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91C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:rsidR="00B372C2" w:rsidRPr="0033291C" w:rsidRDefault="00B372C2" w:rsidP="00B7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291C">
              <w:rPr>
                <w:rFonts w:ascii="Angsana New" w:hAnsi="Angsana New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B372C2" w:rsidRPr="0033291C" w:rsidRDefault="00B372C2" w:rsidP="00B7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:rsidR="00B372C2" w:rsidRPr="0033291C" w:rsidRDefault="00B372C2" w:rsidP="00B7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91C">
              <w:rPr>
                <w:rFonts w:ascii="Angsana New" w:hAnsi="Angsana New"/>
                <w:sz w:val="30"/>
                <w:szCs w:val="30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B372C2" w:rsidRPr="0033291C" w:rsidRDefault="00B372C2" w:rsidP="00B7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:rsidR="00B372C2" w:rsidRPr="0033291C" w:rsidRDefault="00B372C2" w:rsidP="00B7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91C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:rsidR="00B372C2" w:rsidRPr="0033291C" w:rsidRDefault="00B372C2" w:rsidP="00B7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bottom"/>
          </w:tcPr>
          <w:p w:rsidR="00B372C2" w:rsidRPr="0033291C" w:rsidRDefault="00B372C2" w:rsidP="00B7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91C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:rsidR="00B372C2" w:rsidRPr="0033291C" w:rsidRDefault="00B372C2" w:rsidP="00B7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91C">
              <w:rPr>
                <w:rFonts w:ascii="Angsana New" w:hAnsi="Angsana New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B372C2" w:rsidRPr="00E55D53" w:rsidTr="008F70FD">
        <w:tc>
          <w:tcPr>
            <w:tcW w:w="2250" w:type="dxa"/>
          </w:tcPr>
          <w:p w:rsidR="00B372C2" w:rsidRPr="0033291C" w:rsidRDefault="00B372C2" w:rsidP="00B7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3" w:type="dxa"/>
            <w:gridSpan w:val="17"/>
          </w:tcPr>
          <w:p w:rsidR="00B372C2" w:rsidRPr="0033291C" w:rsidRDefault="003A74C8" w:rsidP="00B70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329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</w:t>
            </w:r>
            <w:r w:rsidR="00B372C2" w:rsidRPr="003329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B6AD8" w:rsidRPr="00E55D53" w:rsidTr="008F70FD">
        <w:tc>
          <w:tcPr>
            <w:tcW w:w="2250" w:type="dxa"/>
          </w:tcPr>
          <w:p w:rsidR="00DB6AD8" w:rsidRPr="0033291C" w:rsidRDefault="00DB6AD8" w:rsidP="00DB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33291C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151" w:type="dxa"/>
            <w:shd w:val="clear" w:color="auto" w:fill="auto"/>
          </w:tcPr>
          <w:p w:rsidR="00DB6AD8" w:rsidRDefault="00DB6AD8" w:rsidP="00DB6AD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DB6AD8" w:rsidRPr="0033291C" w:rsidRDefault="000E287C" w:rsidP="00DB6AD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50,596</w:t>
            </w:r>
          </w:p>
        </w:tc>
        <w:tc>
          <w:tcPr>
            <w:tcW w:w="237" w:type="dxa"/>
            <w:shd w:val="clear" w:color="auto" w:fill="auto"/>
          </w:tcPr>
          <w:p w:rsidR="00DB6AD8" w:rsidRPr="0033291C" w:rsidRDefault="00DB6AD8" w:rsidP="00DB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4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</w:tcPr>
          <w:p w:rsidR="00DB6AD8" w:rsidRDefault="00DB6AD8" w:rsidP="00DB6AD8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DB6AD8" w:rsidRPr="0033291C" w:rsidRDefault="000E287C" w:rsidP="00DB6AD8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1,912</w:t>
            </w:r>
          </w:p>
        </w:tc>
        <w:tc>
          <w:tcPr>
            <w:tcW w:w="270" w:type="dxa"/>
            <w:shd w:val="clear" w:color="auto" w:fill="auto"/>
          </w:tcPr>
          <w:p w:rsidR="00DB6AD8" w:rsidRPr="0033291C" w:rsidRDefault="00DB6AD8" w:rsidP="00DB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4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:rsidR="00DB6AD8" w:rsidRDefault="00DB6AD8" w:rsidP="00DB6AD8">
            <w:pPr>
              <w:pStyle w:val="acctfourfigures"/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DB6AD8" w:rsidRPr="0033291C" w:rsidRDefault="000E287C" w:rsidP="00DB6AD8">
            <w:pPr>
              <w:pStyle w:val="acctfourfigures"/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48,684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B6AD8" w:rsidRPr="0033291C" w:rsidRDefault="00DB6AD8" w:rsidP="00DB6A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:rsidR="00DB6AD8" w:rsidRDefault="00DB6AD8" w:rsidP="00DB6AD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DB6AD8" w:rsidRPr="0033291C" w:rsidRDefault="00DB6AD8" w:rsidP="00DB6AD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84,990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B6AD8" w:rsidRPr="0033291C" w:rsidRDefault="00DB6AD8" w:rsidP="00DB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4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gridSpan w:val="2"/>
            <w:shd w:val="clear" w:color="auto" w:fill="auto"/>
          </w:tcPr>
          <w:p w:rsidR="00DB6AD8" w:rsidRDefault="00DB6AD8" w:rsidP="00DB6AD8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DB6AD8" w:rsidRPr="0033291C" w:rsidRDefault="00DB6AD8" w:rsidP="00DB6AD8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3,825</w:t>
            </w:r>
          </w:p>
        </w:tc>
        <w:tc>
          <w:tcPr>
            <w:tcW w:w="277" w:type="dxa"/>
            <w:gridSpan w:val="2"/>
            <w:shd w:val="clear" w:color="auto" w:fill="auto"/>
          </w:tcPr>
          <w:p w:rsidR="00DB6AD8" w:rsidRPr="0033291C" w:rsidRDefault="00DB6AD8" w:rsidP="00DB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4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:rsidR="00DB6AD8" w:rsidRDefault="00DB6AD8" w:rsidP="00DB6AD8">
            <w:pPr>
              <w:pStyle w:val="acctfourfigures"/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DB6AD8" w:rsidRPr="0033291C" w:rsidRDefault="00DB6AD8" w:rsidP="00DB6AD8">
            <w:pPr>
              <w:pStyle w:val="acctfourfigures"/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81,165</w:t>
            </w:r>
          </w:p>
        </w:tc>
      </w:tr>
      <w:tr w:rsidR="00DB6AD8" w:rsidRPr="00E55D53" w:rsidTr="008F70FD">
        <w:tc>
          <w:tcPr>
            <w:tcW w:w="2250" w:type="dxa"/>
          </w:tcPr>
          <w:p w:rsidR="00DB6AD8" w:rsidRPr="0033291C" w:rsidRDefault="00DB6AD8" w:rsidP="00DB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3291C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:rsidR="00DB6AD8" w:rsidRDefault="00DB6AD8" w:rsidP="00DB6AD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DB6AD8" w:rsidRPr="0033291C" w:rsidRDefault="000E287C" w:rsidP="00DB6AD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54,313</w:t>
            </w:r>
          </w:p>
        </w:tc>
        <w:tc>
          <w:tcPr>
            <w:tcW w:w="237" w:type="dxa"/>
            <w:shd w:val="clear" w:color="auto" w:fill="auto"/>
          </w:tcPr>
          <w:p w:rsidR="00DB6AD8" w:rsidRPr="0033291C" w:rsidRDefault="00DB6AD8" w:rsidP="00DB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4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</w:tcPr>
          <w:p w:rsidR="00DB6AD8" w:rsidRDefault="00DB6AD8" w:rsidP="00DB6AD8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DB6AD8" w:rsidRPr="0033291C" w:rsidRDefault="000E287C" w:rsidP="00DB6AD8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1,618</w:t>
            </w:r>
          </w:p>
        </w:tc>
        <w:tc>
          <w:tcPr>
            <w:tcW w:w="270" w:type="dxa"/>
            <w:shd w:val="clear" w:color="auto" w:fill="auto"/>
          </w:tcPr>
          <w:p w:rsidR="00DB6AD8" w:rsidRPr="0033291C" w:rsidRDefault="00DB6AD8" w:rsidP="00DB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4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B6AD8" w:rsidRDefault="00DB6AD8" w:rsidP="00DB6AD8">
            <w:pPr>
              <w:pStyle w:val="acctfourfigures"/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DB6AD8" w:rsidRPr="0033291C" w:rsidRDefault="000E287C" w:rsidP="00DB6AD8">
            <w:pPr>
              <w:pStyle w:val="acctfourfigures"/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52,695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B6AD8" w:rsidRPr="0033291C" w:rsidRDefault="00DB6AD8" w:rsidP="00DB6A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B6AD8" w:rsidRDefault="00DB6AD8" w:rsidP="00DB6AD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DB6AD8" w:rsidRPr="0033291C" w:rsidRDefault="00DB6AD8" w:rsidP="00DB6AD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80,625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B6AD8" w:rsidRPr="0033291C" w:rsidRDefault="00DB6AD8" w:rsidP="00DB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4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B6AD8" w:rsidRDefault="00DB6AD8" w:rsidP="00DB6AD8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DB6AD8" w:rsidRPr="0033291C" w:rsidRDefault="00DB6AD8" w:rsidP="00DB6AD8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2,103</w:t>
            </w:r>
          </w:p>
        </w:tc>
        <w:tc>
          <w:tcPr>
            <w:tcW w:w="277" w:type="dxa"/>
            <w:gridSpan w:val="2"/>
            <w:shd w:val="clear" w:color="auto" w:fill="auto"/>
          </w:tcPr>
          <w:p w:rsidR="00DB6AD8" w:rsidRPr="0033291C" w:rsidRDefault="00DB6AD8" w:rsidP="00DB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4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:rsidR="00DB6AD8" w:rsidRDefault="00DB6AD8" w:rsidP="00DB6AD8">
            <w:pPr>
              <w:pStyle w:val="acctfourfigures"/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DB6AD8" w:rsidRPr="0033291C" w:rsidRDefault="00DB6AD8" w:rsidP="00DB6AD8">
            <w:pPr>
              <w:pStyle w:val="acctfourfigures"/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78,522</w:t>
            </w:r>
          </w:p>
        </w:tc>
      </w:tr>
      <w:tr w:rsidR="00DB6AD8" w:rsidRPr="00E55D53" w:rsidTr="008F70FD">
        <w:tc>
          <w:tcPr>
            <w:tcW w:w="2250" w:type="dxa"/>
          </w:tcPr>
          <w:p w:rsidR="00DB6AD8" w:rsidRPr="0033291C" w:rsidRDefault="00DB6AD8" w:rsidP="00DB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29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6AD8" w:rsidRPr="0033291C" w:rsidRDefault="000E287C" w:rsidP="00DB6AD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104,909</w:t>
            </w:r>
          </w:p>
        </w:tc>
        <w:tc>
          <w:tcPr>
            <w:tcW w:w="237" w:type="dxa"/>
            <w:shd w:val="clear" w:color="auto" w:fill="auto"/>
          </w:tcPr>
          <w:p w:rsidR="00DB6AD8" w:rsidRPr="0033291C" w:rsidRDefault="00DB6AD8" w:rsidP="00DB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4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6AD8" w:rsidRPr="0033291C" w:rsidRDefault="000E287C" w:rsidP="00DB6AD8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3,530</w:t>
            </w:r>
          </w:p>
        </w:tc>
        <w:tc>
          <w:tcPr>
            <w:tcW w:w="270" w:type="dxa"/>
            <w:shd w:val="clear" w:color="auto" w:fill="auto"/>
          </w:tcPr>
          <w:p w:rsidR="00DB6AD8" w:rsidRPr="0033291C" w:rsidRDefault="00DB6AD8" w:rsidP="00DB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4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6AD8" w:rsidRPr="0033291C" w:rsidRDefault="000E287C" w:rsidP="00DB6AD8">
            <w:pPr>
              <w:pStyle w:val="acctfourfigures"/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101,379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B6AD8" w:rsidRPr="0033291C" w:rsidRDefault="00DB6AD8" w:rsidP="00DB6AD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6AD8" w:rsidRPr="0033291C" w:rsidRDefault="00DB6AD8" w:rsidP="00DB6AD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165,615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B6AD8" w:rsidRPr="0033291C" w:rsidRDefault="00DB6AD8" w:rsidP="00DB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4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6AD8" w:rsidRPr="0033291C" w:rsidRDefault="00DB6AD8" w:rsidP="00DB6AD8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5,928</w:t>
            </w:r>
          </w:p>
        </w:tc>
        <w:tc>
          <w:tcPr>
            <w:tcW w:w="277" w:type="dxa"/>
            <w:gridSpan w:val="2"/>
            <w:shd w:val="clear" w:color="auto" w:fill="auto"/>
          </w:tcPr>
          <w:p w:rsidR="00DB6AD8" w:rsidRPr="0033291C" w:rsidRDefault="00DB6AD8" w:rsidP="00DB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4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:rsidR="00DB6AD8" w:rsidRPr="0033291C" w:rsidRDefault="00DB6AD8" w:rsidP="00DB6AD8">
            <w:pPr>
              <w:pStyle w:val="acctfourfigures"/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159,687</w:t>
            </w:r>
          </w:p>
        </w:tc>
      </w:tr>
    </w:tbl>
    <w:p w:rsidR="004327B4" w:rsidRPr="004327B4" w:rsidRDefault="004327B4" w:rsidP="004327B4">
      <w:pPr>
        <w:rPr>
          <w:vanish/>
        </w:rPr>
      </w:pPr>
    </w:p>
    <w:tbl>
      <w:tblPr>
        <w:tblpPr w:leftFromText="180" w:rightFromText="180" w:vertAnchor="text" w:horzAnchor="margin" w:tblpX="504" w:tblpY="69"/>
        <w:tblW w:w="9738" w:type="dxa"/>
        <w:tblLayout w:type="fixed"/>
        <w:tblLook w:val="01E0"/>
      </w:tblPr>
      <w:tblGrid>
        <w:gridCol w:w="2178"/>
        <w:gridCol w:w="1170"/>
        <w:gridCol w:w="270"/>
        <w:gridCol w:w="900"/>
        <w:gridCol w:w="270"/>
        <w:gridCol w:w="1080"/>
        <w:gridCol w:w="270"/>
        <w:gridCol w:w="1170"/>
        <w:gridCol w:w="270"/>
        <w:gridCol w:w="900"/>
        <w:gridCol w:w="270"/>
        <w:gridCol w:w="990"/>
      </w:tblGrid>
      <w:tr w:rsidR="00455774" w:rsidRPr="00E55D53" w:rsidTr="00B40D12">
        <w:tc>
          <w:tcPr>
            <w:tcW w:w="2178" w:type="dxa"/>
          </w:tcPr>
          <w:p w:rsidR="00455774" w:rsidRPr="00455774" w:rsidRDefault="00455774" w:rsidP="00B4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0" w:type="dxa"/>
            <w:gridSpan w:val="11"/>
            <w:shd w:val="clear" w:color="auto" w:fill="auto"/>
          </w:tcPr>
          <w:p w:rsidR="00455774" w:rsidRPr="00455774" w:rsidRDefault="00455774" w:rsidP="00B4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557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587B" w:rsidRPr="00E55D53" w:rsidTr="00B40D12">
        <w:tc>
          <w:tcPr>
            <w:tcW w:w="2178" w:type="dxa"/>
          </w:tcPr>
          <w:p w:rsidR="00AD587B" w:rsidRPr="00455774" w:rsidRDefault="00AD587B" w:rsidP="00B4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5"/>
            <w:shd w:val="clear" w:color="auto" w:fill="auto"/>
          </w:tcPr>
          <w:p w:rsidR="00AD587B" w:rsidRPr="0033291C" w:rsidRDefault="00AD587B" w:rsidP="00B4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DB6AD8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AD587B" w:rsidRPr="0033291C" w:rsidRDefault="00AD587B" w:rsidP="00B4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5"/>
            <w:shd w:val="clear" w:color="auto" w:fill="auto"/>
          </w:tcPr>
          <w:p w:rsidR="00AD587B" w:rsidRPr="0033291C" w:rsidRDefault="00AD587B" w:rsidP="00B4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DB6AD8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AD587B" w:rsidRPr="00E55D53" w:rsidTr="00B40D12">
        <w:tc>
          <w:tcPr>
            <w:tcW w:w="2178" w:type="dxa"/>
            <w:shd w:val="clear" w:color="auto" w:fill="auto"/>
          </w:tcPr>
          <w:p w:rsidR="00AD587B" w:rsidRPr="00455774" w:rsidRDefault="00AD587B" w:rsidP="00B4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98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D587B" w:rsidRPr="00455774" w:rsidRDefault="00AD587B" w:rsidP="00B4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5774">
              <w:rPr>
                <w:rFonts w:ascii="Angsana New" w:hAnsi="Angsana New"/>
                <w:sz w:val="30"/>
                <w:szCs w:val="30"/>
                <w:cs/>
              </w:rPr>
              <w:t>มูลค่าอนาคตของจำนวน</w:t>
            </w:r>
          </w:p>
          <w:p w:rsidR="00AD587B" w:rsidRPr="00455774" w:rsidRDefault="00AD587B" w:rsidP="00B4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5774">
              <w:rPr>
                <w:rFonts w:ascii="Angsana New" w:hAnsi="Angsana New"/>
                <w:sz w:val="30"/>
                <w:szCs w:val="30"/>
                <w:cs/>
              </w:rPr>
              <w:t>เงินขั้นต่ำที่</w:t>
            </w:r>
          </w:p>
          <w:p w:rsidR="00AD587B" w:rsidRPr="00455774" w:rsidRDefault="00AD587B" w:rsidP="00B4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55774">
              <w:rPr>
                <w:rFonts w:ascii="Angsana New" w:hAnsi="Angsana New"/>
                <w:sz w:val="30"/>
                <w:szCs w:val="30"/>
                <w:cs/>
              </w:rPr>
              <w:t>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587B" w:rsidRPr="00455774" w:rsidRDefault="00AD587B" w:rsidP="00B4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D587B" w:rsidRPr="00455774" w:rsidRDefault="00AD587B" w:rsidP="00B4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5774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587B" w:rsidRPr="00455774" w:rsidRDefault="00AD587B" w:rsidP="00B4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D587B" w:rsidRPr="00455774" w:rsidRDefault="00AD587B" w:rsidP="00B4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5774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:rsidR="00AD587B" w:rsidRPr="00455774" w:rsidRDefault="00AD587B" w:rsidP="00B4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55774">
              <w:rPr>
                <w:rFonts w:ascii="Angsana New" w:hAnsi="Angsana New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587B" w:rsidRPr="00455774" w:rsidRDefault="00AD587B" w:rsidP="00B4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D587B" w:rsidRPr="00455774" w:rsidRDefault="00AD587B" w:rsidP="00B4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5774">
              <w:rPr>
                <w:rFonts w:ascii="Angsana New" w:hAnsi="Angsana New"/>
                <w:sz w:val="30"/>
                <w:szCs w:val="30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587B" w:rsidRPr="00455774" w:rsidRDefault="00AD587B" w:rsidP="00B4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D587B" w:rsidRPr="00455774" w:rsidRDefault="00AD587B" w:rsidP="00B4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5774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D587B" w:rsidRPr="00455774" w:rsidRDefault="00AD587B" w:rsidP="00B4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D587B" w:rsidRPr="00455774" w:rsidRDefault="00AD587B" w:rsidP="00B4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5774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:rsidR="00AD587B" w:rsidRPr="00455774" w:rsidRDefault="00AD587B" w:rsidP="00B4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5774">
              <w:rPr>
                <w:rFonts w:ascii="Angsana New" w:hAnsi="Angsana New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AD587B" w:rsidRPr="00E55D53" w:rsidTr="00B40D12">
        <w:tc>
          <w:tcPr>
            <w:tcW w:w="2178" w:type="dxa"/>
          </w:tcPr>
          <w:p w:rsidR="00AD587B" w:rsidRPr="00455774" w:rsidRDefault="00AD587B" w:rsidP="00B4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0" w:type="dxa"/>
            <w:gridSpan w:val="11"/>
          </w:tcPr>
          <w:p w:rsidR="00AD587B" w:rsidRPr="00455774" w:rsidRDefault="00AD587B" w:rsidP="00B4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5577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287C" w:rsidRPr="00E55D53" w:rsidTr="00B40D12">
        <w:tc>
          <w:tcPr>
            <w:tcW w:w="2178" w:type="dxa"/>
          </w:tcPr>
          <w:p w:rsidR="000E287C" w:rsidRPr="00455774" w:rsidRDefault="000E287C" w:rsidP="000E2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455774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170" w:type="dxa"/>
            <w:shd w:val="clear" w:color="auto" w:fill="auto"/>
          </w:tcPr>
          <w:p w:rsidR="000E287C" w:rsidRPr="000E287C" w:rsidRDefault="000E287C" w:rsidP="000E287C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  <w:p w:rsidR="000E287C" w:rsidRPr="000E287C" w:rsidRDefault="000E287C" w:rsidP="000E287C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  <w:p w:rsidR="000E287C" w:rsidRPr="000E287C" w:rsidRDefault="000E287C" w:rsidP="000E287C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0E287C">
              <w:rPr>
                <w:rFonts w:cs="Times New Roman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E287C" w:rsidRPr="000E287C" w:rsidRDefault="000E287C" w:rsidP="000E287C">
            <w:pPr>
              <w:pStyle w:val="acctfourfigures"/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:rsidR="000E287C" w:rsidRPr="000E287C" w:rsidRDefault="000E287C" w:rsidP="000E287C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  <w:p w:rsidR="000E287C" w:rsidRPr="000E287C" w:rsidRDefault="000E287C" w:rsidP="000E287C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  <w:p w:rsidR="000E287C" w:rsidRPr="000E287C" w:rsidRDefault="000E287C" w:rsidP="000E287C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0E287C">
              <w:rPr>
                <w:rFonts w:cs="Times New Roman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E287C" w:rsidRPr="000E287C" w:rsidRDefault="000E287C" w:rsidP="000E287C">
            <w:pPr>
              <w:pStyle w:val="acctfourfigures"/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0E287C" w:rsidRPr="000E287C" w:rsidRDefault="000E287C" w:rsidP="000E287C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  <w:p w:rsidR="000E287C" w:rsidRPr="000E287C" w:rsidRDefault="000E287C" w:rsidP="000E287C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  <w:p w:rsidR="000E287C" w:rsidRPr="000E287C" w:rsidRDefault="000E287C" w:rsidP="000E287C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0E287C">
              <w:rPr>
                <w:rFonts w:cs="Times New Roman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E287C" w:rsidRPr="00455774" w:rsidRDefault="000E287C" w:rsidP="000E287C">
            <w:pPr>
              <w:pStyle w:val="acctfourfigures"/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0E287C" w:rsidRDefault="000E287C" w:rsidP="000E28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0E287C" w:rsidRPr="0070155A" w:rsidRDefault="000E287C" w:rsidP="000E287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155A">
              <w:rPr>
                <w:rFonts w:ascii="Angsana New" w:hAnsi="Angsana New"/>
                <w:sz w:val="30"/>
                <w:szCs w:val="30"/>
                <w:lang w:bidi="th-TH"/>
              </w:rPr>
              <w:t>11,407</w:t>
            </w:r>
          </w:p>
        </w:tc>
        <w:tc>
          <w:tcPr>
            <w:tcW w:w="270" w:type="dxa"/>
            <w:shd w:val="clear" w:color="auto" w:fill="auto"/>
          </w:tcPr>
          <w:p w:rsidR="000E287C" w:rsidRPr="0070155A" w:rsidRDefault="000E287C" w:rsidP="000E287C">
            <w:pPr>
              <w:pStyle w:val="acctfourfigures"/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:rsidR="000E287C" w:rsidRDefault="000E287C" w:rsidP="000E287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0E287C" w:rsidRPr="0070155A" w:rsidRDefault="000E287C" w:rsidP="000E287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155A">
              <w:rPr>
                <w:rFonts w:ascii="Angsana New" w:hAnsi="Angsana New"/>
                <w:sz w:val="30"/>
                <w:szCs w:val="30"/>
                <w:lang w:bidi="th-TH"/>
              </w:rPr>
              <w:t>179</w:t>
            </w:r>
          </w:p>
        </w:tc>
        <w:tc>
          <w:tcPr>
            <w:tcW w:w="270" w:type="dxa"/>
            <w:shd w:val="clear" w:color="auto" w:fill="auto"/>
          </w:tcPr>
          <w:p w:rsidR="000E287C" w:rsidRPr="0070155A" w:rsidRDefault="000E287C" w:rsidP="000E287C">
            <w:pPr>
              <w:pStyle w:val="acctfourfigures"/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0E287C" w:rsidRDefault="000E287C" w:rsidP="000E287C">
            <w:pPr>
              <w:pStyle w:val="acctfourfigures"/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0E287C" w:rsidRPr="0070155A" w:rsidRDefault="000E287C" w:rsidP="000E28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155A">
              <w:rPr>
                <w:rFonts w:ascii="Angsana New" w:hAnsi="Angsana New"/>
                <w:sz w:val="30"/>
                <w:szCs w:val="30"/>
                <w:lang w:bidi="th-TH"/>
              </w:rPr>
              <w:t>11,228</w:t>
            </w:r>
          </w:p>
        </w:tc>
      </w:tr>
      <w:tr w:rsidR="000E287C" w:rsidRPr="00E55D53" w:rsidTr="00B40D12">
        <w:tc>
          <w:tcPr>
            <w:tcW w:w="2178" w:type="dxa"/>
          </w:tcPr>
          <w:p w:rsidR="000E287C" w:rsidRPr="00455774" w:rsidRDefault="000E287C" w:rsidP="000E2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55774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170" w:type="dxa"/>
            <w:shd w:val="clear" w:color="auto" w:fill="auto"/>
          </w:tcPr>
          <w:p w:rsidR="000E287C" w:rsidRPr="000E287C" w:rsidRDefault="000E287C" w:rsidP="000E287C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  <w:p w:rsidR="000E287C" w:rsidRPr="000E287C" w:rsidRDefault="000E287C" w:rsidP="000E287C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  <w:p w:rsidR="000E287C" w:rsidRPr="000E287C" w:rsidRDefault="000E287C" w:rsidP="000E287C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0E287C">
              <w:rPr>
                <w:rFonts w:cs="Times New Roman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E287C" w:rsidRPr="000E287C" w:rsidRDefault="000E287C" w:rsidP="000E2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0E287C" w:rsidRPr="000E287C" w:rsidRDefault="000E287C" w:rsidP="000E287C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  <w:p w:rsidR="000E287C" w:rsidRPr="000E287C" w:rsidRDefault="000E287C" w:rsidP="000E287C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  <w:p w:rsidR="000E287C" w:rsidRPr="000E287C" w:rsidRDefault="000E287C" w:rsidP="000E287C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0E287C">
              <w:rPr>
                <w:rFonts w:cs="Times New Roman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E287C" w:rsidRPr="000E287C" w:rsidRDefault="000E287C" w:rsidP="000E2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E287C" w:rsidRPr="000E287C" w:rsidRDefault="000E287C" w:rsidP="000E287C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  <w:p w:rsidR="000E287C" w:rsidRPr="000E287C" w:rsidRDefault="000E287C" w:rsidP="000E287C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  <w:p w:rsidR="000E287C" w:rsidRPr="000E287C" w:rsidRDefault="000E287C" w:rsidP="000E287C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0E287C">
              <w:rPr>
                <w:rFonts w:cs="Times New Roman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E287C" w:rsidRPr="00455774" w:rsidRDefault="000E287C" w:rsidP="000E287C">
            <w:pPr>
              <w:pStyle w:val="acctfourfigures"/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0E287C" w:rsidRDefault="000E287C" w:rsidP="000E287C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  <w:p w:rsidR="000E287C" w:rsidRDefault="000E287C" w:rsidP="000E287C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  <w:p w:rsidR="000E287C" w:rsidRPr="00A86B16" w:rsidRDefault="000E287C" w:rsidP="000E287C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E287C" w:rsidRPr="00E55D53" w:rsidRDefault="000E287C" w:rsidP="000E2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0E287C" w:rsidRDefault="000E287C" w:rsidP="000E287C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  <w:p w:rsidR="000E287C" w:rsidRDefault="000E287C" w:rsidP="000E287C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  <w:p w:rsidR="000E287C" w:rsidRPr="00A86B16" w:rsidRDefault="000E287C" w:rsidP="000E287C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E287C" w:rsidRPr="00E55D53" w:rsidRDefault="000E287C" w:rsidP="000E2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E287C" w:rsidRDefault="000E287C" w:rsidP="000E287C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  <w:p w:rsidR="000E287C" w:rsidRDefault="000E287C" w:rsidP="000E287C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  <w:p w:rsidR="000E287C" w:rsidRPr="00A86B16" w:rsidRDefault="000E287C" w:rsidP="000E287C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</w:tr>
      <w:tr w:rsidR="000E287C" w:rsidRPr="00E55D53" w:rsidTr="00B40D12">
        <w:tc>
          <w:tcPr>
            <w:tcW w:w="2178" w:type="dxa"/>
          </w:tcPr>
          <w:p w:rsidR="000E287C" w:rsidRPr="00455774" w:rsidRDefault="000E287C" w:rsidP="000E2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57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287C" w:rsidRPr="000E287C" w:rsidRDefault="000E287C" w:rsidP="000E287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287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E287C" w:rsidRPr="0070155A" w:rsidRDefault="000E287C" w:rsidP="000E287C">
            <w:pPr>
              <w:pStyle w:val="acctfourfigures"/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287C" w:rsidRPr="000E287C" w:rsidRDefault="000E287C" w:rsidP="000E287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287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E287C" w:rsidRPr="0070155A" w:rsidRDefault="000E287C" w:rsidP="000E287C">
            <w:pPr>
              <w:pStyle w:val="acctfourfigures"/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287C" w:rsidRPr="000E287C" w:rsidRDefault="000E287C" w:rsidP="000E287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287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E287C" w:rsidRPr="00455774" w:rsidRDefault="000E287C" w:rsidP="000E287C">
            <w:pPr>
              <w:pStyle w:val="acctfourfigures"/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287C" w:rsidRPr="0070155A" w:rsidRDefault="000E287C" w:rsidP="000E287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0155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11,407</w:t>
            </w:r>
          </w:p>
        </w:tc>
        <w:tc>
          <w:tcPr>
            <w:tcW w:w="270" w:type="dxa"/>
            <w:shd w:val="clear" w:color="auto" w:fill="auto"/>
          </w:tcPr>
          <w:p w:rsidR="000E287C" w:rsidRPr="0070155A" w:rsidRDefault="000E287C" w:rsidP="000E287C">
            <w:pPr>
              <w:pStyle w:val="acctfourfigures"/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287C" w:rsidRPr="0070155A" w:rsidRDefault="000E287C" w:rsidP="000E287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0155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179</w:t>
            </w:r>
          </w:p>
        </w:tc>
        <w:tc>
          <w:tcPr>
            <w:tcW w:w="270" w:type="dxa"/>
            <w:shd w:val="clear" w:color="auto" w:fill="auto"/>
          </w:tcPr>
          <w:p w:rsidR="000E287C" w:rsidRPr="0070155A" w:rsidRDefault="000E287C" w:rsidP="000E287C">
            <w:pPr>
              <w:pStyle w:val="acctfourfigures"/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E287C" w:rsidRPr="0070155A" w:rsidRDefault="000E287C" w:rsidP="000E28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0155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11,228</w:t>
            </w:r>
          </w:p>
        </w:tc>
      </w:tr>
    </w:tbl>
    <w:p w:rsidR="0083748D" w:rsidRDefault="0083748D" w:rsidP="00837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180"/>
        <w:rPr>
          <w:rFonts w:ascii="Angsana New" w:hAnsi="Angsana New"/>
          <w:sz w:val="30"/>
          <w:szCs w:val="30"/>
        </w:rPr>
      </w:pPr>
    </w:p>
    <w:p w:rsidR="00FD3E7C" w:rsidRDefault="00FD3E7C" w:rsidP="009C0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0E287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0E287C">
        <w:rPr>
          <w:rFonts w:ascii="Angsana New" w:hAnsi="Angsana New"/>
          <w:sz w:val="30"/>
          <w:szCs w:val="30"/>
        </w:rPr>
        <w:t xml:space="preserve">30 </w:t>
      </w:r>
      <w:r w:rsidRPr="000E287C">
        <w:rPr>
          <w:rFonts w:ascii="Angsana New" w:hAnsi="Angsana New"/>
          <w:sz w:val="30"/>
          <w:szCs w:val="30"/>
          <w:cs/>
        </w:rPr>
        <w:t>กันยายน</w:t>
      </w:r>
      <w:r w:rsidRPr="000E287C">
        <w:rPr>
          <w:rFonts w:ascii="Angsana New" w:hAnsi="Angsana New"/>
          <w:sz w:val="30"/>
          <w:szCs w:val="30"/>
        </w:rPr>
        <w:t xml:space="preserve"> </w:t>
      </w:r>
      <w:r w:rsidR="00DB6AD8" w:rsidRPr="000E287C">
        <w:rPr>
          <w:rFonts w:ascii="Angsana New" w:hAnsi="Angsana New"/>
          <w:sz w:val="30"/>
          <w:szCs w:val="30"/>
          <w:lang w:bidi="ar-SA"/>
        </w:rPr>
        <w:t>2560</w:t>
      </w:r>
      <w:r w:rsidRPr="000E287C">
        <w:rPr>
          <w:rFonts w:ascii="Angsana New" w:hAnsi="Angsana New"/>
          <w:sz w:val="30"/>
          <w:szCs w:val="30"/>
          <w:lang w:bidi="ar-SA"/>
        </w:rPr>
        <w:t xml:space="preserve"> </w:t>
      </w:r>
      <w:r w:rsidRPr="000E287C">
        <w:rPr>
          <w:rFonts w:ascii="Angsana New" w:hAnsi="Angsana New" w:hint="cs"/>
          <w:sz w:val="30"/>
          <w:szCs w:val="30"/>
          <w:cs/>
        </w:rPr>
        <w:t>บริษัทมีวงเงินสินเชื่อจากสถาบันการเงินที่ยังไม่ได้เบิกใช้</w:t>
      </w:r>
      <w:r w:rsidRPr="009C0651">
        <w:rPr>
          <w:rFonts w:ascii="Angsana New" w:hAnsi="Angsana New" w:hint="cs"/>
          <w:sz w:val="30"/>
          <w:szCs w:val="30"/>
          <w:cs/>
        </w:rPr>
        <w:t xml:space="preserve">จำนวนรวม </w:t>
      </w:r>
      <w:r w:rsidR="000E287C" w:rsidRPr="009C0651">
        <w:rPr>
          <w:rFonts w:ascii="Angsana New" w:hAnsi="Angsana New"/>
          <w:sz w:val="30"/>
          <w:szCs w:val="30"/>
        </w:rPr>
        <w:t>1,694</w:t>
      </w:r>
      <w:r w:rsidRPr="009C0651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0E287C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0E287C">
        <w:rPr>
          <w:rFonts w:ascii="Angsana New" w:hAnsi="Angsana New"/>
          <w:spacing w:val="6"/>
          <w:sz w:val="30"/>
          <w:szCs w:val="30"/>
        </w:rPr>
        <w:t xml:space="preserve"> (</w:t>
      </w:r>
      <w:r w:rsidRPr="000E287C">
        <w:rPr>
          <w:rFonts w:ascii="Angsana New" w:hAnsi="Angsana New" w:hint="cs"/>
          <w:sz w:val="30"/>
          <w:szCs w:val="30"/>
          <w:cs/>
        </w:rPr>
        <w:t>เงินกู้ยืมระยะสั้น</w:t>
      </w:r>
      <w:r w:rsidRPr="000E287C">
        <w:rPr>
          <w:rFonts w:ascii="Angsana New" w:hAnsi="Angsana New"/>
          <w:sz w:val="30"/>
          <w:szCs w:val="30"/>
        </w:rPr>
        <w:t xml:space="preserve"> </w:t>
      </w:r>
      <w:r w:rsidRPr="000E287C">
        <w:rPr>
          <w:rFonts w:ascii="Angsana New" w:hAnsi="Angsana New" w:hint="cs"/>
          <w:sz w:val="30"/>
          <w:szCs w:val="30"/>
          <w:cs/>
        </w:rPr>
        <w:t>เงินเบิกเกินบัญชี</w:t>
      </w:r>
      <w:r w:rsidRPr="000E287C">
        <w:rPr>
          <w:rFonts w:ascii="Angsana New" w:hAnsi="Angsana New"/>
          <w:sz w:val="30"/>
          <w:szCs w:val="30"/>
        </w:rPr>
        <w:t xml:space="preserve"> </w:t>
      </w:r>
      <w:r w:rsidRPr="000E287C">
        <w:rPr>
          <w:rFonts w:ascii="Angsana New" w:hAnsi="Angsana New"/>
          <w:sz w:val="30"/>
          <w:szCs w:val="30"/>
          <w:cs/>
        </w:rPr>
        <w:t>การค้ำประกัน</w:t>
      </w:r>
      <w:r w:rsidRPr="000E287C">
        <w:rPr>
          <w:rFonts w:ascii="Angsana New" w:hAnsi="Angsana New"/>
          <w:sz w:val="30"/>
          <w:szCs w:val="30"/>
        </w:rPr>
        <w:t xml:space="preserve"> </w:t>
      </w:r>
      <w:r w:rsidRPr="000E287C">
        <w:rPr>
          <w:rFonts w:ascii="Angsana New" w:hAnsi="Angsana New" w:hint="cs"/>
          <w:sz w:val="30"/>
          <w:szCs w:val="30"/>
          <w:cs/>
        </w:rPr>
        <w:t>และเลตเตอร์ออฟเครดิต</w:t>
      </w:r>
      <w:r w:rsidRPr="000E287C">
        <w:rPr>
          <w:rFonts w:ascii="Angsana New" w:hAnsi="Angsana New"/>
          <w:spacing w:val="6"/>
          <w:sz w:val="30"/>
          <w:szCs w:val="30"/>
        </w:rPr>
        <w:t>)</w:t>
      </w:r>
      <w:r w:rsidRPr="000E287C">
        <w:rPr>
          <w:rFonts w:ascii="Angsana New" w:hAnsi="Angsana New"/>
          <w:sz w:val="30"/>
          <w:szCs w:val="30"/>
        </w:rPr>
        <w:t xml:space="preserve"> </w:t>
      </w:r>
      <w:r w:rsidRPr="000E287C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0E287C">
        <w:rPr>
          <w:rFonts w:ascii="Angsana New" w:hAnsi="Angsana New"/>
          <w:i/>
          <w:iCs/>
          <w:sz w:val="30"/>
          <w:szCs w:val="30"/>
        </w:rPr>
        <w:t>255</w:t>
      </w:r>
      <w:r w:rsidR="00DB6AD8" w:rsidRPr="000E287C">
        <w:rPr>
          <w:rFonts w:ascii="Angsana New" w:hAnsi="Angsana New" w:hint="cs"/>
          <w:i/>
          <w:iCs/>
          <w:sz w:val="30"/>
          <w:szCs w:val="30"/>
          <w:cs/>
        </w:rPr>
        <w:t>9</w:t>
      </w:r>
      <w:r w:rsidRPr="000E287C">
        <w:rPr>
          <w:rFonts w:ascii="Angsana New" w:hAnsi="Angsana New"/>
          <w:i/>
          <w:iCs/>
          <w:sz w:val="30"/>
          <w:szCs w:val="30"/>
        </w:rPr>
        <w:t xml:space="preserve">: </w:t>
      </w:r>
      <w:r w:rsidR="00DB6AD8" w:rsidRPr="000E287C">
        <w:rPr>
          <w:rFonts w:ascii="Angsana New" w:hAnsi="Angsana New" w:hint="cs"/>
          <w:i/>
          <w:iCs/>
          <w:sz w:val="30"/>
          <w:szCs w:val="30"/>
          <w:cs/>
        </w:rPr>
        <w:t>2</w:t>
      </w:r>
      <w:r w:rsidR="00DB6AD8" w:rsidRPr="000E287C">
        <w:rPr>
          <w:rFonts w:ascii="Angsana New" w:hAnsi="Angsana New"/>
          <w:i/>
          <w:iCs/>
          <w:sz w:val="30"/>
          <w:szCs w:val="30"/>
        </w:rPr>
        <w:t>,331</w:t>
      </w:r>
      <w:r w:rsidRPr="000E287C">
        <w:rPr>
          <w:rFonts w:ascii="Angsana New" w:hAnsi="Angsana New"/>
          <w:i/>
          <w:iCs/>
          <w:sz w:val="30"/>
          <w:szCs w:val="30"/>
        </w:rPr>
        <w:t xml:space="preserve"> </w:t>
      </w:r>
      <w:r w:rsidRPr="000E287C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:rsidR="00F46CB6" w:rsidRPr="00B418BD" w:rsidRDefault="00F46CB6" w:rsidP="00B41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180"/>
        <w:rPr>
          <w:rFonts w:ascii="Angsana New" w:hAnsi="Angsana New" w:hint="cs"/>
          <w:sz w:val="30"/>
          <w:szCs w:val="30"/>
        </w:rPr>
      </w:pPr>
    </w:p>
    <w:p w:rsidR="003C6181" w:rsidRPr="0083748D" w:rsidRDefault="00BE3DEC" w:rsidP="00837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CC5167">
        <w:rPr>
          <w:rFonts w:ascii="Angsana New" w:hAnsi="Angsana New"/>
          <w:b/>
          <w:bCs/>
          <w:sz w:val="30"/>
          <w:szCs w:val="30"/>
        </w:rPr>
        <w:t>6</w:t>
      </w:r>
      <w:r w:rsidR="00FD3E7C">
        <w:rPr>
          <w:rFonts w:ascii="Angsana New" w:hAnsi="Angsana New"/>
          <w:b/>
          <w:bCs/>
          <w:sz w:val="30"/>
          <w:szCs w:val="30"/>
        </w:rPr>
        <w:t xml:space="preserve">     </w:t>
      </w:r>
      <w:r w:rsidR="003C6181" w:rsidRPr="00E55D53">
        <w:rPr>
          <w:rFonts w:ascii="Angsana New" w:hAnsi="Angsana New"/>
          <w:b/>
          <w:bCs/>
          <w:sz w:val="30"/>
          <w:szCs w:val="30"/>
          <w:cs/>
        </w:rPr>
        <w:t>เจ้าหนี้</w:t>
      </w:r>
      <w:r w:rsidR="001F746B" w:rsidRPr="00E55D53">
        <w:rPr>
          <w:rFonts w:ascii="Angsana New" w:hAnsi="Angsana New"/>
          <w:b/>
          <w:bCs/>
          <w:sz w:val="30"/>
          <w:szCs w:val="30"/>
          <w:cs/>
        </w:rPr>
        <w:t>การค้า</w:t>
      </w:r>
    </w:p>
    <w:p w:rsidR="00455774" w:rsidRPr="00455774" w:rsidRDefault="00455774" w:rsidP="00E43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68" w:type="dxa"/>
        <w:tblLayout w:type="fixed"/>
        <w:tblLook w:val="0000"/>
      </w:tblPr>
      <w:tblGrid>
        <w:gridCol w:w="3060"/>
        <w:gridCol w:w="810"/>
        <w:gridCol w:w="1170"/>
        <w:gridCol w:w="270"/>
        <w:gridCol w:w="1170"/>
        <w:gridCol w:w="270"/>
        <w:gridCol w:w="1170"/>
        <w:gridCol w:w="270"/>
        <w:gridCol w:w="1170"/>
      </w:tblGrid>
      <w:tr w:rsidR="00A90DD6" w:rsidRPr="00E55D53" w:rsidTr="00B40D1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60" w:type="dxa"/>
          </w:tcPr>
          <w:p w:rsidR="00A90DD6" w:rsidRPr="00E55D53" w:rsidRDefault="00A90DD6" w:rsidP="00E43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A90DD6" w:rsidRPr="00E55D53" w:rsidRDefault="00A90DD6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A90DD6" w:rsidRPr="00E55D53" w:rsidRDefault="00A90DD6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:rsidR="00A90DD6" w:rsidRPr="00E55D53" w:rsidRDefault="00A90DD6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3"/>
          </w:tcPr>
          <w:p w:rsidR="00A90DD6" w:rsidRPr="00E55D53" w:rsidRDefault="00A90DD6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</w:t>
            </w:r>
            <w:r w:rsidR="006E556E"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F0575" w:rsidRPr="00E55D53" w:rsidTr="00B40D1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60" w:type="dxa"/>
          </w:tcPr>
          <w:p w:rsidR="00FF0575" w:rsidRPr="00E55D53" w:rsidRDefault="00FF0575" w:rsidP="00FF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FF0575" w:rsidRPr="00E55D53" w:rsidRDefault="00FF0575" w:rsidP="00FF0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:rsidR="00FF0575" w:rsidRPr="00E55D53" w:rsidRDefault="00FF0575" w:rsidP="00AD5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FE1247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FF0575" w:rsidRPr="00E55D53" w:rsidRDefault="00FF0575" w:rsidP="00FF0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F0575" w:rsidRPr="00E55D53" w:rsidRDefault="00FF0575" w:rsidP="00AD5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FE124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FF0575" w:rsidRPr="00E55D53" w:rsidRDefault="00FF0575" w:rsidP="00FF0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F0575" w:rsidRPr="00E55D53" w:rsidRDefault="00FF0575" w:rsidP="00AD5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FE1247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FF0575" w:rsidRPr="00E55D53" w:rsidRDefault="00FF0575" w:rsidP="00FF0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F0575" w:rsidRPr="00E55D53" w:rsidRDefault="00FF0575" w:rsidP="00AD5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FE1247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A26E3E" w:rsidRPr="00E55D53" w:rsidTr="00B40D1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60" w:type="dxa"/>
          </w:tcPr>
          <w:p w:rsidR="00A26E3E" w:rsidRPr="00E55D53" w:rsidRDefault="00A26E3E" w:rsidP="00A26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A26E3E" w:rsidRPr="00E55D53" w:rsidRDefault="00A26E3E" w:rsidP="00A2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A26E3E" w:rsidRPr="00E55D53" w:rsidRDefault="00A26E3E" w:rsidP="00A2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1247" w:rsidRPr="00E55D53" w:rsidTr="00B40D1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60" w:type="dxa"/>
          </w:tcPr>
          <w:p w:rsidR="00FE1247" w:rsidRPr="00E55D53" w:rsidRDefault="00FE1247" w:rsidP="00FE1247">
            <w:pPr>
              <w:pStyle w:val="a"/>
              <w:tabs>
                <w:tab w:val="clear" w:pos="1080"/>
                <w:tab w:val="left" w:pos="540"/>
              </w:tabs>
              <w:ind w:left="72" w:right="-43"/>
              <w:rPr>
                <w:rFonts w:ascii="Angsana New" w:eastAsia="Cordia New" w:hAnsi="Angsana New" w:cs="Angsana New"/>
                <w:lang w:val="en-US"/>
              </w:rPr>
            </w:pPr>
            <w:r w:rsidRPr="00E55D53">
              <w:rPr>
                <w:rFonts w:ascii="Angsana New" w:eastAsia="Cordia New" w:hAnsi="Angsana New" w:cs="Angsana New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:rsidR="00FE1247" w:rsidRPr="000E287C" w:rsidRDefault="000E287C" w:rsidP="00FE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E287C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:rsidR="00FE1247" w:rsidRPr="00C478FF" w:rsidRDefault="000E287C" w:rsidP="00FE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77,596</w:t>
            </w:r>
          </w:p>
        </w:tc>
        <w:tc>
          <w:tcPr>
            <w:tcW w:w="270" w:type="dxa"/>
          </w:tcPr>
          <w:p w:rsidR="00FE1247" w:rsidRPr="00E55D53" w:rsidRDefault="00FE1247" w:rsidP="00FE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E1247" w:rsidRPr="00C478FF" w:rsidRDefault="00FE1247" w:rsidP="00FE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146,254</w:t>
            </w:r>
          </w:p>
        </w:tc>
        <w:tc>
          <w:tcPr>
            <w:tcW w:w="270" w:type="dxa"/>
          </w:tcPr>
          <w:p w:rsidR="00FE1247" w:rsidRPr="00E55D53" w:rsidRDefault="00FE1247" w:rsidP="00FE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E1247" w:rsidRPr="00A73674" w:rsidRDefault="000E287C" w:rsidP="00FE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49,801</w:t>
            </w:r>
          </w:p>
        </w:tc>
        <w:tc>
          <w:tcPr>
            <w:tcW w:w="270" w:type="dxa"/>
          </w:tcPr>
          <w:p w:rsidR="00FE1247" w:rsidRPr="00E55D53" w:rsidRDefault="00FE1247" w:rsidP="00FE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E1247" w:rsidRPr="00A73674" w:rsidRDefault="00FE1247" w:rsidP="00FE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 w:rsidRPr="00A73674">
              <w:rPr>
                <w:rFonts w:ascii="Angsana New" w:hAnsi="Angsana New"/>
                <w:sz w:val="30"/>
                <w:szCs w:val="30"/>
              </w:rPr>
              <w:t>106,31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E1247" w:rsidRPr="00E55D53" w:rsidTr="00B40D1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60" w:type="dxa"/>
          </w:tcPr>
          <w:p w:rsidR="00FE1247" w:rsidRPr="00E55D53" w:rsidRDefault="00FE1247" w:rsidP="00FE1247">
            <w:pPr>
              <w:pStyle w:val="a"/>
              <w:tabs>
                <w:tab w:val="clear" w:pos="1080"/>
                <w:tab w:val="left" w:pos="540"/>
              </w:tabs>
              <w:ind w:left="72" w:right="-43"/>
              <w:rPr>
                <w:rFonts w:ascii="Angsana New" w:eastAsia="Cordia New" w:hAnsi="Angsana New" w:cs="Angsana New"/>
                <w:cs/>
                <w:lang w:val="en-US"/>
              </w:rPr>
            </w:pPr>
            <w:r w:rsidRPr="00E55D53">
              <w:rPr>
                <w:rFonts w:ascii="Angsana New" w:eastAsia="Cordia New" w:hAnsi="Angsana New" w:cs="Angsana New"/>
                <w:cs/>
                <w:lang w:val="en-US"/>
              </w:rPr>
              <w:t>กิจการอื่น</w:t>
            </w:r>
          </w:p>
        </w:tc>
        <w:tc>
          <w:tcPr>
            <w:tcW w:w="810" w:type="dxa"/>
          </w:tcPr>
          <w:p w:rsidR="00FE1247" w:rsidRPr="00E55D53" w:rsidRDefault="00FE1247" w:rsidP="00FE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E1247" w:rsidRPr="00C478FF" w:rsidRDefault="000E287C" w:rsidP="00ED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</w:t>
            </w:r>
            <w:r w:rsidR="000F068D">
              <w:rPr>
                <w:rFonts w:ascii="Angsana New" w:hAnsi="Angsana New"/>
                <w:sz w:val="30"/>
                <w:szCs w:val="30"/>
              </w:rPr>
              <w:t>48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F068D">
              <w:rPr>
                <w:rFonts w:ascii="Angsana New" w:hAnsi="Angsana New"/>
                <w:sz w:val="30"/>
                <w:szCs w:val="30"/>
              </w:rPr>
              <w:t>7</w:t>
            </w:r>
            <w:r w:rsidR="00ED60DD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:rsidR="00FE1247" w:rsidRPr="00E55D53" w:rsidRDefault="00FE1247" w:rsidP="00FE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E1247" w:rsidRPr="00C478FF" w:rsidRDefault="00FE1247" w:rsidP="00FE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1,566,433</w:t>
            </w:r>
          </w:p>
        </w:tc>
        <w:tc>
          <w:tcPr>
            <w:tcW w:w="270" w:type="dxa"/>
          </w:tcPr>
          <w:p w:rsidR="00FE1247" w:rsidRPr="00E55D53" w:rsidRDefault="00FE1247" w:rsidP="00FE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E1247" w:rsidRPr="00A73674" w:rsidRDefault="000E287C" w:rsidP="00FE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1,111,236</w:t>
            </w:r>
          </w:p>
        </w:tc>
        <w:tc>
          <w:tcPr>
            <w:tcW w:w="270" w:type="dxa"/>
          </w:tcPr>
          <w:p w:rsidR="00FE1247" w:rsidRPr="00E55D53" w:rsidRDefault="00FE1247" w:rsidP="00FE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E1247" w:rsidRPr="00A73674" w:rsidRDefault="00FE1247" w:rsidP="00FE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 w:rsidRPr="00A73674">
              <w:rPr>
                <w:rFonts w:ascii="Angsana New" w:hAnsi="Angsana New"/>
                <w:sz w:val="30"/>
                <w:szCs w:val="30"/>
              </w:rPr>
              <w:t>1,354,38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FE1247" w:rsidRPr="00E55D53" w:rsidTr="00B40D1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60" w:type="dxa"/>
          </w:tcPr>
          <w:p w:rsidR="00FE1247" w:rsidRPr="00E55D53" w:rsidRDefault="00FE1247" w:rsidP="00FE1247">
            <w:pPr>
              <w:tabs>
                <w:tab w:val="left" w:pos="540"/>
              </w:tabs>
              <w:spacing w:line="240" w:lineRule="auto"/>
              <w:ind w:left="72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FE1247" w:rsidRPr="00E55D53" w:rsidRDefault="00FE1247" w:rsidP="00FE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E1247" w:rsidRPr="00C478FF" w:rsidRDefault="000E287C" w:rsidP="00ED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0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</w:t>
            </w:r>
            <w:r w:rsidR="000F068D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F068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ED60DD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:rsidR="00FE1247" w:rsidRPr="00C478FF" w:rsidRDefault="00FE1247" w:rsidP="00FE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60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E1247" w:rsidRPr="00C478FF" w:rsidRDefault="00FE1247" w:rsidP="00FE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0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1,712,687</w:t>
            </w:r>
          </w:p>
        </w:tc>
        <w:tc>
          <w:tcPr>
            <w:tcW w:w="270" w:type="dxa"/>
          </w:tcPr>
          <w:p w:rsidR="00FE1247" w:rsidRPr="00C478FF" w:rsidRDefault="00FE1247" w:rsidP="00FE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0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E1247" w:rsidRPr="00A73674" w:rsidRDefault="000E287C" w:rsidP="00FE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0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1,161,037</w:t>
            </w:r>
          </w:p>
        </w:tc>
        <w:tc>
          <w:tcPr>
            <w:tcW w:w="270" w:type="dxa"/>
          </w:tcPr>
          <w:p w:rsidR="00FE1247" w:rsidRPr="00C478FF" w:rsidRDefault="00FE1247" w:rsidP="00FE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0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E1247" w:rsidRPr="00A73674" w:rsidRDefault="00FE1247" w:rsidP="00FE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0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3674">
              <w:rPr>
                <w:rFonts w:ascii="Angsana New" w:hAnsi="Angsana New"/>
                <w:b/>
                <w:bCs/>
                <w:sz w:val="30"/>
                <w:szCs w:val="30"/>
              </w:rPr>
              <w:t>1,460,694</w:t>
            </w:r>
          </w:p>
        </w:tc>
      </w:tr>
    </w:tbl>
    <w:p w:rsidR="007D460E" w:rsidRPr="007F0397" w:rsidRDefault="00A73674" w:rsidP="00E43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hint="cs"/>
          <w:b/>
          <w:sz w:val="20"/>
          <w:szCs w:val="20"/>
        </w:rPr>
      </w:pPr>
      <w:r>
        <w:rPr>
          <w:rFonts w:ascii="Angsana New" w:hAnsi="Angsana New"/>
          <w:b/>
          <w:sz w:val="30"/>
          <w:szCs w:val="30"/>
          <w:cs/>
        </w:rPr>
        <w:tab/>
      </w:r>
    </w:p>
    <w:p w:rsidR="00D6513C" w:rsidRDefault="00935C34" w:rsidP="00E43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  <w:r w:rsidR="00D6513C" w:rsidRPr="00F0051A">
        <w:rPr>
          <w:rFonts w:ascii="Angsana New" w:hAnsi="Angsana New"/>
          <w:b/>
          <w:sz w:val="30"/>
          <w:szCs w:val="30"/>
          <w:cs/>
        </w:rPr>
        <w:lastRenderedPageBreak/>
        <w:t>ยอดเจ้าหนี้การค้า ณ วันที่</w:t>
      </w:r>
      <w:r w:rsidR="00FF0575">
        <w:rPr>
          <w:rFonts w:ascii="Angsana New" w:hAnsi="Angsana New"/>
          <w:sz w:val="30"/>
          <w:szCs w:val="30"/>
        </w:rPr>
        <w:t xml:space="preserve"> 30</w:t>
      </w:r>
      <w:r w:rsidR="00D6513C" w:rsidRPr="00F0051A">
        <w:rPr>
          <w:rFonts w:ascii="Angsana New" w:hAnsi="Angsana New"/>
          <w:bCs/>
          <w:sz w:val="30"/>
          <w:szCs w:val="30"/>
        </w:rPr>
        <w:t xml:space="preserve"> </w:t>
      </w:r>
      <w:r w:rsidR="00D6513C" w:rsidRPr="00F0051A">
        <w:rPr>
          <w:rFonts w:ascii="Angsana New" w:hAnsi="Angsana New"/>
          <w:b/>
          <w:sz w:val="30"/>
          <w:szCs w:val="30"/>
          <w:cs/>
        </w:rPr>
        <w:t>กันยายน</w:t>
      </w:r>
      <w:r w:rsidR="00D6513C" w:rsidRPr="00F0051A">
        <w:rPr>
          <w:rFonts w:ascii="Angsana New" w:hAnsi="Angsana New"/>
          <w:bCs/>
          <w:sz w:val="30"/>
          <w:szCs w:val="30"/>
          <w:cs/>
        </w:rPr>
        <w:t xml:space="preserve"> </w:t>
      </w:r>
      <w:r w:rsidR="00D6513C" w:rsidRPr="00F0051A">
        <w:rPr>
          <w:rFonts w:ascii="Angsana New" w:hAnsi="Angsana New"/>
          <w:b/>
          <w:sz w:val="30"/>
          <w:szCs w:val="30"/>
          <w:cs/>
        </w:rPr>
        <w:t>จัดตามประเภทสกุลเงินตราได้ดังนี้</w:t>
      </w:r>
    </w:p>
    <w:p w:rsidR="00175887" w:rsidRPr="001B6F61" w:rsidRDefault="00175887" w:rsidP="00E43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hint="cs"/>
          <w:sz w:val="30"/>
          <w:szCs w:val="30"/>
        </w:rPr>
      </w:pPr>
    </w:p>
    <w:tbl>
      <w:tblPr>
        <w:tblW w:w="9270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000"/>
      </w:tblPr>
      <w:tblGrid>
        <w:gridCol w:w="3780"/>
        <w:gridCol w:w="1170"/>
        <w:gridCol w:w="243"/>
        <w:gridCol w:w="1197"/>
        <w:gridCol w:w="236"/>
        <w:gridCol w:w="1204"/>
        <w:gridCol w:w="241"/>
        <w:gridCol w:w="1199"/>
      </w:tblGrid>
      <w:tr w:rsidR="00D6513C" w:rsidRPr="00E55D53" w:rsidTr="0011236A">
        <w:tblPrEx>
          <w:tblCellMar>
            <w:top w:w="0" w:type="dxa"/>
            <w:bottom w:w="0" w:type="dxa"/>
          </w:tblCellMar>
        </w:tblPrEx>
        <w:tc>
          <w:tcPr>
            <w:tcW w:w="3780" w:type="dxa"/>
            <w:tcBorders>
              <w:top w:val="nil"/>
              <w:bottom w:val="nil"/>
            </w:tcBorders>
          </w:tcPr>
          <w:p w:rsidR="00D6513C" w:rsidRPr="00E55D53" w:rsidRDefault="00D6513C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bottom w:val="nil"/>
            </w:tcBorders>
          </w:tcPr>
          <w:p w:rsidR="00D6513C" w:rsidRPr="00E55D53" w:rsidRDefault="00D6513C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D6513C" w:rsidRPr="00E55D53" w:rsidRDefault="00D6513C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4" w:type="dxa"/>
            <w:gridSpan w:val="3"/>
            <w:tcBorders>
              <w:top w:val="nil"/>
              <w:bottom w:val="nil"/>
            </w:tcBorders>
          </w:tcPr>
          <w:p w:rsidR="00D6513C" w:rsidRPr="00E55D53" w:rsidRDefault="00D6513C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587B" w:rsidRPr="00E55D53" w:rsidTr="0011236A">
        <w:tblPrEx>
          <w:tblCellMar>
            <w:top w:w="0" w:type="dxa"/>
            <w:bottom w:w="0" w:type="dxa"/>
          </w:tblCellMar>
        </w:tblPrEx>
        <w:tc>
          <w:tcPr>
            <w:tcW w:w="3780" w:type="dxa"/>
            <w:tcBorders>
              <w:top w:val="nil"/>
            </w:tcBorders>
          </w:tcPr>
          <w:p w:rsidR="00AD587B" w:rsidRPr="00E55D53" w:rsidRDefault="00AD587B" w:rsidP="00AD5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:rsidR="00AD587B" w:rsidRPr="00E55D53" w:rsidRDefault="00AD587B" w:rsidP="00AD5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FE1247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43" w:type="dxa"/>
            <w:tcBorders>
              <w:top w:val="nil"/>
            </w:tcBorders>
          </w:tcPr>
          <w:p w:rsidR="00AD587B" w:rsidRPr="00E55D53" w:rsidRDefault="00AD587B" w:rsidP="00AD5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</w:tcBorders>
          </w:tcPr>
          <w:p w:rsidR="00AD587B" w:rsidRPr="00E55D53" w:rsidRDefault="00AD587B" w:rsidP="00AD5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FE124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  <w:tcBorders>
              <w:top w:val="nil"/>
            </w:tcBorders>
          </w:tcPr>
          <w:p w:rsidR="00AD587B" w:rsidRPr="00E55D53" w:rsidRDefault="00AD587B" w:rsidP="00AD5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nil"/>
            </w:tcBorders>
          </w:tcPr>
          <w:p w:rsidR="00AD587B" w:rsidRPr="00E55D53" w:rsidRDefault="00AD587B" w:rsidP="00AD5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FE1247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41" w:type="dxa"/>
            <w:tcBorders>
              <w:top w:val="nil"/>
            </w:tcBorders>
          </w:tcPr>
          <w:p w:rsidR="00AD587B" w:rsidRPr="00E55D53" w:rsidRDefault="00AD587B" w:rsidP="00AD5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nil"/>
            </w:tcBorders>
          </w:tcPr>
          <w:p w:rsidR="00AD587B" w:rsidRPr="00E55D53" w:rsidRDefault="00AD587B" w:rsidP="00AD5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FE1247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AD587B" w:rsidRPr="00E55D53" w:rsidTr="0011236A">
        <w:tblPrEx>
          <w:tblCellMar>
            <w:top w:w="0" w:type="dxa"/>
            <w:bottom w:w="0" w:type="dxa"/>
          </w:tblCellMar>
        </w:tblPrEx>
        <w:tc>
          <w:tcPr>
            <w:tcW w:w="3780" w:type="dxa"/>
            <w:tcBorders>
              <w:top w:val="nil"/>
            </w:tcBorders>
          </w:tcPr>
          <w:p w:rsidR="00AD587B" w:rsidRPr="00E55D53" w:rsidRDefault="00AD587B" w:rsidP="00AD5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490" w:type="dxa"/>
            <w:gridSpan w:val="7"/>
            <w:tcBorders>
              <w:top w:val="nil"/>
            </w:tcBorders>
          </w:tcPr>
          <w:p w:rsidR="00AD587B" w:rsidRPr="00E55D53" w:rsidRDefault="00AD587B" w:rsidP="00AD5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55D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1247" w:rsidRPr="00E55D53" w:rsidTr="0011236A">
        <w:tblPrEx>
          <w:tblCellMar>
            <w:top w:w="0" w:type="dxa"/>
            <w:bottom w:w="0" w:type="dxa"/>
          </w:tblCellMar>
        </w:tblPrEx>
        <w:tc>
          <w:tcPr>
            <w:tcW w:w="3780" w:type="dxa"/>
            <w:tcBorders>
              <w:bottom w:val="nil"/>
            </w:tcBorders>
          </w:tcPr>
          <w:p w:rsidR="00FE1247" w:rsidRPr="00E55D53" w:rsidRDefault="00FE1247" w:rsidP="00FE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FE1247" w:rsidRPr="00B23C39" w:rsidRDefault="000E287C" w:rsidP="00ED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B17C3F">
              <w:rPr>
                <w:rFonts w:ascii="Angsana New" w:hAnsi="Angsana New"/>
                <w:sz w:val="30"/>
                <w:szCs w:val="30"/>
              </w:rPr>
              <w:t>072,5</w:t>
            </w:r>
            <w:r w:rsidR="00ED60DD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43" w:type="dxa"/>
            <w:tcBorders>
              <w:bottom w:val="nil"/>
            </w:tcBorders>
          </w:tcPr>
          <w:p w:rsidR="00FE1247" w:rsidRPr="00E55D53" w:rsidRDefault="00FE1247" w:rsidP="00FE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FE1247" w:rsidRPr="00B23C39" w:rsidRDefault="00FE1247" w:rsidP="00090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1,160,784</w:t>
            </w:r>
          </w:p>
        </w:tc>
        <w:tc>
          <w:tcPr>
            <w:tcW w:w="236" w:type="dxa"/>
            <w:tcBorders>
              <w:bottom w:val="nil"/>
            </w:tcBorders>
          </w:tcPr>
          <w:p w:rsidR="00FE1247" w:rsidRPr="00E55D53" w:rsidRDefault="00FE1247" w:rsidP="00FE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FE1247" w:rsidRPr="00186E63" w:rsidRDefault="000E287C" w:rsidP="00090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868,089</w:t>
            </w:r>
          </w:p>
        </w:tc>
        <w:tc>
          <w:tcPr>
            <w:tcW w:w="241" w:type="dxa"/>
            <w:tcBorders>
              <w:bottom w:val="nil"/>
            </w:tcBorders>
          </w:tcPr>
          <w:p w:rsidR="00FE1247" w:rsidRPr="00E55D53" w:rsidRDefault="00FE1247" w:rsidP="00FE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:rsidR="00FE1247" w:rsidRPr="00186E63" w:rsidRDefault="00FE1247" w:rsidP="00090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 w:rsidRPr="00186E63">
              <w:rPr>
                <w:rFonts w:ascii="Angsana New" w:hAnsi="Angsana New"/>
                <w:sz w:val="30"/>
                <w:szCs w:val="30"/>
              </w:rPr>
              <w:t>978,382</w:t>
            </w:r>
          </w:p>
        </w:tc>
      </w:tr>
      <w:tr w:rsidR="00FE1247" w:rsidRPr="00E55D53" w:rsidTr="0011236A">
        <w:tblPrEx>
          <w:tblCellMar>
            <w:top w:w="0" w:type="dxa"/>
            <w:bottom w:w="0" w:type="dxa"/>
          </w:tblCellMar>
        </w:tblPrEx>
        <w:tc>
          <w:tcPr>
            <w:tcW w:w="3780" w:type="dxa"/>
            <w:tcBorders>
              <w:bottom w:val="nil"/>
            </w:tcBorders>
          </w:tcPr>
          <w:p w:rsidR="00FE1247" w:rsidRPr="00E55D53" w:rsidRDefault="00FE1247" w:rsidP="00FE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FE1247" w:rsidRPr="00B23C39" w:rsidRDefault="000E287C" w:rsidP="00090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189,481</w:t>
            </w:r>
          </w:p>
        </w:tc>
        <w:tc>
          <w:tcPr>
            <w:tcW w:w="243" w:type="dxa"/>
            <w:tcBorders>
              <w:bottom w:val="nil"/>
            </w:tcBorders>
          </w:tcPr>
          <w:p w:rsidR="00FE1247" w:rsidRPr="00E55D53" w:rsidRDefault="00FE1247" w:rsidP="00FE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FE1247" w:rsidRPr="00B23C39" w:rsidRDefault="00FE1247" w:rsidP="00090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318,488</w:t>
            </w:r>
          </w:p>
        </w:tc>
        <w:tc>
          <w:tcPr>
            <w:tcW w:w="236" w:type="dxa"/>
            <w:tcBorders>
              <w:bottom w:val="nil"/>
            </w:tcBorders>
          </w:tcPr>
          <w:p w:rsidR="00FE1247" w:rsidRPr="00E55D53" w:rsidRDefault="00FE1247" w:rsidP="00FE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FE1247" w:rsidRPr="00186E63" w:rsidRDefault="000E287C" w:rsidP="00090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170,330</w:t>
            </w:r>
          </w:p>
        </w:tc>
        <w:tc>
          <w:tcPr>
            <w:tcW w:w="241" w:type="dxa"/>
            <w:tcBorders>
              <w:bottom w:val="nil"/>
            </w:tcBorders>
          </w:tcPr>
          <w:p w:rsidR="00FE1247" w:rsidRPr="00E55D53" w:rsidRDefault="00FE1247" w:rsidP="00FE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:rsidR="00FE1247" w:rsidRPr="00186E63" w:rsidRDefault="00FE1247" w:rsidP="00090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 w:rsidRPr="00186E63">
              <w:rPr>
                <w:rFonts w:ascii="Angsana New" w:hAnsi="Angsana New"/>
                <w:sz w:val="30"/>
                <w:szCs w:val="30"/>
              </w:rPr>
              <w:t>300,228</w:t>
            </w:r>
          </w:p>
        </w:tc>
      </w:tr>
      <w:tr w:rsidR="00FE1247" w:rsidRPr="00E55D53" w:rsidTr="0011236A">
        <w:tblPrEx>
          <w:tblCellMar>
            <w:top w:w="0" w:type="dxa"/>
            <w:bottom w:w="0" w:type="dxa"/>
          </w:tblCellMar>
        </w:tblPrEx>
        <w:tc>
          <w:tcPr>
            <w:tcW w:w="3780" w:type="dxa"/>
            <w:tcBorders>
              <w:bottom w:val="nil"/>
            </w:tcBorders>
          </w:tcPr>
          <w:p w:rsidR="00FE1247" w:rsidRPr="00E55D53" w:rsidRDefault="00FE1247" w:rsidP="00FE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สกุลเงินเยน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FE1247" w:rsidRPr="00B23C39" w:rsidRDefault="000E287C" w:rsidP="00090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164,326</w:t>
            </w:r>
          </w:p>
        </w:tc>
        <w:tc>
          <w:tcPr>
            <w:tcW w:w="243" w:type="dxa"/>
            <w:tcBorders>
              <w:bottom w:val="nil"/>
            </w:tcBorders>
          </w:tcPr>
          <w:p w:rsidR="00FE1247" w:rsidRPr="00E55D53" w:rsidRDefault="00FE1247" w:rsidP="00FE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FE1247" w:rsidRPr="00B23C39" w:rsidRDefault="00FE1247" w:rsidP="00090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233,197</w:t>
            </w:r>
          </w:p>
        </w:tc>
        <w:tc>
          <w:tcPr>
            <w:tcW w:w="236" w:type="dxa"/>
            <w:tcBorders>
              <w:bottom w:val="nil"/>
            </w:tcBorders>
          </w:tcPr>
          <w:p w:rsidR="00FE1247" w:rsidRPr="00E55D53" w:rsidRDefault="00FE1247" w:rsidP="00FE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FE1247" w:rsidRPr="00186E63" w:rsidRDefault="000E287C" w:rsidP="00090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122,618</w:t>
            </w:r>
          </w:p>
        </w:tc>
        <w:tc>
          <w:tcPr>
            <w:tcW w:w="241" w:type="dxa"/>
            <w:tcBorders>
              <w:bottom w:val="nil"/>
            </w:tcBorders>
          </w:tcPr>
          <w:p w:rsidR="00FE1247" w:rsidRPr="00E55D53" w:rsidRDefault="00FE1247" w:rsidP="00FE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:rsidR="00FE1247" w:rsidRPr="00186E63" w:rsidRDefault="00FE1247" w:rsidP="00090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 w:rsidRPr="00186E63">
              <w:rPr>
                <w:rFonts w:ascii="Angsana New" w:hAnsi="Angsana New"/>
                <w:sz w:val="30"/>
                <w:szCs w:val="30"/>
              </w:rPr>
              <w:t>181,866</w:t>
            </w:r>
          </w:p>
        </w:tc>
      </w:tr>
      <w:tr w:rsidR="000E287C" w:rsidRPr="00E55D53" w:rsidTr="0011236A">
        <w:tblPrEx>
          <w:tblCellMar>
            <w:top w:w="0" w:type="dxa"/>
            <w:bottom w:w="0" w:type="dxa"/>
          </w:tblCellMar>
        </w:tblPrEx>
        <w:tc>
          <w:tcPr>
            <w:tcW w:w="3780" w:type="dxa"/>
            <w:tcBorders>
              <w:bottom w:val="nil"/>
            </w:tcBorders>
          </w:tcPr>
          <w:p w:rsidR="000E287C" w:rsidRPr="00E55D53" w:rsidRDefault="000E287C" w:rsidP="000E2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สกุลเงินอื่นๆ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0E287C" w:rsidRPr="00186E63" w:rsidRDefault="000E287C" w:rsidP="000E2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bottom w:val="nil"/>
            </w:tcBorders>
          </w:tcPr>
          <w:p w:rsidR="000E287C" w:rsidRPr="00E55D53" w:rsidRDefault="000E287C" w:rsidP="000E2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0E287C" w:rsidRPr="00B23C39" w:rsidRDefault="000E287C" w:rsidP="00090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218</w:t>
            </w:r>
          </w:p>
        </w:tc>
        <w:tc>
          <w:tcPr>
            <w:tcW w:w="236" w:type="dxa"/>
            <w:tcBorders>
              <w:bottom w:val="nil"/>
            </w:tcBorders>
          </w:tcPr>
          <w:p w:rsidR="000E287C" w:rsidRPr="00E55D53" w:rsidRDefault="000E287C" w:rsidP="000E2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0E287C" w:rsidRPr="00186E63" w:rsidRDefault="000E287C" w:rsidP="000E2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</w:tcPr>
          <w:p w:rsidR="000E287C" w:rsidRPr="00E55D53" w:rsidRDefault="000E287C" w:rsidP="000E2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nil"/>
              <w:bottom w:val="nil"/>
            </w:tcBorders>
          </w:tcPr>
          <w:p w:rsidR="000E287C" w:rsidRPr="00186E63" w:rsidRDefault="000E287C" w:rsidP="00090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 w:rsidRPr="00186E63">
              <w:rPr>
                <w:rFonts w:ascii="Angsana New" w:hAnsi="Angsana New"/>
                <w:sz w:val="30"/>
                <w:szCs w:val="30"/>
              </w:rPr>
              <w:t>218</w:t>
            </w:r>
          </w:p>
        </w:tc>
      </w:tr>
      <w:tr w:rsidR="00FE1247" w:rsidRPr="00E55D53" w:rsidTr="0011236A">
        <w:tblPrEx>
          <w:tblCellMar>
            <w:top w:w="0" w:type="dxa"/>
            <w:bottom w:w="0" w:type="dxa"/>
          </w:tblCellMar>
        </w:tblPrEx>
        <w:tc>
          <w:tcPr>
            <w:tcW w:w="3780" w:type="dxa"/>
            <w:tcBorders>
              <w:bottom w:val="nil"/>
            </w:tcBorders>
          </w:tcPr>
          <w:p w:rsidR="00FE1247" w:rsidRPr="00E55D53" w:rsidRDefault="00FE1247" w:rsidP="00FE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E1247" w:rsidRPr="00B23C39" w:rsidRDefault="000E287C" w:rsidP="003D1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60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</w:t>
            </w:r>
            <w:r w:rsidR="00B17C3F">
              <w:rPr>
                <w:rFonts w:ascii="Angsana New" w:hAnsi="Angsana New"/>
                <w:b/>
                <w:bCs/>
                <w:sz w:val="30"/>
                <w:szCs w:val="30"/>
              </w:rPr>
              <w:t>26,3</w:t>
            </w:r>
            <w:r w:rsidR="00ED60DD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243" w:type="dxa"/>
            <w:tcBorders>
              <w:bottom w:val="nil"/>
            </w:tcBorders>
          </w:tcPr>
          <w:p w:rsidR="00FE1247" w:rsidRPr="00B23C39" w:rsidRDefault="00FE1247" w:rsidP="00FE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:rsidR="00FE1247" w:rsidRPr="00B23C39" w:rsidRDefault="00FE1247" w:rsidP="00090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60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1,712,687</w:t>
            </w:r>
          </w:p>
        </w:tc>
        <w:tc>
          <w:tcPr>
            <w:tcW w:w="236" w:type="dxa"/>
            <w:tcBorders>
              <w:bottom w:val="nil"/>
            </w:tcBorders>
          </w:tcPr>
          <w:p w:rsidR="00FE1247" w:rsidRPr="00B23C39" w:rsidRDefault="00FE1247" w:rsidP="00FE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FE1247" w:rsidRPr="00B23C39" w:rsidRDefault="000E287C" w:rsidP="00090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60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1,161,037</w:t>
            </w:r>
          </w:p>
        </w:tc>
        <w:tc>
          <w:tcPr>
            <w:tcW w:w="241" w:type="dxa"/>
            <w:tcBorders>
              <w:bottom w:val="nil"/>
            </w:tcBorders>
          </w:tcPr>
          <w:p w:rsidR="00FE1247" w:rsidRPr="00B23C39" w:rsidRDefault="00FE1247" w:rsidP="00FE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:rsidR="00FE1247" w:rsidRPr="00B23C39" w:rsidRDefault="00FE1247" w:rsidP="00090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60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6E63">
              <w:rPr>
                <w:rFonts w:ascii="Angsana New" w:hAnsi="Angsana New"/>
                <w:b/>
                <w:bCs/>
                <w:sz w:val="30"/>
                <w:szCs w:val="30"/>
              </w:rPr>
              <w:t>1,460,694</w:t>
            </w:r>
          </w:p>
        </w:tc>
      </w:tr>
    </w:tbl>
    <w:p w:rsidR="00D910D0" w:rsidRPr="001B6F61" w:rsidRDefault="00D910D0" w:rsidP="001F7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1F746B" w:rsidRDefault="00BE3DEC" w:rsidP="001F7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0906EB">
        <w:rPr>
          <w:rFonts w:ascii="Angsana New" w:hAnsi="Angsana New"/>
          <w:b/>
          <w:bCs/>
          <w:sz w:val="30"/>
          <w:szCs w:val="30"/>
        </w:rPr>
        <w:t>1</w:t>
      </w:r>
      <w:r w:rsidR="00CC5167" w:rsidRPr="000906EB">
        <w:rPr>
          <w:rFonts w:ascii="Angsana New" w:hAnsi="Angsana New"/>
          <w:b/>
          <w:bCs/>
          <w:sz w:val="30"/>
          <w:szCs w:val="30"/>
        </w:rPr>
        <w:t>7</w:t>
      </w:r>
      <w:r w:rsidR="001F746B" w:rsidRPr="000906EB">
        <w:rPr>
          <w:rFonts w:ascii="Angsana New" w:hAnsi="Angsana New"/>
          <w:b/>
          <w:bCs/>
          <w:sz w:val="30"/>
          <w:szCs w:val="30"/>
        </w:rPr>
        <w:tab/>
      </w:r>
      <w:r w:rsidR="003A257E" w:rsidRPr="000906EB">
        <w:rPr>
          <w:rFonts w:ascii="Angsana New" w:hAnsi="Angsana New"/>
          <w:b/>
          <w:bCs/>
          <w:sz w:val="30"/>
          <w:szCs w:val="30"/>
          <w:cs/>
        </w:rPr>
        <w:t>เจ้าหนี้อื่น</w:t>
      </w:r>
    </w:p>
    <w:p w:rsidR="000906EB" w:rsidRDefault="000906EB" w:rsidP="00090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 w:hint="cs"/>
          <w:b/>
          <w:bCs/>
          <w:sz w:val="30"/>
          <w:szCs w:val="30"/>
        </w:rPr>
      </w:pPr>
    </w:p>
    <w:tbl>
      <w:tblPr>
        <w:tblW w:w="9540" w:type="dxa"/>
        <w:tblInd w:w="378" w:type="dxa"/>
        <w:tblLayout w:type="fixed"/>
        <w:tblLook w:val="0000"/>
      </w:tblPr>
      <w:tblGrid>
        <w:gridCol w:w="3240"/>
        <w:gridCol w:w="810"/>
        <w:gridCol w:w="1170"/>
        <w:gridCol w:w="270"/>
        <w:gridCol w:w="1170"/>
        <w:gridCol w:w="270"/>
        <w:gridCol w:w="1170"/>
        <w:gridCol w:w="270"/>
        <w:gridCol w:w="1170"/>
      </w:tblGrid>
      <w:tr w:rsidR="000906EB" w:rsidRPr="005654C0" w:rsidTr="003D17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40" w:type="dxa"/>
          </w:tcPr>
          <w:p w:rsidR="000906EB" w:rsidRPr="00DE04DF" w:rsidRDefault="000906EB" w:rsidP="0077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0906EB" w:rsidRPr="00DE04DF" w:rsidRDefault="000906EB" w:rsidP="0077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0906EB" w:rsidRPr="00DE04DF" w:rsidRDefault="000906EB" w:rsidP="0077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  <w:r w:rsidRPr="00DE04D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:rsidR="000906EB" w:rsidRPr="00DE04DF" w:rsidRDefault="000906EB" w:rsidP="0077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610" w:type="dxa"/>
            <w:gridSpan w:val="3"/>
          </w:tcPr>
          <w:p w:rsidR="000906EB" w:rsidRPr="00DE04DF" w:rsidRDefault="000906EB" w:rsidP="0077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  <w:r w:rsidRPr="00DE04D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0906EB" w:rsidRPr="005654C0" w:rsidTr="003D17DC">
        <w:tblPrEx>
          <w:tblCellMar>
            <w:top w:w="0" w:type="dxa"/>
            <w:bottom w:w="0" w:type="dxa"/>
          </w:tblCellMar>
          <w:tblLook w:val="01E0"/>
        </w:tblPrEx>
        <w:tc>
          <w:tcPr>
            <w:tcW w:w="3240" w:type="dxa"/>
            <w:shd w:val="clear" w:color="auto" w:fill="auto"/>
          </w:tcPr>
          <w:p w:rsidR="000906EB" w:rsidRPr="005654C0" w:rsidRDefault="000906EB" w:rsidP="00771774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0906EB" w:rsidRPr="005654C0" w:rsidRDefault="000906EB" w:rsidP="00771774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654C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0906EB" w:rsidRPr="006052C1" w:rsidRDefault="000906EB" w:rsidP="0077177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906EB" w:rsidRPr="006052C1" w:rsidRDefault="000906EB" w:rsidP="0077177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0906EB" w:rsidRPr="006052C1" w:rsidRDefault="000906EB" w:rsidP="0077177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  <w:shd w:val="clear" w:color="auto" w:fill="auto"/>
          </w:tcPr>
          <w:p w:rsidR="000906EB" w:rsidRPr="006052C1" w:rsidRDefault="000906EB" w:rsidP="0077177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0906EB" w:rsidRPr="006052C1" w:rsidRDefault="000906EB" w:rsidP="0077177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906EB" w:rsidRPr="006052C1" w:rsidRDefault="000906EB" w:rsidP="0077177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0906EB" w:rsidRPr="006052C1" w:rsidRDefault="000906EB" w:rsidP="0077177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0906EB" w:rsidRPr="005654C0" w:rsidTr="003D17DC">
        <w:tblPrEx>
          <w:tblCellMar>
            <w:top w:w="0" w:type="dxa"/>
            <w:bottom w:w="0" w:type="dxa"/>
          </w:tblCellMar>
          <w:tblLook w:val="01E0"/>
        </w:tblPrEx>
        <w:tc>
          <w:tcPr>
            <w:tcW w:w="3240" w:type="dxa"/>
            <w:shd w:val="clear" w:color="auto" w:fill="auto"/>
          </w:tcPr>
          <w:p w:rsidR="000906EB" w:rsidRPr="00FA5A38" w:rsidRDefault="000906EB" w:rsidP="008F3C80">
            <w:pPr>
              <w:pStyle w:val="BodyText"/>
              <w:spacing w:after="0"/>
              <w:ind w:left="252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0906EB" w:rsidRPr="005654C0" w:rsidRDefault="000906EB" w:rsidP="00771774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:rsidR="000906EB" w:rsidRPr="009C0651" w:rsidRDefault="009C0651" w:rsidP="009C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065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C065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9C0651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906EB" w:rsidRPr="005654C0" w:rsidTr="003D17DC">
        <w:tblPrEx>
          <w:tblCellMar>
            <w:top w:w="0" w:type="dxa"/>
            <w:bottom w:w="0" w:type="dxa"/>
          </w:tblCellMar>
          <w:tblLook w:val="01E0"/>
        </w:tblPrEx>
        <w:tc>
          <w:tcPr>
            <w:tcW w:w="3240" w:type="dxa"/>
            <w:shd w:val="clear" w:color="auto" w:fill="auto"/>
          </w:tcPr>
          <w:p w:rsidR="000906EB" w:rsidRPr="00FA5A38" w:rsidRDefault="000906EB" w:rsidP="003D17DC">
            <w:pPr>
              <w:ind w:left="252"/>
              <w:rPr>
                <w:rFonts w:ascii="Angsana New" w:hAnsi="Angsana New"/>
                <w:bCs/>
                <w:sz w:val="30"/>
                <w:szCs w:val="30"/>
                <w:rtl/>
                <w:cs/>
              </w:rPr>
            </w:pPr>
            <w:r w:rsidRPr="00FA5A38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ที่</w:t>
            </w:r>
            <w:r w:rsidRPr="00FA5A38">
              <w:rPr>
                <w:rFonts w:ascii="Angsana New" w:hAnsi="Angsana New" w:hint="cs"/>
                <w:b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810" w:type="dxa"/>
            <w:shd w:val="clear" w:color="auto" w:fill="auto"/>
          </w:tcPr>
          <w:p w:rsidR="000906EB" w:rsidRPr="00F455DE" w:rsidRDefault="000906EB" w:rsidP="00771774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0906EB" w:rsidRPr="0072191F" w:rsidRDefault="000906EB" w:rsidP="003D17D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191F">
              <w:rPr>
                <w:rFonts w:ascii="Angsana New" w:hAnsi="Angsana New"/>
                <w:sz w:val="30"/>
                <w:szCs w:val="30"/>
              </w:rPr>
              <w:t>37,165</w:t>
            </w:r>
          </w:p>
        </w:tc>
        <w:tc>
          <w:tcPr>
            <w:tcW w:w="270" w:type="dxa"/>
            <w:shd w:val="clear" w:color="auto" w:fill="auto"/>
          </w:tcPr>
          <w:p w:rsidR="000906EB" w:rsidRPr="0072191F" w:rsidRDefault="000906EB" w:rsidP="007717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0906EB" w:rsidRPr="0072191F" w:rsidRDefault="000906EB" w:rsidP="003D17D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191F">
              <w:rPr>
                <w:rFonts w:ascii="Angsana New" w:hAnsi="Angsana New"/>
                <w:sz w:val="30"/>
                <w:szCs w:val="30"/>
              </w:rPr>
              <w:t>47,</w:t>
            </w:r>
            <w:r>
              <w:rPr>
                <w:rFonts w:ascii="Angsana New" w:hAnsi="Angsana New"/>
                <w:sz w:val="30"/>
                <w:szCs w:val="30"/>
              </w:rPr>
              <w:t>755</w:t>
            </w:r>
          </w:p>
        </w:tc>
        <w:tc>
          <w:tcPr>
            <w:tcW w:w="270" w:type="dxa"/>
            <w:shd w:val="clear" w:color="auto" w:fill="auto"/>
          </w:tcPr>
          <w:p w:rsidR="000906EB" w:rsidRPr="0072191F" w:rsidRDefault="000906EB" w:rsidP="007717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0906EB" w:rsidRPr="0072191F" w:rsidRDefault="000906EB" w:rsidP="003D17D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191F">
              <w:rPr>
                <w:rFonts w:ascii="Angsana New" w:hAnsi="Angsana New"/>
                <w:sz w:val="30"/>
                <w:szCs w:val="30"/>
              </w:rPr>
              <w:t>35,032</w:t>
            </w:r>
          </w:p>
        </w:tc>
        <w:tc>
          <w:tcPr>
            <w:tcW w:w="270" w:type="dxa"/>
            <w:shd w:val="clear" w:color="auto" w:fill="auto"/>
          </w:tcPr>
          <w:p w:rsidR="000906EB" w:rsidRPr="0072191F" w:rsidRDefault="000906EB" w:rsidP="007717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0906EB" w:rsidRPr="0072191F" w:rsidRDefault="000906EB" w:rsidP="003D17D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191F">
              <w:rPr>
                <w:rFonts w:ascii="Angsana New" w:hAnsi="Angsana New"/>
                <w:sz w:val="30"/>
                <w:szCs w:val="30"/>
              </w:rPr>
              <w:t>45,7</w:t>
            </w:r>
            <w:r w:rsidRPr="0072191F">
              <w:rPr>
                <w:rFonts w:ascii="Angsana New" w:hAnsi="Angsana New" w:hint="cs"/>
                <w:sz w:val="30"/>
                <w:szCs w:val="30"/>
                <w:rtl/>
                <w:cs/>
              </w:rPr>
              <w:t>92</w:t>
            </w:r>
          </w:p>
        </w:tc>
      </w:tr>
      <w:tr w:rsidR="000906EB" w:rsidRPr="005654C0" w:rsidTr="003D17DC">
        <w:tblPrEx>
          <w:tblCellMar>
            <w:top w:w="0" w:type="dxa"/>
            <w:bottom w:w="0" w:type="dxa"/>
          </w:tblCellMar>
          <w:tblLook w:val="01E0"/>
        </w:tblPrEx>
        <w:tc>
          <w:tcPr>
            <w:tcW w:w="3240" w:type="dxa"/>
            <w:shd w:val="clear" w:color="auto" w:fill="auto"/>
          </w:tcPr>
          <w:p w:rsidR="000906EB" w:rsidRPr="00FA5A38" w:rsidRDefault="000906EB" w:rsidP="003D17DC">
            <w:pPr>
              <w:ind w:left="252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0906EB" w:rsidRPr="005654C0" w:rsidRDefault="000906EB" w:rsidP="00771774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906EB" w:rsidRPr="005654C0" w:rsidRDefault="000906EB" w:rsidP="003D17D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906EB" w:rsidRPr="005654C0" w:rsidRDefault="000906EB" w:rsidP="0077177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906EB" w:rsidRPr="005654C0" w:rsidRDefault="000906EB" w:rsidP="003D17D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906EB" w:rsidRPr="005654C0" w:rsidRDefault="000906EB" w:rsidP="0077177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906EB" w:rsidRPr="005654C0" w:rsidRDefault="000906EB" w:rsidP="003D17D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906EB" w:rsidRPr="005654C0" w:rsidRDefault="000906EB" w:rsidP="0077177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906EB" w:rsidRPr="005654C0" w:rsidRDefault="000906EB" w:rsidP="003D17D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06EB" w:rsidRPr="005654C0" w:rsidTr="003D17DC">
        <w:tblPrEx>
          <w:tblCellMar>
            <w:top w:w="0" w:type="dxa"/>
            <w:bottom w:w="0" w:type="dxa"/>
          </w:tblCellMar>
          <w:tblLook w:val="01E0"/>
        </w:tblPrEx>
        <w:tc>
          <w:tcPr>
            <w:tcW w:w="3240" w:type="dxa"/>
            <w:shd w:val="clear" w:color="auto" w:fill="auto"/>
          </w:tcPr>
          <w:p w:rsidR="000906EB" w:rsidRPr="008F3C80" w:rsidRDefault="0067302F" w:rsidP="003D17DC">
            <w:pPr>
              <w:ind w:left="25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8F3C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  <w:r w:rsidR="000906EB" w:rsidRPr="008F3C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810" w:type="dxa"/>
            <w:shd w:val="clear" w:color="auto" w:fill="auto"/>
          </w:tcPr>
          <w:p w:rsidR="000906EB" w:rsidRPr="005654C0" w:rsidRDefault="000906EB" w:rsidP="00771774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906EB" w:rsidRPr="005654C0" w:rsidRDefault="000906EB" w:rsidP="003D17D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906EB" w:rsidRPr="005654C0" w:rsidRDefault="000906EB" w:rsidP="0077177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906EB" w:rsidRPr="005654C0" w:rsidRDefault="000906EB" w:rsidP="003D17D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906EB" w:rsidRPr="005654C0" w:rsidRDefault="000906EB" w:rsidP="0077177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906EB" w:rsidRPr="005654C0" w:rsidRDefault="000906EB" w:rsidP="003D17D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906EB" w:rsidRPr="005654C0" w:rsidRDefault="000906EB" w:rsidP="0077177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906EB" w:rsidRPr="005654C0" w:rsidRDefault="000906EB" w:rsidP="003D17D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06EB" w:rsidRPr="005654C0" w:rsidTr="003D17DC">
        <w:tblPrEx>
          <w:tblCellMar>
            <w:top w:w="0" w:type="dxa"/>
            <w:bottom w:w="0" w:type="dxa"/>
          </w:tblCellMar>
          <w:tblLook w:val="01E0"/>
        </w:tblPrEx>
        <w:tc>
          <w:tcPr>
            <w:tcW w:w="3240" w:type="dxa"/>
            <w:shd w:val="clear" w:color="auto" w:fill="auto"/>
          </w:tcPr>
          <w:p w:rsidR="000906EB" w:rsidRPr="00DE04DF" w:rsidRDefault="000906EB" w:rsidP="003D17DC">
            <w:pPr>
              <w:pStyle w:val="Heading1"/>
              <w:numPr>
                <w:ilvl w:val="0"/>
                <w:numId w:val="0"/>
              </w:numPr>
              <w:tabs>
                <w:tab w:val="left" w:pos="227"/>
              </w:tabs>
              <w:ind w:left="252"/>
              <w:jc w:val="both"/>
              <w:rPr>
                <w:rFonts w:cs="Angsana New"/>
                <w:b w:val="0"/>
                <w:bCs w:val="0"/>
                <w:szCs w:val="30"/>
                <w:u w:val="none"/>
                <w:rtl/>
                <w:cs/>
              </w:rPr>
            </w:pPr>
            <w:r w:rsidRPr="00DE04DF">
              <w:rPr>
                <w:rFonts w:cs="Angsana New" w:hint="cs"/>
                <w:b w:val="0"/>
                <w:bCs w:val="0"/>
                <w:szCs w:val="30"/>
                <w:u w:val="none"/>
                <w:cs/>
              </w:rPr>
              <w:t>เจ้าหนี้</w:t>
            </w:r>
            <w:r>
              <w:rPr>
                <w:rFonts w:cs="Angsana New" w:hint="cs"/>
                <w:b w:val="0"/>
                <w:bCs w:val="0"/>
                <w:szCs w:val="30"/>
                <w:u w:val="none"/>
                <w:cs/>
              </w:rPr>
              <w:t>หมุนเวียน</w:t>
            </w:r>
            <w:r w:rsidRPr="00DE04DF">
              <w:rPr>
                <w:rFonts w:cs="Angsana New"/>
                <w:b w:val="0"/>
                <w:bCs w:val="0"/>
                <w:szCs w:val="30"/>
                <w:u w:val="none"/>
                <w:cs/>
              </w:rPr>
              <w:t>อื่น</w:t>
            </w:r>
            <w:r w:rsidRPr="00DE04DF">
              <w:rPr>
                <w:rFonts w:cs="Angsana New"/>
                <w:b w:val="0"/>
                <w:bCs w:val="0"/>
                <w:szCs w:val="30"/>
                <w:u w:val="none"/>
              </w:rPr>
              <w:t xml:space="preserve">     </w:t>
            </w:r>
          </w:p>
        </w:tc>
        <w:tc>
          <w:tcPr>
            <w:tcW w:w="810" w:type="dxa"/>
            <w:shd w:val="clear" w:color="auto" w:fill="auto"/>
          </w:tcPr>
          <w:p w:rsidR="000906EB" w:rsidRPr="005654C0" w:rsidRDefault="000906EB" w:rsidP="00771774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906EB" w:rsidRPr="000906EB" w:rsidRDefault="000906EB" w:rsidP="003D17D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06EB">
              <w:rPr>
                <w:rFonts w:ascii="Angsana New" w:hAnsi="Angsana New"/>
                <w:sz w:val="30"/>
                <w:szCs w:val="30"/>
              </w:rPr>
              <w:t>80,441</w:t>
            </w:r>
          </w:p>
        </w:tc>
        <w:tc>
          <w:tcPr>
            <w:tcW w:w="270" w:type="dxa"/>
            <w:shd w:val="clear" w:color="auto" w:fill="auto"/>
          </w:tcPr>
          <w:p w:rsidR="000906EB" w:rsidRPr="000906EB" w:rsidRDefault="000906EB" w:rsidP="0077177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906EB" w:rsidRPr="000906EB" w:rsidRDefault="000906EB" w:rsidP="003D17D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06EB">
              <w:rPr>
                <w:rFonts w:ascii="Angsana New" w:hAnsi="Angsana New"/>
                <w:sz w:val="30"/>
                <w:szCs w:val="30"/>
              </w:rPr>
              <w:t>104,276</w:t>
            </w:r>
          </w:p>
        </w:tc>
        <w:tc>
          <w:tcPr>
            <w:tcW w:w="270" w:type="dxa"/>
            <w:shd w:val="clear" w:color="auto" w:fill="auto"/>
          </w:tcPr>
          <w:p w:rsidR="000906EB" w:rsidRPr="000906EB" w:rsidRDefault="000906EB" w:rsidP="0077177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906EB" w:rsidRPr="000906EB" w:rsidRDefault="000906EB" w:rsidP="003D17D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06EB">
              <w:rPr>
                <w:rFonts w:ascii="Angsana New" w:hAnsi="Angsana New"/>
                <w:sz w:val="30"/>
                <w:szCs w:val="30"/>
              </w:rPr>
              <w:t>80,441</w:t>
            </w:r>
          </w:p>
        </w:tc>
        <w:tc>
          <w:tcPr>
            <w:tcW w:w="270" w:type="dxa"/>
            <w:shd w:val="clear" w:color="auto" w:fill="auto"/>
          </w:tcPr>
          <w:p w:rsidR="000906EB" w:rsidRPr="000906EB" w:rsidRDefault="000906EB" w:rsidP="00771774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906EB" w:rsidRPr="000906EB" w:rsidRDefault="000906EB" w:rsidP="003D17D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06EB">
              <w:rPr>
                <w:rFonts w:ascii="Angsana New" w:hAnsi="Angsana New"/>
                <w:sz w:val="30"/>
                <w:szCs w:val="30"/>
              </w:rPr>
              <w:t>104,276</w:t>
            </w:r>
          </w:p>
        </w:tc>
      </w:tr>
      <w:tr w:rsidR="000906EB" w:rsidRPr="005654C0" w:rsidTr="003D17DC">
        <w:tblPrEx>
          <w:tblCellMar>
            <w:top w:w="0" w:type="dxa"/>
            <w:bottom w:w="0" w:type="dxa"/>
          </w:tblCellMar>
          <w:tblLook w:val="01E0"/>
        </w:tblPrEx>
        <w:tc>
          <w:tcPr>
            <w:tcW w:w="3240" w:type="dxa"/>
            <w:shd w:val="clear" w:color="auto" w:fill="auto"/>
          </w:tcPr>
          <w:p w:rsidR="000906EB" w:rsidRPr="00DE04DF" w:rsidRDefault="000906EB" w:rsidP="003D17DC">
            <w:pPr>
              <w:ind w:left="252"/>
              <w:rPr>
                <w:rFonts w:ascii="Angsana New" w:hAnsi="Angsana New"/>
                <w:sz w:val="30"/>
                <w:szCs w:val="30"/>
              </w:rPr>
            </w:pPr>
            <w:r w:rsidRPr="00DE04DF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810" w:type="dxa"/>
            <w:shd w:val="clear" w:color="auto" w:fill="auto"/>
          </w:tcPr>
          <w:p w:rsidR="000906EB" w:rsidRPr="005654C0" w:rsidRDefault="000906EB" w:rsidP="00771774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906EB" w:rsidRPr="000906EB" w:rsidRDefault="000906EB" w:rsidP="003D17D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06EB">
              <w:rPr>
                <w:rFonts w:ascii="Angsana New" w:hAnsi="Angsana New"/>
                <w:sz w:val="30"/>
                <w:szCs w:val="30"/>
              </w:rPr>
              <w:t>98,350</w:t>
            </w:r>
          </w:p>
        </w:tc>
        <w:tc>
          <w:tcPr>
            <w:tcW w:w="270" w:type="dxa"/>
            <w:shd w:val="clear" w:color="auto" w:fill="auto"/>
          </w:tcPr>
          <w:p w:rsidR="000906EB" w:rsidRPr="000906EB" w:rsidRDefault="000906EB" w:rsidP="0077177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906EB" w:rsidRPr="000906EB" w:rsidRDefault="000906EB" w:rsidP="003D17D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06EB">
              <w:rPr>
                <w:rFonts w:ascii="Angsana New" w:hAnsi="Angsana New"/>
                <w:sz w:val="30"/>
                <w:szCs w:val="30"/>
              </w:rPr>
              <w:t>95,162</w:t>
            </w:r>
          </w:p>
        </w:tc>
        <w:tc>
          <w:tcPr>
            <w:tcW w:w="270" w:type="dxa"/>
            <w:shd w:val="clear" w:color="auto" w:fill="auto"/>
          </w:tcPr>
          <w:p w:rsidR="000906EB" w:rsidRPr="000906EB" w:rsidRDefault="000906EB" w:rsidP="0077177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906EB" w:rsidRPr="000906EB" w:rsidRDefault="000906EB" w:rsidP="003D17D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06EB">
              <w:rPr>
                <w:rFonts w:ascii="Angsana New" w:hAnsi="Angsana New"/>
                <w:sz w:val="30"/>
                <w:szCs w:val="30"/>
              </w:rPr>
              <w:t>46,131</w:t>
            </w:r>
          </w:p>
        </w:tc>
        <w:tc>
          <w:tcPr>
            <w:tcW w:w="270" w:type="dxa"/>
            <w:shd w:val="clear" w:color="auto" w:fill="auto"/>
          </w:tcPr>
          <w:p w:rsidR="000906EB" w:rsidRPr="000906EB" w:rsidRDefault="000906EB" w:rsidP="00771774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906EB" w:rsidRPr="000906EB" w:rsidRDefault="000906EB" w:rsidP="003D17D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06EB">
              <w:rPr>
                <w:rFonts w:ascii="Angsana New" w:hAnsi="Angsana New"/>
                <w:sz w:val="30"/>
                <w:szCs w:val="30"/>
              </w:rPr>
              <w:t>45,760</w:t>
            </w:r>
          </w:p>
        </w:tc>
      </w:tr>
      <w:tr w:rsidR="000906EB" w:rsidRPr="005654C0" w:rsidTr="003D17DC">
        <w:tblPrEx>
          <w:tblCellMar>
            <w:top w:w="0" w:type="dxa"/>
            <w:bottom w:w="0" w:type="dxa"/>
          </w:tblCellMar>
          <w:tblLook w:val="01E0"/>
        </w:tblPrEx>
        <w:tc>
          <w:tcPr>
            <w:tcW w:w="3240" w:type="dxa"/>
            <w:shd w:val="clear" w:color="auto" w:fill="auto"/>
          </w:tcPr>
          <w:p w:rsidR="000906EB" w:rsidRPr="005654C0" w:rsidRDefault="000906EB" w:rsidP="003D17DC">
            <w:pPr>
              <w:ind w:left="252"/>
              <w:rPr>
                <w:rFonts w:ascii="Angsana New" w:hAnsi="Angsana New"/>
                <w:sz w:val="30"/>
                <w:szCs w:val="30"/>
              </w:rPr>
            </w:pPr>
            <w:r w:rsidRPr="005654C0">
              <w:rPr>
                <w:rFonts w:ascii="Angsana New" w:hAnsi="Angsana New"/>
                <w:sz w:val="30"/>
                <w:szCs w:val="30"/>
                <w:cs/>
              </w:rPr>
              <w:t>เงินมัดจำและเงินรับล่วงหน้า</w:t>
            </w:r>
          </w:p>
        </w:tc>
        <w:tc>
          <w:tcPr>
            <w:tcW w:w="810" w:type="dxa"/>
            <w:shd w:val="clear" w:color="auto" w:fill="auto"/>
          </w:tcPr>
          <w:p w:rsidR="000906EB" w:rsidRPr="005654C0" w:rsidRDefault="000906EB" w:rsidP="00771774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906EB" w:rsidRPr="000906EB" w:rsidRDefault="000906EB" w:rsidP="003D17D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06EB">
              <w:rPr>
                <w:rFonts w:ascii="Angsana New" w:hAnsi="Angsana New"/>
                <w:sz w:val="30"/>
                <w:szCs w:val="30"/>
              </w:rPr>
              <w:t>3,785</w:t>
            </w:r>
          </w:p>
        </w:tc>
        <w:tc>
          <w:tcPr>
            <w:tcW w:w="270" w:type="dxa"/>
            <w:shd w:val="clear" w:color="auto" w:fill="auto"/>
          </w:tcPr>
          <w:p w:rsidR="000906EB" w:rsidRPr="000906EB" w:rsidRDefault="000906EB" w:rsidP="0077177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906EB" w:rsidRPr="000906EB" w:rsidRDefault="000906EB" w:rsidP="003D17D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06EB">
              <w:rPr>
                <w:rFonts w:ascii="Angsana New" w:hAnsi="Angsana New"/>
                <w:sz w:val="30"/>
                <w:szCs w:val="30"/>
              </w:rPr>
              <w:t>12,406</w:t>
            </w:r>
          </w:p>
        </w:tc>
        <w:tc>
          <w:tcPr>
            <w:tcW w:w="270" w:type="dxa"/>
            <w:shd w:val="clear" w:color="auto" w:fill="auto"/>
          </w:tcPr>
          <w:p w:rsidR="000906EB" w:rsidRPr="000906EB" w:rsidRDefault="000906EB" w:rsidP="0077177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906EB" w:rsidRPr="000906EB" w:rsidRDefault="000906EB" w:rsidP="003D17D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06EB">
              <w:rPr>
                <w:rFonts w:ascii="Angsana New" w:hAnsi="Angsana New"/>
                <w:sz w:val="30"/>
                <w:szCs w:val="30"/>
              </w:rPr>
              <w:t>3,260</w:t>
            </w:r>
          </w:p>
        </w:tc>
        <w:tc>
          <w:tcPr>
            <w:tcW w:w="270" w:type="dxa"/>
            <w:shd w:val="clear" w:color="auto" w:fill="auto"/>
          </w:tcPr>
          <w:p w:rsidR="000906EB" w:rsidRPr="000906EB" w:rsidRDefault="000906EB" w:rsidP="00771774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906EB" w:rsidRPr="000906EB" w:rsidRDefault="000906EB" w:rsidP="003D17D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06EB">
              <w:rPr>
                <w:rFonts w:ascii="Angsana New" w:hAnsi="Angsana New"/>
                <w:sz w:val="30"/>
                <w:szCs w:val="30"/>
              </w:rPr>
              <w:t>12,406</w:t>
            </w:r>
          </w:p>
        </w:tc>
      </w:tr>
      <w:tr w:rsidR="000906EB" w:rsidRPr="005654C0" w:rsidTr="003D17DC">
        <w:tblPrEx>
          <w:tblCellMar>
            <w:top w:w="0" w:type="dxa"/>
            <w:bottom w:w="0" w:type="dxa"/>
          </w:tblCellMar>
          <w:tblLook w:val="01E0"/>
        </w:tblPrEx>
        <w:tc>
          <w:tcPr>
            <w:tcW w:w="3240" w:type="dxa"/>
            <w:shd w:val="clear" w:color="auto" w:fill="auto"/>
          </w:tcPr>
          <w:p w:rsidR="000906EB" w:rsidRPr="005654C0" w:rsidRDefault="000906EB" w:rsidP="003D17DC">
            <w:pPr>
              <w:ind w:left="252" w:hanging="16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0906EB" w:rsidRPr="005654C0" w:rsidRDefault="000906EB" w:rsidP="00771774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906EB" w:rsidRPr="000906EB" w:rsidRDefault="000906EB" w:rsidP="003D17D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06EB">
              <w:rPr>
                <w:rFonts w:ascii="Angsana New" w:hAnsi="Angsana New"/>
                <w:b/>
                <w:bCs/>
                <w:sz w:val="30"/>
                <w:szCs w:val="30"/>
              </w:rPr>
              <w:t>182,576</w:t>
            </w:r>
          </w:p>
        </w:tc>
        <w:tc>
          <w:tcPr>
            <w:tcW w:w="270" w:type="dxa"/>
            <w:shd w:val="clear" w:color="auto" w:fill="auto"/>
          </w:tcPr>
          <w:p w:rsidR="000906EB" w:rsidRPr="000906EB" w:rsidRDefault="000906EB" w:rsidP="0077177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906EB" w:rsidRPr="000906EB" w:rsidRDefault="000906EB" w:rsidP="003D17D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06EB">
              <w:rPr>
                <w:rFonts w:ascii="Angsana New" w:hAnsi="Angsana New"/>
                <w:b/>
                <w:bCs/>
                <w:sz w:val="30"/>
                <w:szCs w:val="30"/>
              </w:rPr>
              <w:t>211,844</w:t>
            </w:r>
          </w:p>
        </w:tc>
        <w:tc>
          <w:tcPr>
            <w:tcW w:w="270" w:type="dxa"/>
            <w:shd w:val="clear" w:color="auto" w:fill="auto"/>
          </w:tcPr>
          <w:p w:rsidR="000906EB" w:rsidRPr="000906EB" w:rsidRDefault="000906EB" w:rsidP="0077177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06EB" w:rsidRPr="000906EB" w:rsidRDefault="000906EB" w:rsidP="003D17D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06EB">
              <w:rPr>
                <w:rFonts w:ascii="Angsana New" w:hAnsi="Angsana New"/>
                <w:b/>
                <w:bCs/>
                <w:sz w:val="30"/>
                <w:szCs w:val="30"/>
              </w:rPr>
              <w:t>129,832</w:t>
            </w:r>
          </w:p>
        </w:tc>
        <w:tc>
          <w:tcPr>
            <w:tcW w:w="270" w:type="dxa"/>
            <w:shd w:val="clear" w:color="auto" w:fill="auto"/>
          </w:tcPr>
          <w:p w:rsidR="000906EB" w:rsidRPr="000906EB" w:rsidRDefault="000906EB" w:rsidP="00771774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06EB" w:rsidRPr="000906EB" w:rsidRDefault="000906EB" w:rsidP="003D17D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06EB">
              <w:rPr>
                <w:rFonts w:ascii="Angsana New" w:hAnsi="Angsana New"/>
                <w:b/>
                <w:bCs/>
                <w:sz w:val="30"/>
                <w:szCs w:val="30"/>
              </w:rPr>
              <w:t>162,442</w:t>
            </w:r>
          </w:p>
        </w:tc>
      </w:tr>
      <w:tr w:rsidR="000906EB" w:rsidRPr="005654C0" w:rsidTr="003D17DC">
        <w:tblPrEx>
          <w:tblCellMar>
            <w:top w:w="0" w:type="dxa"/>
            <w:bottom w:w="0" w:type="dxa"/>
          </w:tblCellMar>
          <w:tblLook w:val="01E0"/>
        </w:tblPrEx>
        <w:trPr>
          <w:trHeight w:val="235"/>
        </w:trPr>
        <w:tc>
          <w:tcPr>
            <w:tcW w:w="3240" w:type="dxa"/>
            <w:shd w:val="clear" w:color="auto" w:fill="auto"/>
            <w:vAlign w:val="bottom"/>
          </w:tcPr>
          <w:p w:rsidR="000906EB" w:rsidRPr="005654C0" w:rsidRDefault="000906EB" w:rsidP="003D17D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5654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:rsidR="000906EB" w:rsidRPr="005654C0" w:rsidRDefault="000906EB" w:rsidP="00771774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906EB" w:rsidRPr="000906EB" w:rsidRDefault="000906EB" w:rsidP="003D17D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06EB">
              <w:rPr>
                <w:rFonts w:ascii="Angsana New" w:hAnsi="Angsana New"/>
                <w:b/>
                <w:bCs/>
                <w:sz w:val="30"/>
                <w:szCs w:val="30"/>
              </w:rPr>
              <w:t>219,741</w:t>
            </w:r>
          </w:p>
        </w:tc>
        <w:tc>
          <w:tcPr>
            <w:tcW w:w="270" w:type="dxa"/>
            <w:shd w:val="clear" w:color="auto" w:fill="auto"/>
          </w:tcPr>
          <w:p w:rsidR="000906EB" w:rsidRPr="000906EB" w:rsidRDefault="000906EB" w:rsidP="0077177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906EB" w:rsidRPr="000906EB" w:rsidRDefault="000906EB" w:rsidP="003D17D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06EB">
              <w:rPr>
                <w:rFonts w:ascii="Angsana New" w:hAnsi="Angsana New"/>
                <w:b/>
                <w:bCs/>
                <w:sz w:val="30"/>
                <w:szCs w:val="30"/>
              </w:rPr>
              <w:t>259,599</w:t>
            </w:r>
          </w:p>
        </w:tc>
        <w:tc>
          <w:tcPr>
            <w:tcW w:w="270" w:type="dxa"/>
            <w:shd w:val="clear" w:color="auto" w:fill="auto"/>
          </w:tcPr>
          <w:p w:rsidR="000906EB" w:rsidRPr="000906EB" w:rsidRDefault="000906EB" w:rsidP="0077177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0906EB" w:rsidRPr="000906EB" w:rsidRDefault="000906EB" w:rsidP="003D17D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06EB">
              <w:rPr>
                <w:rFonts w:ascii="Angsana New" w:hAnsi="Angsana New"/>
                <w:b/>
                <w:bCs/>
                <w:sz w:val="30"/>
                <w:szCs w:val="30"/>
              </w:rPr>
              <w:t>164,864</w:t>
            </w:r>
          </w:p>
        </w:tc>
        <w:tc>
          <w:tcPr>
            <w:tcW w:w="270" w:type="dxa"/>
            <w:shd w:val="clear" w:color="auto" w:fill="auto"/>
          </w:tcPr>
          <w:p w:rsidR="000906EB" w:rsidRPr="000906EB" w:rsidRDefault="000906EB" w:rsidP="00771774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0906EB" w:rsidRPr="000906EB" w:rsidRDefault="000906EB" w:rsidP="003D17D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06EB">
              <w:rPr>
                <w:rFonts w:ascii="Angsana New" w:hAnsi="Angsana New"/>
                <w:b/>
                <w:bCs/>
                <w:sz w:val="30"/>
                <w:szCs w:val="30"/>
              </w:rPr>
              <w:t>208,234</w:t>
            </w:r>
          </w:p>
        </w:tc>
      </w:tr>
    </w:tbl>
    <w:p w:rsidR="000906EB" w:rsidRPr="00FE35B9" w:rsidRDefault="000906EB" w:rsidP="00090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</w:rPr>
      </w:pPr>
    </w:p>
    <w:p w:rsidR="00175887" w:rsidRPr="007F0397" w:rsidRDefault="00175887" w:rsidP="00090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706"/>
        <w:jc w:val="both"/>
        <w:rPr>
          <w:rFonts w:ascii="Angsana New" w:hAnsi="Angsana New" w:hint="cs"/>
          <w:b/>
          <w:bCs/>
        </w:rPr>
      </w:pPr>
    </w:p>
    <w:p w:rsidR="00B40D12" w:rsidRPr="00FE35B9" w:rsidRDefault="00B40D12" w:rsidP="00222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</w:rPr>
      </w:pPr>
    </w:p>
    <w:p w:rsidR="00222B2D" w:rsidRDefault="001B6F61" w:rsidP="00222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BE3DEC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CC5167">
        <w:rPr>
          <w:rFonts w:ascii="Angsana New" w:hAnsi="Angsana New"/>
          <w:b/>
          <w:bCs/>
          <w:sz w:val="30"/>
          <w:szCs w:val="30"/>
        </w:rPr>
        <w:t>8</w:t>
      </w:r>
      <w:r w:rsidR="00222B2D" w:rsidRPr="00F0051A">
        <w:rPr>
          <w:rFonts w:ascii="Angsana New" w:hAnsi="Angsana New"/>
          <w:b/>
          <w:bCs/>
          <w:sz w:val="30"/>
          <w:szCs w:val="30"/>
        </w:rPr>
        <w:tab/>
      </w:r>
      <w:r w:rsidR="00222B2D" w:rsidRPr="00F0051A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222B2D" w:rsidRPr="00F0051A">
        <w:rPr>
          <w:rFonts w:ascii="Angsana New" w:hAnsi="Angsana New"/>
          <w:b/>
          <w:bCs/>
          <w:sz w:val="30"/>
          <w:szCs w:val="30"/>
          <w:cs/>
          <w:lang w:val="th-TH"/>
        </w:rPr>
        <w:t>ผลประโยชน์พนักงาน</w:t>
      </w:r>
    </w:p>
    <w:p w:rsidR="00D6303D" w:rsidRPr="00FE35B9" w:rsidRDefault="00D6303D" w:rsidP="00222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 w:hint="cs"/>
          <w:b/>
          <w:bCs/>
          <w:sz w:val="20"/>
          <w:szCs w:val="20"/>
        </w:rPr>
      </w:pPr>
    </w:p>
    <w:tbl>
      <w:tblPr>
        <w:tblW w:w="4724" w:type="pct"/>
        <w:tblInd w:w="536" w:type="dxa"/>
        <w:tblBorders>
          <w:bottom w:val="double" w:sz="4" w:space="0" w:color="auto"/>
        </w:tblBorders>
        <w:tblLayout w:type="fixed"/>
        <w:tblLook w:val="00A0"/>
      </w:tblPr>
      <w:tblGrid>
        <w:gridCol w:w="4253"/>
        <w:gridCol w:w="356"/>
        <w:gridCol w:w="928"/>
        <w:gridCol w:w="254"/>
        <w:gridCol w:w="865"/>
        <w:gridCol w:w="251"/>
        <w:gridCol w:w="1023"/>
        <w:gridCol w:w="50"/>
        <w:gridCol w:w="256"/>
        <w:gridCol w:w="1043"/>
      </w:tblGrid>
      <w:tr w:rsidR="00411AFE" w:rsidRPr="00B43A1E" w:rsidTr="00F32A22">
        <w:trPr>
          <w:trHeight w:val="435"/>
          <w:tblHeader/>
        </w:trPr>
        <w:tc>
          <w:tcPr>
            <w:tcW w:w="2292" w:type="pct"/>
            <w:vMerge w:val="restart"/>
            <w:shd w:val="clear" w:color="auto" w:fill="auto"/>
          </w:tcPr>
          <w:p w:rsidR="00411AFE" w:rsidRPr="00B43A1E" w:rsidRDefault="00411AFE" w:rsidP="00411AFE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2" w:type="pct"/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8" w:type="pct"/>
            <w:gridSpan w:val="4"/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43A1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  <w:r w:rsidR="00947C5D" w:rsidRPr="00B43A1E"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278" w:type="pct"/>
            <w:gridSpan w:val="4"/>
          </w:tcPr>
          <w:p w:rsidR="00411AFE" w:rsidRPr="00B43A1E" w:rsidRDefault="00411AFE" w:rsidP="00947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3" w:hanging="17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43A1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B43A1E"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  <w:t xml:space="preserve"> </w:t>
            </w:r>
          </w:p>
        </w:tc>
      </w:tr>
      <w:tr w:rsidR="00411AFE" w:rsidRPr="00B43A1E" w:rsidTr="00F32A22">
        <w:trPr>
          <w:trHeight w:val="420"/>
          <w:tblHeader/>
        </w:trPr>
        <w:tc>
          <w:tcPr>
            <w:tcW w:w="2292" w:type="pct"/>
            <w:vMerge/>
            <w:shd w:val="clear" w:color="auto" w:fill="auto"/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2" w:type="pct"/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 w:hanging="132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00" w:type="pct"/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43A1E">
              <w:rPr>
                <w:rFonts w:ascii="Angsana New" w:hAnsi="Angsana New"/>
                <w:sz w:val="30"/>
                <w:szCs w:val="30"/>
              </w:rPr>
              <w:t>25</w:t>
            </w:r>
            <w:r w:rsidR="006F5CC3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7" w:type="pct"/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466" w:type="pct"/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43A1E">
              <w:rPr>
                <w:rFonts w:ascii="Angsana New" w:hAnsi="Angsana New"/>
                <w:sz w:val="30"/>
                <w:szCs w:val="30"/>
              </w:rPr>
              <w:t>255</w:t>
            </w:r>
            <w:r w:rsidR="006F5CC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5" w:type="pct"/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43A1E">
              <w:rPr>
                <w:rFonts w:ascii="Angsana New" w:hAnsi="Angsana New"/>
                <w:sz w:val="30"/>
                <w:szCs w:val="30"/>
              </w:rPr>
              <w:t>25</w:t>
            </w:r>
            <w:r w:rsidR="006F5CC3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8" w:type="pct"/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562" w:type="pct"/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43A1E">
              <w:rPr>
                <w:rFonts w:ascii="Angsana New" w:hAnsi="Angsana New"/>
                <w:sz w:val="30"/>
                <w:szCs w:val="30"/>
              </w:rPr>
              <w:t>255</w:t>
            </w:r>
            <w:r w:rsidR="006F5CC3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411AFE" w:rsidRPr="00B43A1E" w:rsidTr="00F32A22">
        <w:trPr>
          <w:trHeight w:val="420"/>
          <w:tblHeader/>
        </w:trPr>
        <w:tc>
          <w:tcPr>
            <w:tcW w:w="2292" w:type="pct"/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92" w:type="pct"/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516" w:type="pct"/>
            <w:gridSpan w:val="8"/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B43A1E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B43A1E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</w:t>
            </w:r>
            <w:r w:rsidRPr="00B43A1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411AFE" w:rsidRPr="00B43A1E" w:rsidTr="00F32A22">
        <w:trPr>
          <w:trHeight w:val="420"/>
        </w:trPr>
        <w:tc>
          <w:tcPr>
            <w:tcW w:w="2292" w:type="pct"/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B43A1E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  <w:p w:rsidR="00411AFE" w:rsidRPr="00B43A1E" w:rsidRDefault="000B0BAD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 xml:space="preserve">   </w:t>
            </w:r>
            <w:r w:rsidR="00411AFE" w:rsidRPr="00B43A1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ภาระผูกพันในงบแสดงฐานะการเงินสำหรับ</w:t>
            </w:r>
          </w:p>
        </w:tc>
        <w:tc>
          <w:tcPr>
            <w:tcW w:w="192" w:type="pct"/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nil"/>
            </w:tcBorders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7" w:type="pct"/>
            <w:tcBorders>
              <w:bottom w:val="nil"/>
            </w:tcBorders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66" w:type="pct"/>
            <w:tcBorders>
              <w:bottom w:val="nil"/>
            </w:tcBorders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" w:type="pct"/>
            <w:tcBorders>
              <w:bottom w:val="nil"/>
            </w:tcBorders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nil"/>
            </w:tcBorders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5" w:type="pct"/>
            <w:gridSpan w:val="2"/>
            <w:tcBorders>
              <w:bottom w:val="nil"/>
            </w:tcBorders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F5CC3" w:rsidRPr="00B43A1E" w:rsidTr="00A613CC">
        <w:trPr>
          <w:trHeight w:val="420"/>
        </w:trPr>
        <w:tc>
          <w:tcPr>
            <w:tcW w:w="2292" w:type="pct"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3A1E">
              <w:rPr>
                <w:rFonts w:ascii="Times New Roman" w:hAnsi="Times New Roman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2" w:type="pct"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nil"/>
            </w:tcBorders>
            <w:vAlign w:val="bottom"/>
          </w:tcPr>
          <w:p w:rsidR="006F5CC3" w:rsidRPr="00B43A1E" w:rsidRDefault="000E287C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261,245</w:t>
            </w:r>
          </w:p>
        </w:tc>
        <w:tc>
          <w:tcPr>
            <w:tcW w:w="137" w:type="pct"/>
            <w:tcBorders>
              <w:bottom w:val="nil"/>
            </w:tcBorders>
            <w:vAlign w:val="bottom"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66" w:type="pct"/>
            <w:tcBorders>
              <w:bottom w:val="nil"/>
            </w:tcBorders>
            <w:vAlign w:val="bottom"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214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,926</w:t>
            </w:r>
          </w:p>
        </w:tc>
        <w:tc>
          <w:tcPr>
            <w:tcW w:w="135" w:type="pct"/>
            <w:tcBorders>
              <w:bottom w:val="nil"/>
            </w:tcBorders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nil"/>
            </w:tcBorders>
          </w:tcPr>
          <w:p w:rsidR="006F5CC3" w:rsidRPr="00B43A1E" w:rsidRDefault="000E287C" w:rsidP="006F5CC3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101" w:right="-43" w:hanging="3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222,210</w:t>
            </w:r>
          </w:p>
        </w:tc>
        <w:tc>
          <w:tcPr>
            <w:tcW w:w="165" w:type="pct"/>
            <w:gridSpan w:val="2"/>
            <w:tcBorders>
              <w:bottom w:val="nil"/>
            </w:tcBorders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</w:tcPr>
          <w:p w:rsidR="006F5CC3" w:rsidRPr="00B43A1E" w:rsidRDefault="006F5CC3" w:rsidP="006F5CC3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101" w:right="-43" w:hanging="3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3A1E">
              <w:rPr>
                <w:rFonts w:ascii="Angsana New" w:hAnsi="Angsana New"/>
                <w:sz w:val="30"/>
                <w:szCs w:val="30"/>
                <w:lang w:val="en-US" w:bidi="th-TH"/>
              </w:rPr>
              <w:t>179,843</w:t>
            </w:r>
          </w:p>
        </w:tc>
      </w:tr>
      <w:tr w:rsidR="006F5CC3" w:rsidRPr="00B43A1E" w:rsidTr="00F32A22">
        <w:trPr>
          <w:trHeight w:val="420"/>
        </w:trPr>
        <w:tc>
          <w:tcPr>
            <w:tcW w:w="2292" w:type="pct"/>
            <w:tcBorders>
              <w:bottom w:val="nil"/>
            </w:tcBorders>
            <w:noWrap/>
            <w:vAlign w:val="bottom"/>
          </w:tcPr>
          <w:p w:rsidR="006F5CC3" w:rsidRPr="00FE35B9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cs/>
                <w:lang w:val="en-GB"/>
              </w:rPr>
            </w:pPr>
          </w:p>
        </w:tc>
        <w:tc>
          <w:tcPr>
            <w:tcW w:w="192" w:type="pct"/>
            <w:tcBorders>
              <w:bottom w:val="nil"/>
            </w:tcBorders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double" w:sz="4" w:space="0" w:color="auto"/>
              <w:bottom w:val="nil"/>
            </w:tcBorders>
            <w:vAlign w:val="bottom"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66" w:type="pct"/>
            <w:tcBorders>
              <w:top w:val="double" w:sz="4" w:space="0" w:color="auto"/>
              <w:bottom w:val="nil"/>
            </w:tcBorders>
            <w:vAlign w:val="bottom"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double" w:sz="4" w:space="0" w:color="auto"/>
              <w:bottom w:val="nil"/>
            </w:tcBorders>
            <w:vAlign w:val="bottom"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65" w:type="pct"/>
            <w:gridSpan w:val="2"/>
            <w:tcBorders>
              <w:top w:val="nil"/>
              <w:bottom w:val="nil"/>
            </w:tcBorders>
            <w:vAlign w:val="bottom"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double" w:sz="4" w:space="0" w:color="auto"/>
              <w:bottom w:val="nil"/>
            </w:tcBorders>
            <w:vAlign w:val="bottom"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6F5CC3" w:rsidRPr="00B43A1E" w:rsidTr="00F32A22">
        <w:trPr>
          <w:trHeight w:val="420"/>
        </w:trPr>
        <w:tc>
          <w:tcPr>
            <w:tcW w:w="2292" w:type="pct"/>
            <w:tcBorders>
              <w:bottom w:val="nil"/>
            </w:tcBorders>
            <w:noWrap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</w:pPr>
            <w:r w:rsidRPr="00B43A1E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43A1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B43A1E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92" w:type="pct"/>
            <w:tcBorders>
              <w:bottom w:val="nil"/>
            </w:tcBorders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7" w:type="pct"/>
            <w:tcBorders>
              <w:top w:val="nil"/>
              <w:bottom w:val="nil"/>
            </w:tcBorders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66" w:type="pct"/>
            <w:tcBorders>
              <w:top w:val="nil"/>
              <w:bottom w:val="nil"/>
            </w:tcBorders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5" w:type="pct"/>
            <w:tcBorders>
              <w:top w:val="nil"/>
              <w:bottom w:val="nil"/>
            </w:tcBorders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nil"/>
              <w:bottom w:val="nil"/>
            </w:tcBorders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65" w:type="pct"/>
            <w:gridSpan w:val="2"/>
            <w:tcBorders>
              <w:top w:val="nil"/>
              <w:bottom w:val="nil"/>
            </w:tcBorders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nil"/>
              <w:bottom w:val="nil"/>
            </w:tcBorders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6F5CC3" w:rsidRPr="00B43A1E" w:rsidTr="00F32A22">
        <w:trPr>
          <w:trHeight w:val="420"/>
        </w:trPr>
        <w:tc>
          <w:tcPr>
            <w:tcW w:w="2292" w:type="pct"/>
            <w:tcBorders>
              <w:bottom w:val="nil"/>
            </w:tcBorders>
            <w:noWrap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B43A1E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192" w:type="pct"/>
            <w:tcBorders>
              <w:bottom w:val="nil"/>
            </w:tcBorders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  <w:vAlign w:val="bottom"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66" w:type="pct"/>
            <w:tcBorders>
              <w:top w:val="nil"/>
              <w:bottom w:val="nil"/>
            </w:tcBorders>
            <w:vAlign w:val="bottom"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nil"/>
              <w:bottom w:val="nil"/>
            </w:tcBorders>
            <w:vAlign w:val="bottom"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65" w:type="pct"/>
            <w:gridSpan w:val="2"/>
            <w:tcBorders>
              <w:top w:val="nil"/>
              <w:bottom w:val="nil"/>
            </w:tcBorders>
            <w:vAlign w:val="bottom"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6F5CC3" w:rsidRPr="00B43A1E" w:rsidTr="00FE35B9">
        <w:trPr>
          <w:trHeight w:val="420"/>
        </w:trPr>
        <w:tc>
          <w:tcPr>
            <w:tcW w:w="2292" w:type="pct"/>
            <w:tcBorders>
              <w:bottom w:val="nil"/>
            </w:tcBorders>
            <w:noWrap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B43A1E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192" w:type="pct"/>
            <w:tcBorders>
              <w:bottom w:val="nil"/>
            </w:tcBorders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  <w:vAlign w:val="bottom"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66" w:type="pct"/>
            <w:tcBorders>
              <w:top w:val="nil"/>
              <w:bottom w:val="nil"/>
            </w:tcBorders>
            <w:vAlign w:val="bottom"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nil"/>
              <w:bottom w:val="nil"/>
            </w:tcBorders>
            <w:vAlign w:val="bottom"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65" w:type="pct"/>
            <w:gridSpan w:val="2"/>
            <w:tcBorders>
              <w:top w:val="nil"/>
              <w:bottom w:val="nil"/>
            </w:tcBorders>
            <w:vAlign w:val="bottom"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6F5CC3" w:rsidRPr="00B43A1E" w:rsidTr="00FE35B9">
        <w:trPr>
          <w:trHeight w:val="420"/>
        </w:trPr>
        <w:tc>
          <w:tcPr>
            <w:tcW w:w="2292" w:type="pct"/>
            <w:tcBorders>
              <w:bottom w:val="nil"/>
            </w:tcBorders>
            <w:noWrap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B43A1E">
              <w:rPr>
                <w:rFonts w:ascii="Times New Roman" w:hAnsi="Times New Roman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2" w:type="pct"/>
            <w:tcBorders>
              <w:bottom w:val="nil"/>
            </w:tcBorders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nil"/>
              <w:bottom w:val="double" w:sz="4" w:space="0" w:color="auto"/>
            </w:tcBorders>
            <w:vAlign w:val="bottom"/>
          </w:tcPr>
          <w:p w:rsidR="006F5CC3" w:rsidRPr="00B43A1E" w:rsidRDefault="000E287C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49,932</w:t>
            </w: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66" w:type="pct"/>
            <w:tcBorders>
              <w:top w:val="nil"/>
              <w:bottom w:val="double" w:sz="4" w:space="0" w:color="auto"/>
            </w:tcBorders>
            <w:vAlign w:val="bottom"/>
          </w:tcPr>
          <w:p w:rsidR="006F5CC3" w:rsidRPr="00B43A1E" w:rsidRDefault="006F5CC3" w:rsidP="000F0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24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,</w:t>
            </w:r>
            <w:r w:rsidR="000F068D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583</w:t>
            </w:r>
          </w:p>
        </w:tc>
        <w:tc>
          <w:tcPr>
            <w:tcW w:w="135" w:type="pct"/>
            <w:tcBorders>
              <w:top w:val="nil"/>
              <w:bottom w:val="nil"/>
            </w:tcBorders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  <w:tab w:val="decimal" w:pos="104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nil"/>
              <w:bottom w:val="double" w:sz="4" w:space="0" w:color="auto"/>
            </w:tcBorders>
          </w:tcPr>
          <w:p w:rsidR="006F5CC3" w:rsidRPr="00B43A1E" w:rsidRDefault="000E287C" w:rsidP="006F5CC3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101" w:right="-43" w:firstLine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45,146</w:t>
            </w:r>
          </w:p>
        </w:tc>
        <w:tc>
          <w:tcPr>
            <w:tcW w:w="165" w:type="pct"/>
            <w:gridSpan w:val="2"/>
            <w:tcBorders>
              <w:top w:val="nil"/>
              <w:bottom w:val="nil"/>
            </w:tcBorders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  <w:tab w:val="decimal" w:pos="104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nil"/>
              <w:bottom w:val="double" w:sz="4" w:space="0" w:color="auto"/>
            </w:tcBorders>
          </w:tcPr>
          <w:p w:rsidR="006F5CC3" w:rsidRPr="00B43A1E" w:rsidRDefault="006F5CC3" w:rsidP="006F5CC3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101" w:right="-43" w:firstLine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3A1E">
              <w:rPr>
                <w:rFonts w:ascii="Angsana New" w:hAnsi="Angsana New"/>
                <w:sz w:val="30"/>
                <w:szCs w:val="30"/>
                <w:lang w:val="en-US" w:bidi="th-TH"/>
              </w:rPr>
              <w:t>14,282</w:t>
            </w:r>
          </w:p>
        </w:tc>
      </w:tr>
      <w:tr w:rsidR="006F5CC3" w:rsidRPr="00B43A1E" w:rsidTr="00FE35B9">
        <w:trPr>
          <w:trHeight w:val="420"/>
        </w:trPr>
        <w:tc>
          <w:tcPr>
            <w:tcW w:w="2292" w:type="pct"/>
            <w:tcBorders>
              <w:bottom w:val="nil"/>
            </w:tcBorders>
            <w:noWrap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B43A1E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92" w:type="pct"/>
            <w:tcBorders>
              <w:bottom w:val="nil"/>
            </w:tcBorders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  <w:vAlign w:val="bottom"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66" w:type="pct"/>
            <w:tcBorders>
              <w:top w:val="nil"/>
              <w:bottom w:val="nil"/>
            </w:tcBorders>
            <w:vAlign w:val="bottom"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nil"/>
              <w:bottom w:val="nil"/>
            </w:tcBorders>
            <w:vAlign w:val="bottom"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65" w:type="pct"/>
            <w:gridSpan w:val="2"/>
            <w:tcBorders>
              <w:top w:val="nil"/>
              <w:bottom w:val="nil"/>
            </w:tcBorders>
            <w:vAlign w:val="bottom"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6F5CC3" w:rsidRPr="00B43A1E" w:rsidTr="004739F2">
        <w:trPr>
          <w:trHeight w:val="420"/>
        </w:trPr>
        <w:tc>
          <w:tcPr>
            <w:tcW w:w="2292" w:type="pct"/>
            <w:tcBorders>
              <w:bottom w:val="nil"/>
            </w:tcBorders>
            <w:noWrap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B43A1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ขาดทุนจากการประมาณ</w:t>
            </w:r>
            <w:r w:rsidRPr="00B43A1E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ตามหลัก</w:t>
            </w:r>
          </w:p>
        </w:tc>
        <w:tc>
          <w:tcPr>
            <w:tcW w:w="192" w:type="pct"/>
            <w:tcBorders>
              <w:bottom w:val="nil"/>
            </w:tcBorders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  <w:vAlign w:val="bottom"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66" w:type="pct"/>
            <w:tcBorders>
              <w:top w:val="nil"/>
              <w:bottom w:val="nil"/>
            </w:tcBorders>
            <w:vAlign w:val="bottom"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nil"/>
              <w:bottom w:val="nil"/>
            </w:tcBorders>
            <w:vAlign w:val="bottom"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65" w:type="pct"/>
            <w:gridSpan w:val="2"/>
            <w:tcBorders>
              <w:top w:val="nil"/>
              <w:bottom w:val="nil"/>
            </w:tcBorders>
            <w:vAlign w:val="bottom"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6F5CC3" w:rsidRPr="00B43A1E" w:rsidTr="00A613CC">
        <w:trPr>
          <w:cantSplit/>
          <w:trHeight w:val="420"/>
        </w:trPr>
        <w:tc>
          <w:tcPr>
            <w:tcW w:w="2292" w:type="pct"/>
            <w:tcBorders>
              <w:top w:val="nil"/>
              <w:bottom w:val="nil"/>
            </w:tcBorders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Pr="00B43A1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คณิตศาสตร์ประกันภัยที่รับรู้ใน</w:t>
            </w:r>
            <w:r w:rsidRPr="00B43A1E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ระหว่างปี</w:t>
            </w:r>
          </w:p>
        </w:tc>
        <w:tc>
          <w:tcPr>
            <w:tcW w:w="192" w:type="pct"/>
            <w:tcBorders>
              <w:top w:val="nil"/>
              <w:bottom w:val="nil"/>
            </w:tcBorders>
            <w:vAlign w:val="bottom"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  <w:vAlign w:val="bottom"/>
          </w:tcPr>
          <w:p w:rsidR="006F5CC3" w:rsidRPr="00273291" w:rsidRDefault="000E287C" w:rsidP="000F0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hint="cs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3,68</w:t>
            </w:r>
            <w:r w:rsidR="000F068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66" w:type="pct"/>
            <w:tcBorders>
              <w:top w:val="nil"/>
              <w:bottom w:val="nil"/>
            </w:tcBorders>
            <w:vAlign w:val="bottom"/>
          </w:tcPr>
          <w:p w:rsidR="006F5CC3" w:rsidRPr="00273291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hint="cs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17,914</w:t>
            </w:r>
          </w:p>
        </w:tc>
        <w:tc>
          <w:tcPr>
            <w:tcW w:w="135" w:type="pct"/>
            <w:tcBorders>
              <w:top w:val="nil"/>
              <w:bottom w:val="nil"/>
            </w:tcBorders>
          </w:tcPr>
          <w:p w:rsidR="006F5CC3" w:rsidRPr="005C087F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  <w:tab w:val="decimal" w:pos="765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nil"/>
              <w:bottom w:val="nil"/>
            </w:tcBorders>
          </w:tcPr>
          <w:p w:rsidR="006F5CC3" w:rsidRPr="005C087F" w:rsidRDefault="000E287C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3,887</w:t>
            </w:r>
          </w:p>
        </w:tc>
        <w:tc>
          <w:tcPr>
            <w:tcW w:w="165" w:type="pct"/>
            <w:gridSpan w:val="2"/>
            <w:tcBorders>
              <w:top w:val="nil"/>
              <w:bottom w:val="nil"/>
            </w:tcBorders>
          </w:tcPr>
          <w:p w:rsidR="006F5CC3" w:rsidRPr="005C087F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  <w:tab w:val="decimal" w:pos="765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nil"/>
              <w:bottom w:val="nil"/>
            </w:tcBorders>
          </w:tcPr>
          <w:p w:rsidR="006F5CC3" w:rsidRPr="005C087F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25,9</w:t>
            </w:r>
            <w:r w:rsidRPr="005C087F"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6F5CC3" w:rsidRPr="00B43A1E" w:rsidTr="004739F2">
        <w:trPr>
          <w:cantSplit/>
          <w:trHeight w:val="420"/>
        </w:trPr>
        <w:tc>
          <w:tcPr>
            <w:tcW w:w="2292" w:type="pct"/>
            <w:tcBorders>
              <w:top w:val="nil"/>
              <w:bottom w:val="nil"/>
            </w:tcBorders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3A1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ขาดทุนสะสมจากการประมาณ</w:t>
            </w:r>
            <w:r w:rsidRPr="00B43A1E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ตามหลัก</w:t>
            </w:r>
          </w:p>
        </w:tc>
        <w:tc>
          <w:tcPr>
            <w:tcW w:w="192" w:type="pct"/>
            <w:tcBorders>
              <w:top w:val="nil"/>
              <w:bottom w:val="nil"/>
            </w:tcBorders>
            <w:vAlign w:val="bottom"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6F5CC3" w:rsidRPr="00273291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7" w:type="pct"/>
            <w:tcBorders>
              <w:top w:val="nil"/>
              <w:bottom w:val="nil"/>
            </w:tcBorders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66" w:type="pct"/>
            <w:tcBorders>
              <w:top w:val="nil"/>
              <w:bottom w:val="nil"/>
            </w:tcBorders>
          </w:tcPr>
          <w:p w:rsidR="006F5CC3" w:rsidRPr="00273291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:rsidR="006F5CC3" w:rsidRPr="005C087F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nil"/>
              <w:bottom w:val="nil"/>
            </w:tcBorders>
          </w:tcPr>
          <w:p w:rsidR="006F5CC3" w:rsidRPr="005C087F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" w:type="pct"/>
            <w:gridSpan w:val="2"/>
            <w:tcBorders>
              <w:top w:val="nil"/>
              <w:bottom w:val="nil"/>
            </w:tcBorders>
          </w:tcPr>
          <w:p w:rsidR="006F5CC3" w:rsidRPr="005C087F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nil"/>
              <w:bottom w:val="nil"/>
            </w:tcBorders>
          </w:tcPr>
          <w:p w:rsidR="006F5CC3" w:rsidRPr="005C087F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5CC3" w:rsidRPr="00B43A1E" w:rsidTr="00A613CC">
        <w:trPr>
          <w:cantSplit/>
          <w:trHeight w:val="420"/>
        </w:trPr>
        <w:tc>
          <w:tcPr>
            <w:tcW w:w="2292" w:type="pct"/>
            <w:tcBorders>
              <w:top w:val="nil"/>
              <w:bottom w:val="nil"/>
            </w:tcBorders>
            <w:vAlign w:val="bottom"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B43A1E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Pr="00B43A1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คณิตศาสตร์ประกันภัยที่รับรู้</w:t>
            </w:r>
          </w:p>
        </w:tc>
        <w:tc>
          <w:tcPr>
            <w:tcW w:w="192" w:type="pct"/>
            <w:tcBorders>
              <w:top w:val="nil"/>
              <w:bottom w:val="nil"/>
            </w:tcBorders>
            <w:vAlign w:val="bottom"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nil"/>
              <w:bottom w:val="double" w:sz="4" w:space="0" w:color="auto"/>
            </w:tcBorders>
            <w:vAlign w:val="bottom"/>
          </w:tcPr>
          <w:p w:rsidR="006F5CC3" w:rsidRPr="00273291" w:rsidRDefault="000E287C" w:rsidP="000F0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78,09</w:t>
            </w:r>
            <w:r w:rsidR="000F068D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</w:t>
            </w: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:rsidR="006F5CC3" w:rsidRPr="00B43A1E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66" w:type="pct"/>
            <w:tcBorders>
              <w:top w:val="nil"/>
              <w:bottom w:val="double" w:sz="4" w:space="0" w:color="auto"/>
            </w:tcBorders>
            <w:vAlign w:val="bottom"/>
          </w:tcPr>
          <w:p w:rsidR="006F5CC3" w:rsidRPr="00273291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74,410</w:t>
            </w:r>
          </w:p>
        </w:tc>
        <w:tc>
          <w:tcPr>
            <w:tcW w:w="135" w:type="pct"/>
            <w:tcBorders>
              <w:top w:val="nil"/>
              <w:bottom w:val="nil"/>
            </w:tcBorders>
          </w:tcPr>
          <w:p w:rsidR="006F5CC3" w:rsidRPr="005C087F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  <w:tab w:val="decimal" w:pos="765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nil"/>
              <w:bottom w:val="double" w:sz="4" w:space="0" w:color="auto"/>
            </w:tcBorders>
          </w:tcPr>
          <w:p w:rsidR="006F5CC3" w:rsidRPr="005C087F" w:rsidRDefault="000E287C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77,076</w:t>
            </w:r>
          </w:p>
        </w:tc>
        <w:tc>
          <w:tcPr>
            <w:tcW w:w="165" w:type="pct"/>
            <w:gridSpan w:val="2"/>
            <w:tcBorders>
              <w:top w:val="nil"/>
              <w:bottom w:val="nil"/>
            </w:tcBorders>
          </w:tcPr>
          <w:p w:rsidR="006F5CC3" w:rsidRPr="005C087F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  <w:tab w:val="decimal" w:pos="765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nil"/>
              <w:bottom w:val="double" w:sz="4" w:space="0" w:color="auto"/>
            </w:tcBorders>
          </w:tcPr>
          <w:p w:rsidR="006F5CC3" w:rsidRPr="005C087F" w:rsidRDefault="006F5CC3" w:rsidP="006F5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73,189</w:t>
            </w:r>
          </w:p>
        </w:tc>
      </w:tr>
    </w:tbl>
    <w:p w:rsidR="00411AFE" w:rsidRPr="00B43A1E" w:rsidRDefault="00411AFE" w:rsidP="00411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</w:rPr>
      </w:pPr>
    </w:p>
    <w:p w:rsidR="00411AFE" w:rsidRPr="00B43A1E" w:rsidRDefault="00411AFE" w:rsidP="00411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B43A1E">
        <w:rPr>
          <w:sz w:val="30"/>
          <w:szCs w:val="30"/>
          <w:cs/>
        </w:rPr>
        <w:t xml:space="preserve">กลุ่มบริษัทและบริษัทจัดการโครงการบำเหน็จบำนาญพนักงานตามข้อกำหนดของพระราชบัญญัติคุ้มครองแรงงาน พ.ศ. </w:t>
      </w:r>
      <w:r w:rsidRPr="00B43A1E">
        <w:rPr>
          <w:rFonts w:ascii="Angsana New" w:hAnsi="Angsana New"/>
          <w:sz w:val="30"/>
          <w:szCs w:val="30"/>
        </w:rPr>
        <w:t xml:space="preserve">2541 </w:t>
      </w:r>
      <w:r w:rsidRPr="00B43A1E">
        <w:rPr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:rsidR="00411AFE" w:rsidRPr="0009715C" w:rsidRDefault="00411AFE" w:rsidP="00411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411AFE" w:rsidRPr="00B43A1E" w:rsidRDefault="00411AFE" w:rsidP="00411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D9D9D9"/>
        </w:rPr>
      </w:pPr>
      <w:r w:rsidRPr="00B43A1E">
        <w:rPr>
          <w:rFonts w:ascii="Angsana New" w:hAnsi="Angsana New"/>
          <w:sz w:val="30"/>
          <w:szCs w:val="30"/>
          <w:cs/>
        </w:rPr>
        <w:t>โครงการผลประโยชน์</w:t>
      </w:r>
      <w:r w:rsidRPr="00B43A1E">
        <w:rPr>
          <w:rFonts w:ascii="Angsana New" w:hAnsi="Angsana New" w:hint="cs"/>
          <w:sz w:val="30"/>
          <w:szCs w:val="30"/>
          <w:cs/>
        </w:rPr>
        <w:t>ที่กำหนดไว้</w:t>
      </w:r>
      <w:r w:rsidRPr="00B43A1E">
        <w:rPr>
          <w:rFonts w:ascii="Angsana New" w:hAnsi="Angsana New"/>
          <w:sz w:val="30"/>
          <w:szCs w:val="30"/>
          <w:cs/>
        </w:rPr>
        <w:t xml:space="preserve">มีความเสี่ยงจากการประมาณการตามหลักคณิตศาสตร์ประกันภัย ได้แก่ </w:t>
      </w:r>
      <w:r w:rsidR="007B27E6">
        <w:rPr>
          <w:rFonts w:ascii="Angsana New" w:hAnsi="Angsana New" w:hint="cs"/>
          <w:sz w:val="30"/>
          <w:szCs w:val="30"/>
          <w:cs/>
        </w:rPr>
        <w:t xml:space="preserve">         </w:t>
      </w:r>
      <w:r w:rsidRPr="00B43A1E">
        <w:rPr>
          <w:rFonts w:ascii="Angsana New" w:hAnsi="Angsana New"/>
          <w:sz w:val="30"/>
          <w:szCs w:val="30"/>
          <w:cs/>
        </w:rPr>
        <w:t>ความเสี่ยงของช่วงชีวิต ความเสี่ยงจากอัตราแลกเปลี่ยน</w:t>
      </w:r>
      <w:r w:rsidR="00852840">
        <w:rPr>
          <w:rFonts w:ascii="Angsana New" w:hAnsi="Angsana New" w:hint="cs"/>
          <w:sz w:val="30"/>
          <w:szCs w:val="30"/>
          <w:cs/>
        </w:rPr>
        <w:t>และ</w:t>
      </w:r>
      <w:r w:rsidRPr="00B43A1E">
        <w:rPr>
          <w:rFonts w:ascii="Angsana New" w:hAnsi="Angsana New"/>
          <w:sz w:val="30"/>
          <w:szCs w:val="30"/>
          <w:cs/>
        </w:rPr>
        <w:t xml:space="preserve">ความเสี่ยงจากอัตราดอกเบี้ย </w:t>
      </w:r>
    </w:p>
    <w:p w:rsidR="00852840" w:rsidRDefault="00852840" w:rsidP="00411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sz w:val="30"/>
          <w:szCs w:val="30"/>
        </w:rPr>
      </w:pPr>
    </w:p>
    <w:p w:rsidR="00411AFE" w:rsidRPr="00B43A1E" w:rsidRDefault="001B6F61" w:rsidP="00411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  <w:r w:rsidR="00411AFE" w:rsidRPr="00B43A1E">
        <w:rPr>
          <w:sz w:val="30"/>
          <w:szCs w:val="30"/>
          <w:cs/>
        </w:rPr>
        <w:lastRenderedPageBreak/>
        <w:t>การเปลี่ยนแปลงในมูลค่าปัจจุบันของภาระผูกพันของโครงการผลประโยชน์</w:t>
      </w:r>
    </w:p>
    <w:p w:rsidR="00411AFE" w:rsidRPr="0009715C" w:rsidRDefault="00411AFE" w:rsidP="00411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</w:rPr>
      </w:pPr>
    </w:p>
    <w:tbl>
      <w:tblPr>
        <w:tblW w:w="9679" w:type="dxa"/>
        <w:tblInd w:w="558" w:type="dxa"/>
        <w:tblLayout w:type="fixed"/>
        <w:tblLook w:val="01E0"/>
      </w:tblPr>
      <w:tblGrid>
        <w:gridCol w:w="3886"/>
        <w:gridCol w:w="1244"/>
        <w:gridCol w:w="270"/>
        <w:gridCol w:w="1260"/>
        <w:gridCol w:w="270"/>
        <w:gridCol w:w="1170"/>
        <w:gridCol w:w="290"/>
        <w:gridCol w:w="1289"/>
      </w:tblGrid>
      <w:tr w:rsidR="00947C5D" w:rsidRPr="00B43A1E" w:rsidTr="00911A58">
        <w:trPr>
          <w:tblHeader/>
        </w:trPr>
        <w:tc>
          <w:tcPr>
            <w:tcW w:w="3886" w:type="dxa"/>
            <w:vMerge w:val="restart"/>
            <w:shd w:val="clear" w:color="auto" w:fill="auto"/>
          </w:tcPr>
          <w:p w:rsidR="00947C5D" w:rsidRPr="00B43A1E" w:rsidRDefault="00947C5D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774" w:type="dxa"/>
            <w:gridSpan w:val="3"/>
          </w:tcPr>
          <w:p w:rsidR="00947C5D" w:rsidRPr="00B43A1E" w:rsidRDefault="00947C5D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43A1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47C5D" w:rsidRPr="00B43A1E" w:rsidRDefault="00947C5D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49" w:type="dxa"/>
            <w:gridSpan w:val="3"/>
          </w:tcPr>
          <w:p w:rsidR="00947C5D" w:rsidRPr="00B43A1E" w:rsidRDefault="00947C5D" w:rsidP="00947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43A1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25B7" w:rsidRPr="00B43A1E" w:rsidTr="00911A58">
        <w:trPr>
          <w:tblHeader/>
        </w:trPr>
        <w:tc>
          <w:tcPr>
            <w:tcW w:w="3886" w:type="dxa"/>
            <w:vMerge/>
          </w:tcPr>
          <w:p w:rsidR="00947C5D" w:rsidRPr="00B43A1E" w:rsidRDefault="00947C5D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4" w:type="dxa"/>
          </w:tcPr>
          <w:p w:rsidR="00947C5D" w:rsidRPr="00B43A1E" w:rsidRDefault="00947C5D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43A1E">
              <w:rPr>
                <w:rFonts w:ascii="Angsana New" w:hAnsi="Angsana New"/>
                <w:sz w:val="30"/>
                <w:szCs w:val="30"/>
              </w:rPr>
              <w:t>25</w:t>
            </w:r>
            <w:r w:rsidR="00724065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947C5D" w:rsidRPr="00B43A1E" w:rsidRDefault="00947C5D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947C5D" w:rsidRPr="00B43A1E" w:rsidRDefault="00947C5D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43A1E">
              <w:rPr>
                <w:rFonts w:ascii="Angsana New" w:hAnsi="Angsana New"/>
                <w:sz w:val="30"/>
                <w:szCs w:val="30"/>
              </w:rPr>
              <w:t>25</w:t>
            </w:r>
            <w:r w:rsidR="00724065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:rsidR="00947C5D" w:rsidRPr="00B43A1E" w:rsidRDefault="00947C5D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7C5D" w:rsidRPr="00B43A1E" w:rsidRDefault="00947C5D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43A1E">
              <w:rPr>
                <w:rFonts w:ascii="Angsana New" w:hAnsi="Angsana New"/>
                <w:sz w:val="30"/>
                <w:szCs w:val="30"/>
              </w:rPr>
              <w:t>25</w:t>
            </w:r>
            <w:r w:rsidR="00724065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90" w:type="dxa"/>
          </w:tcPr>
          <w:p w:rsidR="00947C5D" w:rsidRPr="00B43A1E" w:rsidRDefault="00947C5D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9" w:type="dxa"/>
          </w:tcPr>
          <w:p w:rsidR="00947C5D" w:rsidRPr="00B43A1E" w:rsidRDefault="00947C5D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43A1E">
              <w:rPr>
                <w:rFonts w:ascii="Angsana New" w:hAnsi="Angsana New"/>
                <w:sz w:val="30"/>
                <w:szCs w:val="30"/>
              </w:rPr>
              <w:t>255</w:t>
            </w:r>
            <w:r w:rsidR="00724065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947C5D" w:rsidRPr="00B43A1E" w:rsidTr="00911A58">
        <w:trPr>
          <w:tblHeader/>
        </w:trPr>
        <w:tc>
          <w:tcPr>
            <w:tcW w:w="3886" w:type="dxa"/>
          </w:tcPr>
          <w:p w:rsidR="00947C5D" w:rsidRPr="00B43A1E" w:rsidRDefault="00947C5D" w:rsidP="00411AF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3" w:type="dxa"/>
            <w:gridSpan w:val="7"/>
          </w:tcPr>
          <w:p w:rsidR="00947C5D" w:rsidRPr="00B43A1E" w:rsidRDefault="00947C5D" w:rsidP="00411AF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43A1E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B43A1E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724065" w:rsidRPr="00B43A1E" w:rsidTr="00911A58">
        <w:tc>
          <w:tcPr>
            <w:tcW w:w="3886" w:type="dxa"/>
          </w:tcPr>
          <w:p w:rsidR="00724065" w:rsidRPr="00B43A1E" w:rsidRDefault="00724065" w:rsidP="00724065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B43A1E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ภาระผูกพันของโครงการผลประโยชน์ </w:t>
            </w:r>
          </w:p>
          <w:p w:rsidR="00724065" w:rsidRPr="00B43A1E" w:rsidRDefault="00724065" w:rsidP="00724065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B43A1E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ณ วันที่ </w:t>
            </w:r>
            <w:r w:rsidRPr="00B43A1E">
              <w:rPr>
                <w:rFonts w:ascii="Angsana New" w:hAnsi="Angsana New"/>
                <w:sz w:val="30"/>
                <w:szCs w:val="30"/>
              </w:rPr>
              <w:t>1</w:t>
            </w:r>
            <w:r w:rsidRPr="00B43A1E">
              <w:rPr>
                <w:rFonts w:ascii="Angsana New" w:hAnsi="Angsana New" w:hint="cs"/>
                <w:sz w:val="30"/>
                <w:szCs w:val="30"/>
                <w:cs/>
              </w:rPr>
              <w:t xml:space="preserve"> ตุลาคม</w:t>
            </w:r>
          </w:p>
        </w:tc>
        <w:tc>
          <w:tcPr>
            <w:tcW w:w="1244" w:type="dxa"/>
          </w:tcPr>
          <w:p w:rsidR="00724065" w:rsidRDefault="00724065" w:rsidP="0072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  <w:p w:rsidR="00724065" w:rsidRPr="00316A78" w:rsidRDefault="000E287C" w:rsidP="00B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214,926</w:t>
            </w:r>
          </w:p>
        </w:tc>
        <w:tc>
          <w:tcPr>
            <w:tcW w:w="270" w:type="dxa"/>
          </w:tcPr>
          <w:p w:rsidR="00724065" w:rsidRPr="00316A78" w:rsidRDefault="00724065" w:rsidP="0072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104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24065" w:rsidRDefault="00724065" w:rsidP="0072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  <w:p w:rsidR="00724065" w:rsidRPr="00316A78" w:rsidRDefault="00724065" w:rsidP="00B83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 w:rsidRPr="00316A78">
              <w:rPr>
                <w:rFonts w:ascii="Angsana New" w:hAnsi="Angsana New"/>
                <w:sz w:val="30"/>
                <w:szCs w:val="30"/>
              </w:rPr>
              <w:t>173,594</w:t>
            </w:r>
          </w:p>
        </w:tc>
        <w:tc>
          <w:tcPr>
            <w:tcW w:w="270" w:type="dxa"/>
          </w:tcPr>
          <w:p w:rsidR="00724065" w:rsidRPr="00316A78" w:rsidRDefault="00724065" w:rsidP="0072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104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24065" w:rsidRDefault="00724065" w:rsidP="0072406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101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724065" w:rsidRPr="00316A78" w:rsidRDefault="000E287C" w:rsidP="0072406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101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179,843</w:t>
            </w:r>
          </w:p>
        </w:tc>
        <w:tc>
          <w:tcPr>
            <w:tcW w:w="290" w:type="dxa"/>
          </w:tcPr>
          <w:p w:rsidR="00724065" w:rsidRPr="00316A78" w:rsidRDefault="00724065" w:rsidP="0072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104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724065" w:rsidRDefault="00724065" w:rsidP="0072406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101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724065" w:rsidRPr="00316A78" w:rsidRDefault="00724065" w:rsidP="00B83541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101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16A78">
              <w:rPr>
                <w:rFonts w:ascii="Angsana New" w:hAnsi="Angsana New"/>
                <w:sz w:val="30"/>
                <w:szCs w:val="30"/>
                <w:lang w:val="en-US" w:bidi="th-TH"/>
              </w:rPr>
              <w:t>140,687</w:t>
            </w:r>
          </w:p>
        </w:tc>
      </w:tr>
      <w:tr w:rsidR="00724065" w:rsidRPr="00B43A1E" w:rsidTr="00911A58">
        <w:tc>
          <w:tcPr>
            <w:tcW w:w="3886" w:type="dxa"/>
          </w:tcPr>
          <w:p w:rsidR="00724065" w:rsidRPr="00B43A1E" w:rsidRDefault="00724065" w:rsidP="00724065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4" w:type="dxa"/>
          </w:tcPr>
          <w:p w:rsidR="00724065" w:rsidRPr="00B43A1E" w:rsidRDefault="00724065" w:rsidP="0072406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724065" w:rsidRPr="00B43A1E" w:rsidRDefault="00724065" w:rsidP="0072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724065" w:rsidRPr="00B43A1E" w:rsidRDefault="00724065" w:rsidP="0072406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724065" w:rsidRPr="00B43A1E" w:rsidRDefault="00724065" w:rsidP="0072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724065" w:rsidRPr="00B43A1E" w:rsidRDefault="00724065" w:rsidP="007240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90" w:type="dxa"/>
          </w:tcPr>
          <w:p w:rsidR="00724065" w:rsidRPr="00B43A1E" w:rsidRDefault="00724065" w:rsidP="0072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9" w:type="dxa"/>
          </w:tcPr>
          <w:p w:rsidR="00724065" w:rsidRPr="00B43A1E" w:rsidRDefault="00724065" w:rsidP="007240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724065" w:rsidRPr="00B43A1E" w:rsidTr="00911A58">
        <w:tc>
          <w:tcPr>
            <w:tcW w:w="3886" w:type="dxa"/>
          </w:tcPr>
          <w:p w:rsidR="00724065" w:rsidRPr="00B43A1E" w:rsidRDefault="00724065" w:rsidP="00724065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3A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244" w:type="dxa"/>
          </w:tcPr>
          <w:p w:rsidR="00724065" w:rsidRPr="00B43A1E" w:rsidRDefault="00724065" w:rsidP="0072406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724065" w:rsidRPr="00B43A1E" w:rsidRDefault="00724065" w:rsidP="0072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724065" w:rsidRPr="00B43A1E" w:rsidRDefault="00724065" w:rsidP="0072406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724065" w:rsidRPr="00B43A1E" w:rsidRDefault="00724065" w:rsidP="0072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724065" w:rsidRPr="00B43A1E" w:rsidRDefault="00724065" w:rsidP="007240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90" w:type="dxa"/>
          </w:tcPr>
          <w:p w:rsidR="00724065" w:rsidRPr="00B43A1E" w:rsidRDefault="00724065" w:rsidP="0072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9" w:type="dxa"/>
          </w:tcPr>
          <w:p w:rsidR="00724065" w:rsidRPr="00B43A1E" w:rsidRDefault="00724065" w:rsidP="007240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724065" w:rsidRPr="00B43A1E" w:rsidTr="00911A58">
        <w:tc>
          <w:tcPr>
            <w:tcW w:w="3886" w:type="dxa"/>
          </w:tcPr>
          <w:p w:rsidR="00724065" w:rsidRPr="00B43A1E" w:rsidRDefault="00724065" w:rsidP="00724065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B43A1E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44" w:type="dxa"/>
          </w:tcPr>
          <w:p w:rsidR="00724065" w:rsidRPr="00B43A1E" w:rsidRDefault="000E287C" w:rsidP="0072406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16,583</w:t>
            </w:r>
          </w:p>
        </w:tc>
        <w:tc>
          <w:tcPr>
            <w:tcW w:w="270" w:type="dxa"/>
          </w:tcPr>
          <w:p w:rsidR="00724065" w:rsidRPr="00B43A1E" w:rsidRDefault="00724065" w:rsidP="0072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724065" w:rsidRPr="00B43A1E" w:rsidRDefault="00724065" w:rsidP="0072406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13,198</w:t>
            </w:r>
          </w:p>
        </w:tc>
        <w:tc>
          <w:tcPr>
            <w:tcW w:w="270" w:type="dxa"/>
          </w:tcPr>
          <w:p w:rsidR="00724065" w:rsidRPr="00316A78" w:rsidRDefault="00724065" w:rsidP="0072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24065" w:rsidRPr="00316A78" w:rsidRDefault="000E287C" w:rsidP="0072406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101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12,722</w:t>
            </w:r>
          </w:p>
        </w:tc>
        <w:tc>
          <w:tcPr>
            <w:tcW w:w="290" w:type="dxa"/>
          </w:tcPr>
          <w:p w:rsidR="00724065" w:rsidRPr="00316A78" w:rsidRDefault="00724065" w:rsidP="0072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724065" w:rsidRPr="00316A78" w:rsidRDefault="00724065" w:rsidP="0072406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101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16A78">
              <w:rPr>
                <w:rFonts w:ascii="Angsana New" w:hAnsi="Angsana New"/>
                <w:sz w:val="30"/>
                <w:szCs w:val="30"/>
                <w:lang w:val="en-US" w:bidi="th-TH"/>
              </w:rPr>
              <w:t>10,092</w:t>
            </w:r>
          </w:p>
        </w:tc>
      </w:tr>
      <w:tr w:rsidR="0024559F" w:rsidRPr="00B43A1E" w:rsidTr="00911A58">
        <w:tc>
          <w:tcPr>
            <w:tcW w:w="3886" w:type="dxa"/>
          </w:tcPr>
          <w:p w:rsidR="0024559F" w:rsidRPr="00EA6008" w:rsidRDefault="007971AC" w:rsidP="0024559F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</w:t>
            </w:r>
            <w:r w:rsidR="0024559F" w:rsidRPr="00EA6008">
              <w:rPr>
                <w:rFonts w:ascii="Angsana New" w:hAnsi="Angsana New"/>
                <w:sz w:val="30"/>
                <w:szCs w:val="30"/>
                <w:cs/>
              </w:rPr>
              <w:t>บริการในอดีต</w:t>
            </w:r>
          </w:p>
        </w:tc>
        <w:tc>
          <w:tcPr>
            <w:tcW w:w="1244" w:type="dxa"/>
          </w:tcPr>
          <w:p w:rsidR="0024559F" w:rsidRDefault="0024559F" w:rsidP="0024559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27,066</w:t>
            </w:r>
          </w:p>
        </w:tc>
        <w:tc>
          <w:tcPr>
            <w:tcW w:w="270" w:type="dxa"/>
          </w:tcPr>
          <w:p w:rsidR="0024559F" w:rsidRPr="00B43A1E" w:rsidRDefault="0024559F" w:rsidP="0024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24559F" w:rsidRPr="00316A78" w:rsidRDefault="0024559F" w:rsidP="0024559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101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4559F" w:rsidRPr="00316A78" w:rsidRDefault="0024559F" w:rsidP="0024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4559F" w:rsidRDefault="0024559F" w:rsidP="00B835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27,066</w:t>
            </w:r>
          </w:p>
        </w:tc>
        <w:tc>
          <w:tcPr>
            <w:tcW w:w="290" w:type="dxa"/>
          </w:tcPr>
          <w:p w:rsidR="0024559F" w:rsidRPr="00316A78" w:rsidRDefault="0024559F" w:rsidP="0024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24559F" w:rsidRPr="00316A78" w:rsidRDefault="0024559F" w:rsidP="0024559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101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24065" w:rsidRPr="00B43A1E" w:rsidTr="00911A58">
        <w:tc>
          <w:tcPr>
            <w:tcW w:w="3886" w:type="dxa"/>
          </w:tcPr>
          <w:p w:rsidR="00724065" w:rsidRPr="00B43A1E" w:rsidRDefault="00724065" w:rsidP="00724065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B43A1E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44" w:type="dxa"/>
          </w:tcPr>
          <w:p w:rsidR="00724065" w:rsidRPr="00B43A1E" w:rsidRDefault="000E287C" w:rsidP="0072406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5,000</w:t>
            </w:r>
          </w:p>
        </w:tc>
        <w:tc>
          <w:tcPr>
            <w:tcW w:w="270" w:type="dxa"/>
          </w:tcPr>
          <w:p w:rsidR="00724065" w:rsidRPr="00B43A1E" w:rsidRDefault="00724065" w:rsidP="0072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724065" w:rsidRPr="00B43A1E" w:rsidRDefault="00724065" w:rsidP="0072406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5,305</w:t>
            </w:r>
          </w:p>
        </w:tc>
        <w:tc>
          <w:tcPr>
            <w:tcW w:w="270" w:type="dxa"/>
          </w:tcPr>
          <w:p w:rsidR="00724065" w:rsidRPr="00316A78" w:rsidRDefault="00724065" w:rsidP="0072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24065" w:rsidRPr="00316A78" w:rsidRDefault="000E287C" w:rsidP="0072406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101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4,075</w:t>
            </w:r>
          </w:p>
        </w:tc>
        <w:tc>
          <w:tcPr>
            <w:tcW w:w="290" w:type="dxa"/>
          </w:tcPr>
          <w:p w:rsidR="00724065" w:rsidRPr="00316A78" w:rsidRDefault="00724065" w:rsidP="0072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724065" w:rsidRPr="00316A78" w:rsidRDefault="00724065" w:rsidP="0072406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101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16A78">
              <w:rPr>
                <w:rFonts w:ascii="Angsana New" w:hAnsi="Angsana New"/>
                <w:sz w:val="30"/>
                <w:szCs w:val="30"/>
                <w:lang w:val="en-US" w:bidi="th-TH"/>
              </w:rPr>
              <w:t>4,190</w:t>
            </w:r>
          </w:p>
        </w:tc>
      </w:tr>
      <w:tr w:rsidR="000E287C" w:rsidRPr="00B43A1E" w:rsidTr="00911A58">
        <w:tc>
          <w:tcPr>
            <w:tcW w:w="3886" w:type="dxa"/>
          </w:tcPr>
          <w:p w:rsidR="000E287C" w:rsidRPr="00B43A1E" w:rsidRDefault="000E287C" w:rsidP="000E287C">
            <w:pPr>
              <w:ind w:left="342" w:hanging="342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ขาดทุนจากการลดขนาดโครงการ</w:t>
            </w:r>
          </w:p>
        </w:tc>
        <w:tc>
          <w:tcPr>
            <w:tcW w:w="1244" w:type="dxa"/>
          </w:tcPr>
          <w:p w:rsidR="000E287C" w:rsidRPr="00B43A1E" w:rsidRDefault="000E287C" w:rsidP="00B83541">
            <w:pPr>
              <w:pStyle w:val="acctfourfigures"/>
              <w:tabs>
                <w:tab w:val="clear" w:pos="765"/>
                <w:tab w:val="right" w:pos="1028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ab/>
              <w:t>1,283</w:t>
            </w:r>
          </w:p>
        </w:tc>
        <w:tc>
          <w:tcPr>
            <w:tcW w:w="270" w:type="dxa"/>
          </w:tcPr>
          <w:p w:rsidR="000E287C" w:rsidRPr="00B43A1E" w:rsidRDefault="000E287C" w:rsidP="000E2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0E287C" w:rsidRPr="00B43A1E" w:rsidRDefault="000E287C" w:rsidP="000E287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080</w:t>
            </w:r>
          </w:p>
        </w:tc>
        <w:tc>
          <w:tcPr>
            <w:tcW w:w="270" w:type="dxa"/>
          </w:tcPr>
          <w:p w:rsidR="000E287C" w:rsidRPr="00316A78" w:rsidRDefault="000E287C" w:rsidP="000E2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E287C" w:rsidRPr="00B43A1E" w:rsidRDefault="000E287C" w:rsidP="000E287C">
            <w:pPr>
              <w:pStyle w:val="acctfourfigures"/>
              <w:tabs>
                <w:tab w:val="clear" w:pos="765"/>
                <w:tab w:val="right" w:pos="932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ab/>
              <w:t>1,283</w:t>
            </w:r>
          </w:p>
        </w:tc>
        <w:tc>
          <w:tcPr>
            <w:tcW w:w="290" w:type="dxa"/>
          </w:tcPr>
          <w:p w:rsidR="000E287C" w:rsidRPr="00316A78" w:rsidRDefault="000E287C" w:rsidP="000E2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0E287C" w:rsidRPr="00316A78" w:rsidRDefault="000E287C" w:rsidP="000E287C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101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24065" w:rsidRPr="00B43A1E" w:rsidTr="00911A58">
        <w:tc>
          <w:tcPr>
            <w:tcW w:w="3886" w:type="dxa"/>
          </w:tcPr>
          <w:p w:rsidR="00724065" w:rsidRPr="00B43A1E" w:rsidRDefault="00724065" w:rsidP="00724065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:rsidR="00724065" w:rsidRPr="003E351A" w:rsidRDefault="000E287C" w:rsidP="0072406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49,932</w:t>
            </w:r>
          </w:p>
        </w:tc>
        <w:tc>
          <w:tcPr>
            <w:tcW w:w="270" w:type="dxa"/>
          </w:tcPr>
          <w:p w:rsidR="00724065" w:rsidRPr="00B43A1E" w:rsidRDefault="00724065" w:rsidP="0072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24065" w:rsidRPr="003E351A" w:rsidRDefault="00724065" w:rsidP="0072406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24</w:t>
            </w:r>
            <w:r w:rsidRPr="003E351A">
              <w:rPr>
                <w:rFonts w:ascii="Angsana New" w:hAnsi="Angsana New"/>
                <w:sz w:val="30"/>
                <w:szCs w:val="30"/>
                <w:lang w:bidi="th-TH"/>
              </w:rPr>
              <w:t>,5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83</w:t>
            </w:r>
          </w:p>
        </w:tc>
        <w:tc>
          <w:tcPr>
            <w:tcW w:w="270" w:type="dxa"/>
          </w:tcPr>
          <w:p w:rsidR="00724065" w:rsidRPr="00316A78" w:rsidRDefault="00724065" w:rsidP="0072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24065" w:rsidRPr="00316A78" w:rsidRDefault="000E287C" w:rsidP="0072406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101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45,146</w:t>
            </w:r>
          </w:p>
        </w:tc>
        <w:tc>
          <w:tcPr>
            <w:tcW w:w="290" w:type="dxa"/>
          </w:tcPr>
          <w:p w:rsidR="00724065" w:rsidRPr="00316A78" w:rsidRDefault="00724065" w:rsidP="0072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724065" w:rsidRPr="00316A78" w:rsidRDefault="00724065" w:rsidP="0072406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101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16A78">
              <w:rPr>
                <w:rFonts w:ascii="Angsana New" w:hAnsi="Angsana New"/>
                <w:sz w:val="30"/>
                <w:szCs w:val="30"/>
                <w:lang w:val="en-US" w:bidi="th-TH"/>
              </w:rPr>
              <w:t>14,282</w:t>
            </w:r>
          </w:p>
        </w:tc>
      </w:tr>
      <w:tr w:rsidR="00724065" w:rsidRPr="00B43A1E" w:rsidTr="00911A58">
        <w:tc>
          <w:tcPr>
            <w:tcW w:w="3886" w:type="dxa"/>
          </w:tcPr>
          <w:p w:rsidR="00724065" w:rsidRPr="00B43A1E" w:rsidRDefault="00724065" w:rsidP="00724065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3A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44" w:type="dxa"/>
          </w:tcPr>
          <w:p w:rsidR="00724065" w:rsidRPr="00B43A1E" w:rsidRDefault="00724065" w:rsidP="0072406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724065" w:rsidRPr="00B43A1E" w:rsidRDefault="00724065" w:rsidP="0072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724065" w:rsidRPr="00B43A1E" w:rsidRDefault="00724065" w:rsidP="00724065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24065" w:rsidRPr="00B43A1E" w:rsidRDefault="00724065" w:rsidP="0072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724065" w:rsidRPr="00B43A1E" w:rsidRDefault="00724065" w:rsidP="007240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:rsidR="00724065" w:rsidRPr="00B43A1E" w:rsidRDefault="00724065" w:rsidP="0072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9" w:type="dxa"/>
          </w:tcPr>
          <w:p w:rsidR="00724065" w:rsidRPr="00B43A1E" w:rsidRDefault="00724065" w:rsidP="0072406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4065" w:rsidRPr="00B43A1E" w:rsidTr="00911A58">
        <w:tc>
          <w:tcPr>
            <w:tcW w:w="3886" w:type="dxa"/>
          </w:tcPr>
          <w:p w:rsidR="00724065" w:rsidRDefault="00724065" w:rsidP="00724065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B43A1E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ขาดทุนจากการประมาณตามหลัก</w:t>
            </w:r>
          </w:p>
          <w:p w:rsidR="00724065" w:rsidRPr="00B43A1E" w:rsidRDefault="00724065" w:rsidP="00724065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B43A1E">
              <w:rPr>
                <w:rFonts w:ascii="Angsana New" w:hAnsi="Angsana New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244" w:type="dxa"/>
          </w:tcPr>
          <w:p w:rsidR="00724065" w:rsidRDefault="00724065" w:rsidP="006A0B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724065" w:rsidRPr="00B43A1E" w:rsidRDefault="006A0BE0" w:rsidP="00BD772F">
            <w:pPr>
              <w:pStyle w:val="acctfourfigures"/>
              <w:tabs>
                <w:tab w:val="clear" w:pos="765"/>
                <w:tab w:val="right" w:pos="758"/>
                <w:tab w:val="left" w:pos="873"/>
              </w:tabs>
              <w:spacing w:line="240" w:lineRule="atLeast"/>
              <w:ind w:left="-79" w:right="-18" w:firstLine="30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0E287C">
              <w:rPr>
                <w:rFonts w:ascii="Angsana New" w:hAnsi="Angsana New"/>
                <w:sz w:val="30"/>
                <w:szCs w:val="30"/>
                <w:lang w:val="en-US" w:bidi="th-TH"/>
              </w:rPr>
              <w:t>3,681</w:t>
            </w:r>
          </w:p>
        </w:tc>
        <w:tc>
          <w:tcPr>
            <w:tcW w:w="270" w:type="dxa"/>
          </w:tcPr>
          <w:p w:rsidR="00724065" w:rsidRPr="00B43A1E" w:rsidRDefault="00724065" w:rsidP="0072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724065" w:rsidRDefault="00724065" w:rsidP="006A0B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724065" w:rsidRPr="00B43A1E" w:rsidRDefault="00724065" w:rsidP="006A0BE0">
            <w:pPr>
              <w:pStyle w:val="acctfourfigures"/>
              <w:tabs>
                <w:tab w:val="clear" w:pos="765"/>
                <w:tab w:val="right" w:pos="61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ab/>
              <w:t>17,914</w:t>
            </w:r>
          </w:p>
        </w:tc>
        <w:tc>
          <w:tcPr>
            <w:tcW w:w="270" w:type="dxa"/>
          </w:tcPr>
          <w:p w:rsidR="00724065" w:rsidRPr="00A025B7" w:rsidRDefault="00724065" w:rsidP="0072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24065" w:rsidRDefault="00724065" w:rsidP="0072406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101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724065" w:rsidRPr="00A025B7" w:rsidRDefault="000E287C" w:rsidP="00BD77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3,887</w:t>
            </w:r>
          </w:p>
        </w:tc>
        <w:tc>
          <w:tcPr>
            <w:tcW w:w="290" w:type="dxa"/>
          </w:tcPr>
          <w:p w:rsidR="00724065" w:rsidRPr="00A025B7" w:rsidRDefault="00724065" w:rsidP="0072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724065" w:rsidRDefault="00724065" w:rsidP="0072406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101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724065" w:rsidRPr="00A025B7" w:rsidRDefault="00724065" w:rsidP="00BD772F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101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25B7">
              <w:rPr>
                <w:rFonts w:ascii="Angsana New" w:hAnsi="Angsana New"/>
                <w:sz w:val="30"/>
                <w:szCs w:val="30"/>
                <w:lang w:val="en-US" w:bidi="th-TH"/>
              </w:rPr>
              <w:t>25,929</w:t>
            </w:r>
          </w:p>
        </w:tc>
      </w:tr>
      <w:tr w:rsidR="00724065" w:rsidRPr="00B43A1E" w:rsidTr="00911A58">
        <w:tc>
          <w:tcPr>
            <w:tcW w:w="3886" w:type="dxa"/>
          </w:tcPr>
          <w:p w:rsidR="00724065" w:rsidRPr="00B43A1E" w:rsidRDefault="00724065" w:rsidP="00724065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:rsidR="00724065" w:rsidRPr="00B43A1E" w:rsidRDefault="006A0BE0" w:rsidP="006A0BE0">
            <w:pPr>
              <w:pStyle w:val="acctfourfigures"/>
              <w:tabs>
                <w:tab w:val="clear" w:pos="765"/>
                <w:tab w:val="right" w:pos="758"/>
              </w:tabs>
              <w:spacing w:line="240" w:lineRule="atLeast"/>
              <w:ind w:left="-79" w:right="-18" w:firstLine="30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0E287C">
              <w:rPr>
                <w:rFonts w:ascii="Angsana New" w:hAnsi="Angsana New"/>
                <w:sz w:val="30"/>
                <w:szCs w:val="30"/>
                <w:lang w:val="en-US" w:bidi="th-TH"/>
              </w:rPr>
              <w:t>3,681</w:t>
            </w:r>
          </w:p>
        </w:tc>
        <w:tc>
          <w:tcPr>
            <w:tcW w:w="270" w:type="dxa"/>
          </w:tcPr>
          <w:p w:rsidR="00724065" w:rsidRPr="00B43A1E" w:rsidRDefault="00724065" w:rsidP="0072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24065" w:rsidRPr="00B43A1E" w:rsidRDefault="00724065" w:rsidP="006A0B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 w:firstLine="6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ab/>
            </w:r>
            <w:r w:rsidR="006A0BE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17,914</w:t>
            </w:r>
          </w:p>
        </w:tc>
        <w:tc>
          <w:tcPr>
            <w:tcW w:w="270" w:type="dxa"/>
          </w:tcPr>
          <w:p w:rsidR="00724065" w:rsidRPr="00A025B7" w:rsidRDefault="00724065" w:rsidP="0072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24065" w:rsidRPr="00A025B7" w:rsidRDefault="000E287C" w:rsidP="00BD77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101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3,887</w:t>
            </w:r>
          </w:p>
        </w:tc>
        <w:tc>
          <w:tcPr>
            <w:tcW w:w="290" w:type="dxa"/>
          </w:tcPr>
          <w:p w:rsidR="00724065" w:rsidRPr="00A025B7" w:rsidRDefault="00724065" w:rsidP="0072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724065" w:rsidRPr="00A025B7" w:rsidRDefault="00724065" w:rsidP="000E287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101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25B7">
              <w:rPr>
                <w:rFonts w:ascii="Angsana New" w:hAnsi="Angsana New"/>
                <w:sz w:val="30"/>
                <w:szCs w:val="30"/>
                <w:lang w:val="en-US" w:bidi="th-TH"/>
              </w:rPr>
              <w:t>25,929</w:t>
            </w:r>
          </w:p>
        </w:tc>
      </w:tr>
      <w:tr w:rsidR="00724065" w:rsidRPr="00B43A1E" w:rsidTr="00911A58">
        <w:tc>
          <w:tcPr>
            <w:tcW w:w="3886" w:type="dxa"/>
          </w:tcPr>
          <w:p w:rsidR="00724065" w:rsidRPr="00B43A1E" w:rsidRDefault="00724065" w:rsidP="00724065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B43A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244" w:type="dxa"/>
          </w:tcPr>
          <w:p w:rsidR="00724065" w:rsidRPr="00B43A1E" w:rsidRDefault="00724065" w:rsidP="006A0B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24065" w:rsidRPr="00B43A1E" w:rsidRDefault="00724065" w:rsidP="0072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724065" w:rsidRPr="006A0BE0" w:rsidRDefault="00724065" w:rsidP="006A0B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24065" w:rsidRPr="00B43A1E" w:rsidRDefault="00724065" w:rsidP="0072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724065" w:rsidRPr="00B43A1E" w:rsidRDefault="00724065" w:rsidP="007240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90" w:type="dxa"/>
          </w:tcPr>
          <w:p w:rsidR="00724065" w:rsidRPr="00B43A1E" w:rsidRDefault="00724065" w:rsidP="00724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9" w:type="dxa"/>
          </w:tcPr>
          <w:p w:rsidR="00724065" w:rsidRPr="00B43A1E" w:rsidRDefault="00724065" w:rsidP="0072406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30165" w:rsidRPr="00B43A1E" w:rsidTr="00911A58">
        <w:tc>
          <w:tcPr>
            <w:tcW w:w="3886" w:type="dxa"/>
          </w:tcPr>
          <w:p w:rsidR="00A30165" w:rsidRPr="00B43A1E" w:rsidRDefault="00A30165" w:rsidP="00A30165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B43A1E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:rsidR="00A30165" w:rsidRPr="00B43A1E" w:rsidRDefault="000E287C" w:rsidP="00BD772F">
            <w:pPr>
              <w:pStyle w:val="acctfourfigures"/>
              <w:tabs>
                <w:tab w:val="clear" w:pos="765"/>
                <w:tab w:val="right" w:pos="776"/>
                <w:tab w:val="left" w:pos="866"/>
              </w:tabs>
              <w:spacing w:line="240" w:lineRule="atLeast"/>
              <w:ind w:left="-79" w:right="-18" w:firstLine="30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(7,294)</w:t>
            </w:r>
          </w:p>
        </w:tc>
        <w:tc>
          <w:tcPr>
            <w:tcW w:w="270" w:type="dxa"/>
          </w:tcPr>
          <w:p w:rsidR="00A30165" w:rsidRPr="00B43A1E" w:rsidRDefault="00A30165" w:rsidP="00A30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30165" w:rsidRPr="00B43A1E" w:rsidRDefault="006A0BE0" w:rsidP="00BD772F">
            <w:pPr>
              <w:pStyle w:val="acctfourfigures"/>
              <w:tabs>
                <w:tab w:val="clear" w:pos="765"/>
                <w:tab w:val="left" w:pos="888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 </w:t>
            </w:r>
            <w:r w:rsidR="00A30165">
              <w:rPr>
                <w:rFonts w:ascii="Angsana New" w:hAnsi="Angsana New"/>
                <w:sz w:val="30"/>
                <w:szCs w:val="30"/>
                <w:lang w:val="en-US" w:bidi="th-TH"/>
              </w:rPr>
              <w:t>(1,165)</w:t>
            </w:r>
          </w:p>
        </w:tc>
        <w:tc>
          <w:tcPr>
            <w:tcW w:w="270" w:type="dxa"/>
          </w:tcPr>
          <w:p w:rsidR="00A30165" w:rsidRPr="00A86B16" w:rsidRDefault="00A30165" w:rsidP="00A30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4"/>
              </w:tabs>
              <w:ind w:lef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30165" w:rsidRPr="0097218B" w:rsidRDefault="000E287C" w:rsidP="00BD77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101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(6,666)</w:t>
            </w:r>
          </w:p>
        </w:tc>
        <w:tc>
          <w:tcPr>
            <w:tcW w:w="290" w:type="dxa"/>
          </w:tcPr>
          <w:p w:rsidR="00A30165" w:rsidRPr="00A86B16" w:rsidRDefault="00A30165" w:rsidP="00A30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4"/>
              </w:tabs>
              <w:ind w:lef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A30165" w:rsidRPr="0097218B" w:rsidRDefault="00A30165" w:rsidP="00A3016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101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218B">
              <w:rPr>
                <w:rFonts w:ascii="Angsana New" w:hAnsi="Angsana New"/>
                <w:sz w:val="30"/>
                <w:szCs w:val="30"/>
                <w:lang w:val="en-US" w:bidi="th-TH"/>
              </w:rPr>
              <w:t>(1,055)</w:t>
            </w:r>
          </w:p>
        </w:tc>
      </w:tr>
      <w:tr w:rsidR="000E287C" w:rsidRPr="00B43A1E" w:rsidTr="00911A58">
        <w:tc>
          <w:tcPr>
            <w:tcW w:w="3886" w:type="dxa"/>
          </w:tcPr>
          <w:p w:rsidR="000E287C" w:rsidRPr="00B43A1E" w:rsidRDefault="000E287C" w:rsidP="000E287C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:rsidR="000E287C" w:rsidRPr="00B43A1E" w:rsidRDefault="000E287C" w:rsidP="006A0BE0">
            <w:pPr>
              <w:pStyle w:val="acctfourfigures"/>
              <w:tabs>
                <w:tab w:val="clear" w:pos="765"/>
                <w:tab w:val="right" w:pos="776"/>
              </w:tabs>
              <w:spacing w:line="240" w:lineRule="atLeast"/>
              <w:ind w:left="-79" w:right="-18" w:firstLine="30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(7,294)</w:t>
            </w:r>
          </w:p>
        </w:tc>
        <w:tc>
          <w:tcPr>
            <w:tcW w:w="270" w:type="dxa"/>
          </w:tcPr>
          <w:p w:rsidR="000E287C" w:rsidRPr="00B43A1E" w:rsidRDefault="000E287C" w:rsidP="000E2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E287C" w:rsidRPr="00B43A1E" w:rsidRDefault="006A0BE0" w:rsidP="006A0BE0">
            <w:pPr>
              <w:pStyle w:val="acctfourfigures"/>
              <w:tabs>
                <w:tab w:val="clear" w:pos="765"/>
                <w:tab w:val="left" w:pos="93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 </w:t>
            </w:r>
            <w:r w:rsidR="000E287C">
              <w:rPr>
                <w:rFonts w:ascii="Angsana New" w:hAnsi="Angsana New"/>
                <w:sz w:val="30"/>
                <w:szCs w:val="30"/>
                <w:lang w:val="en-US" w:bidi="th-TH"/>
              </w:rPr>
              <w:t>(1,165)</w:t>
            </w:r>
          </w:p>
        </w:tc>
        <w:tc>
          <w:tcPr>
            <w:tcW w:w="270" w:type="dxa"/>
          </w:tcPr>
          <w:p w:rsidR="000E287C" w:rsidRPr="00A86B16" w:rsidRDefault="000E287C" w:rsidP="000E2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4"/>
              </w:tabs>
              <w:ind w:lef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E287C" w:rsidRPr="0097218B" w:rsidRDefault="000E287C" w:rsidP="00BD77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101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(6,666)</w:t>
            </w:r>
          </w:p>
        </w:tc>
        <w:tc>
          <w:tcPr>
            <w:tcW w:w="290" w:type="dxa"/>
          </w:tcPr>
          <w:p w:rsidR="000E287C" w:rsidRPr="00A86B16" w:rsidRDefault="000E287C" w:rsidP="000E2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4"/>
              </w:tabs>
              <w:ind w:lef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0E287C" w:rsidRPr="0097218B" w:rsidRDefault="000E287C" w:rsidP="000E287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101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218B">
              <w:rPr>
                <w:rFonts w:ascii="Angsana New" w:hAnsi="Angsana New"/>
                <w:sz w:val="30"/>
                <w:szCs w:val="30"/>
                <w:lang w:val="en-US" w:bidi="th-TH"/>
              </w:rPr>
              <w:t>(1,055)</w:t>
            </w:r>
          </w:p>
        </w:tc>
      </w:tr>
      <w:tr w:rsidR="00A30165" w:rsidRPr="00B43A1E" w:rsidTr="00911A58">
        <w:tc>
          <w:tcPr>
            <w:tcW w:w="3886" w:type="dxa"/>
          </w:tcPr>
          <w:p w:rsidR="00A30165" w:rsidRPr="00B43A1E" w:rsidRDefault="00A30165" w:rsidP="00A30165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3A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</w:t>
            </w:r>
          </w:p>
          <w:p w:rsidR="00A30165" w:rsidRPr="00B43A1E" w:rsidRDefault="00A30165" w:rsidP="00A30165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B43A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B43A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B43A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B43A1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B43A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44" w:type="dxa"/>
            <w:tcBorders>
              <w:bottom w:val="double" w:sz="4" w:space="0" w:color="auto"/>
            </w:tcBorders>
          </w:tcPr>
          <w:p w:rsidR="00A30165" w:rsidRPr="00B43A1E" w:rsidRDefault="00A30165" w:rsidP="006A0B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:rsidR="00A30165" w:rsidRPr="00B43A1E" w:rsidRDefault="000E287C" w:rsidP="006A0B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 w:firstLine="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261,245</w:t>
            </w:r>
          </w:p>
        </w:tc>
        <w:tc>
          <w:tcPr>
            <w:tcW w:w="270" w:type="dxa"/>
          </w:tcPr>
          <w:p w:rsidR="00A30165" w:rsidRPr="00B43A1E" w:rsidRDefault="00A30165" w:rsidP="00A30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A30165" w:rsidRPr="006A0BE0" w:rsidRDefault="00A30165" w:rsidP="006A0B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A30165" w:rsidRPr="00BD772F" w:rsidRDefault="006A0BE0" w:rsidP="006A0BE0">
            <w:pPr>
              <w:pStyle w:val="acctfourfigures"/>
              <w:tabs>
                <w:tab w:val="clear" w:pos="765"/>
                <w:tab w:val="left" w:pos="832"/>
              </w:tabs>
              <w:spacing w:line="240" w:lineRule="atLeast"/>
              <w:ind w:left="-79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D77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     </w:t>
            </w:r>
            <w:r w:rsidR="00A30165" w:rsidRPr="00BD77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214,926</w:t>
            </w:r>
          </w:p>
        </w:tc>
        <w:tc>
          <w:tcPr>
            <w:tcW w:w="270" w:type="dxa"/>
          </w:tcPr>
          <w:p w:rsidR="00A30165" w:rsidRPr="00E15764" w:rsidRDefault="00A30165" w:rsidP="00A30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4"/>
              </w:tabs>
              <w:spacing w:line="240" w:lineRule="auto"/>
              <w:ind w:left="-60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A30165" w:rsidRPr="00E15764" w:rsidRDefault="00A30165" w:rsidP="00A30165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101" w:right="-4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:rsidR="00A30165" w:rsidRPr="00E15764" w:rsidRDefault="000E287C" w:rsidP="00BD77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101" w:right="-4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222,210</w:t>
            </w:r>
          </w:p>
        </w:tc>
        <w:tc>
          <w:tcPr>
            <w:tcW w:w="290" w:type="dxa"/>
          </w:tcPr>
          <w:p w:rsidR="00A30165" w:rsidRPr="00E15764" w:rsidRDefault="00A30165" w:rsidP="00A30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4"/>
              </w:tabs>
              <w:spacing w:line="240" w:lineRule="auto"/>
              <w:ind w:left="-60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</w:tcPr>
          <w:p w:rsidR="00A30165" w:rsidRPr="00E15764" w:rsidRDefault="00A30165" w:rsidP="00A30165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101" w:right="-4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:rsidR="00A30165" w:rsidRPr="00E15764" w:rsidRDefault="00A30165" w:rsidP="00A3016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101" w:right="-4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1576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179,843</w:t>
            </w:r>
          </w:p>
        </w:tc>
      </w:tr>
    </w:tbl>
    <w:p w:rsidR="00B40D12" w:rsidRPr="00D72BA0" w:rsidRDefault="00B40D12" w:rsidP="00B40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p w:rsidR="00411AFE" w:rsidRPr="00B43A1E" w:rsidRDefault="00411AFE" w:rsidP="00B40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rPr>
          <w:rFonts w:ascii="Angsana New" w:eastAsia="Calibri" w:hAnsi="Angsana New"/>
          <w:sz w:val="30"/>
          <w:szCs w:val="30"/>
        </w:rPr>
      </w:pPr>
      <w:r w:rsidRPr="00B43A1E">
        <w:rPr>
          <w:rFonts w:ascii="Angsana New" w:eastAsia="Calibri" w:hAnsi="Angsana New"/>
          <w:sz w:val="30"/>
          <w:szCs w:val="30"/>
          <w:cs/>
        </w:rPr>
        <w:t>กำไร</w:t>
      </w:r>
      <w:r w:rsidRPr="00B43A1E">
        <w:rPr>
          <w:rFonts w:ascii="Angsana New" w:eastAsia="Calibri" w:hAnsi="Angsana New" w:hint="cs"/>
          <w:sz w:val="30"/>
          <w:szCs w:val="30"/>
          <w:cs/>
        </w:rPr>
        <w:t>และ</w:t>
      </w:r>
      <w:r w:rsidRPr="00B43A1E">
        <w:rPr>
          <w:rFonts w:ascii="Angsana New" w:eastAsia="Calibri" w:hAnsi="Angsana New"/>
          <w:sz w:val="30"/>
          <w:szCs w:val="30"/>
          <w:cs/>
        </w:rPr>
        <w:t>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p w:rsidR="00411AFE" w:rsidRPr="00D72BA0" w:rsidRDefault="00411AFE" w:rsidP="00411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 w:hint="cs"/>
          <w:sz w:val="22"/>
          <w:szCs w:val="22"/>
        </w:rPr>
      </w:pPr>
    </w:p>
    <w:tbl>
      <w:tblPr>
        <w:tblW w:w="9630" w:type="dxa"/>
        <w:tblInd w:w="558" w:type="dxa"/>
        <w:tblLook w:val="01E0"/>
      </w:tblPr>
      <w:tblGrid>
        <w:gridCol w:w="3870"/>
        <w:gridCol w:w="1260"/>
        <w:gridCol w:w="270"/>
        <w:gridCol w:w="1260"/>
        <w:gridCol w:w="236"/>
        <w:gridCol w:w="34"/>
        <w:gridCol w:w="1170"/>
        <w:gridCol w:w="270"/>
        <w:gridCol w:w="1226"/>
        <w:gridCol w:w="34"/>
      </w:tblGrid>
      <w:tr w:rsidR="00411AFE" w:rsidRPr="00B43A1E" w:rsidTr="006A0BE0">
        <w:trPr>
          <w:gridAfter w:val="1"/>
          <w:wAfter w:w="34" w:type="dxa"/>
        </w:trPr>
        <w:tc>
          <w:tcPr>
            <w:tcW w:w="3870" w:type="dxa"/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43A1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B43A1E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4"/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43A1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43A1E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6A0BE0" w:rsidRPr="00B43A1E" w:rsidTr="006A0BE0">
        <w:tc>
          <w:tcPr>
            <w:tcW w:w="3870" w:type="dxa"/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43A1E">
              <w:rPr>
                <w:rFonts w:ascii="Angsana New" w:hAnsi="Angsana New"/>
                <w:sz w:val="30"/>
                <w:szCs w:val="30"/>
              </w:rPr>
              <w:t>25</w:t>
            </w:r>
            <w:r w:rsidR="00A30165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43A1E">
              <w:rPr>
                <w:rFonts w:ascii="Angsana New" w:hAnsi="Angsana New"/>
                <w:sz w:val="30"/>
                <w:szCs w:val="30"/>
              </w:rPr>
              <w:t>255</w:t>
            </w:r>
            <w:r w:rsidR="00A3016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gridSpan w:val="2"/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43A1E">
              <w:rPr>
                <w:rFonts w:ascii="Angsana New" w:hAnsi="Angsana New"/>
                <w:sz w:val="30"/>
                <w:szCs w:val="30"/>
              </w:rPr>
              <w:t>25</w:t>
            </w:r>
            <w:r w:rsidR="00A30165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43A1E">
              <w:rPr>
                <w:rFonts w:ascii="Angsana New" w:hAnsi="Angsana New"/>
                <w:sz w:val="30"/>
                <w:szCs w:val="30"/>
              </w:rPr>
              <w:t>255</w:t>
            </w:r>
            <w:r w:rsidR="00A30165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411AFE" w:rsidRPr="00B43A1E" w:rsidTr="006A0BE0">
        <w:tc>
          <w:tcPr>
            <w:tcW w:w="3870" w:type="dxa"/>
          </w:tcPr>
          <w:p w:rsidR="00411AFE" w:rsidRPr="00B43A1E" w:rsidRDefault="00411AFE" w:rsidP="00411AF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9"/>
          </w:tcPr>
          <w:p w:rsidR="00411AFE" w:rsidRPr="00B43A1E" w:rsidRDefault="00411AFE" w:rsidP="00411AF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43A1E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B43A1E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A0BE0" w:rsidRPr="00B43A1E" w:rsidTr="006A0BE0">
        <w:tc>
          <w:tcPr>
            <w:tcW w:w="3870" w:type="dxa"/>
          </w:tcPr>
          <w:p w:rsidR="000E287C" w:rsidRPr="00B43A1E" w:rsidRDefault="000E287C" w:rsidP="000E287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43A1E">
              <w:rPr>
                <w:rFonts w:ascii="Angsana New" w:hAnsi="Angsana New"/>
                <w:sz w:val="30"/>
                <w:szCs w:val="30"/>
                <w:cs/>
              </w:rPr>
              <w:t>สมมติฐานทางประชากร</w:t>
            </w:r>
          </w:p>
        </w:tc>
        <w:tc>
          <w:tcPr>
            <w:tcW w:w="1260" w:type="dxa"/>
          </w:tcPr>
          <w:p w:rsidR="000E287C" w:rsidRPr="00B43A1E" w:rsidRDefault="000E287C" w:rsidP="00BD772F">
            <w:pPr>
              <w:pStyle w:val="acctfourfigures"/>
              <w:tabs>
                <w:tab w:val="clear" w:pos="765"/>
                <w:tab w:val="right" w:pos="776"/>
                <w:tab w:val="left" w:pos="873"/>
              </w:tabs>
              <w:spacing w:line="240" w:lineRule="atLeast"/>
              <w:ind w:left="-79" w:right="-18" w:firstLine="30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7,072</w:t>
            </w:r>
          </w:p>
        </w:tc>
        <w:tc>
          <w:tcPr>
            <w:tcW w:w="270" w:type="dxa"/>
          </w:tcPr>
          <w:p w:rsidR="000E287C" w:rsidRPr="00E15764" w:rsidRDefault="000E287C" w:rsidP="000E2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765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E287C" w:rsidRPr="000E287C" w:rsidRDefault="00BD772F" w:rsidP="00BD772F">
            <w:pPr>
              <w:pStyle w:val="acctfourfigures"/>
              <w:tabs>
                <w:tab w:val="clear" w:pos="765"/>
                <w:tab w:val="left" w:pos="888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0E287C" w:rsidRPr="000E287C">
              <w:rPr>
                <w:rFonts w:ascii="Angsana New" w:hAnsi="Angsana New"/>
                <w:sz w:val="30"/>
                <w:szCs w:val="30"/>
              </w:rPr>
              <w:t>(11,565)</w:t>
            </w:r>
          </w:p>
        </w:tc>
        <w:tc>
          <w:tcPr>
            <w:tcW w:w="270" w:type="dxa"/>
            <w:gridSpan w:val="2"/>
          </w:tcPr>
          <w:p w:rsidR="000E287C" w:rsidRPr="00E15764" w:rsidRDefault="000E287C" w:rsidP="000E2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765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E287C" w:rsidRPr="00E15764" w:rsidRDefault="000E287C" w:rsidP="00BD7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E287C" w:rsidRPr="00E15764" w:rsidRDefault="000E287C" w:rsidP="000E2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765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0E287C" w:rsidRPr="00E15764" w:rsidRDefault="000E287C" w:rsidP="00BD7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0BE0" w:rsidRPr="00B43A1E" w:rsidTr="006A0BE0">
        <w:tc>
          <w:tcPr>
            <w:tcW w:w="3870" w:type="dxa"/>
          </w:tcPr>
          <w:p w:rsidR="000E287C" w:rsidRPr="00B43A1E" w:rsidRDefault="000E287C" w:rsidP="000E287C">
            <w:pP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สมมติฐานทางการเงิน</w:t>
            </w:r>
          </w:p>
        </w:tc>
        <w:tc>
          <w:tcPr>
            <w:tcW w:w="1260" w:type="dxa"/>
          </w:tcPr>
          <w:p w:rsidR="000E287C" w:rsidRPr="00B43A1E" w:rsidRDefault="000E287C" w:rsidP="00BD772F">
            <w:pPr>
              <w:pStyle w:val="acctfourfigures"/>
              <w:tabs>
                <w:tab w:val="clear" w:pos="765"/>
                <w:tab w:val="right" w:pos="792"/>
                <w:tab w:val="left" w:pos="873"/>
              </w:tabs>
              <w:spacing w:line="240" w:lineRule="atLeast"/>
              <w:ind w:left="-79" w:right="-18" w:firstLine="30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ab/>
              <w:t>(7,842)</w:t>
            </w:r>
          </w:p>
        </w:tc>
        <w:tc>
          <w:tcPr>
            <w:tcW w:w="270" w:type="dxa"/>
          </w:tcPr>
          <w:p w:rsidR="000E287C" w:rsidRPr="00E15764" w:rsidRDefault="000E287C" w:rsidP="000E2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765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E287C" w:rsidRPr="000E287C" w:rsidRDefault="00BD772F" w:rsidP="00BD772F">
            <w:pPr>
              <w:pStyle w:val="acctfourfigures"/>
              <w:tabs>
                <w:tab w:val="clear" w:pos="765"/>
                <w:tab w:val="right" w:pos="61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0E287C" w:rsidRPr="000E287C">
              <w:rPr>
                <w:rFonts w:ascii="Angsana New" w:hAnsi="Angsana New"/>
                <w:sz w:val="30"/>
                <w:szCs w:val="30"/>
              </w:rPr>
              <w:t>16,</w:t>
            </w:r>
            <w:r w:rsidR="000E287C" w:rsidRPr="00BD772F">
              <w:rPr>
                <w:rFonts w:ascii="Angsana New" w:hAnsi="Angsana New"/>
                <w:sz w:val="30"/>
                <w:szCs w:val="30"/>
                <w:lang w:val="en-US" w:bidi="th-TH"/>
              </w:rPr>
              <w:t>707</w:t>
            </w:r>
          </w:p>
        </w:tc>
        <w:tc>
          <w:tcPr>
            <w:tcW w:w="270" w:type="dxa"/>
            <w:gridSpan w:val="2"/>
          </w:tcPr>
          <w:p w:rsidR="000E287C" w:rsidRPr="00E15764" w:rsidRDefault="000E287C" w:rsidP="000E2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765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E287C" w:rsidRPr="00E15764" w:rsidRDefault="00BD772F" w:rsidP="00BD77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101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E287C">
              <w:rPr>
                <w:rFonts w:ascii="Angsana New" w:hAnsi="Angsana New"/>
                <w:sz w:val="30"/>
                <w:szCs w:val="30"/>
              </w:rPr>
              <w:t>(6,</w:t>
            </w:r>
            <w:r w:rsidR="000E287C" w:rsidRPr="00BD772F">
              <w:rPr>
                <w:rFonts w:ascii="Angsana New" w:hAnsi="Angsana New"/>
                <w:sz w:val="30"/>
                <w:szCs w:val="30"/>
                <w:lang w:val="en-US" w:bidi="th-TH"/>
              </w:rPr>
              <w:t>679</w:t>
            </w:r>
            <w:r w:rsidR="000E287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0E287C" w:rsidRPr="00E15764" w:rsidRDefault="000E287C" w:rsidP="000E2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765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0E287C" w:rsidRPr="00E15764" w:rsidRDefault="000E287C" w:rsidP="00BD7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0" w:right="-43" w:hanging="48"/>
              <w:rPr>
                <w:rFonts w:ascii="Angsana New" w:hAnsi="Angsana New"/>
                <w:sz w:val="30"/>
                <w:szCs w:val="30"/>
              </w:rPr>
            </w:pPr>
            <w:r w:rsidRPr="00E15764">
              <w:rPr>
                <w:rFonts w:ascii="Angsana New" w:hAnsi="Angsana New"/>
                <w:sz w:val="30"/>
                <w:szCs w:val="30"/>
              </w:rPr>
              <w:t>13,157</w:t>
            </w:r>
          </w:p>
        </w:tc>
      </w:tr>
      <w:tr w:rsidR="006A0BE0" w:rsidRPr="00B43A1E" w:rsidTr="006A0BE0">
        <w:tc>
          <w:tcPr>
            <w:tcW w:w="3870" w:type="dxa"/>
          </w:tcPr>
          <w:p w:rsidR="000E287C" w:rsidRPr="00B43A1E" w:rsidRDefault="000E287C" w:rsidP="000E287C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B43A1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E287C" w:rsidRPr="00B43A1E" w:rsidRDefault="000E287C" w:rsidP="00BD772F">
            <w:pPr>
              <w:pStyle w:val="acctfourfigures"/>
              <w:tabs>
                <w:tab w:val="clear" w:pos="765"/>
                <w:tab w:val="right" w:pos="776"/>
                <w:tab w:val="left" w:pos="873"/>
              </w:tabs>
              <w:spacing w:line="240" w:lineRule="atLeast"/>
              <w:ind w:left="-79" w:right="-18" w:firstLine="30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4,451</w:t>
            </w:r>
          </w:p>
        </w:tc>
        <w:tc>
          <w:tcPr>
            <w:tcW w:w="270" w:type="dxa"/>
          </w:tcPr>
          <w:p w:rsidR="000E287C" w:rsidRPr="00E15764" w:rsidRDefault="000E287C" w:rsidP="000E2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765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E287C" w:rsidRPr="000E287C" w:rsidRDefault="00BD772F" w:rsidP="00BD772F">
            <w:pPr>
              <w:pStyle w:val="acctfourfigures"/>
              <w:tabs>
                <w:tab w:val="clear" w:pos="765"/>
                <w:tab w:val="right" w:pos="61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0E287C" w:rsidRPr="000E287C">
              <w:rPr>
                <w:rFonts w:ascii="Angsana New" w:hAnsi="Angsana New"/>
                <w:sz w:val="30"/>
                <w:szCs w:val="30"/>
              </w:rPr>
              <w:t>12,</w:t>
            </w:r>
            <w:r w:rsidR="000E287C" w:rsidRPr="00BD772F">
              <w:rPr>
                <w:rFonts w:ascii="Angsana New" w:hAnsi="Angsana New"/>
                <w:sz w:val="30"/>
                <w:szCs w:val="30"/>
                <w:lang w:val="en-US" w:bidi="th-TH"/>
              </w:rPr>
              <w:t>772</w:t>
            </w:r>
          </w:p>
        </w:tc>
        <w:tc>
          <w:tcPr>
            <w:tcW w:w="270" w:type="dxa"/>
            <w:gridSpan w:val="2"/>
          </w:tcPr>
          <w:p w:rsidR="000E287C" w:rsidRPr="00E15764" w:rsidRDefault="000E287C" w:rsidP="000E2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765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E287C" w:rsidRPr="00E15764" w:rsidRDefault="000E287C" w:rsidP="00BD77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10,566</w:t>
            </w:r>
          </w:p>
        </w:tc>
        <w:tc>
          <w:tcPr>
            <w:tcW w:w="270" w:type="dxa"/>
          </w:tcPr>
          <w:p w:rsidR="000E287C" w:rsidRPr="00E15764" w:rsidRDefault="00BD772F" w:rsidP="000E2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765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0E287C" w:rsidRPr="00E15764" w:rsidRDefault="000E287C" w:rsidP="00BD7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0" w:right="-43" w:hanging="48"/>
              <w:rPr>
                <w:rFonts w:ascii="Angsana New" w:hAnsi="Angsana New"/>
                <w:sz w:val="30"/>
                <w:szCs w:val="30"/>
              </w:rPr>
            </w:pPr>
            <w:r w:rsidRPr="00E15764">
              <w:rPr>
                <w:rFonts w:ascii="Angsana New" w:hAnsi="Angsana New"/>
                <w:sz w:val="30"/>
                <w:szCs w:val="30"/>
              </w:rPr>
              <w:t>12,772</w:t>
            </w:r>
          </w:p>
        </w:tc>
      </w:tr>
      <w:tr w:rsidR="006A0BE0" w:rsidRPr="00B43A1E" w:rsidTr="006A0BE0">
        <w:tc>
          <w:tcPr>
            <w:tcW w:w="3870" w:type="dxa"/>
          </w:tcPr>
          <w:p w:rsidR="000E287C" w:rsidRPr="00B43A1E" w:rsidRDefault="000E287C" w:rsidP="000E287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3A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E287C" w:rsidRPr="000E287C" w:rsidRDefault="00BD772F" w:rsidP="00BD77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 w:firstLine="13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   </w:t>
            </w:r>
            <w:r w:rsidR="000E28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0E287C" w:rsidRPr="000E28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E287C" w:rsidRPr="00BD772F">
              <w:rPr>
                <w:rFonts w:ascii="Angsana New" w:hAnsi="Angsana New"/>
                <w:b/>
                <w:bCs/>
                <w:sz w:val="30"/>
                <w:szCs w:val="30"/>
              </w:rPr>
              <w:t>681</w:t>
            </w:r>
          </w:p>
        </w:tc>
        <w:tc>
          <w:tcPr>
            <w:tcW w:w="270" w:type="dxa"/>
          </w:tcPr>
          <w:p w:rsidR="000E287C" w:rsidRPr="00E15764" w:rsidRDefault="000E287C" w:rsidP="000E2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765"/>
              </w:tabs>
              <w:spacing w:line="240" w:lineRule="auto"/>
              <w:ind w:left="-60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E287C" w:rsidRPr="000E287C" w:rsidRDefault="00BD772F" w:rsidP="00BD772F">
            <w:pPr>
              <w:pStyle w:val="acctfourfigures"/>
              <w:tabs>
                <w:tab w:val="clear" w:pos="765"/>
                <w:tab w:val="left" w:pos="832"/>
              </w:tabs>
              <w:spacing w:line="240" w:lineRule="atLeast"/>
              <w:ind w:left="-79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</w:t>
            </w:r>
            <w:r w:rsidR="000E287C" w:rsidRPr="000E287C">
              <w:rPr>
                <w:rFonts w:ascii="Angsana New" w:hAnsi="Angsana New"/>
                <w:b/>
                <w:bCs/>
                <w:sz w:val="30"/>
                <w:szCs w:val="30"/>
              </w:rPr>
              <w:t>17,</w:t>
            </w:r>
            <w:r w:rsidR="000E287C" w:rsidRPr="00BD77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914</w:t>
            </w:r>
          </w:p>
        </w:tc>
        <w:tc>
          <w:tcPr>
            <w:tcW w:w="270" w:type="dxa"/>
            <w:gridSpan w:val="2"/>
          </w:tcPr>
          <w:p w:rsidR="000E287C" w:rsidRPr="00E15764" w:rsidRDefault="000E287C" w:rsidP="000E2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765"/>
              </w:tabs>
              <w:spacing w:line="240" w:lineRule="auto"/>
              <w:ind w:left="-60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E287C" w:rsidRPr="000E287C" w:rsidRDefault="000E287C" w:rsidP="00BD77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101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0E287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887</w:t>
            </w:r>
          </w:p>
        </w:tc>
        <w:tc>
          <w:tcPr>
            <w:tcW w:w="270" w:type="dxa"/>
          </w:tcPr>
          <w:p w:rsidR="000E287C" w:rsidRPr="00E15764" w:rsidRDefault="000E287C" w:rsidP="000E2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765"/>
              </w:tabs>
              <w:spacing w:line="240" w:lineRule="auto"/>
              <w:ind w:left="-60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E287C" w:rsidRPr="00E15764" w:rsidRDefault="000E287C" w:rsidP="00BD7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0" w:right="-43" w:hanging="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5764">
              <w:rPr>
                <w:rFonts w:ascii="Angsana New" w:hAnsi="Angsana New"/>
                <w:b/>
                <w:bCs/>
                <w:sz w:val="30"/>
                <w:szCs w:val="30"/>
              </w:rPr>
              <w:t>25,929</w:t>
            </w:r>
          </w:p>
        </w:tc>
      </w:tr>
    </w:tbl>
    <w:p w:rsidR="00411AFE" w:rsidRPr="00B43A1E" w:rsidRDefault="00411AFE" w:rsidP="00411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hint="cs"/>
          <w:b/>
          <w:bCs/>
          <w:i/>
          <w:iCs/>
          <w:color w:val="0000FF"/>
          <w:szCs w:val="30"/>
        </w:rPr>
      </w:pPr>
      <w:r w:rsidRPr="00B43A1E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 xml:space="preserve">ข้อสมมติในการประมาณการตามหลักคณิตศาสตร์ประกันภัย </w:t>
      </w:r>
    </w:p>
    <w:p w:rsidR="00411AFE" w:rsidRPr="00F90454" w:rsidRDefault="00411AFE" w:rsidP="00D45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</w:p>
    <w:p w:rsidR="00411AFE" w:rsidRPr="00B43A1E" w:rsidRDefault="00411AFE" w:rsidP="00411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Cordia New"/>
          <w:b/>
          <w:bCs/>
          <w:i/>
          <w:iCs/>
          <w:color w:val="0000FF"/>
          <w:szCs w:val="30"/>
        </w:rPr>
      </w:pPr>
      <w:r w:rsidRPr="00B43A1E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p w:rsidR="00411AFE" w:rsidRPr="00F90454" w:rsidRDefault="00411AFE" w:rsidP="00411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558" w:type="dxa"/>
        <w:tblLayout w:type="fixed"/>
        <w:tblLook w:val="01E0"/>
      </w:tblPr>
      <w:tblGrid>
        <w:gridCol w:w="3870"/>
        <w:gridCol w:w="1260"/>
        <w:gridCol w:w="270"/>
        <w:gridCol w:w="1260"/>
        <w:gridCol w:w="270"/>
        <w:gridCol w:w="1170"/>
        <w:gridCol w:w="270"/>
        <w:gridCol w:w="1260"/>
      </w:tblGrid>
      <w:tr w:rsidR="00411AFE" w:rsidRPr="00B43A1E" w:rsidTr="006A0BE0">
        <w:tc>
          <w:tcPr>
            <w:tcW w:w="3870" w:type="dxa"/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411AFE" w:rsidRPr="00B43A1E" w:rsidRDefault="00411AFE" w:rsidP="006A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4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43A1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411AFE" w:rsidRPr="00B43A1E" w:rsidRDefault="00411AFE" w:rsidP="006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43A1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1AFE" w:rsidRPr="00B43A1E" w:rsidTr="006A0BE0">
        <w:tc>
          <w:tcPr>
            <w:tcW w:w="3870" w:type="dxa"/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43A1E">
              <w:rPr>
                <w:rFonts w:ascii="Angsana New" w:hAnsi="Angsana New"/>
                <w:sz w:val="30"/>
                <w:szCs w:val="30"/>
              </w:rPr>
              <w:t>25</w:t>
            </w:r>
            <w:r w:rsidR="00A30165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43A1E">
              <w:rPr>
                <w:rFonts w:ascii="Angsana New" w:hAnsi="Angsana New"/>
                <w:sz w:val="30"/>
                <w:szCs w:val="30"/>
              </w:rPr>
              <w:t>255</w:t>
            </w:r>
            <w:r w:rsidR="00A3016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43A1E">
              <w:rPr>
                <w:rFonts w:ascii="Angsana New" w:hAnsi="Angsana New"/>
                <w:sz w:val="30"/>
                <w:szCs w:val="30"/>
              </w:rPr>
              <w:t>25</w:t>
            </w:r>
            <w:r w:rsidR="00A30165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411AFE" w:rsidRPr="00B43A1E" w:rsidRDefault="00411AFE" w:rsidP="006A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43A1E">
              <w:rPr>
                <w:rFonts w:ascii="Angsana New" w:hAnsi="Angsana New"/>
                <w:sz w:val="30"/>
                <w:szCs w:val="30"/>
              </w:rPr>
              <w:t>255</w:t>
            </w:r>
            <w:r w:rsidR="00A30165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411AFE" w:rsidRPr="00B43A1E" w:rsidTr="006A0BE0">
        <w:tc>
          <w:tcPr>
            <w:tcW w:w="3870" w:type="dxa"/>
          </w:tcPr>
          <w:p w:rsidR="00411AFE" w:rsidRPr="00B43A1E" w:rsidRDefault="00411AFE" w:rsidP="00411AF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:rsidR="00411AFE" w:rsidRPr="00B43A1E" w:rsidRDefault="00411AFE" w:rsidP="00411AF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43A1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CD545D" w:rsidRPr="00B43A1E" w:rsidTr="006A0BE0">
        <w:tc>
          <w:tcPr>
            <w:tcW w:w="3870" w:type="dxa"/>
          </w:tcPr>
          <w:p w:rsidR="00CD545D" w:rsidRPr="00B43A1E" w:rsidRDefault="00CD545D" w:rsidP="00CD545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43A1E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60" w:type="dxa"/>
          </w:tcPr>
          <w:p w:rsidR="00CD545D" w:rsidRPr="006B74F4" w:rsidRDefault="00CD545D" w:rsidP="006A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37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2.6, 2.8, 3</w:t>
            </w:r>
            <w:r w:rsidRPr="00EA669A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CD545D" w:rsidRPr="00B43A1E" w:rsidRDefault="00CD545D" w:rsidP="00CD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CD545D" w:rsidRPr="006B74F4" w:rsidRDefault="00CD545D" w:rsidP="00CD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 w:rsidRPr="00EA669A">
              <w:rPr>
                <w:rFonts w:ascii="Angsana New" w:hAnsi="Angsana New"/>
                <w:sz w:val="30"/>
                <w:szCs w:val="30"/>
              </w:rPr>
              <w:t>2.2, 2.3, 2.6</w:t>
            </w:r>
          </w:p>
        </w:tc>
        <w:tc>
          <w:tcPr>
            <w:tcW w:w="270" w:type="dxa"/>
          </w:tcPr>
          <w:p w:rsidR="00CD545D" w:rsidRPr="006B74F4" w:rsidRDefault="00CD545D" w:rsidP="00CD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765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D545D" w:rsidRPr="006B74F4" w:rsidRDefault="00CD545D" w:rsidP="00CD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2.6</w:t>
            </w:r>
          </w:p>
        </w:tc>
        <w:tc>
          <w:tcPr>
            <w:tcW w:w="270" w:type="dxa"/>
          </w:tcPr>
          <w:p w:rsidR="00CD545D" w:rsidRPr="006B74F4" w:rsidRDefault="00CD545D" w:rsidP="00CD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765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545D" w:rsidRPr="006B74F4" w:rsidRDefault="00CD545D" w:rsidP="006A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firstLine="48"/>
              <w:rPr>
                <w:rFonts w:ascii="Angsana New" w:hAnsi="Angsana New"/>
                <w:sz w:val="30"/>
                <w:szCs w:val="30"/>
              </w:rPr>
            </w:pPr>
            <w:r w:rsidRPr="006B74F4">
              <w:rPr>
                <w:rFonts w:ascii="Angsana New" w:hAnsi="Angsana New"/>
                <w:sz w:val="30"/>
                <w:szCs w:val="30"/>
              </w:rPr>
              <w:t>2.3</w:t>
            </w:r>
          </w:p>
        </w:tc>
      </w:tr>
      <w:tr w:rsidR="00CD545D" w:rsidRPr="00B43A1E" w:rsidTr="006A0BE0">
        <w:tc>
          <w:tcPr>
            <w:tcW w:w="3870" w:type="dxa"/>
          </w:tcPr>
          <w:p w:rsidR="00CD545D" w:rsidRPr="00B43A1E" w:rsidRDefault="00CD545D" w:rsidP="00CD545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43A1E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60" w:type="dxa"/>
          </w:tcPr>
          <w:p w:rsidR="00CD545D" w:rsidRPr="006B74F4" w:rsidRDefault="00CD545D" w:rsidP="00CD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2.4 - 5</w:t>
            </w:r>
            <w:r w:rsidRPr="00EA669A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CD545D" w:rsidRPr="00B43A1E" w:rsidRDefault="00CD545D" w:rsidP="00CD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CD545D" w:rsidRPr="006B74F4" w:rsidRDefault="00CD545D" w:rsidP="00CD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2.3-5.</w:t>
            </w:r>
            <w:r w:rsidRPr="008E2E9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CD545D" w:rsidRPr="006B74F4" w:rsidRDefault="00CD545D" w:rsidP="00CD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765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D545D" w:rsidRPr="006B74F4" w:rsidRDefault="00CD545D" w:rsidP="00CD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5.0</w:t>
            </w:r>
          </w:p>
        </w:tc>
        <w:tc>
          <w:tcPr>
            <w:tcW w:w="270" w:type="dxa"/>
          </w:tcPr>
          <w:p w:rsidR="00CD545D" w:rsidRPr="006B74F4" w:rsidRDefault="00CD545D" w:rsidP="00CD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765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545D" w:rsidRPr="006B74F4" w:rsidRDefault="00CD545D" w:rsidP="00CD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 w:rsidRPr="006B74F4">
              <w:rPr>
                <w:rFonts w:ascii="Angsana New" w:hAnsi="Angsana New"/>
                <w:sz w:val="30"/>
                <w:szCs w:val="30"/>
              </w:rPr>
              <w:t>5.0</w:t>
            </w:r>
          </w:p>
        </w:tc>
      </w:tr>
    </w:tbl>
    <w:p w:rsidR="00F90454" w:rsidRDefault="00F90454" w:rsidP="00B418BD">
      <w:pPr>
        <w:autoSpaceDE w:val="0"/>
        <w:autoSpaceDN w:val="0"/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D4575D" w:rsidRDefault="00D4575D" w:rsidP="00B418BD">
      <w:pPr>
        <w:autoSpaceDE w:val="0"/>
        <w:autoSpaceDN w:val="0"/>
        <w:spacing w:line="240" w:lineRule="auto"/>
        <w:ind w:left="540"/>
        <w:rPr>
          <w:rFonts w:ascii="Segoe UI" w:hAnsi="Segoe UI"/>
          <w:color w:val="000000"/>
          <w:sz w:val="20"/>
          <w:szCs w:val="20"/>
        </w:rPr>
      </w:pPr>
      <w:r>
        <w:rPr>
          <w:rFonts w:ascii="Angsana New" w:hAnsi="Angsana New"/>
          <w:sz w:val="30"/>
          <w:szCs w:val="30"/>
          <w:cs/>
        </w:rPr>
        <w:t>ข้อสมมติฐานเกี่ยวกับอัตรามรณะในอนาคตถือตามข้อมูลทางสถิติที่เผยแพร่ทั่วไปและตารางมรณะ</w:t>
      </w:r>
      <w:r>
        <w:rPr>
          <w:rFonts w:ascii="Segoe UI" w:hAnsi="Segoe UI"/>
          <w:color w:val="000000"/>
          <w:sz w:val="20"/>
          <w:szCs w:val="20"/>
          <w:cs/>
        </w:rPr>
        <w:t xml:space="preserve"> </w:t>
      </w:r>
    </w:p>
    <w:p w:rsidR="00D72BA0" w:rsidRDefault="00D72BA0" w:rsidP="00D4575D">
      <w:pPr>
        <w:autoSpaceDE w:val="0"/>
        <w:autoSpaceDN w:val="0"/>
        <w:spacing w:line="240" w:lineRule="auto"/>
        <w:ind w:left="540"/>
        <w:rPr>
          <w:rFonts w:ascii="Segoe UI" w:hAnsi="Segoe UI"/>
          <w:color w:val="000000"/>
          <w:sz w:val="20"/>
          <w:szCs w:val="20"/>
        </w:rPr>
      </w:pPr>
    </w:p>
    <w:p w:rsidR="00D72BA0" w:rsidRPr="00F56617" w:rsidRDefault="00D72BA0" w:rsidP="00D72BA0">
      <w:pPr>
        <w:pStyle w:val="block"/>
        <w:tabs>
          <w:tab w:val="left" w:pos="567"/>
        </w:tabs>
        <w:spacing w:after="0" w:line="240" w:lineRule="auto"/>
        <w:jc w:val="both"/>
        <w:rPr>
          <w:rFonts w:ascii="Angsana New" w:eastAsia="Calibri" w:hAnsi="Angsana New"/>
          <w:sz w:val="30"/>
          <w:szCs w:val="30"/>
        </w:rPr>
      </w:pPr>
      <w:r w:rsidRPr="00F5661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56617">
        <w:rPr>
          <w:rFonts w:ascii="Angsana New" w:eastAsia="Calibri" w:hAnsi="Angsana New"/>
          <w:sz w:val="30"/>
          <w:szCs w:val="30"/>
          <w:cs/>
        </w:rPr>
        <w:t>30</w:t>
      </w:r>
      <w:r w:rsidRPr="00F56617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F56617">
        <w:rPr>
          <w:rFonts w:ascii="Angsana New" w:eastAsia="Calibri" w:hAnsi="Angsana New"/>
          <w:sz w:val="30"/>
          <w:szCs w:val="30"/>
          <w:cs/>
        </w:rPr>
        <w:t>2560</w:t>
      </w:r>
      <w:r w:rsidRPr="00F56617">
        <w:rPr>
          <w:rFonts w:ascii="Angsana New" w:hAnsi="Angsana New"/>
          <w:sz w:val="30"/>
          <w:szCs w:val="30"/>
          <w:cs/>
        </w:rPr>
        <w:t xml:space="preserve"> </w:t>
      </w:r>
      <w:r w:rsidR="002A3511" w:rsidRPr="00F56617">
        <w:rPr>
          <w:rFonts w:ascii="Angsana New" w:eastAsia="Calibri" w:hAnsi="Angsana New"/>
          <w:sz w:val="30"/>
          <w:szCs w:val="30"/>
          <w:cs/>
          <w:lang w:bidi="th-TH"/>
        </w:rPr>
        <w:t>ระยะเวลาถัวเฉลี่ยถ่วงน้ำหนักของภาระผูกพันผลประโยชน์ที่กำหนดไว้</w:t>
      </w:r>
      <w:r w:rsidR="00B418BD" w:rsidRPr="00F56617">
        <w:rPr>
          <w:rFonts w:ascii="Angsana New" w:eastAsia="Calibri" w:hAnsi="Angsana New" w:hint="cs"/>
          <w:sz w:val="30"/>
          <w:szCs w:val="30"/>
          <w:cs/>
          <w:lang w:bidi="th-TH"/>
        </w:rPr>
        <w:t>คือช่วง</w:t>
      </w:r>
      <w:r w:rsidRPr="00F56617">
        <w:rPr>
          <w:rFonts w:ascii="Angsana New" w:eastAsia="Calibri" w:hAnsi="Angsana New"/>
          <w:sz w:val="30"/>
          <w:szCs w:val="30"/>
        </w:rPr>
        <w:t xml:space="preserve"> 14 </w:t>
      </w:r>
      <w:r w:rsidR="002A3511" w:rsidRPr="00F56617">
        <w:rPr>
          <w:rFonts w:ascii="Angsana New" w:eastAsia="Calibri" w:hAnsi="Angsana New"/>
          <w:sz w:val="30"/>
          <w:szCs w:val="30"/>
          <w:cs/>
          <w:lang w:bidi="th-TH"/>
        </w:rPr>
        <w:t>ถึง</w:t>
      </w:r>
      <w:r w:rsidRPr="00F56617">
        <w:rPr>
          <w:rFonts w:ascii="Angsana New" w:eastAsia="Calibri" w:hAnsi="Angsana New"/>
          <w:sz w:val="30"/>
          <w:szCs w:val="30"/>
        </w:rPr>
        <w:t xml:space="preserve"> 18 </w:t>
      </w:r>
      <w:r w:rsidR="002A3511" w:rsidRPr="00F56617">
        <w:rPr>
          <w:rFonts w:ascii="Angsana New" w:eastAsia="Calibri" w:hAnsi="Angsana New"/>
          <w:sz w:val="30"/>
          <w:szCs w:val="30"/>
          <w:cs/>
          <w:lang w:bidi="th-TH"/>
        </w:rPr>
        <w:t>ปี</w:t>
      </w:r>
      <w:r w:rsidRPr="00F56617">
        <w:rPr>
          <w:rFonts w:ascii="Angsana New" w:eastAsia="Calibri" w:hAnsi="Angsana New"/>
          <w:sz w:val="30"/>
          <w:szCs w:val="30"/>
        </w:rPr>
        <w:t xml:space="preserve"> </w:t>
      </w:r>
      <w:r w:rsidRPr="00F56617">
        <w:rPr>
          <w:rFonts w:ascii="Angsana New" w:eastAsia="Calibri" w:hAnsi="Angsana New"/>
          <w:i/>
          <w:iCs/>
          <w:sz w:val="30"/>
          <w:szCs w:val="30"/>
        </w:rPr>
        <w:t>(</w:t>
      </w:r>
      <w:r w:rsidR="002A3511" w:rsidRPr="00F56617">
        <w:rPr>
          <w:rFonts w:ascii="Angsana New" w:eastAsia="Calibri" w:hAnsi="Angsana New"/>
          <w:i/>
          <w:iCs/>
          <w:sz w:val="30"/>
          <w:szCs w:val="30"/>
          <w:cs/>
          <w:lang w:bidi="th-TH"/>
        </w:rPr>
        <w:t>2559</w:t>
      </w:r>
      <w:r w:rsidR="002A3511" w:rsidRPr="00F56617">
        <w:rPr>
          <w:rFonts w:ascii="Angsana New" w:eastAsia="Calibri" w:hAnsi="Angsana New"/>
          <w:i/>
          <w:iCs/>
          <w:sz w:val="30"/>
          <w:szCs w:val="30"/>
        </w:rPr>
        <w:t xml:space="preserve">: 11 </w:t>
      </w:r>
      <w:r w:rsidR="002A3511" w:rsidRPr="00F56617">
        <w:rPr>
          <w:rFonts w:ascii="Angsana New" w:eastAsia="Calibri" w:hAnsi="Angsana New"/>
          <w:i/>
          <w:iCs/>
          <w:sz w:val="30"/>
          <w:szCs w:val="30"/>
          <w:cs/>
          <w:lang w:bidi="th-TH"/>
        </w:rPr>
        <w:t>ถึง</w:t>
      </w:r>
      <w:r w:rsidR="002A3511" w:rsidRPr="00F56617">
        <w:rPr>
          <w:rFonts w:ascii="Angsana New" w:eastAsia="Calibri" w:hAnsi="Angsana New"/>
          <w:i/>
          <w:iCs/>
          <w:sz w:val="30"/>
          <w:szCs w:val="30"/>
        </w:rPr>
        <w:t xml:space="preserve"> 19 </w:t>
      </w:r>
      <w:r w:rsidR="002A3511" w:rsidRPr="00F56617">
        <w:rPr>
          <w:rFonts w:ascii="Angsana New" w:eastAsia="Calibri" w:hAnsi="Angsana New"/>
          <w:i/>
          <w:iCs/>
          <w:sz w:val="30"/>
          <w:szCs w:val="30"/>
          <w:cs/>
          <w:lang w:bidi="th-TH"/>
        </w:rPr>
        <w:t>ปี</w:t>
      </w:r>
      <w:r w:rsidRPr="00F56617">
        <w:rPr>
          <w:rFonts w:ascii="Angsana New" w:eastAsia="Calibri" w:hAnsi="Angsana New"/>
          <w:i/>
          <w:iCs/>
          <w:sz w:val="30"/>
          <w:szCs w:val="30"/>
        </w:rPr>
        <w:t>)</w:t>
      </w:r>
    </w:p>
    <w:p w:rsidR="00A479A8" w:rsidRPr="00F56617" w:rsidRDefault="00A479A8" w:rsidP="00E848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:rsidR="00411AFE" w:rsidRDefault="00411AFE" w:rsidP="00E848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Times New Roman" w:hAnsi="Times New Roman"/>
          <w:b/>
          <w:bCs/>
          <w:i/>
          <w:iCs/>
          <w:color w:val="0000FF"/>
          <w:szCs w:val="30"/>
        </w:rPr>
      </w:pPr>
      <w:r w:rsidRPr="00B43A1E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B43A1E">
        <w:rPr>
          <w:rFonts w:ascii="Times New Roman" w:hAnsi="Times New Roman"/>
          <w:b/>
          <w:bCs/>
          <w:i/>
          <w:iCs/>
          <w:color w:val="0000FF"/>
          <w:szCs w:val="30"/>
        </w:rPr>
        <w:t xml:space="preserve"> </w:t>
      </w:r>
    </w:p>
    <w:p w:rsidR="00E84881" w:rsidRPr="0035237D" w:rsidRDefault="00E84881" w:rsidP="00E848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Times New Roman" w:hAnsi="Times New Roman"/>
          <w:b/>
          <w:bCs/>
          <w:i/>
          <w:iCs/>
          <w:color w:val="0000FF"/>
          <w:sz w:val="30"/>
          <w:szCs w:val="30"/>
        </w:rPr>
      </w:pPr>
    </w:p>
    <w:p w:rsidR="00411AFE" w:rsidRDefault="00411AFE" w:rsidP="00CC6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43A1E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การเปลี่ยนแปลงในแต่ละข้อสมมติฐานที่เกี่ยวข้อง</w:t>
      </w:r>
      <w:r w:rsidRPr="00B43A1E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B43A1E">
        <w:rPr>
          <w:rFonts w:ascii="Angsana New" w:hAnsi="Angsana New"/>
          <w:sz w:val="30"/>
          <w:szCs w:val="30"/>
          <w:cs/>
        </w:rPr>
        <w:t xml:space="preserve">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:rsidR="00D6303D" w:rsidRPr="0035237D" w:rsidRDefault="00D6303D" w:rsidP="00CC6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hint="cs"/>
          <w:sz w:val="30"/>
          <w:szCs w:val="30"/>
        </w:rPr>
      </w:pPr>
    </w:p>
    <w:tbl>
      <w:tblPr>
        <w:tblW w:w="9389" w:type="dxa"/>
        <w:tblInd w:w="558" w:type="dxa"/>
        <w:tblLook w:val="01E0"/>
      </w:tblPr>
      <w:tblGrid>
        <w:gridCol w:w="4056"/>
        <w:gridCol w:w="1151"/>
        <w:gridCol w:w="235"/>
        <w:gridCol w:w="1114"/>
        <w:gridCol w:w="265"/>
        <w:gridCol w:w="1151"/>
        <w:gridCol w:w="265"/>
        <w:gridCol w:w="1152"/>
      </w:tblGrid>
      <w:tr w:rsidR="00411AFE" w:rsidRPr="00B43A1E" w:rsidTr="0025637A">
        <w:tc>
          <w:tcPr>
            <w:tcW w:w="4057" w:type="dxa"/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500" w:type="dxa"/>
            <w:gridSpan w:val="3"/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43A1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B43A1E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5" w:type="dxa"/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67" w:type="dxa"/>
            <w:gridSpan w:val="3"/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43A1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43A1E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411AFE" w:rsidRPr="00B43A1E" w:rsidTr="0025637A">
        <w:tc>
          <w:tcPr>
            <w:tcW w:w="4057" w:type="dxa"/>
          </w:tcPr>
          <w:p w:rsidR="00411AFE" w:rsidRPr="00B43A1E" w:rsidRDefault="00411AFE" w:rsidP="00411AF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2" w:type="dxa"/>
            <w:gridSpan w:val="7"/>
          </w:tcPr>
          <w:p w:rsidR="00411AFE" w:rsidRPr="00B43A1E" w:rsidRDefault="00411AFE" w:rsidP="00411AF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43A1E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E94561" w:rsidRPr="00B43A1E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43A1E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11AFE" w:rsidRPr="00B43A1E" w:rsidTr="0025637A">
        <w:tc>
          <w:tcPr>
            <w:tcW w:w="4057" w:type="dxa"/>
          </w:tcPr>
          <w:p w:rsidR="00411AFE" w:rsidRPr="00B43A1E" w:rsidRDefault="00411AFE" w:rsidP="00411AFE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3A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</w:t>
            </w:r>
          </w:p>
          <w:p w:rsidR="00411AFE" w:rsidRPr="00B43A1E" w:rsidRDefault="00411AFE" w:rsidP="00411AFE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3A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="00E94561" w:rsidRPr="00B43A1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B43A1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94561" w:rsidRPr="00B43A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B43A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43A1E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6A16B5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151" w:type="dxa"/>
          </w:tcPr>
          <w:p w:rsidR="00411AFE" w:rsidRPr="00B43A1E" w:rsidRDefault="00411AFE" w:rsidP="00411AF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411AFE" w:rsidRPr="00B43A1E" w:rsidRDefault="00411AFE" w:rsidP="00411AF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3A1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5" w:type="dxa"/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:rsidR="00411AFE" w:rsidRPr="00B43A1E" w:rsidRDefault="00411AFE" w:rsidP="00411AF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411AFE" w:rsidRPr="00B43A1E" w:rsidRDefault="00411AFE" w:rsidP="00411AF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43A1E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5" w:type="dxa"/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1" w:type="dxa"/>
          </w:tcPr>
          <w:p w:rsidR="00411AFE" w:rsidRPr="00B43A1E" w:rsidRDefault="00411AFE" w:rsidP="00411AF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411AFE" w:rsidRPr="00B43A1E" w:rsidRDefault="00411AFE" w:rsidP="00411AF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3A1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65" w:type="dxa"/>
          </w:tcPr>
          <w:p w:rsidR="00411AFE" w:rsidRPr="00B43A1E" w:rsidRDefault="00411AFE" w:rsidP="0041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1" w:type="dxa"/>
          </w:tcPr>
          <w:p w:rsidR="00411AFE" w:rsidRPr="00B43A1E" w:rsidRDefault="00411AFE" w:rsidP="00411AF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411AFE" w:rsidRPr="00B43A1E" w:rsidRDefault="00411AFE" w:rsidP="00CD118F">
            <w:pPr>
              <w:pStyle w:val="acctfourfigures"/>
              <w:tabs>
                <w:tab w:val="clear" w:pos="765"/>
              </w:tabs>
              <w:spacing w:line="240" w:lineRule="atLeast"/>
              <w:ind w:left="-79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3A1E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B20D9C" w:rsidRPr="00B43A1E" w:rsidTr="00D72BA0">
        <w:tc>
          <w:tcPr>
            <w:tcW w:w="4057" w:type="dxa"/>
          </w:tcPr>
          <w:p w:rsidR="00B20D9C" w:rsidRPr="00B43A1E" w:rsidRDefault="00B20D9C" w:rsidP="00B20D9C">
            <w:pPr>
              <w:ind w:left="234" w:hanging="234"/>
              <w:rPr>
                <w:rFonts w:ascii="Angsana New" w:hAnsi="Angsana New"/>
                <w:sz w:val="20"/>
                <w:szCs w:val="20"/>
                <w:cs/>
              </w:rPr>
            </w:pPr>
            <w:r w:rsidRPr="00B43A1E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B43A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43A1E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B43A1E">
              <w:rPr>
                <w:rFonts w:ascii="Angsana New" w:hAnsi="Angsana New"/>
                <w:sz w:val="30"/>
                <w:szCs w:val="30"/>
              </w:rPr>
              <w:t>0.5</w:t>
            </w:r>
            <w:r w:rsidRPr="00B43A1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51" w:type="dxa"/>
          </w:tcPr>
          <w:p w:rsidR="00B20D9C" w:rsidRPr="00E15764" w:rsidRDefault="00B20D9C" w:rsidP="00B20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(13,167)</w:t>
            </w:r>
          </w:p>
        </w:tc>
        <w:tc>
          <w:tcPr>
            <w:tcW w:w="235" w:type="dxa"/>
          </w:tcPr>
          <w:p w:rsidR="00B20D9C" w:rsidRPr="00B43A1E" w:rsidRDefault="00B20D9C" w:rsidP="00B20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114" w:type="dxa"/>
          </w:tcPr>
          <w:p w:rsidR="00B20D9C" w:rsidRPr="00E15764" w:rsidRDefault="00B20D9C" w:rsidP="00B20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14,192</w:t>
            </w:r>
          </w:p>
        </w:tc>
        <w:tc>
          <w:tcPr>
            <w:tcW w:w="265" w:type="dxa"/>
            <w:vAlign w:val="center"/>
          </w:tcPr>
          <w:p w:rsidR="00B20D9C" w:rsidRPr="00B43A1E" w:rsidRDefault="00B20D9C" w:rsidP="00B20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151" w:type="dxa"/>
          </w:tcPr>
          <w:p w:rsidR="00B20D9C" w:rsidRPr="00E15764" w:rsidRDefault="00B20D9C" w:rsidP="00B20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(11,065)</w:t>
            </w:r>
          </w:p>
        </w:tc>
        <w:tc>
          <w:tcPr>
            <w:tcW w:w="265" w:type="dxa"/>
          </w:tcPr>
          <w:p w:rsidR="00B20D9C" w:rsidRPr="00B43A1E" w:rsidRDefault="00B20D9C" w:rsidP="00B20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151" w:type="dxa"/>
          </w:tcPr>
          <w:p w:rsidR="00B20D9C" w:rsidRPr="00E15764" w:rsidRDefault="00B20D9C" w:rsidP="00CD1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11,92</w:t>
            </w:r>
            <w:r w:rsidRPr="00E1576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5637A" w:rsidRPr="00B43A1E" w:rsidTr="00D72BA0">
        <w:tc>
          <w:tcPr>
            <w:tcW w:w="4057" w:type="dxa"/>
          </w:tcPr>
          <w:p w:rsidR="0025637A" w:rsidRDefault="0025637A" w:rsidP="0025637A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B43A1E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  <w:p w:rsidR="0025637A" w:rsidRPr="00B43A1E" w:rsidRDefault="0025637A" w:rsidP="0025637A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B43A1E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B43A1E">
              <w:rPr>
                <w:rFonts w:ascii="Angsana New" w:hAnsi="Angsana New"/>
                <w:sz w:val="30"/>
                <w:szCs w:val="30"/>
              </w:rPr>
              <w:t>0.5</w:t>
            </w:r>
            <w:r w:rsidRPr="00B43A1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51" w:type="dxa"/>
          </w:tcPr>
          <w:p w:rsidR="0025637A" w:rsidRDefault="0025637A" w:rsidP="0025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  <w:p w:rsidR="0025637A" w:rsidRPr="00F26393" w:rsidRDefault="0025637A" w:rsidP="0025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13,293</w:t>
            </w:r>
          </w:p>
        </w:tc>
        <w:tc>
          <w:tcPr>
            <w:tcW w:w="235" w:type="dxa"/>
          </w:tcPr>
          <w:p w:rsidR="0025637A" w:rsidRPr="00F26393" w:rsidRDefault="0025637A" w:rsidP="0025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25637A" w:rsidRDefault="0025637A" w:rsidP="0025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  <w:p w:rsidR="0025637A" w:rsidRPr="00E15764" w:rsidRDefault="0025637A" w:rsidP="0025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(12,466)</w:t>
            </w:r>
          </w:p>
        </w:tc>
        <w:tc>
          <w:tcPr>
            <w:tcW w:w="265" w:type="dxa"/>
          </w:tcPr>
          <w:p w:rsidR="0025637A" w:rsidRPr="00B43A1E" w:rsidRDefault="0025637A" w:rsidP="0025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1" w:type="dxa"/>
          </w:tcPr>
          <w:p w:rsidR="0025637A" w:rsidRDefault="0025637A" w:rsidP="0025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  <w:p w:rsidR="0025637A" w:rsidRPr="00E15764" w:rsidRDefault="0025637A" w:rsidP="0025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11,173</w:t>
            </w:r>
          </w:p>
        </w:tc>
        <w:tc>
          <w:tcPr>
            <w:tcW w:w="265" w:type="dxa"/>
          </w:tcPr>
          <w:p w:rsidR="0025637A" w:rsidRPr="006B74F4" w:rsidRDefault="0025637A" w:rsidP="0025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765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25637A" w:rsidRDefault="0025637A" w:rsidP="0025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  <w:p w:rsidR="0025637A" w:rsidRPr="00E15764" w:rsidRDefault="0025637A" w:rsidP="00CD11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(10,479)</w:t>
            </w:r>
          </w:p>
        </w:tc>
      </w:tr>
      <w:tr w:rsidR="0025637A" w:rsidRPr="00B43A1E" w:rsidTr="00D72BA0">
        <w:tc>
          <w:tcPr>
            <w:tcW w:w="4057" w:type="dxa"/>
          </w:tcPr>
          <w:p w:rsidR="0025637A" w:rsidRPr="00B43A1E" w:rsidRDefault="0025637A" w:rsidP="0025637A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B43A1E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B43A1E">
              <w:rPr>
                <w:rFonts w:ascii="Angsana New" w:hAnsi="Angsana New" w:hint="cs"/>
                <w:sz w:val="30"/>
                <w:szCs w:val="30"/>
                <w:cs/>
              </w:rPr>
              <w:t>การหมุนเวียน</w:t>
            </w:r>
            <w:r w:rsidRPr="00B43A1E">
              <w:rPr>
                <w:rFonts w:ascii="Angsana New" w:hAnsi="Angsana New"/>
                <w:sz w:val="30"/>
                <w:szCs w:val="30"/>
                <w:cs/>
              </w:rPr>
              <w:t xml:space="preserve"> (เปลี่ยนแปลงร้อยละ </w:t>
            </w:r>
            <w:r w:rsidRPr="00B43A1E">
              <w:rPr>
                <w:rFonts w:ascii="Angsana New" w:hAnsi="Angsana New"/>
                <w:sz w:val="30"/>
                <w:szCs w:val="30"/>
              </w:rPr>
              <w:t>0.5</w:t>
            </w:r>
            <w:r w:rsidRPr="00B43A1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51" w:type="dxa"/>
          </w:tcPr>
          <w:p w:rsidR="0025637A" w:rsidRPr="00E15764" w:rsidRDefault="0025637A" w:rsidP="0025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(13,309)</w:t>
            </w:r>
          </w:p>
        </w:tc>
        <w:tc>
          <w:tcPr>
            <w:tcW w:w="235" w:type="dxa"/>
          </w:tcPr>
          <w:p w:rsidR="0025637A" w:rsidRPr="00F26393" w:rsidRDefault="0025637A" w:rsidP="0025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25637A" w:rsidRPr="00F26393" w:rsidRDefault="0025637A" w:rsidP="0025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8,196</w:t>
            </w:r>
          </w:p>
        </w:tc>
        <w:tc>
          <w:tcPr>
            <w:tcW w:w="265" w:type="dxa"/>
            <w:vAlign w:val="center"/>
          </w:tcPr>
          <w:p w:rsidR="0025637A" w:rsidRPr="00B43A1E" w:rsidRDefault="0025637A" w:rsidP="0025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1" w:type="dxa"/>
          </w:tcPr>
          <w:p w:rsidR="0025637A" w:rsidRPr="00E15764" w:rsidRDefault="0025637A" w:rsidP="0025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(11,065)</w:t>
            </w:r>
          </w:p>
        </w:tc>
        <w:tc>
          <w:tcPr>
            <w:tcW w:w="265" w:type="dxa"/>
          </w:tcPr>
          <w:p w:rsidR="0025637A" w:rsidRPr="006B74F4" w:rsidRDefault="0025637A" w:rsidP="0025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765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25637A" w:rsidRPr="00E15764" w:rsidRDefault="0025637A" w:rsidP="00CD1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6,748</w:t>
            </w:r>
          </w:p>
        </w:tc>
      </w:tr>
      <w:tr w:rsidR="00D72BA0" w:rsidRPr="00B43A1E" w:rsidTr="00D72BA0">
        <w:tc>
          <w:tcPr>
            <w:tcW w:w="4057" w:type="dxa"/>
          </w:tcPr>
          <w:p w:rsidR="00D72BA0" w:rsidRPr="00B43A1E" w:rsidRDefault="00D72BA0" w:rsidP="0025637A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D72BA0" w:rsidRDefault="00D72BA0" w:rsidP="0025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:rsidR="00D72BA0" w:rsidRPr="00F26393" w:rsidRDefault="00D72BA0" w:rsidP="0025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D72BA0" w:rsidRDefault="00D72BA0" w:rsidP="0025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:rsidR="00D72BA0" w:rsidRPr="00B43A1E" w:rsidRDefault="00D72BA0" w:rsidP="0025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1" w:type="dxa"/>
          </w:tcPr>
          <w:p w:rsidR="00D72BA0" w:rsidRDefault="00D72BA0" w:rsidP="0025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D72BA0" w:rsidRPr="006B74F4" w:rsidRDefault="00D72BA0" w:rsidP="0025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765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D72BA0" w:rsidRDefault="00D72BA0" w:rsidP="0025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6F61" w:rsidRPr="00B43A1E" w:rsidTr="00D72BA0">
        <w:tc>
          <w:tcPr>
            <w:tcW w:w="4057" w:type="dxa"/>
          </w:tcPr>
          <w:p w:rsidR="001B6F61" w:rsidRPr="00B43A1E" w:rsidRDefault="001B6F61" w:rsidP="0025637A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1B6F61" w:rsidRDefault="001B6F61" w:rsidP="0025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:rsidR="001B6F61" w:rsidRPr="00F26393" w:rsidRDefault="001B6F61" w:rsidP="0025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1B6F61" w:rsidRDefault="001B6F61" w:rsidP="0025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:rsidR="001B6F61" w:rsidRPr="00B43A1E" w:rsidRDefault="001B6F61" w:rsidP="0025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1" w:type="dxa"/>
          </w:tcPr>
          <w:p w:rsidR="001B6F61" w:rsidRDefault="001B6F61" w:rsidP="0025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1B6F61" w:rsidRPr="006B74F4" w:rsidRDefault="001B6F61" w:rsidP="0025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765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1B6F61" w:rsidRDefault="001B6F61" w:rsidP="0025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118F" w:rsidRPr="00B43A1E" w:rsidTr="00BB3C63">
        <w:tc>
          <w:tcPr>
            <w:tcW w:w="4057" w:type="dxa"/>
          </w:tcPr>
          <w:p w:rsidR="00CD118F" w:rsidRPr="00B43A1E" w:rsidRDefault="00CD118F" w:rsidP="00CD118F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0" w:type="dxa"/>
            <w:gridSpan w:val="3"/>
          </w:tcPr>
          <w:p w:rsidR="00CD118F" w:rsidRPr="00B43A1E" w:rsidRDefault="00CD118F" w:rsidP="00CD1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43A1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B43A1E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5" w:type="dxa"/>
          </w:tcPr>
          <w:p w:rsidR="00CD118F" w:rsidRPr="00B43A1E" w:rsidRDefault="00CD118F" w:rsidP="00CD1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67" w:type="dxa"/>
            <w:gridSpan w:val="3"/>
          </w:tcPr>
          <w:p w:rsidR="00CD118F" w:rsidRPr="00B43A1E" w:rsidRDefault="00CD118F" w:rsidP="00CD1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43A1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43A1E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CD118F" w:rsidRPr="00B43A1E" w:rsidTr="00BB3C63">
        <w:tc>
          <w:tcPr>
            <w:tcW w:w="4057" w:type="dxa"/>
          </w:tcPr>
          <w:p w:rsidR="00CD118F" w:rsidRPr="00B43A1E" w:rsidRDefault="00CD118F" w:rsidP="00CD118F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2" w:type="dxa"/>
            <w:gridSpan w:val="7"/>
          </w:tcPr>
          <w:p w:rsidR="00CD118F" w:rsidRPr="00B43A1E" w:rsidRDefault="00CD118F" w:rsidP="00CD118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43A1E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B43A1E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D72BA0" w:rsidRPr="00B43A1E" w:rsidTr="00D72BA0">
        <w:tc>
          <w:tcPr>
            <w:tcW w:w="4057" w:type="dxa"/>
          </w:tcPr>
          <w:p w:rsidR="00D72BA0" w:rsidRPr="00D72BA0" w:rsidRDefault="00D72BA0" w:rsidP="00A307AD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2B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</w:t>
            </w:r>
          </w:p>
          <w:p w:rsidR="00D72BA0" w:rsidRPr="00D72BA0" w:rsidRDefault="00D72BA0" w:rsidP="00A307AD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2B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Pr="00D72BA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D72B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D72B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72BA0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1151" w:type="dxa"/>
          </w:tcPr>
          <w:p w:rsidR="00D72BA0" w:rsidRPr="00D72BA0" w:rsidRDefault="00D72BA0" w:rsidP="00D72B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D72BA0" w:rsidRPr="00D72BA0" w:rsidRDefault="00D72BA0" w:rsidP="00D72B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2BA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5" w:type="dxa"/>
          </w:tcPr>
          <w:p w:rsidR="00D72BA0" w:rsidRPr="00D72BA0" w:rsidRDefault="00D72BA0" w:rsidP="00D72B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</w:tcPr>
          <w:p w:rsidR="00D72BA0" w:rsidRPr="00D72BA0" w:rsidRDefault="00D72BA0" w:rsidP="00D72B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D72BA0" w:rsidRPr="00D72BA0" w:rsidRDefault="00D72BA0" w:rsidP="00D72B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2BA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ลดลง</w:t>
            </w:r>
          </w:p>
        </w:tc>
        <w:tc>
          <w:tcPr>
            <w:tcW w:w="265" w:type="dxa"/>
            <w:vAlign w:val="center"/>
          </w:tcPr>
          <w:p w:rsidR="00D72BA0" w:rsidRPr="00D72BA0" w:rsidRDefault="00D72BA0" w:rsidP="00D72B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</w:tcPr>
          <w:p w:rsidR="00D72BA0" w:rsidRPr="00D72BA0" w:rsidRDefault="00D72BA0" w:rsidP="00D72B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D72BA0" w:rsidRPr="00D72BA0" w:rsidRDefault="00D72BA0" w:rsidP="00D72B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2BA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65" w:type="dxa"/>
          </w:tcPr>
          <w:p w:rsidR="00D72BA0" w:rsidRPr="00D72BA0" w:rsidRDefault="00D72BA0" w:rsidP="00D72B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</w:tcPr>
          <w:p w:rsidR="00D72BA0" w:rsidRPr="00D72BA0" w:rsidRDefault="00D72BA0" w:rsidP="00D72B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D72BA0" w:rsidRPr="00D72BA0" w:rsidRDefault="00D72BA0" w:rsidP="009C065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2BA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ลดลง</w:t>
            </w:r>
          </w:p>
        </w:tc>
      </w:tr>
      <w:tr w:rsidR="00D72BA0" w:rsidRPr="00B43A1E" w:rsidTr="00D72BA0">
        <w:tc>
          <w:tcPr>
            <w:tcW w:w="4057" w:type="dxa"/>
          </w:tcPr>
          <w:p w:rsidR="00D72BA0" w:rsidRPr="00D72BA0" w:rsidRDefault="00D72BA0" w:rsidP="00A307AD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B43A1E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B43A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43A1E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B43A1E">
              <w:rPr>
                <w:rFonts w:ascii="Angsana New" w:hAnsi="Angsana New"/>
                <w:sz w:val="30"/>
                <w:szCs w:val="30"/>
              </w:rPr>
              <w:t>0.5</w:t>
            </w:r>
            <w:r w:rsidRPr="00B43A1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51" w:type="dxa"/>
          </w:tcPr>
          <w:p w:rsidR="00D72BA0" w:rsidRPr="00D72BA0" w:rsidRDefault="00D72BA0" w:rsidP="00D72B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2BA0">
              <w:rPr>
                <w:rFonts w:ascii="Angsana New" w:hAnsi="Angsana New"/>
                <w:sz w:val="30"/>
                <w:szCs w:val="30"/>
                <w:lang w:val="en-US" w:bidi="th-TH"/>
              </w:rPr>
              <w:t>(11,255)</w:t>
            </w:r>
          </w:p>
        </w:tc>
        <w:tc>
          <w:tcPr>
            <w:tcW w:w="235" w:type="dxa"/>
          </w:tcPr>
          <w:p w:rsidR="00D72BA0" w:rsidRPr="00D72BA0" w:rsidRDefault="00D72BA0" w:rsidP="00D72B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</w:tcPr>
          <w:p w:rsidR="00D72BA0" w:rsidRPr="00D72BA0" w:rsidRDefault="00D72BA0" w:rsidP="00D72B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2BA0">
              <w:rPr>
                <w:rFonts w:ascii="Angsana New" w:hAnsi="Angsana New"/>
                <w:sz w:val="30"/>
                <w:szCs w:val="30"/>
                <w:lang w:val="en-US" w:bidi="th-TH"/>
              </w:rPr>
              <w:t>12,153</w:t>
            </w:r>
          </w:p>
        </w:tc>
        <w:tc>
          <w:tcPr>
            <w:tcW w:w="265" w:type="dxa"/>
            <w:vAlign w:val="center"/>
          </w:tcPr>
          <w:p w:rsidR="00D72BA0" w:rsidRPr="00D72BA0" w:rsidRDefault="00D72BA0" w:rsidP="00D72B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</w:tcPr>
          <w:p w:rsidR="00D72BA0" w:rsidRPr="00D72BA0" w:rsidRDefault="009C0651" w:rsidP="009C0651">
            <w:pPr>
              <w:pStyle w:val="acctfourfigures"/>
              <w:tabs>
                <w:tab w:val="clear" w:pos="765"/>
                <w:tab w:val="right" w:pos="953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ab/>
            </w:r>
            <w:r w:rsidR="00D72BA0" w:rsidRPr="00D72BA0">
              <w:rPr>
                <w:rFonts w:ascii="Angsana New" w:hAnsi="Angsana New"/>
                <w:sz w:val="30"/>
                <w:szCs w:val="30"/>
                <w:lang w:val="en-US" w:bidi="th-TH"/>
              </w:rPr>
              <w:t>(9,540)</w:t>
            </w:r>
          </w:p>
        </w:tc>
        <w:tc>
          <w:tcPr>
            <w:tcW w:w="265" w:type="dxa"/>
          </w:tcPr>
          <w:p w:rsidR="00D72BA0" w:rsidRPr="00D72BA0" w:rsidRDefault="00D72BA0" w:rsidP="00D72B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</w:tcPr>
          <w:p w:rsidR="00D72BA0" w:rsidRPr="009C0651" w:rsidRDefault="00D72BA0" w:rsidP="009C0651">
            <w:pPr>
              <w:pStyle w:val="acctfourfigures"/>
              <w:tabs>
                <w:tab w:val="clear" w:pos="765"/>
                <w:tab w:val="left" w:pos="65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0651">
              <w:rPr>
                <w:rFonts w:ascii="Angsana New" w:hAnsi="Angsana New"/>
                <w:sz w:val="30"/>
                <w:szCs w:val="30"/>
                <w:lang w:val="en-US" w:bidi="th-TH"/>
              </w:rPr>
              <w:t>10,306</w:t>
            </w:r>
          </w:p>
        </w:tc>
      </w:tr>
      <w:tr w:rsidR="00D72BA0" w:rsidRPr="006B74F4" w:rsidTr="00D72BA0">
        <w:tc>
          <w:tcPr>
            <w:tcW w:w="4057" w:type="dxa"/>
          </w:tcPr>
          <w:p w:rsidR="00D72BA0" w:rsidRDefault="00D72BA0" w:rsidP="00A307AD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B43A1E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  <w:p w:rsidR="00D72BA0" w:rsidRPr="00B43A1E" w:rsidRDefault="00D72BA0" w:rsidP="00A307AD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B43A1E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B43A1E">
              <w:rPr>
                <w:rFonts w:ascii="Angsana New" w:hAnsi="Angsana New"/>
                <w:sz w:val="30"/>
                <w:szCs w:val="30"/>
              </w:rPr>
              <w:t>0.5</w:t>
            </w:r>
            <w:r w:rsidRPr="00B43A1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51" w:type="dxa"/>
          </w:tcPr>
          <w:p w:rsidR="00D72BA0" w:rsidRPr="00D72BA0" w:rsidRDefault="00D72BA0" w:rsidP="00D72B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D72BA0" w:rsidRPr="00D72BA0" w:rsidRDefault="00D72BA0" w:rsidP="00D72B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2BA0">
              <w:rPr>
                <w:rFonts w:ascii="Angsana New" w:hAnsi="Angsana New"/>
                <w:sz w:val="30"/>
                <w:szCs w:val="30"/>
                <w:lang w:val="en-US" w:bidi="th-TH"/>
              </w:rPr>
              <w:t>11,719</w:t>
            </w:r>
          </w:p>
        </w:tc>
        <w:tc>
          <w:tcPr>
            <w:tcW w:w="235" w:type="dxa"/>
          </w:tcPr>
          <w:p w:rsidR="00D72BA0" w:rsidRPr="00D72BA0" w:rsidRDefault="00D72BA0" w:rsidP="00D72B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</w:tcPr>
          <w:p w:rsidR="00D72BA0" w:rsidRPr="00D72BA0" w:rsidRDefault="00D72BA0" w:rsidP="00D72B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D72BA0" w:rsidRPr="00D72BA0" w:rsidRDefault="00D72BA0" w:rsidP="00D72B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2BA0">
              <w:rPr>
                <w:rFonts w:ascii="Angsana New" w:hAnsi="Angsana New"/>
                <w:sz w:val="30"/>
                <w:szCs w:val="30"/>
                <w:lang w:val="en-US" w:bidi="th-TH"/>
              </w:rPr>
              <w:t>(10,976)</w:t>
            </w:r>
          </w:p>
        </w:tc>
        <w:tc>
          <w:tcPr>
            <w:tcW w:w="265" w:type="dxa"/>
            <w:vAlign w:val="center"/>
          </w:tcPr>
          <w:p w:rsidR="00D72BA0" w:rsidRPr="00D72BA0" w:rsidRDefault="00D72BA0" w:rsidP="00D72B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</w:tcPr>
          <w:p w:rsidR="00D72BA0" w:rsidRPr="00D72BA0" w:rsidRDefault="00D72BA0" w:rsidP="00D72B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D72BA0" w:rsidRPr="00D72BA0" w:rsidRDefault="00D72BA0" w:rsidP="00D72B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2BA0">
              <w:rPr>
                <w:rFonts w:ascii="Angsana New" w:hAnsi="Angsana New"/>
                <w:sz w:val="30"/>
                <w:szCs w:val="30"/>
                <w:lang w:val="en-US" w:bidi="th-TH"/>
              </w:rPr>
              <w:t>9,981</w:t>
            </w:r>
          </w:p>
        </w:tc>
        <w:tc>
          <w:tcPr>
            <w:tcW w:w="265" w:type="dxa"/>
          </w:tcPr>
          <w:p w:rsidR="00D72BA0" w:rsidRPr="00D72BA0" w:rsidRDefault="00D72BA0" w:rsidP="00D72B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</w:tcPr>
          <w:p w:rsidR="00D72BA0" w:rsidRPr="00D72BA0" w:rsidRDefault="00D72BA0" w:rsidP="009C0651">
            <w:pPr>
              <w:pStyle w:val="acctfourfigures"/>
              <w:tabs>
                <w:tab w:val="clear" w:pos="765"/>
                <w:tab w:val="right" w:pos="953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D72BA0" w:rsidRPr="00D72BA0" w:rsidRDefault="00CD118F" w:rsidP="009C0651">
            <w:pPr>
              <w:pStyle w:val="acctfourfigures"/>
              <w:tabs>
                <w:tab w:val="clear" w:pos="765"/>
                <w:tab w:val="center" w:pos="744"/>
                <w:tab w:val="right" w:pos="953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ab/>
            </w:r>
            <w:r w:rsidR="00D72BA0" w:rsidRPr="00D72BA0">
              <w:rPr>
                <w:rFonts w:ascii="Angsana New" w:hAnsi="Angsana New"/>
                <w:sz w:val="30"/>
                <w:szCs w:val="30"/>
                <w:lang w:val="en-US" w:bidi="th-TH"/>
              </w:rPr>
              <w:t>(9,346)</w:t>
            </w:r>
          </w:p>
        </w:tc>
      </w:tr>
      <w:tr w:rsidR="00D72BA0" w:rsidRPr="006B74F4" w:rsidTr="00D72BA0">
        <w:tc>
          <w:tcPr>
            <w:tcW w:w="4057" w:type="dxa"/>
          </w:tcPr>
          <w:p w:rsidR="00D72BA0" w:rsidRPr="00B43A1E" w:rsidRDefault="00D72BA0" w:rsidP="00A307AD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B43A1E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B43A1E">
              <w:rPr>
                <w:rFonts w:ascii="Angsana New" w:hAnsi="Angsana New" w:hint="cs"/>
                <w:sz w:val="30"/>
                <w:szCs w:val="30"/>
                <w:cs/>
              </w:rPr>
              <w:t>การหมุนเวียน</w:t>
            </w:r>
            <w:r w:rsidRPr="00B43A1E">
              <w:rPr>
                <w:rFonts w:ascii="Angsana New" w:hAnsi="Angsana New"/>
                <w:sz w:val="30"/>
                <w:szCs w:val="30"/>
                <w:cs/>
              </w:rPr>
              <w:t xml:space="preserve"> (เปลี่ยนแปลงร้อยละ </w:t>
            </w:r>
            <w:r w:rsidRPr="00B43A1E">
              <w:rPr>
                <w:rFonts w:ascii="Angsana New" w:hAnsi="Angsana New"/>
                <w:sz w:val="30"/>
                <w:szCs w:val="30"/>
              </w:rPr>
              <w:t>0.5</w:t>
            </w:r>
            <w:r w:rsidRPr="00B43A1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51" w:type="dxa"/>
          </w:tcPr>
          <w:p w:rsidR="00D72BA0" w:rsidRPr="00D72BA0" w:rsidRDefault="00D72BA0" w:rsidP="00D72B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2BA0">
              <w:rPr>
                <w:rFonts w:ascii="Angsana New" w:hAnsi="Angsana New"/>
                <w:sz w:val="30"/>
                <w:szCs w:val="30"/>
                <w:lang w:val="en-US" w:bidi="th-TH"/>
              </w:rPr>
              <w:t>(11,476)</w:t>
            </w:r>
          </w:p>
        </w:tc>
        <w:tc>
          <w:tcPr>
            <w:tcW w:w="235" w:type="dxa"/>
          </w:tcPr>
          <w:p w:rsidR="00D72BA0" w:rsidRPr="00D72BA0" w:rsidRDefault="00D72BA0" w:rsidP="00D72B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</w:tcPr>
          <w:p w:rsidR="00D72BA0" w:rsidRPr="00D72BA0" w:rsidRDefault="00D72BA0" w:rsidP="00D72B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2BA0">
              <w:rPr>
                <w:rFonts w:ascii="Angsana New" w:hAnsi="Angsana New"/>
                <w:sz w:val="30"/>
                <w:szCs w:val="30"/>
                <w:lang w:val="en-US" w:bidi="th-TH"/>
              </w:rPr>
              <w:t>7,632</w:t>
            </w:r>
          </w:p>
        </w:tc>
        <w:tc>
          <w:tcPr>
            <w:tcW w:w="265" w:type="dxa"/>
            <w:vAlign w:val="center"/>
          </w:tcPr>
          <w:p w:rsidR="00D72BA0" w:rsidRPr="00D72BA0" w:rsidRDefault="00D72BA0" w:rsidP="00D72B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</w:tcPr>
          <w:p w:rsidR="00D72BA0" w:rsidRPr="00D72BA0" w:rsidRDefault="00D72BA0" w:rsidP="00D72B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2BA0">
              <w:rPr>
                <w:rFonts w:ascii="Angsana New" w:hAnsi="Angsana New"/>
                <w:sz w:val="30"/>
                <w:szCs w:val="30"/>
                <w:lang w:val="en-US" w:bidi="th-TH"/>
              </w:rPr>
              <w:t>(9,632)</w:t>
            </w:r>
          </w:p>
        </w:tc>
        <w:tc>
          <w:tcPr>
            <w:tcW w:w="265" w:type="dxa"/>
          </w:tcPr>
          <w:p w:rsidR="00D72BA0" w:rsidRPr="00D72BA0" w:rsidRDefault="00D72BA0" w:rsidP="00D72B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</w:tcPr>
          <w:p w:rsidR="00D72BA0" w:rsidRPr="00D72BA0" w:rsidRDefault="00D72BA0" w:rsidP="009C0651">
            <w:pPr>
              <w:pStyle w:val="acctfourfigures"/>
              <w:tabs>
                <w:tab w:val="clear" w:pos="765"/>
                <w:tab w:val="left" w:pos="882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2BA0">
              <w:rPr>
                <w:rFonts w:ascii="Angsana New" w:hAnsi="Angsana New"/>
                <w:sz w:val="30"/>
                <w:szCs w:val="30"/>
                <w:lang w:val="en-US" w:bidi="th-TH"/>
              </w:rPr>
              <w:t>6,044</w:t>
            </w:r>
          </w:p>
        </w:tc>
      </w:tr>
    </w:tbl>
    <w:p w:rsidR="00D72BA0" w:rsidRDefault="00D72BA0" w:rsidP="00411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411AFE" w:rsidRPr="00B43A1E" w:rsidRDefault="00411AFE" w:rsidP="00411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43A1E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</w:t>
      </w:r>
      <w:r w:rsidRPr="00B43A1E">
        <w:rPr>
          <w:rFonts w:ascii="Angsana New" w:hAnsi="Angsana New" w:hint="cs"/>
          <w:sz w:val="30"/>
          <w:szCs w:val="30"/>
          <w:cs/>
        </w:rPr>
        <w:t>แสดง</w:t>
      </w:r>
      <w:r w:rsidRPr="00B43A1E">
        <w:rPr>
          <w:rFonts w:ascii="Angsana New" w:hAnsi="Angsana New"/>
          <w:sz w:val="30"/>
          <w:szCs w:val="30"/>
          <w:cs/>
        </w:rPr>
        <w:t>ประมาณการความอ่อนไหวของข้อสมมติฐานต่างๆ</w:t>
      </w:r>
    </w:p>
    <w:p w:rsidR="001B6F61" w:rsidRDefault="001B6F61" w:rsidP="007D4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1F1979" w:rsidRDefault="00CC5167" w:rsidP="007D4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19</w:t>
      </w:r>
      <w:r w:rsidR="00AB3E8E" w:rsidRPr="00E55D53">
        <w:rPr>
          <w:rFonts w:ascii="Angsana New" w:hAnsi="Angsana New"/>
          <w:b/>
          <w:bCs/>
          <w:sz w:val="30"/>
          <w:szCs w:val="30"/>
        </w:rPr>
        <w:tab/>
      </w:r>
      <w:r w:rsidR="00AB3E8E" w:rsidRPr="00E55D53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:rsidR="005F3A8C" w:rsidRPr="0035237D" w:rsidRDefault="005F3A8C" w:rsidP="007D4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270" w:type="dxa"/>
        <w:tblInd w:w="558" w:type="dxa"/>
        <w:tblLayout w:type="fixed"/>
        <w:tblLook w:val="0000"/>
      </w:tblPr>
      <w:tblGrid>
        <w:gridCol w:w="2160"/>
        <w:gridCol w:w="990"/>
        <w:gridCol w:w="270"/>
        <w:gridCol w:w="1260"/>
        <w:gridCol w:w="270"/>
        <w:gridCol w:w="1260"/>
        <w:gridCol w:w="270"/>
        <w:gridCol w:w="1260"/>
        <w:gridCol w:w="270"/>
        <w:gridCol w:w="1260"/>
      </w:tblGrid>
      <w:tr w:rsidR="00196562" w:rsidRPr="00E55D53" w:rsidTr="007874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60" w:type="dxa"/>
          </w:tcPr>
          <w:p w:rsidR="00196562" w:rsidRPr="00E55D53" w:rsidRDefault="00196562" w:rsidP="00E43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07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96562" w:rsidRPr="00E55D53" w:rsidRDefault="00196562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ราคาตาม</w:t>
            </w:r>
          </w:p>
        </w:tc>
        <w:tc>
          <w:tcPr>
            <w:tcW w:w="270" w:type="dxa"/>
          </w:tcPr>
          <w:p w:rsidR="00196562" w:rsidRPr="00E55D53" w:rsidRDefault="00196562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196562" w:rsidRPr="00E55D53" w:rsidRDefault="00855C73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EF28F7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196562" w:rsidRPr="00E55D53" w:rsidRDefault="00196562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:rsidR="00196562" w:rsidRPr="00E55D53" w:rsidRDefault="00855C73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EF28F7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96562" w:rsidRPr="00E55D53" w:rsidTr="007874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60" w:type="dxa"/>
          </w:tcPr>
          <w:p w:rsidR="00196562" w:rsidRPr="00E55D53" w:rsidRDefault="00196562" w:rsidP="00E43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07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96562" w:rsidRPr="00E55D53" w:rsidRDefault="00196562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:rsidR="00196562" w:rsidRPr="00E55D53" w:rsidRDefault="00196562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96562" w:rsidRPr="00E55D53" w:rsidRDefault="00196562" w:rsidP="00E438A9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:rsidR="00196562" w:rsidRPr="00E55D53" w:rsidRDefault="00196562" w:rsidP="00E438A9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96562" w:rsidRPr="00E55D53" w:rsidRDefault="007F3567" w:rsidP="00E438A9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:rsidR="00196562" w:rsidRPr="00E55D53" w:rsidRDefault="00196562" w:rsidP="00E438A9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96562" w:rsidRPr="00E55D53" w:rsidRDefault="00196562" w:rsidP="00E438A9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:rsidR="00196562" w:rsidRPr="00E55D53" w:rsidRDefault="00196562" w:rsidP="00E438A9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96562" w:rsidRPr="00E55D53" w:rsidRDefault="007F3567" w:rsidP="00E438A9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196562" w:rsidRPr="00E55D53" w:rsidTr="007874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60" w:type="dxa"/>
          </w:tcPr>
          <w:p w:rsidR="00196562" w:rsidRPr="00E55D53" w:rsidRDefault="00196562" w:rsidP="00E43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07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96562" w:rsidRPr="00E55D53" w:rsidRDefault="00196562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55D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:rsidR="00196562" w:rsidRPr="00E55D53" w:rsidRDefault="00196562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196562" w:rsidRPr="00E55D53" w:rsidRDefault="00196562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7F3567" w:rsidRPr="00E55D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พันหุ้น/</w:t>
            </w:r>
            <w:r w:rsidRPr="00E55D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96562" w:rsidRPr="00E55D53" w:rsidTr="007874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60" w:type="dxa"/>
          </w:tcPr>
          <w:p w:rsidR="00196562" w:rsidRPr="00E55D53" w:rsidRDefault="00196562" w:rsidP="00E438A9">
            <w:pPr>
              <w:pStyle w:val="a"/>
              <w:tabs>
                <w:tab w:val="clear" w:pos="1080"/>
                <w:tab w:val="left" w:pos="207"/>
                <w:tab w:val="left" w:pos="540"/>
              </w:tabs>
              <w:ind w:right="-43"/>
              <w:rPr>
                <w:rFonts w:ascii="Angsana New" w:eastAsia="Cordia New" w:hAnsi="Angsana New" w:cs="Angsana New"/>
                <w:b/>
                <w:bCs/>
                <w:i/>
                <w:iCs/>
                <w:lang w:val="en-US"/>
              </w:rPr>
            </w:pPr>
            <w:r w:rsidRPr="00E55D53">
              <w:rPr>
                <w:rFonts w:ascii="Angsana New" w:eastAsia="Cordia New" w:hAnsi="Angsana New" w:cs="Angsana New"/>
                <w:b/>
                <w:bCs/>
                <w:i/>
                <w:iCs/>
                <w:cs/>
                <w:lang w:val="en-US"/>
              </w:rPr>
              <w:t>ทุนจดทะเบียน</w:t>
            </w:r>
          </w:p>
        </w:tc>
        <w:tc>
          <w:tcPr>
            <w:tcW w:w="990" w:type="dxa"/>
          </w:tcPr>
          <w:p w:rsidR="00196562" w:rsidRPr="00E55D53" w:rsidRDefault="00196562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96562" w:rsidRPr="00E55D53" w:rsidRDefault="00196562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96562" w:rsidRPr="00E55D53" w:rsidRDefault="00196562" w:rsidP="00E438A9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96562" w:rsidRPr="00E55D53" w:rsidRDefault="00196562" w:rsidP="00E438A9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96562" w:rsidRPr="00E55D53" w:rsidRDefault="00196562" w:rsidP="00E438A9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96562" w:rsidRPr="00E55D53" w:rsidRDefault="00196562" w:rsidP="00E438A9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96562" w:rsidRPr="00E55D53" w:rsidRDefault="00196562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96562" w:rsidRPr="00E55D53" w:rsidRDefault="00196562" w:rsidP="00E438A9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96562" w:rsidRPr="00E55D53" w:rsidRDefault="00196562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6562" w:rsidRPr="00E55D53" w:rsidTr="00007E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60" w:type="dxa"/>
          </w:tcPr>
          <w:p w:rsidR="00196562" w:rsidRPr="00E55D53" w:rsidRDefault="00196562" w:rsidP="00FE4FD5">
            <w:pPr>
              <w:pStyle w:val="a"/>
              <w:tabs>
                <w:tab w:val="clear" w:pos="1080"/>
                <w:tab w:val="left" w:pos="207"/>
                <w:tab w:val="left" w:pos="540"/>
              </w:tabs>
              <w:ind w:right="-43"/>
              <w:rPr>
                <w:rFonts w:ascii="Angsana New" w:eastAsia="Cordia New" w:hAnsi="Angsana New" w:cs="Angsana New"/>
                <w:lang w:val="en-US"/>
              </w:rPr>
            </w:pPr>
            <w:r w:rsidRPr="00E55D53">
              <w:rPr>
                <w:rFonts w:ascii="Angsana New" w:eastAsia="Cordia New" w:hAnsi="Angsana New" w:cs="Angsana New"/>
                <w:cs/>
                <w:lang w:val="en-US"/>
              </w:rPr>
              <w:t>ณ วันที่</w:t>
            </w:r>
            <w:r w:rsidR="00E415F3">
              <w:rPr>
                <w:rFonts w:ascii="Angsana New" w:eastAsia="Cordia New" w:hAnsi="Angsana New" w:cs="Angsana New"/>
                <w:lang w:val="en-US"/>
              </w:rPr>
              <w:t xml:space="preserve"> </w:t>
            </w:r>
            <w:r w:rsidR="00FE4FD5" w:rsidRPr="0033291C">
              <w:rPr>
                <w:rFonts w:ascii="Angsana New" w:hAnsi="Angsana New" w:cs="Angsana New"/>
                <w:lang w:val="en-US"/>
              </w:rPr>
              <w:t xml:space="preserve">1 </w:t>
            </w:r>
            <w:r w:rsidRPr="00E55D53">
              <w:rPr>
                <w:rFonts w:ascii="Angsana New" w:eastAsia="Cordia New" w:hAnsi="Angsana New" w:cs="Angsana New"/>
                <w:cs/>
                <w:lang w:val="en-US"/>
              </w:rPr>
              <w:t xml:space="preserve">ตุลาคม </w:t>
            </w:r>
          </w:p>
        </w:tc>
        <w:tc>
          <w:tcPr>
            <w:tcW w:w="990" w:type="dxa"/>
          </w:tcPr>
          <w:p w:rsidR="00196562" w:rsidRPr="00E55D53" w:rsidRDefault="00196562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96562" w:rsidRPr="00E55D53" w:rsidRDefault="00196562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96562" w:rsidRPr="00E55D53" w:rsidRDefault="00196562" w:rsidP="004A5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96562" w:rsidRPr="00E55D53" w:rsidRDefault="00196562" w:rsidP="00E438A9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96562" w:rsidRPr="00E55D53" w:rsidRDefault="00196562" w:rsidP="004A5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96562" w:rsidRPr="00E55D53" w:rsidRDefault="00196562" w:rsidP="00E438A9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96562" w:rsidRPr="00E55D53" w:rsidRDefault="00196562" w:rsidP="004A5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96562" w:rsidRPr="00E55D53" w:rsidRDefault="00196562" w:rsidP="00E438A9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96562" w:rsidRPr="00E55D53" w:rsidRDefault="00196562" w:rsidP="004A5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2BE9" w:rsidRPr="00E55D53" w:rsidTr="00007E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60" w:type="dxa"/>
          </w:tcPr>
          <w:p w:rsidR="00D32BE9" w:rsidRPr="00E55D53" w:rsidRDefault="00D32BE9" w:rsidP="00D32BE9">
            <w:pPr>
              <w:pStyle w:val="a"/>
              <w:tabs>
                <w:tab w:val="clear" w:pos="1080"/>
                <w:tab w:val="left" w:pos="207"/>
                <w:tab w:val="left" w:pos="540"/>
              </w:tabs>
              <w:ind w:right="-43"/>
              <w:rPr>
                <w:rFonts w:ascii="Angsana New" w:eastAsia="Cordia New" w:hAnsi="Angsana New" w:cs="Angsana New"/>
                <w:lang w:val="en-US"/>
              </w:rPr>
            </w:pPr>
            <w:r w:rsidRPr="00E55D53">
              <w:rPr>
                <w:rFonts w:ascii="Angsana New" w:eastAsia="Cordia New" w:hAnsi="Angsana New" w:cs="Angsana New"/>
                <w:cs/>
                <w:lang w:val="en-US"/>
              </w:rPr>
              <w:t>-</w:t>
            </w:r>
            <w:r w:rsidRPr="00E55D53">
              <w:rPr>
                <w:rFonts w:ascii="Angsana New" w:eastAsia="Cordia New" w:hAnsi="Angsana New" w:cs="Angsana New"/>
                <w:cs/>
                <w:lang w:val="en-US"/>
              </w:rPr>
              <w:tab/>
              <w:t>หุ้นสามัญ</w:t>
            </w:r>
          </w:p>
        </w:tc>
        <w:tc>
          <w:tcPr>
            <w:tcW w:w="990" w:type="dxa"/>
          </w:tcPr>
          <w:p w:rsidR="00D32BE9" w:rsidRPr="006B5CDC" w:rsidRDefault="00D32BE9" w:rsidP="00D3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5CDC"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D32BE9" w:rsidRPr="00E55D53" w:rsidRDefault="00D32BE9" w:rsidP="00D3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32BE9" w:rsidRPr="00E55D53" w:rsidRDefault="00D32BE9" w:rsidP="00D3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23,898</w:t>
            </w:r>
          </w:p>
        </w:tc>
        <w:tc>
          <w:tcPr>
            <w:tcW w:w="270" w:type="dxa"/>
          </w:tcPr>
          <w:p w:rsidR="00D32BE9" w:rsidRPr="00E55D53" w:rsidRDefault="00D32BE9" w:rsidP="00D32BE9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32BE9" w:rsidRPr="00E55D53" w:rsidRDefault="00D32BE9" w:rsidP="00D3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238,981</w:t>
            </w:r>
          </w:p>
        </w:tc>
        <w:tc>
          <w:tcPr>
            <w:tcW w:w="270" w:type="dxa"/>
          </w:tcPr>
          <w:p w:rsidR="00D32BE9" w:rsidRPr="00E55D53" w:rsidRDefault="00D32BE9" w:rsidP="00D32BE9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32BE9" w:rsidRPr="00E55D53" w:rsidRDefault="00D32BE9" w:rsidP="00D3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23,898</w:t>
            </w:r>
          </w:p>
        </w:tc>
        <w:tc>
          <w:tcPr>
            <w:tcW w:w="270" w:type="dxa"/>
          </w:tcPr>
          <w:p w:rsidR="00D32BE9" w:rsidRPr="00E55D53" w:rsidRDefault="00D32BE9" w:rsidP="00D32BE9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32BE9" w:rsidRPr="00E55D53" w:rsidRDefault="00D32BE9" w:rsidP="00D3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238,981</w:t>
            </w:r>
          </w:p>
        </w:tc>
      </w:tr>
      <w:tr w:rsidR="00D32BE9" w:rsidRPr="00E55D53" w:rsidTr="00007E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60" w:type="dxa"/>
          </w:tcPr>
          <w:p w:rsidR="00D32BE9" w:rsidRPr="00E55D53" w:rsidRDefault="00D32BE9" w:rsidP="00D32BE9">
            <w:pPr>
              <w:pStyle w:val="a"/>
              <w:tabs>
                <w:tab w:val="clear" w:pos="1080"/>
                <w:tab w:val="left" w:pos="207"/>
                <w:tab w:val="left" w:pos="540"/>
              </w:tabs>
              <w:ind w:right="-43"/>
              <w:rPr>
                <w:rFonts w:ascii="Angsana New" w:eastAsia="Cordia New" w:hAnsi="Angsana New" w:cs="Angsana New"/>
                <w:b/>
                <w:bCs/>
                <w:cs/>
                <w:lang w:val="en-US"/>
              </w:rPr>
            </w:pPr>
            <w:r w:rsidRPr="00E55D53">
              <w:rPr>
                <w:rFonts w:ascii="Angsana New" w:eastAsia="Cordia New" w:hAnsi="Angsana New" w:cs="Angsana New"/>
                <w:b/>
                <w:bCs/>
                <w:cs/>
                <w:lang w:val="en-US"/>
              </w:rPr>
              <w:t>ณ วันที่</w:t>
            </w:r>
            <w:r>
              <w:rPr>
                <w:rFonts w:ascii="Angsana New" w:eastAsia="Cordia New" w:hAnsi="Angsana New" w:cs="Angsana New"/>
                <w:b/>
                <w:bCs/>
                <w:lang w:val="en-US"/>
              </w:rPr>
              <w:t xml:space="preserve"> </w:t>
            </w:r>
            <w:r w:rsidRPr="0033291C">
              <w:rPr>
                <w:rFonts w:ascii="Angsana New" w:hAnsi="Angsana New" w:cs="Angsana New"/>
                <w:b/>
                <w:bCs/>
                <w:cs/>
              </w:rPr>
              <w:t>30</w:t>
            </w:r>
            <w:r w:rsidRPr="00E55D53">
              <w:rPr>
                <w:rFonts w:ascii="Angsana New" w:eastAsia="Cordia New" w:hAnsi="Angsana New" w:cs="Angsana New"/>
                <w:b/>
                <w:bCs/>
                <w:cs/>
                <w:lang w:val="en-US"/>
              </w:rPr>
              <w:t xml:space="preserve"> กันยายน</w:t>
            </w:r>
          </w:p>
        </w:tc>
        <w:tc>
          <w:tcPr>
            <w:tcW w:w="990" w:type="dxa"/>
          </w:tcPr>
          <w:p w:rsidR="00D32BE9" w:rsidRPr="007D3707" w:rsidRDefault="00D32BE9" w:rsidP="00D3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32BE9" w:rsidRPr="00E55D53" w:rsidRDefault="00D32BE9" w:rsidP="00D3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32BE9" w:rsidRPr="00E55D53" w:rsidRDefault="00D32BE9" w:rsidP="00D3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32BE9" w:rsidRPr="00E55D53" w:rsidRDefault="00D32BE9" w:rsidP="00D32BE9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32BE9" w:rsidRPr="00E55D53" w:rsidRDefault="00D32BE9" w:rsidP="00D3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32BE9" w:rsidRPr="00E55D53" w:rsidRDefault="00D32BE9" w:rsidP="00D32BE9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32BE9" w:rsidRPr="00E55D53" w:rsidRDefault="00D32BE9" w:rsidP="00D3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32BE9" w:rsidRPr="00E55D53" w:rsidRDefault="00D32BE9" w:rsidP="00D32BE9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32BE9" w:rsidRPr="00E55D53" w:rsidRDefault="00D32BE9" w:rsidP="00D3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32BE9" w:rsidRPr="00E55D53" w:rsidTr="007874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60" w:type="dxa"/>
          </w:tcPr>
          <w:p w:rsidR="00D32BE9" w:rsidRPr="00E55D53" w:rsidRDefault="00D32BE9" w:rsidP="00D32BE9">
            <w:pPr>
              <w:pStyle w:val="a"/>
              <w:tabs>
                <w:tab w:val="clear" w:pos="1080"/>
                <w:tab w:val="left" w:pos="207"/>
                <w:tab w:val="left" w:pos="540"/>
              </w:tabs>
              <w:ind w:right="-43"/>
              <w:rPr>
                <w:rFonts w:ascii="Angsana New" w:eastAsia="Cordia New" w:hAnsi="Angsana New" w:cs="Angsana New"/>
                <w:b/>
                <w:bCs/>
                <w:lang w:val="en-US"/>
              </w:rPr>
            </w:pPr>
            <w:r w:rsidRPr="00E55D53">
              <w:rPr>
                <w:rFonts w:ascii="Angsana New" w:eastAsia="Cordia New" w:hAnsi="Angsana New" w:cs="Angsana New"/>
                <w:b/>
                <w:bCs/>
                <w:cs/>
                <w:lang w:val="en-US"/>
              </w:rPr>
              <w:t>-</w:t>
            </w:r>
            <w:r w:rsidRPr="00E55D53">
              <w:rPr>
                <w:rFonts w:ascii="Angsana New" w:eastAsia="Cordia New" w:hAnsi="Angsana New" w:cs="Angsana New"/>
                <w:b/>
                <w:bCs/>
                <w:cs/>
                <w:lang w:val="en-US"/>
              </w:rPr>
              <w:tab/>
              <w:t>หุ้นสามัญ</w:t>
            </w:r>
          </w:p>
        </w:tc>
        <w:tc>
          <w:tcPr>
            <w:tcW w:w="990" w:type="dxa"/>
          </w:tcPr>
          <w:p w:rsidR="00D32BE9" w:rsidRPr="007D3707" w:rsidRDefault="00D32BE9" w:rsidP="00D3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5CDC"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D32BE9" w:rsidRPr="00E55D53" w:rsidRDefault="00D32BE9" w:rsidP="00D3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D32BE9" w:rsidRPr="00374C96" w:rsidRDefault="00D32BE9" w:rsidP="00D3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4C96">
              <w:rPr>
                <w:rFonts w:ascii="Angsana New" w:hAnsi="Angsana New"/>
                <w:b/>
                <w:bCs/>
                <w:sz w:val="30"/>
                <w:szCs w:val="30"/>
              </w:rPr>
              <w:t>23,898</w:t>
            </w:r>
          </w:p>
        </w:tc>
        <w:tc>
          <w:tcPr>
            <w:tcW w:w="270" w:type="dxa"/>
          </w:tcPr>
          <w:p w:rsidR="00D32BE9" w:rsidRPr="00374C96" w:rsidRDefault="00D32BE9" w:rsidP="00D32BE9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D32BE9" w:rsidRPr="00374C96" w:rsidRDefault="00D32BE9" w:rsidP="00D3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4C96">
              <w:rPr>
                <w:rFonts w:ascii="Angsana New" w:hAnsi="Angsana New"/>
                <w:b/>
                <w:bCs/>
                <w:sz w:val="30"/>
                <w:szCs w:val="30"/>
              </w:rPr>
              <w:t>238,981</w:t>
            </w:r>
          </w:p>
        </w:tc>
        <w:tc>
          <w:tcPr>
            <w:tcW w:w="270" w:type="dxa"/>
          </w:tcPr>
          <w:p w:rsidR="00D32BE9" w:rsidRPr="00E55D53" w:rsidRDefault="00D32BE9" w:rsidP="00D32BE9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D32BE9" w:rsidRPr="00374C96" w:rsidRDefault="00D32BE9" w:rsidP="00D3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4C96">
              <w:rPr>
                <w:rFonts w:ascii="Angsana New" w:hAnsi="Angsana New"/>
                <w:b/>
                <w:bCs/>
                <w:sz w:val="30"/>
                <w:szCs w:val="30"/>
              </w:rPr>
              <w:t>23,898</w:t>
            </w:r>
          </w:p>
        </w:tc>
        <w:tc>
          <w:tcPr>
            <w:tcW w:w="270" w:type="dxa"/>
          </w:tcPr>
          <w:p w:rsidR="00D32BE9" w:rsidRPr="00374C96" w:rsidRDefault="00D32BE9" w:rsidP="00D32BE9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D32BE9" w:rsidRPr="00374C96" w:rsidRDefault="00D32BE9" w:rsidP="00D3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4C96">
              <w:rPr>
                <w:rFonts w:ascii="Angsana New" w:hAnsi="Angsana New"/>
                <w:b/>
                <w:bCs/>
                <w:sz w:val="30"/>
                <w:szCs w:val="30"/>
              </w:rPr>
              <w:t>238,981</w:t>
            </w:r>
          </w:p>
        </w:tc>
      </w:tr>
      <w:tr w:rsidR="00D74A30" w:rsidRPr="00D46D73" w:rsidTr="009927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60" w:type="dxa"/>
          </w:tcPr>
          <w:p w:rsidR="00D74A30" w:rsidRPr="00D46D73" w:rsidRDefault="00D74A30" w:rsidP="00D74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07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:rsidR="00D74A30" w:rsidRPr="007D3707" w:rsidRDefault="00D74A30" w:rsidP="00D7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D74A30" w:rsidRPr="00D46D73" w:rsidRDefault="00D74A30" w:rsidP="00D7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D74A30" w:rsidRPr="008F5A95" w:rsidRDefault="00D74A30" w:rsidP="00D74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57" w:right="-36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:rsidR="00D74A30" w:rsidRPr="008F5A95" w:rsidRDefault="00D74A30" w:rsidP="00D74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57" w:right="-36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:rsidR="00D74A30" w:rsidRPr="008F5A95" w:rsidRDefault="00D74A30" w:rsidP="00D74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57" w:right="-36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:rsidR="00D74A30" w:rsidRPr="00D46D73" w:rsidRDefault="00D74A30" w:rsidP="00D74A30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43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:rsidR="00D74A30" w:rsidRPr="00D46D73" w:rsidRDefault="00D74A30" w:rsidP="00D74A30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43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D74A30" w:rsidRPr="00D46D73" w:rsidRDefault="00D74A30" w:rsidP="00D74A30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43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:rsidR="00D74A30" w:rsidRPr="00D46D73" w:rsidRDefault="00D74A30" w:rsidP="00D74A30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08" w:right="-43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74A30" w:rsidRPr="00E55D53" w:rsidTr="007874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60" w:type="dxa"/>
          </w:tcPr>
          <w:p w:rsidR="00D74A30" w:rsidRPr="00E55D53" w:rsidRDefault="00D74A30" w:rsidP="00D74A30">
            <w:pPr>
              <w:pStyle w:val="a"/>
              <w:tabs>
                <w:tab w:val="clear" w:pos="1080"/>
                <w:tab w:val="left" w:pos="207"/>
                <w:tab w:val="left" w:pos="540"/>
              </w:tabs>
              <w:ind w:right="-43"/>
              <w:rPr>
                <w:rFonts w:ascii="Angsana New" w:eastAsia="Cordia New" w:hAnsi="Angsana New" w:cs="Angsana New"/>
                <w:cs/>
                <w:lang w:val="en-US"/>
              </w:rPr>
            </w:pPr>
            <w:r w:rsidRPr="00E55D53">
              <w:rPr>
                <w:rFonts w:ascii="Angsana New" w:eastAsia="Cordia New" w:hAnsi="Angsana New" w:cs="Angsana New"/>
                <w:b/>
                <w:bCs/>
                <w:i/>
                <w:iCs/>
                <w:cs/>
                <w:lang w:val="en-US"/>
              </w:rPr>
              <w:t>ทุนที่ออกและชำระแล้ว</w:t>
            </w:r>
          </w:p>
        </w:tc>
        <w:tc>
          <w:tcPr>
            <w:tcW w:w="990" w:type="dxa"/>
          </w:tcPr>
          <w:p w:rsidR="00D74A30" w:rsidRPr="007D3707" w:rsidRDefault="00D74A30" w:rsidP="00D7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D74A30" w:rsidRPr="00E55D53" w:rsidRDefault="00D74A30" w:rsidP="00D7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74A30" w:rsidRPr="008F5A95" w:rsidRDefault="00D74A30" w:rsidP="00D74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57" w:right="-36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:rsidR="00D74A30" w:rsidRPr="008F5A95" w:rsidRDefault="00D74A30" w:rsidP="00D74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57" w:right="-36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:rsidR="00D74A30" w:rsidRPr="008F5A95" w:rsidRDefault="00D74A30" w:rsidP="00D74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57" w:right="-36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:rsidR="00D74A30" w:rsidRPr="00E55D53" w:rsidRDefault="00D74A30" w:rsidP="00D74A30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74A30" w:rsidRPr="00E55D53" w:rsidRDefault="00D74A30" w:rsidP="00D74A30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74A30" w:rsidRPr="00E55D53" w:rsidRDefault="00D74A30" w:rsidP="00D74A30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74A30" w:rsidRPr="00E55D53" w:rsidRDefault="00D74A30" w:rsidP="00D74A30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74A30" w:rsidRPr="00E55D53" w:rsidTr="004A51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60" w:type="dxa"/>
          </w:tcPr>
          <w:p w:rsidR="00D74A30" w:rsidRPr="00E55D53" w:rsidRDefault="00D74A30" w:rsidP="00D74A30">
            <w:pPr>
              <w:pStyle w:val="a"/>
              <w:tabs>
                <w:tab w:val="clear" w:pos="1080"/>
                <w:tab w:val="left" w:pos="207"/>
                <w:tab w:val="left" w:pos="540"/>
              </w:tabs>
              <w:ind w:right="-43"/>
              <w:rPr>
                <w:rFonts w:ascii="Angsana New" w:eastAsia="Cordia New" w:hAnsi="Angsana New" w:cs="Angsana New"/>
                <w:lang w:val="en-US"/>
              </w:rPr>
            </w:pPr>
            <w:r w:rsidRPr="00E55D53">
              <w:rPr>
                <w:rFonts w:ascii="Angsana New" w:eastAsia="Cordia New" w:hAnsi="Angsana New" w:cs="Angsana New"/>
                <w:cs/>
                <w:lang w:val="en-US"/>
              </w:rPr>
              <w:t>ณ วันที่</w:t>
            </w:r>
            <w:r>
              <w:rPr>
                <w:rFonts w:ascii="Angsana New" w:eastAsia="Cordia New" w:hAnsi="Angsana New" w:cs="Angsana New"/>
                <w:lang w:val="en-US"/>
              </w:rPr>
              <w:t xml:space="preserve"> </w:t>
            </w:r>
            <w:r w:rsidRPr="007E2D62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eastAsia="Cordia New" w:hAnsi="Angsana New" w:cs="Angsana New" w:hint="cs"/>
                <w:cs/>
                <w:lang w:val="en-US"/>
              </w:rPr>
              <w:t xml:space="preserve"> </w:t>
            </w:r>
            <w:r w:rsidRPr="00E55D53">
              <w:rPr>
                <w:rFonts w:ascii="Angsana New" w:eastAsia="Cordia New" w:hAnsi="Angsana New" w:cs="Angsana New"/>
                <w:cs/>
                <w:lang w:val="en-US"/>
              </w:rPr>
              <w:t xml:space="preserve">ตุลาคม </w:t>
            </w:r>
          </w:p>
        </w:tc>
        <w:tc>
          <w:tcPr>
            <w:tcW w:w="990" w:type="dxa"/>
          </w:tcPr>
          <w:p w:rsidR="00D74A30" w:rsidRPr="007D3707" w:rsidRDefault="00D74A30" w:rsidP="00D7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D74A30" w:rsidRPr="00E55D53" w:rsidRDefault="00D74A30" w:rsidP="00D7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74A30" w:rsidRPr="008F5A95" w:rsidRDefault="00D74A30" w:rsidP="00D74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57" w:right="-36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:rsidR="00D74A30" w:rsidRPr="008F5A95" w:rsidRDefault="00D74A30" w:rsidP="00D74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57" w:right="-36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:rsidR="00D74A30" w:rsidRPr="008F5A95" w:rsidRDefault="00D74A30" w:rsidP="00D74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57" w:right="-36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:rsidR="00D74A30" w:rsidRPr="00E55D53" w:rsidRDefault="00D74A30" w:rsidP="00D74A30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74A30" w:rsidRPr="00E55D53" w:rsidRDefault="00D74A30" w:rsidP="00D74A30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74A30" w:rsidRPr="00E55D53" w:rsidRDefault="00D74A30" w:rsidP="00D74A30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74A30" w:rsidRPr="00E55D53" w:rsidRDefault="00D74A30" w:rsidP="00D74A30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32BE9" w:rsidRPr="00E55D53" w:rsidTr="00007E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60" w:type="dxa"/>
          </w:tcPr>
          <w:p w:rsidR="00D32BE9" w:rsidRPr="00E55D53" w:rsidRDefault="00D32BE9" w:rsidP="00D32BE9">
            <w:pPr>
              <w:pStyle w:val="a"/>
              <w:tabs>
                <w:tab w:val="clear" w:pos="1080"/>
                <w:tab w:val="left" w:pos="207"/>
                <w:tab w:val="left" w:pos="540"/>
              </w:tabs>
              <w:ind w:right="-43"/>
              <w:rPr>
                <w:rFonts w:ascii="Angsana New" w:eastAsia="Cordia New" w:hAnsi="Angsana New" w:cs="Angsana New"/>
                <w:lang w:val="en-US"/>
              </w:rPr>
            </w:pPr>
            <w:r w:rsidRPr="00E55D53">
              <w:rPr>
                <w:rFonts w:ascii="Angsana New" w:eastAsia="Cordia New" w:hAnsi="Angsana New" w:cs="Angsana New"/>
                <w:cs/>
                <w:lang w:val="en-US"/>
              </w:rPr>
              <w:t>-</w:t>
            </w:r>
            <w:r w:rsidRPr="00E55D53">
              <w:rPr>
                <w:rFonts w:ascii="Angsana New" w:eastAsia="Cordia New" w:hAnsi="Angsana New" w:cs="Angsana New"/>
                <w:cs/>
                <w:lang w:val="en-US"/>
              </w:rPr>
              <w:tab/>
              <w:t>หุ้นสามัญ</w:t>
            </w:r>
          </w:p>
        </w:tc>
        <w:tc>
          <w:tcPr>
            <w:tcW w:w="990" w:type="dxa"/>
          </w:tcPr>
          <w:p w:rsidR="00D32BE9" w:rsidRPr="007D3707" w:rsidRDefault="00D32BE9" w:rsidP="00D3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5CDC"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D32BE9" w:rsidRPr="00E55D53" w:rsidRDefault="00D32BE9" w:rsidP="00D3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32BE9" w:rsidRPr="00E55D53" w:rsidRDefault="00D32BE9" w:rsidP="00770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7702AF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,898</w:t>
            </w:r>
          </w:p>
        </w:tc>
        <w:tc>
          <w:tcPr>
            <w:tcW w:w="270" w:type="dxa"/>
          </w:tcPr>
          <w:p w:rsidR="00D32BE9" w:rsidRPr="00E55D53" w:rsidRDefault="00D32BE9" w:rsidP="00D32BE9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32BE9" w:rsidRPr="00E55D53" w:rsidRDefault="00D32BE9" w:rsidP="00770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7702AF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8,981</w:t>
            </w:r>
          </w:p>
        </w:tc>
        <w:tc>
          <w:tcPr>
            <w:tcW w:w="270" w:type="dxa"/>
          </w:tcPr>
          <w:p w:rsidR="00D32BE9" w:rsidRPr="00E55D53" w:rsidRDefault="00D32BE9" w:rsidP="00D32BE9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32BE9" w:rsidRPr="00E55D53" w:rsidRDefault="00D32BE9" w:rsidP="00D3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20,898</w:t>
            </w:r>
          </w:p>
        </w:tc>
        <w:tc>
          <w:tcPr>
            <w:tcW w:w="270" w:type="dxa"/>
          </w:tcPr>
          <w:p w:rsidR="00D32BE9" w:rsidRPr="00E55D53" w:rsidRDefault="00D32BE9" w:rsidP="00D32BE9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32BE9" w:rsidRPr="00E55D53" w:rsidRDefault="00D32BE9" w:rsidP="00D3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208,981</w:t>
            </w:r>
          </w:p>
        </w:tc>
      </w:tr>
      <w:tr w:rsidR="00D32BE9" w:rsidRPr="00E55D53" w:rsidTr="00007E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60" w:type="dxa"/>
          </w:tcPr>
          <w:p w:rsidR="00D32BE9" w:rsidRPr="00E55D53" w:rsidRDefault="00D32BE9" w:rsidP="00D32BE9">
            <w:pPr>
              <w:pStyle w:val="a"/>
              <w:tabs>
                <w:tab w:val="clear" w:pos="1080"/>
                <w:tab w:val="left" w:pos="207"/>
                <w:tab w:val="left" w:pos="540"/>
              </w:tabs>
              <w:ind w:right="-43"/>
              <w:rPr>
                <w:rFonts w:ascii="Angsana New" w:eastAsia="Cordia New" w:hAnsi="Angsana New" w:cs="Angsana New"/>
                <w:b/>
                <w:bCs/>
                <w:cs/>
                <w:lang w:val="en-US"/>
              </w:rPr>
            </w:pPr>
            <w:r w:rsidRPr="00E55D53">
              <w:rPr>
                <w:rFonts w:ascii="Angsana New" w:eastAsia="Cordia New" w:hAnsi="Angsana New" w:cs="Angsana New"/>
                <w:b/>
                <w:bCs/>
                <w:cs/>
                <w:lang w:val="en-US"/>
              </w:rPr>
              <w:t>ณ วันที่</w:t>
            </w:r>
            <w:r>
              <w:rPr>
                <w:rFonts w:ascii="Angsana New" w:eastAsia="Cordia New" w:hAnsi="Angsana New" w:cs="Angsana New"/>
                <w:b/>
                <w:bCs/>
                <w:lang w:val="en-US"/>
              </w:rPr>
              <w:t xml:space="preserve"> </w:t>
            </w:r>
            <w:r w:rsidRPr="007E2D62">
              <w:rPr>
                <w:rFonts w:ascii="Angsana New" w:hAnsi="Angsana New" w:cs="Angsana New"/>
                <w:b/>
                <w:bCs/>
                <w:cs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Pr="00E55D53">
              <w:rPr>
                <w:rFonts w:ascii="Angsana New" w:eastAsia="Cordia New" w:hAnsi="Angsana New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990" w:type="dxa"/>
          </w:tcPr>
          <w:p w:rsidR="00D32BE9" w:rsidRPr="007D3707" w:rsidRDefault="00D32BE9" w:rsidP="00D3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32BE9" w:rsidRPr="00E55D53" w:rsidRDefault="00D32BE9" w:rsidP="00D3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32BE9" w:rsidRPr="00E55D53" w:rsidRDefault="00D32BE9" w:rsidP="00D3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32BE9" w:rsidRPr="00E55D53" w:rsidRDefault="00D32BE9" w:rsidP="00D32BE9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32BE9" w:rsidRPr="00E55D53" w:rsidRDefault="00D32BE9" w:rsidP="00D3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32BE9" w:rsidRPr="00E55D53" w:rsidRDefault="00D32BE9" w:rsidP="00D32BE9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32BE9" w:rsidRPr="00E55D53" w:rsidRDefault="00D32BE9" w:rsidP="00D3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32BE9" w:rsidRPr="00E55D53" w:rsidRDefault="00D32BE9" w:rsidP="00D32BE9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32BE9" w:rsidRPr="00E55D53" w:rsidRDefault="00D32BE9" w:rsidP="00D3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32BE9" w:rsidRPr="00E55D53" w:rsidTr="00007E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60" w:type="dxa"/>
          </w:tcPr>
          <w:p w:rsidR="00D32BE9" w:rsidRPr="00E55D53" w:rsidRDefault="00D32BE9" w:rsidP="00D32BE9">
            <w:pPr>
              <w:pStyle w:val="a"/>
              <w:tabs>
                <w:tab w:val="clear" w:pos="1080"/>
                <w:tab w:val="left" w:pos="207"/>
                <w:tab w:val="left" w:pos="540"/>
              </w:tabs>
              <w:ind w:right="-43"/>
              <w:rPr>
                <w:rFonts w:ascii="Angsana New" w:eastAsia="Cordia New" w:hAnsi="Angsana New" w:cs="Angsana New"/>
                <w:b/>
                <w:bCs/>
                <w:lang w:val="en-US"/>
              </w:rPr>
            </w:pPr>
            <w:r w:rsidRPr="00E55D53">
              <w:rPr>
                <w:rFonts w:ascii="Angsana New" w:eastAsia="Cordia New" w:hAnsi="Angsana New" w:cs="Angsana New"/>
                <w:b/>
                <w:bCs/>
                <w:cs/>
                <w:lang w:val="en-US"/>
              </w:rPr>
              <w:t>-</w:t>
            </w:r>
            <w:r w:rsidRPr="00E55D53">
              <w:rPr>
                <w:rFonts w:ascii="Angsana New" w:eastAsia="Cordia New" w:hAnsi="Angsana New" w:cs="Angsana New"/>
                <w:b/>
                <w:bCs/>
                <w:cs/>
                <w:lang w:val="en-US"/>
              </w:rPr>
              <w:tab/>
              <w:t>หุ้นสามัญ</w:t>
            </w:r>
          </w:p>
        </w:tc>
        <w:tc>
          <w:tcPr>
            <w:tcW w:w="990" w:type="dxa"/>
          </w:tcPr>
          <w:p w:rsidR="00D32BE9" w:rsidRPr="007D3707" w:rsidRDefault="00D32BE9" w:rsidP="00D3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5CDC"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D32BE9" w:rsidRPr="00E55D53" w:rsidRDefault="00D32BE9" w:rsidP="00D3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D32BE9" w:rsidRPr="00374C96" w:rsidRDefault="00D32BE9" w:rsidP="00770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4C9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702A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374C96">
              <w:rPr>
                <w:rFonts w:ascii="Angsana New" w:hAnsi="Angsana New"/>
                <w:b/>
                <w:bCs/>
                <w:sz w:val="30"/>
                <w:szCs w:val="30"/>
              </w:rPr>
              <w:t>,898</w:t>
            </w:r>
          </w:p>
        </w:tc>
        <w:tc>
          <w:tcPr>
            <w:tcW w:w="270" w:type="dxa"/>
          </w:tcPr>
          <w:p w:rsidR="00D32BE9" w:rsidRPr="00374C96" w:rsidRDefault="00D32BE9" w:rsidP="00D32BE9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D32BE9" w:rsidRPr="00374C96" w:rsidRDefault="00D32BE9" w:rsidP="00770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4C9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702A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374C96">
              <w:rPr>
                <w:rFonts w:ascii="Angsana New" w:hAnsi="Angsana New"/>
                <w:b/>
                <w:bCs/>
                <w:sz w:val="30"/>
                <w:szCs w:val="30"/>
              </w:rPr>
              <w:t>8,981</w:t>
            </w:r>
          </w:p>
        </w:tc>
        <w:tc>
          <w:tcPr>
            <w:tcW w:w="270" w:type="dxa"/>
          </w:tcPr>
          <w:p w:rsidR="00D32BE9" w:rsidRPr="00E55D53" w:rsidRDefault="00D32BE9" w:rsidP="00D32BE9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D32BE9" w:rsidRPr="00374C96" w:rsidRDefault="00D32BE9" w:rsidP="00D3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Pr="00374C96">
              <w:rPr>
                <w:rFonts w:ascii="Angsana New" w:hAnsi="Angsana New"/>
                <w:b/>
                <w:bCs/>
                <w:sz w:val="30"/>
                <w:szCs w:val="30"/>
              </w:rPr>
              <w:t>,898</w:t>
            </w:r>
          </w:p>
        </w:tc>
        <w:tc>
          <w:tcPr>
            <w:tcW w:w="270" w:type="dxa"/>
          </w:tcPr>
          <w:p w:rsidR="00D32BE9" w:rsidRPr="00374C96" w:rsidRDefault="00D32BE9" w:rsidP="00D32BE9">
            <w:pPr>
              <w:pStyle w:val="30"/>
              <w:tabs>
                <w:tab w:val="clear" w:pos="360"/>
                <w:tab w:val="clear" w:pos="720"/>
                <w:tab w:val="decimal" w:pos="1044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D32BE9" w:rsidRPr="00374C96" w:rsidRDefault="00D32BE9" w:rsidP="00D32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Pr="00374C96">
              <w:rPr>
                <w:rFonts w:ascii="Angsana New" w:hAnsi="Angsana New"/>
                <w:b/>
                <w:bCs/>
                <w:sz w:val="30"/>
                <w:szCs w:val="30"/>
              </w:rPr>
              <w:t>8,981</w:t>
            </w:r>
          </w:p>
        </w:tc>
      </w:tr>
    </w:tbl>
    <w:p w:rsidR="00555E4C" w:rsidRPr="00E55D53" w:rsidRDefault="001B6F61" w:rsidP="00E43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 w:hint="cs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BE3DEC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CC5167">
        <w:rPr>
          <w:rFonts w:ascii="Angsana New" w:hAnsi="Angsana New"/>
          <w:b/>
          <w:bCs/>
          <w:sz w:val="30"/>
          <w:szCs w:val="30"/>
        </w:rPr>
        <w:t>0</w:t>
      </w:r>
      <w:r w:rsidR="00555E4C" w:rsidRPr="00E55D53">
        <w:rPr>
          <w:rFonts w:ascii="Angsana New" w:hAnsi="Angsana New"/>
          <w:b/>
          <w:bCs/>
          <w:sz w:val="30"/>
          <w:szCs w:val="30"/>
        </w:rPr>
        <w:tab/>
      </w:r>
      <w:r w:rsidR="00BC13FF" w:rsidRPr="00E55D53">
        <w:rPr>
          <w:rFonts w:ascii="Angsana New" w:hAnsi="Angsana New"/>
          <w:b/>
          <w:bCs/>
          <w:sz w:val="30"/>
          <w:szCs w:val="30"/>
          <w:cs/>
        </w:rPr>
        <w:t>ส่วนเกินมูลค่าหุ้นสามัญและสำรอง</w:t>
      </w:r>
    </w:p>
    <w:p w:rsidR="00555E4C" w:rsidRPr="0035237D" w:rsidRDefault="00555E4C" w:rsidP="00E438A9">
      <w:pPr>
        <w:pStyle w:val="a"/>
        <w:tabs>
          <w:tab w:val="clear" w:pos="1080"/>
        </w:tabs>
        <w:ind w:left="540" w:right="-43"/>
        <w:jc w:val="both"/>
        <w:rPr>
          <w:rFonts w:ascii="Angsana New" w:eastAsia="Cordia New" w:hAnsi="Angsana New" w:cs="Angsana New"/>
          <w:lang w:val="en-US"/>
        </w:rPr>
      </w:pPr>
    </w:p>
    <w:p w:rsidR="00555E4C" w:rsidRPr="00E55D53" w:rsidRDefault="00555E4C" w:rsidP="00E438A9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E55D53">
        <w:rPr>
          <w:rFonts w:ascii="Angsana New" w:hAnsi="Angsana New" w:cs="Angsana New"/>
          <w:b/>
          <w:bCs/>
          <w:i/>
          <w:iCs/>
          <w:cs/>
          <w:lang w:val="en-US"/>
        </w:rPr>
        <w:t>ส่วนเกินมูลค่าหุ้น</w:t>
      </w:r>
    </w:p>
    <w:p w:rsidR="00555E4C" w:rsidRPr="0035237D" w:rsidRDefault="00555E4C" w:rsidP="00E438A9">
      <w:pPr>
        <w:pStyle w:val="a"/>
        <w:tabs>
          <w:tab w:val="clear" w:pos="1080"/>
          <w:tab w:val="left" w:pos="540"/>
        </w:tabs>
        <w:ind w:left="540" w:right="-43"/>
        <w:jc w:val="thaiDistribute"/>
        <w:rPr>
          <w:rFonts w:ascii="Angsana New" w:hAnsi="Angsana New" w:cs="Angsana New"/>
          <w:cs/>
        </w:rPr>
      </w:pPr>
    </w:p>
    <w:p w:rsidR="008D0E76" w:rsidRPr="00E55D53" w:rsidRDefault="008D0E76" w:rsidP="008D0E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55D53">
        <w:rPr>
          <w:rFonts w:ascii="Angsana New" w:hAnsi="Angsana New"/>
          <w:sz w:val="30"/>
          <w:szCs w:val="30"/>
          <w:cs/>
        </w:rPr>
        <w:t>ตามบทบัญญัติแห่งพระราชบัญญัติบริษัทมหาชนจำกัด พ.ศ.</w:t>
      </w:r>
      <w:r w:rsidR="002A6A94">
        <w:rPr>
          <w:rFonts w:ascii="Angsana New" w:hAnsi="Angsana New" w:hint="cs"/>
          <w:sz w:val="30"/>
          <w:szCs w:val="30"/>
          <w:cs/>
        </w:rPr>
        <w:t xml:space="preserve"> </w:t>
      </w:r>
      <w:r w:rsidR="0003222E">
        <w:rPr>
          <w:rFonts w:ascii="Angsana New" w:hAnsi="Angsana New"/>
          <w:sz w:val="30"/>
          <w:szCs w:val="30"/>
        </w:rPr>
        <w:t>2535</w:t>
      </w:r>
      <w:r w:rsidRPr="00E55D53">
        <w:rPr>
          <w:rFonts w:ascii="Angsana New" w:hAnsi="Angsana New"/>
          <w:sz w:val="30"/>
          <w:szCs w:val="30"/>
          <w:cs/>
        </w:rPr>
        <w:t xml:space="preserve"> มาตรา</w:t>
      </w:r>
      <w:r w:rsidR="002A6A94">
        <w:rPr>
          <w:rFonts w:ascii="Angsana New" w:hAnsi="Angsana New" w:hint="cs"/>
          <w:sz w:val="30"/>
          <w:szCs w:val="30"/>
          <w:cs/>
        </w:rPr>
        <w:t xml:space="preserve"> </w:t>
      </w:r>
      <w:r w:rsidR="0003222E">
        <w:rPr>
          <w:rFonts w:ascii="Angsana New" w:hAnsi="Angsana New"/>
          <w:sz w:val="30"/>
          <w:szCs w:val="30"/>
        </w:rPr>
        <w:t>51</w:t>
      </w:r>
      <w:r w:rsidRPr="00E55D53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E55D53">
        <w:rPr>
          <w:rFonts w:ascii="Angsana New" w:hAnsi="Angsana New"/>
          <w:sz w:val="30"/>
          <w:szCs w:val="30"/>
        </w:rPr>
        <w:t>“</w:t>
      </w:r>
      <w:r w:rsidRPr="00E55D53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E55D53">
        <w:rPr>
          <w:rFonts w:ascii="Angsana New" w:hAnsi="Angsana New"/>
          <w:sz w:val="30"/>
          <w:szCs w:val="30"/>
        </w:rPr>
        <w:t>”</w:t>
      </w:r>
      <w:r w:rsidRPr="00E55D53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:rsidR="001A5FA8" w:rsidRPr="0035237D" w:rsidRDefault="001A5FA8" w:rsidP="008D0E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z w:val="30"/>
          <w:szCs w:val="30"/>
        </w:rPr>
      </w:pPr>
    </w:p>
    <w:p w:rsidR="008D0E76" w:rsidRDefault="008D0E76" w:rsidP="008D0E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2079D">
        <w:rPr>
          <w:rFonts w:ascii="Angsana New" w:hAnsi="Angsana New"/>
          <w:b/>
          <w:bCs/>
          <w:i/>
          <w:iCs/>
          <w:sz w:val="30"/>
          <w:szCs w:val="30"/>
          <w:cs/>
        </w:rPr>
        <w:t>สำรองตามกฎหมาย</w:t>
      </w:r>
    </w:p>
    <w:p w:rsidR="0035237D" w:rsidRPr="0035237D" w:rsidRDefault="0035237D" w:rsidP="00ED7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ED7800" w:rsidRDefault="008D0E76" w:rsidP="00ED7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2079D">
        <w:rPr>
          <w:rFonts w:ascii="Angsana New" w:hAnsi="Angsana New"/>
          <w:sz w:val="30"/>
          <w:szCs w:val="30"/>
          <w:cs/>
        </w:rPr>
        <w:t>ตามบทบัญญัติแห่งพระราชบัญญัติบริษัทมหาชนจำกัด พ.ศ.</w:t>
      </w:r>
      <w:r w:rsidR="002A6A94">
        <w:rPr>
          <w:rFonts w:ascii="Angsana New" w:hAnsi="Angsana New" w:hint="cs"/>
          <w:sz w:val="30"/>
          <w:szCs w:val="30"/>
          <w:cs/>
        </w:rPr>
        <w:t xml:space="preserve"> </w:t>
      </w:r>
      <w:r w:rsidR="00537786">
        <w:rPr>
          <w:rFonts w:ascii="Angsana New" w:hAnsi="Angsana New"/>
          <w:sz w:val="30"/>
          <w:szCs w:val="30"/>
        </w:rPr>
        <w:t>2535</w:t>
      </w:r>
      <w:r w:rsidRPr="00B2079D">
        <w:rPr>
          <w:rFonts w:ascii="Angsana New" w:hAnsi="Angsana New"/>
          <w:sz w:val="30"/>
          <w:szCs w:val="30"/>
          <w:cs/>
        </w:rPr>
        <w:t xml:space="preserve"> มาตรา</w:t>
      </w:r>
      <w:r w:rsidR="002A6A94">
        <w:rPr>
          <w:rFonts w:ascii="Angsana New" w:hAnsi="Angsana New" w:hint="cs"/>
          <w:sz w:val="30"/>
          <w:szCs w:val="30"/>
          <w:cs/>
        </w:rPr>
        <w:t xml:space="preserve"> </w:t>
      </w:r>
      <w:r w:rsidR="00537786">
        <w:rPr>
          <w:rFonts w:ascii="Angsana New" w:hAnsi="Angsana New"/>
          <w:sz w:val="30"/>
          <w:szCs w:val="30"/>
        </w:rPr>
        <w:t>116</w:t>
      </w:r>
      <w:r w:rsidRPr="00B2079D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B2079D">
        <w:rPr>
          <w:rFonts w:ascii="Angsana New" w:hAnsi="Angsana New"/>
          <w:sz w:val="30"/>
          <w:szCs w:val="30"/>
        </w:rPr>
        <w:t>“</w:t>
      </w:r>
      <w:r w:rsidRPr="00B2079D">
        <w:rPr>
          <w:rFonts w:ascii="Angsana New" w:hAnsi="Angsana New"/>
          <w:sz w:val="30"/>
          <w:szCs w:val="30"/>
          <w:cs/>
        </w:rPr>
        <w:t>สำรองตามกฎหมาย</w:t>
      </w:r>
      <w:r w:rsidRPr="00B2079D">
        <w:rPr>
          <w:rFonts w:ascii="Angsana New" w:hAnsi="Angsana New"/>
          <w:sz w:val="30"/>
          <w:szCs w:val="30"/>
        </w:rPr>
        <w:t>”</w:t>
      </w:r>
      <w:r w:rsidRPr="00B2079D">
        <w:rPr>
          <w:rFonts w:ascii="Angsana New" w:hAnsi="Angsana New"/>
          <w:sz w:val="30"/>
          <w:szCs w:val="30"/>
          <w:cs/>
        </w:rPr>
        <w:t>) อย่างน้อยร้อยละ</w:t>
      </w:r>
      <w:r w:rsidR="002A6A94">
        <w:rPr>
          <w:rFonts w:ascii="Angsana New" w:hAnsi="Angsana New" w:hint="cs"/>
          <w:sz w:val="30"/>
          <w:szCs w:val="30"/>
          <w:cs/>
        </w:rPr>
        <w:t xml:space="preserve"> </w:t>
      </w:r>
      <w:r w:rsidR="009470F3">
        <w:rPr>
          <w:rFonts w:ascii="Angsana New" w:hAnsi="Angsana New"/>
          <w:sz w:val="30"/>
          <w:szCs w:val="30"/>
        </w:rPr>
        <w:t>5</w:t>
      </w:r>
      <w:r w:rsidRPr="00B2079D">
        <w:rPr>
          <w:rFonts w:ascii="Angsana New" w:hAnsi="Angsana New"/>
          <w:sz w:val="30"/>
          <w:szCs w:val="30"/>
        </w:rPr>
        <w:t xml:space="preserve"> </w:t>
      </w:r>
      <w:r w:rsidRPr="00B2079D">
        <w:rPr>
          <w:rFonts w:ascii="Angsana New" w:hAnsi="Angsana New"/>
          <w:sz w:val="30"/>
          <w:szCs w:val="30"/>
          <w:cs/>
        </w:rPr>
        <w:t>ของกำไรสุทธิประจำปีหลังจากหักขาดทุนสะสมยกมา (ถ้ามี) จนกว่าสำรองดังกล่าวมีจำนวนไม่น้อยกว่าร้อยละ</w:t>
      </w:r>
      <w:r w:rsidR="009470F3">
        <w:rPr>
          <w:rFonts w:ascii="Angsana New" w:hAnsi="Angsana New" w:hint="cs"/>
          <w:sz w:val="30"/>
          <w:szCs w:val="30"/>
          <w:cs/>
        </w:rPr>
        <w:t xml:space="preserve"> </w:t>
      </w:r>
      <w:r w:rsidR="009470F3">
        <w:rPr>
          <w:rFonts w:ascii="Angsana New" w:hAnsi="Angsana New"/>
          <w:sz w:val="30"/>
          <w:szCs w:val="30"/>
        </w:rPr>
        <w:t>10</w:t>
      </w:r>
      <w:r w:rsidR="002A6A94">
        <w:rPr>
          <w:rFonts w:ascii="Angsana New" w:hAnsi="Angsana New"/>
          <w:sz w:val="30"/>
          <w:szCs w:val="30"/>
          <w:cs/>
        </w:rPr>
        <w:t xml:space="preserve"> </w:t>
      </w:r>
      <w:r w:rsidRPr="00B2079D">
        <w:rPr>
          <w:rFonts w:ascii="Angsana New" w:hAnsi="Angsana New"/>
          <w:sz w:val="30"/>
          <w:szCs w:val="30"/>
          <w:cs/>
        </w:rPr>
        <w:t>ของทุนจดทะเบียน  เงินสำรองนี้จะนำไปจ่ายเป็นเงินปันผลไม่ได้</w:t>
      </w:r>
    </w:p>
    <w:p w:rsidR="001B6F61" w:rsidRPr="0035237D" w:rsidRDefault="001B6F61" w:rsidP="00ED7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265E6" w:rsidRPr="00E55D53" w:rsidRDefault="002265E6" w:rsidP="00ED7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 w:hint="cs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21</w:t>
      </w:r>
      <w:r w:rsidRPr="00E55D53">
        <w:rPr>
          <w:rFonts w:ascii="Angsana New" w:hAnsi="Angsana New"/>
          <w:b/>
          <w:bCs/>
          <w:sz w:val="30"/>
          <w:szCs w:val="30"/>
          <w:cs/>
        </w:rPr>
        <w:tab/>
      </w:r>
      <w:r w:rsidRPr="00D32BE9">
        <w:rPr>
          <w:rFonts w:ascii="Angsana New" w:hAnsi="Angsana New" w:hint="cs"/>
          <w:b/>
          <w:bCs/>
          <w:sz w:val="30"/>
          <w:szCs w:val="30"/>
          <w:cs/>
        </w:rPr>
        <w:t>รายได้ค่าชดเชยจากการประกันภัย</w:t>
      </w:r>
    </w:p>
    <w:p w:rsidR="002265E6" w:rsidRPr="0035237D" w:rsidRDefault="002265E6" w:rsidP="008D0E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hint="cs"/>
          <w:sz w:val="30"/>
          <w:szCs w:val="30"/>
        </w:rPr>
      </w:pPr>
    </w:p>
    <w:p w:rsidR="000A0AF0" w:rsidRDefault="000A0AF0" w:rsidP="000A0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430DF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A24F4">
        <w:rPr>
          <w:rFonts w:ascii="Angsana New" w:hAnsi="Angsana New"/>
          <w:sz w:val="30"/>
          <w:szCs w:val="30"/>
        </w:rPr>
        <w:t>4</w:t>
      </w:r>
      <w:r w:rsidRPr="00430DFE">
        <w:rPr>
          <w:rFonts w:ascii="Angsana New" w:hAnsi="Angsana New"/>
          <w:sz w:val="30"/>
          <w:szCs w:val="30"/>
          <w:cs/>
        </w:rPr>
        <w:t xml:space="preserve"> มีนาคม </w:t>
      </w:r>
      <w:r w:rsidR="009C0651">
        <w:rPr>
          <w:rFonts w:ascii="Angsana New" w:hAnsi="Angsana New"/>
          <w:sz w:val="30"/>
          <w:szCs w:val="30"/>
        </w:rPr>
        <w:t>2559</w:t>
      </w:r>
      <w:r w:rsidRPr="00430DFE">
        <w:rPr>
          <w:rFonts w:ascii="Angsana New" w:hAnsi="Angsana New"/>
          <w:sz w:val="30"/>
          <w:szCs w:val="30"/>
          <w:cs/>
        </w:rPr>
        <w:t xml:space="preserve"> </w:t>
      </w:r>
      <w:r w:rsidRPr="00430DFE">
        <w:rPr>
          <w:rFonts w:ascii="Angsana New" w:hAnsi="Angsana New" w:hint="cs"/>
          <w:sz w:val="30"/>
          <w:szCs w:val="30"/>
          <w:cs/>
        </w:rPr>
        <w:t>บริษัทได้เกิดเหตุการณ์เพลิงไหม้เล็กน้อย</w:t>
      </w:r>
      <w:r w:rsidRPr="00430DFE">
        <w:rPr>
          <w:rFonts w:ascii="Angsana New" w:hAnsi="Angsana New"/>
          <w:sz w:val="30"/>
          <w:szCs w:val="30"/>
          <w:cs/>
        </w:rPr>
        <w:t xml:space="preserve">จากประกายไฟและควันไฟที่ตู้ควบคุมการจ่ายไฟฟ้าแบตเตอรี่สำรอง บริเวณสายการผลิต </w:t>
      </w:r>
      <w:r w:rsidRPr="00430DFE">
        <w:rPr>
          <w:rFonts w:ascii="Angsana New" w:hAnsi="Angsana New"/>
          <w:sz w:val="30"/>
          <w:szCs w:val="30"/>
        </w:rPr>
        <w:t xml:space="preserve">PCB </w:t>
      </w:r>
      <w:r w:rsidRPr="00430DFE">
        <w:rPr>
          <w:rFonts w:ascii="Angsana New" w:hAnsi="Angsana New" w:hint="cs"/>
          <w:sz w:val="30"/>
          <w:szCs w:val="30"/>
          <w:cs/>
        </w:rPr>
        <w:t>ทำให้เกิดความเสียหายแก่เครื่องจักร</w:t>
      </w:r>
      <w:r w:rsidRPr="00430DFE">
        <w:rPr>
          <w:rFonts w:ascii="Angsana New" w:hAnsi="Angsana New"/>
          <w:sz w:val="30"/>
          <w:szCs w:val="30"/>
        </w:rPr>
        <w:t xml:space="preserve"> </w:t>
      </w:r>
      <w:r w:rsidRPr="00430DFE">
        <w:rPr>
          <w:rFonts w:ascii="Angsana New" w:hAnsi="Angsana New" w:hint="cs"/>
          <w:sz w:val="30"/>
          <w:szCs w:val="30"/>
          <w:cs/>
        </w:rPr>
        <w:t>อุปกรณ์และสินค้าคงเหลือ</w:t>
      </w:r>
      <w:r>
        <w:rPr>
          <w:rFonts w:ascii="Angsana New" w:hAnsi="Angsana New"/>
          <w:sz w:val="30"/>
          <w:szCs w:val="30"/>
          <w:cs/>
        </w:rPr>
        <w:t xml:space="preserve">จำนวน </w:t>
      </w:r>
      <w:r w:rsidR="009C0651">
        <w:rPr>
          <w:rFonts w:ascii="Angsana New" w:hAnsi="Angsana New"/>
          <w:sz w:val="30"/>
          <w:szCs w:val="30"/>
        </w:rPr>
        <w:t>52</w:t>
      </w:r>
      <w:r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430DFE">
        <w:rPr>
          <w:rFonts w:ascii="Angsana New" w:hAnsi="Angsana New"/>
          <w:sz w:val="30"/>
          <w:szCs w:val="30"/>
          <w:cs/>
        </w:rPr>
        <w:t>บริษัทได้เริ่มดำเนินการผลิตอีกครั้งใน</w:t>
      </w:r>
      <w:r w:rsidRPr="00430DFE">
        <w:rPr>
          <w:rFonts w:ascii="Angsana New" w:hAnsi="Angsana New" w:hint="cs"/>
          <w:sz w:val="30"/>
          <w:szCs w:val="30"/>
          <w:cs/>
        </w:rPr>
        <w:t>วัน</w:t>
      </w:r>
      <w:r w:rsidRPr="00430DFE">
        <w:rPr>
          <w:rFonts w:ascii="Angsana New" w:hAnsi="Angsana New"/>
          <w:sz w:val="30"/>
          <w:szCs w:val="30"/>
          <w:cs/>
        </w:rPr>
        <w:t xml:space="preserve">ที่ </w:t>
      </w:r>
      <w:r w:rsidR="009C0651">
        <w:rPr>
          <w:rFonts w:ascii="Angsana New" w:hAnsi="Angsana New"/>
          <w:sz w:val="30"/>
          <w:szCs w:val="30"/>
        </w:rPr>
        <w:t>10</w:t>
      </w:r>
      <w:r w:rsidRPr="00430DFE">
        <w:rPr>
          <w:rFonts w:ascii="Angsana New" w:hAnsi="Angsana New"/>
          <w:sz w:val="30"/>
          <w:szCs w:val="30"/>
          <w:cs/>
        </w:rPr>
        <w:t xml:space="preserve"> มีนาคม </w:t>
      </w:r>
      <w:r w:rsidR="009C0651">
        <w:rPr>
          <w:rFonts w:ascii="Angsana New" w:hAnsi="Angsana New" w:hint="cs"/>
          <w:sz w:val="30"/>
          <w:szCs w:val="30"/>
          <w:cs/>
        </w:rPr>
        <w:t>2559</w:t>
      </w:r>
      <w:r w:rsidRPr="00430DFE">
        <w:rPr>
          <w:rFonts w:ascii="Angsana New" w:hAnsi="Angsana New"/>
          <w:sz w:val="30"/>
          <w:szCs w:val="30"/>
        </w:rPr>
        <w:t xml:space="preserve"> </w:t>
      </w:r>
      <w:r w:rsidRPr="00430DFE">
        <w:rPr>
          <w:rFonts w:ascii="Angsana New" w:hAnsi="Angsana New" w:hint="cs"/>
          <w:sz w:val="30"/>
          <w:szCs w:val="30"/>
          <w:cs/>
        </w:rPr>
        <w:t xml:space="preserve">บริษัทได้รับค่าชดเชยจากความเสียหายทั้งหมดจากเหตุการณ์เพลิงไหม้จากบริษัทประกันภัยจำนวน </w:t>
      </w:r>
      <w:r w:rsidR="000D31B4">
        <w:rPr>
          <w:rFonts w:ascii="Angsana New" w:hAnsi="Angsana New"/>
          <w:sz w:val="30"/>
          <w:szCs w:val="30"/>
        </w:rPr>
        <w:t>63</w:t>
      </w:r>
      <w:r w:rsidRPr="00430DFE">
        <w:rPr>
          <w:rFonts w:ascii="Angsana New" w:hAnsi="Angsana New"/>
          <w:sz w:val="30"/>
          <w:szCs w:val="30"/>
        </w:rPr>
        <w:t xml:space="preserve"> </w:t>
      </w:r>
      <w:r w:rsidRPr="00430DFE">
        <w:rPr>
          <w:rFonts w:ascii="Angsana New" w:hAnsi="Angsana New" w:hint="cs"/>
          <w:sz w:val="30"/>
          <w:szCs w:val="30"/>
          <w:cs/>
        </w:rPr>
        <w:t xml:space="preserve">ล้านบาทเมื่อวันที่ </w:t>
      </w:r>
      <w:r w:rsidRPr="00430DFE">
        <w:rPr>
          <w:rFonts w:ascii="Angsana New" w:hAnsi="Angsana New"/>
          <w:sz w:val="30"/>
          <w:szCs w:val="30"/>
        </w:rPr>
        <w:t xml:space="preserve">30 </w:t>
      </w:r>
      <w:r w:rsidRPr="00430DFE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430DFE"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 w:hint="cs"/>
          <w:sz w:val="30"/>
          <w:szCs w:val="30"/>
          <w:cs/>
        </w:rPr>
        <w:t xml:space="preserve"> และแสดงเป็นจำนวนเงินสุทธิ </w:t>
      </w:r>
      <w:r w:rsidR="000D31B4">
        <w:rPr>
          <w:rFonts w:ascii="Angsana New" w:hAnsi="Angsana New"/>
          <w:sz w:val="30"/>
          <w:szCs w:val="30"/>
        </w:rPr>
        <w:t>11</w:t>
      </w:r>
      <w:r>
        <w:rPr>
          <w:rFonts w:ascii="Angsana New" w:hAnsi="Angsana New" w:hint="cs"/>
          <w:sz w:val="30"/>
          <w:szCs w:val="30"/>
          <w:cs/>
        </w:rPr>
        <w:t xml:space="preserve"> ล้านบาท เป็นรายได้ในงบกำไรขาดทุนเบ็ดเสร็จ สำหรับปี </w:t>
      </w:r>
      <w:r w:rsidR="009C0651">
        <w:rPr>
          <w:rFonts w:ascii="Angsana New" w:hAnsi="Angsana New"/>
          <w:sz w:val="30"/>
          <w:szCs w:val="30"/>
        </w:rPr>
        <w:t>2559</w:t>
      </w:r>
    </w:p>
    <w:p w:rsidR="0035237D" w:rsidRPr="0035237D" w:rsidRDefault="0035237D" w:rsidP="00575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</w:rPr>
      </w:pPr>
    </w:p>
    <w:p w:rsidR="00BC7831" w:rsidRPr="00E55D53" w:rsidRDefault="0035237D" w:rsidP="00575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BE3DEC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2265E6">
        <w:rPr>
          <w:rFonts w:ascii="Angsana New" w:hAnsi="Angsana New"/>
          <w:b/>
          <w:bCs/>
          <w:sz w:val="30"/>
          <w:szCs w:val="30"/>
        </w:rPr>
        <w:t>2</w:t>
      </w:r>
      <w:r w:rsidR="00BC7831" w:rsidRPr="00E55D53">
        <w:rPr>
          <w:rFonts w:ascii="Angsana New" w:hAnsi="Angsana New"/>
          <w:b/>
          <w:bCs/>
          <w:sz w:val="30"/>
          <w:szCs w:val="30"/>
          <w:cs/>
        </w:rPr>
        <w:tab/>
        <w:t>ข้อมูลทางการเงินจำแนกตามส่วนงาน</w:t>
      </w:r>
    </w:p>
    <w:p w:rsidR="00BC7831" w:rsidRPr="0035237D" w:rsidRDefault="00BC7831" w:rsidP="00E43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</w:rPr>
      </w:pPr>
    </w:p>
    <w:p w:rsidR="00403A83" w:rsidRDefault="005A2683" w:rsidP="00B266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UPC" w:hAnsi="AngsanaUPC" w:cs="AngsanaUPC" w:hint="cs"/>
          <w:sz w:val="30"/>
          <w:szCs w:val="30"/>
        </w:rPr>
      </w:pPr>
      <w:r w:rsidRPr="005A2683">
        <w:rPr>
          <w:rFonts w:ascii="AngsanaUPC" w:hAnsi="AngsanaUPC" w:cs="AngsanaUPC"/>
          <w:sz w:val="30"/>
          <w:szCs w:val="30"/>
          <w:cs/>
        </w:rPr>
        <w:t>กลุ่มบริษัทมี</w:t>
      </w:r>
      <w:r w:rsidR="002A6A94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501F40">
        <w:rPr>
          <w:rFonts w:ascii="Angsana New" w:hAnsi="Angsana New"/>
          <w:sz w:val="30"/>
          <w:szCs w:val="30"/>
        </w:rPr>
        <w:t>3</w:t>
      </w:r>
      <w:r w:rsidRPr="005A2683">
        <w:rPr>
          <w:rFonts w:ascii="AngsanaUPC" w:hAnsi="AngsanaUPC" w:cs="AngsanaUPC"/>
          <w:sz w:val="30"/>
          <w:szCs w:val="30"/>
        </w:rPr>
        <w:t xml:space="preserve"> </w:t>
      </w:r>
      <w:r w:rsidRPr="005A2683">
        <w:rPr>
          <w:rFonts w:ascii="AngsanaUPC" w:hAnsi="AngsanaUPC" w:cs="AngsanaUPC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</w:t>
      </w:r>
      <w:r>
        <w:rPr>
          <w:rFonts w:ascii="AngsanaUPC" w:hAnsi="AngsanaUPC" w:cs="AngsanaUPC"/>
          <w:sz w:val="30"/>
          <w:szCs w:val="30"/>
          <w:cs/>
        </w:rPr>
        <w:t xml:space="preserve">กลยุทธ์ทางการตลาดที่แตกต่างกัน </w:t>
      </w:r>
      <w:r w:rsidRPr="005A2683">
        <w:rPr>
          <w:rFonts w:ascii="AngsanaUPC" w:hAnsi="AngsanaUPC" w:cs="AngsanaUPC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:rsidR="005A2683" w:rsidRPr="00771774" w:rsidRDefault="005A2683" w:rsidP="00B31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both"/>
        <w:rPr>
          <w:rFonts w:ascii="Angsana New" w:hAnsi="Angsana New"/>
          <w:sz w:val="20"/>
          <w:szCs w:val="20"/>
        </w:rPr>
      </w:pPr>
      <w:r w:rsidRPr="005A2683">
        <w:rPr>
          <w:rFonts w:ascii="AngsanaUPC" w:hAnsi="AngsanaUPC" w:cs="AngsanaUPC"/>
          <w:sz w:val="30"/>
          <w:szCs w:val="30"/>
          <w:cs/>
        </w:rPr>
        <w:t xml:space="preserve"> </w:t>
      </w:r>
    </w:p>
    <w:p w:rsidR="005A2683" w:rsidRPr="00C426EF" w:rsidRDefault="005A2683" w:rsidP="009737FD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C426EF">
        <w:rPr>
          <w:rFonts w:ascii="AngsanaUPC" w:hAnsi="AngsanaUPC" w:cs="AngsanaUPC"/>
          <w:sz w:val="30"/>
          <w:szCs w:val="30"/>
          <w:cs/>
        </w:rPr>
        <w:t>ส่วนงาน</w:t>
      </w:r>
      <w:r w:rsidR="002A6A94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501F40">
        <w:rPr>
          <w:rFonts w:ascii="Angsana New" w:hAnsi="Angsana New"/>
          <w:sz w:val="30"/>
          <w:szCs w:val="30"/>
        </w:rPr>
        <w:t>1</w:t>
      </w:r>
      <w:r w:rsidRPr="00C426EF">
        <w:rPr>
          <w:rFonts w:ascii="AngsanaUPC" w:hAnsi="AngsanaUPC" w:cs="AngsanaUPC"/>
          <w:sz w:val="30"/>
          <w:szCs w:val="30"/>
          <w:cs/>
        </w:rPr>
        <w:t xml:space="preserve"> </w:t>
      </w:r>
      <w:r w:rsidRPr="005A2683">
        <w:rPr>
          <w:rFonts w:ascii="AngsanaUPC" w:hAnsi="AngsanaUPC" w:cs="AngsanaUPC" w:hint="cs"/>
          <w:sz w:val="30"/>
          <w:szCs w:val="30"/>
          <w:cs/>
        </w:rPr>
        <w:t>ชิ้นส่วนอิเล็กโทรนิกส์สำหรับอุปกรณ์ยานยนต์</w:t>
      </w:r>
    </w:p>
    <w:p w:rsidR="005A2683" w:rsidRPr="00C426EF" w:rsidRDefault="005A2683" w:rsidP="009737FD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C426EF">
        <w:rPr>
          <w:rFonts w:ascii="AngsanaUPC" w:hAnsi="AngsanaUPC" w:cs="AngsanaUPC"/>
          <w:sz w:val="30"/>
          <w:szCs w:val="30"/>
          <w:cs/>
        </w:rPr>
        <w:t>ส่วนงาน</w:t>
      </w:r>
      <w:r w:rsidR="002A6A94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501F40">
        <w:rPr>
          <w:rFonts w:ascii="Angsana New" w:hAnsi="Angsana New"/>
          <w:sz w:val="30"/>
          <w:szCs w:val="30"/>
        </w:rPr>
        <w:t>2</w:t>
      </w:r>
      <w:r w:rsidRPr="00C426EF">
        <w:rPr>
          <w:rFonts w:ascii="AngsanaUPC" w:hAnsi="AngsanaUPC" w:cs="AngsanaUPC"/>
          <w:sz w:val="30"/>
          <w:szCs w:val="30"/>
          <w:cs/>
        </w:rPr>
        <w:t xml:space="preserve"> </w:t>
      </w:r>
      <w:r w:rsidRPr="005A2683">
        <w:rPr>
          <w:rFonts w:ascii="AngsanaUPC" w:hAnsi="AngsanaUPC" w:cs="AngsanaUPC" w:hint="cs"/>
          <w:sz w:val="30"/>
          <w:szCs w:val="30"/>
          <w:cs/>
        </w:rPr>
        <w:t>ชิ้นส่วนอิเล็กโทรนิกส์สำหรับอุปกรณ์สำนักงาน</w:t>
      </w:r>
    </w:p>
    <w:p w:rsidR="005A2683" w:rsidRDefault="005A2683" w:rsidP="009737FD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 w:hint="cs"/>
          <w:sz w:val="30"/>
          <w:szCs w:val="30"/>
        </w:rPr>
      </w:pPr>
      <w:r w:rsidRPr="00C426EF">
        <w:rPr>
          <w:rFonts w:ascii="AngsanaUPC" w:hAnsi="AngsanaUPC" w:cs="AngsanaUPC"/>
          <w:sz w:val="30"/>
          <w:szCs w:val="30"/>
          <w:cs/>
        </w:rPr>
        <w:t>ส่วนงาน</w:t>
      </w:r>
      <w:r w:rsidR="002A6A94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501F40">
        <w:rPr>
          <w:rFonts w:ascii="Angsana New" w:hAnsi="Angsana New"/>
          <w:sz w:val="30"/>
          <w:szCs w:val="30"/>
        </w:rPr>
        <w:t>3</w:t>
      </w:r>
      <w:r w:rsidRPr="00C426EF">
        <w:rPr>
          <w:rFonts w:ascii="AngsanaUPC" w:hAnsi="AngsanaUPC" w:cs="AngsanaUPC"/>
          <w:sz w:val="30"/>
          <w:szCs w:val="30"/>
          <w:cs/>
        </w:rPr>
        <w:t xml:space="preserve"> </w:t>
      </w:r>
      <w:r w:rsidRPr="005A2683">
        <w:rPr>
          <w:rFonts w:ascii="AngsanaUPC" w:hAnsi="AngsanaUPC" w:cs="AngsanaUPC" w:hint="cs"/>
          <w:sz w:val="30"/>
          <w:szCs w:val="30"/>
          <w:cs/>
        </w:rPr>
        <w:t>ชิ้นส่วนอิเล็กโทรนิกส์อื่น ๆ</w:t>
      </w:r>
    </w:p>
    <w:p w:rsidR="00403A83" w:rsidRPr="00771774" w:rsidRDefault="00403A83" w:rsidP="00B31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rPr>
          <w:rFonts w:ascii="Angsana New" w:hAnsi="Angsana New"/>
          <w:sz w:val="20"/>
          <w:szCs w:val="20"/>
        </w:rPr>
      </w:pPr>
    </w:p>
    <w:p w:rsidR="00D67E6E" w:rsidRDefault="005A2683" w:rsidP="005A2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UPC" w:hAnsi="AngsanaUPC" w:cs="AngsanaUPC"/>
          <w:sz w:val="30"/>
          <w:szCs w:val="30"/>
        </w:rPr>
      </w:pPr>
      <w:r w:rsidRPr="00C426EF">
        <w:rPr>
          <w:rFonts w:ascii="AngsanaUPC" w:hAnsi="AngsanaUPC" w:cs="AngsanaUPC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5A2683">
        <w:rPr>
          <w:rFonts w:ascii="AngsanaUPC" w:hAnsi="AngsanaUPC" w:cs="AngsanaUPC"/>
          <w:sz w:val="30"/>
          <w:szCs w:val="30"/>
          <w:cs/>
        </w:rPr>
        <w:t>กลุ่มบริษัท</w:t>
      </w:r>
      <w:r>
        <w:rPr>
          <w:rFonts w:ascii="AngsanaUPC" w:hAnsi="AngsanaUPC" w:cs="AngsanaUPC"/>
          <w:sz w:val="30"/>
          <w:szCs w:val="30"/>
        </w:rPr>
        <w:t xml:space="preserve"> </w:t>
      </w:r>
      <w:r w:rsidRPr="00C426EF">
        <w:rPr>
          <w:rFonts w:ascii="AngsanaUPC" w:hAnsi="AngsanaUPC" w:cs="AngsanaUPC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D67E6E" w:rsidRPr="00FD20C4" w:rsidRDefault="00D67E6E" w:rsidP="00D67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 w:hint="cs"/>
          <w:b/>
          <w:bCs/>
          <w:sz w:val="30"/>
          <w:szCs w:val="30"/>
          <w:cs/>
        </w:rPr>
        <w:sectPr w:rsidR="00D67E6E" w:rsidRPr="00FD20C4" w:rsidSect="00C55443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:rsidR="006E7C84" w:rsidRDefault="006E7C84" w:rsidP="00550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 w:hint="cs"/>
          <w:b/>
          <w:bCs/>
          <w:i/>
          <w:iCs/>
          <w:sz w:val="30"/>
          <w:szCs w:val="30"/>
          <w:cs/>
        </w:rPr>
      </w:pPr>
    </w:p>
    <w:tbl>
      <w:tblPr>
        <w:tblpPr w:leftFromText="180" w:rightFromText="180" w:vertAnchor="text" w:horzAnchor="page" w:tblpX="1002" w:tblpY="322"/>
        <w:tblW w:w="15676" w:type="dxa"/>
        <w:tblBorders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/>
      </w:tblPr>
      <w:tblGrid>
        <w:gridCol w:w="2599"/>
        <w:gridCol w:w="900"/>
        <w:gridCol w:w="180"/>
        <w:gridCol w:w="900"/>
        <w:gridCol w:w="180"/>
        <w:gridCol w:w="19"/>
        <w:gridCol w:w="881"/>
        <w:gridCol w:w="180"/>
        <w:gridCol w:w="990"/>
        <w:gridCol w:w="180"/>
        <w:gridCol w:w="900"/>
        <w:gridCol w:w="180"/>
        <w:gridCol w:w="990"/>
        <w:gridCol w:w="180"/>
        <w:gridCol w:w="990"/>
        <w:gridCol w:w="180"/>
        <w:gridCol w:w="927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6E7C84" w:rsidRPr="00F75D38" w:rsidTr="00771774">
        <w:trPr>
          <w:cantSplit/>
          <w:tblHeader/>
        </w:trPr>
        <w:tc>
          <w:tcPr>
            <w:tcW w:w="2599" w:type="dxa"/>
          </w:tcPr>
          <w:p w:rsidR="006E7C84" w:rsidRPr="00F75D38" w:rsidRDefault="006E7C84" w:rsidP="00771774">
            <w:pPr>
              <w:shd w:val="clear" w:color="auto" w:fill="FFFFFF"/>
              <w:ind w:right="-79"/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</w:pPr>
            <w:r w:rsidRPr="00F75D3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ข้อมูลเกี่ยวกับส่วนงานที่รายงาน</w:t>
            </w:r>
          </w:p>
        </w:tc>
        <w:tc>
          <w:tcPr>
            <w:tcW w:w="1980" w:type="dxa"/>
            <w:gridSpan w:val="3"/>
          </w:tcPr>
          <w:p w:rsidR="006E7C84" w:rsidRPr="00F75D38" w:rsidRDefault="006E7C84" w:rsidP="0077177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6E7C84" w:rsidRPr="00F75D38" w:rsidRDefault="006E7C84" w:rsidP="0077177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4"/>
          </w:tcPr>
          <w:p w:rsidR="006E7C84" w:rsidRPr="00F75D38" w:rsidRDefault="006E7C84" w:rsidP="0077177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6E7C84" w:rsidRPr="00F75D38" w:rsidRDefault="006E7C84" w:rsidP="0077177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:rsidR="006E7C84" w:rsidRPr="00F75D38" w:rsidRDefault="006E7C84" w:rsidP="0077177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6E7C84" w:rsidRPr="00F75D38" w:rsidRDefault="006E7C84" w:rsidP="0077177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7" w:type="dxa"/>
            <w:gridSpan w:val="3"/>
          </w:tcPr>
          <w:p w:rsidR="006E7C84" w:rsidRPr="00F75D38" w:rsidRDefault="006E7C84" w:rsidP="0077177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6E7C84" w:rsidRPr="00F75D38" w:rsidRDefault="006E7C84" w:rsidP="0077177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:rsidR="006E7C84" w:rsidRPr="00F75D38" w:rsidRDefault="006E7C84" w:rsidP="0077177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6E7C84" w:rsidRPr="00F75D38" w:rsidRDefault="006E7C84" w:rsidP="0077177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:rsidR="006E7C84" w:rsidRPr="00F75D38" w:rsidRDefault="006E7C84" w:rsidP="0077177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</w:p>
        </w:tc>
      </w:tr>
      <w:tr w:rsidR="006E7C84" w:rsidRPr="00F75D38" w:rsidTr="00771774">
        <w:trPr>
          <w:cantSplit/>
          <w:tblHeader/>
        </w:trPr>
        <w:tc>
          <w:tcPr>
            <w:tcW w:w="2599" w:type="dxa"/>
          </w:tcPr>
          <w:p w:rsidR="006E7C84" w:rsidRPr="00F75D38" w:rsidRDefault="006E7C84" w:rsidP="00771774">
            <w:pPr>
              <w:shd w:val="clear" w:color="auto" w:fill="FFFFFF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:rsidR="006E7C84" w:rsidRPr="00F75D38" w:rsidRDefault="006E7C84" w:rsidP="0077177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F75D38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ชิ้นส่วนอิเล็กโทรนิกส์สำหรับอุปกรณ์ยานยนต์</w:t>
            </w:r>
          </w:p>
        </w:tc>
        <w:tc>
          <w:tcPr>
            <w:tcW w:w="180" w:type="dxa"/>
          </w:tcPr>
          <w:p w:rsidR="006E7C84" w:rsidRPr="00F75D38" w:rsidRDefault="006E7C84" w:rsidP="0077177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4"/>
          </w:tcPr>
          <w:p w:rsidR="006E7C84" w:rsidRPr="00F75D38" w:rsidRDefault="006E7C84" w:rsidP="0077177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75D38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ชิ้นส่วนอิเล็กโทรนิกส์สำหรับอุปกรณ์สำนักงาน</w:t>
            </w:r>
          </w:p>
        </w:tc>
        <w:tc>
          <w:tcPr>
            <w:tcW w:w="180" w:type="dxa"/>
          </w:tcPr>
          <w:p w:rsidR="006E7C84" w:rsidRPr="00F75D38" w:rsidRDefault="006E7C84" w:rsidP="0077177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:rsidR="006E7C84" w:rsidRPr="00F75D38" w:rsidRDefault="006E7C84" w:rsidP="0077177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/>
                <w:bCs/>
                <w:sz w:val="28"/>
                <w:szCs w:val="28"/>
              </w:rPr>
            </w:pPr>
          </w:p>
          <w:p w:rsidR="006E7C84" w:rsidRPr="00F75D38" w:rsidRDefault="006E7C84" w:rsidP="00771774">
            <w:pPr>
              <w:pStyle w:val="acctmergecolhdg"/>
              <w:shd w:val="clear" w:color="auto" w:fill="FFFFFF"/>
              <w:spacing w:line="240" w:lineRule="atLeast"/>
              <w:ind w:left="-90" w:right="-6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75D38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 xml:space="preserve">ชิ้นส่วนอิเล็กโทรนิกส์อื่น ๆ </w:t>
            </w:r>
          </w:p>
        </w:tc>
        <w:tc>
          <w:tcPr>
            <w:tcW w:w="180" w:type="dxa"/>
          </w:tcPr>
          <w:p w:rsidR="006E7C84" w:rsidRPr="00F75D38" w:rsidRDefault="006E7C84" w:rsidP="0077177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7" w:type="dxa"/>
            <w:gridSpan w:val="3"/>
          </w:tcPr>
          <w:p w:rsidR="006E7C84" w:rsidRPr="00F75D38" w:rsidRDefault="006E7C84" w:rsidP="0077177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</w:p>
          <w:p w:rsidR="006E7C84" w:rsidRPr="00F75D38" w:rsidRDefault="006E7C84" w:rsidP="0077177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F75D38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0" w:type="dxa"/>
          </w:tcPr>
          <w:p w:rsidR="006E7C84" w:rsidRPr="00F75D38" w:rsidRDefault="006E7C84" w:rsidP="0077177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:rsidR="006E7C84" w:rsidRPr="00F75D38" w:rsidRDefault="006E7C84" w:rsidP="0077177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/>
                <w:bCs/>
                <w:sz w:val="28"/>
                <w:szCs w:val="28"/>
              </w:rPr>
            </w:pPr>
          </w:p>
          <w:p w:rsidR="006E7C84" w:rsidRPr="00F75D38" w:rsidRDefault="006E7C84" w:rsidP="0077177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75D38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:rsidR="006E7C84" w:rsidRPr="00F75D38" w:rsidRDefault="006E7C84" w:rsidP="0077177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:rsidR="006E7C84" w:rsidRPr="00F75D38" w:rsidRDefault="006E7C84" w:rsidP="00771774">
            <w:pPr>
              <w:pStyle w:val="acctmergecolhdg"/>
              <w:shd w:val="clear" w:color="auto" w:fill="FFFFFF"/>
              <w:spacing w:line="240" w:lineRule="atLeast"/>
              <w:jc w:val="left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</w:p>
          <w:p w:rsidR="006E7C84" w:rsidRPr="00F75D38" w:rsidRDefault="006E7C84" w:rsidP="0077177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F75D38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E7C84" w:rsidRPr="00F75D38" w:rsidTr="00771774">
        <w:trPr>
          <w:cantSplit/>
          <w:tblHeader/>
        </w:trPr>
        <w:tc>
          <w:tcPr>
            <w:tcW w:w="2599" w:type="dxa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6E7C84" w:rsidRPr="00CF2B4A" w:rsidRDefault="006E7C84" w:rsidP="0077177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F2B4A">
              <w:rPr>
                <w:rFonts w:ascii="Angsana New" w:hAnsi="Angsana New"/>
                <w:b w:val="0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60</w:t>
            </w:r>
          </w:p>
        </w:tc>
        <w:tc>
          <w:tcPr>
            <w:tcW w:w="180" w:type="dxa"/>
          </w:tcPr>
          <w:p w:rsidR="006E7C84" w:rsidRPr="00CF2B4A" w:rsidRDefault="006E7C84" w:rsidP="0077177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6E7C84" w:rsidRPr="00CF2B4A" w:rsidRDefault="006E7C84" w:rsidP="00771774">
            <w:pPr>
              <w:pStyle w:val="acctmergecolhdg"/>
              <w:tabs>
                <w:tab w:val="center" w:pos="37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F2B4A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ab/>
            </w:r>
            <w:r w:rsidRPr="00CF2B4A">
              <w:rPr>
                <w:rFonts w:ascii="Angsana New" w:hAnsi="Angsana New"/>
                <w:b w:val="0"/>
                <w:bCs/>
                <w:sz w:val="30"/>
                <w:szCs w:val="30"/>
              </w:rPr>
              <w:t>255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:rsidR="006E7C84" w:rsidRPr="00DB5DA8" w:rsidRDefault="006E7C84" w:rsidP="0077177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:rsidR="006E7C84" w:rsidRPr="00CF2B4A" w:rsidRDefault="006E7C84" w:rsidP="0077177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F2B4A">
              <w:rPr>
                <w:rFonts w:ascii="Angsana New" w:hAnsi="Angsana New"/>
                <w:b w:val="0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60</w:t>
            </w:r>
          </w:p>
        </w:tc>
        <w:tc>
          <w:tcPr>
            <w:tcW w:w="180" w:type="dxa"/>
          </w:tcPr>
          <w:p w:rsidR="006E7C84" w:rsidRPr="00CF2B4A" w:rsidRDefault="006E7C84" w:rsidP="0077177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6E7C84" w:rsidRPr="00CF2B4A" w:rsidRDefault="006E7C84" w:rsidP="00771774">
            <w:pPr>
              <w:pStyle w:val="acctmergecolhdg"/>
              <w:tabs>
                <w:tab w:val="center" w:pos="37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F2B4A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ab/>
            </w:r>
            <w:r w:rsidRPr="00CF2B4A">
              <w:rPr>
                <w:rFonts w:ascii="Angsana New" w:hAnsi="Angsana New"/>
                <w:b w:val="0"/>
                <w:bCs/>
                <w:sz w:val="30"/>
                <w:szCs w:val="30"/>
              </w:rPr>
              <w:t>255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:rsidR="006E7C84" w:rsidRPr="00DB5DA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6E7C84" w:rsidRPr="00CF2B4A" w:rsidRDefault="006E7C84" w:rsidP="0077177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F2B4A">
              <w:rPr>
                <w:rFonts w:ascii="Angsana New" w:hAnsi="Angsana New"/>
                <w:b w:val="0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60</w:t>
            </w:r>
          </w:p>
        </w:tc>
        <w:tc>
          <w:tcPr>
            <w:tcW w:w="180" w:type="dxa"/>
          </w:tcPr>
          <w:p w:rsidR="006E7C84" w:rsidRPr="00CF2B4A" w:rsidRDefault="006E7C84" w:rsidP="0077177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6E7C84" w:rsidRPr="00CF2B4A" w:rsidRDefault="006E7C84" w:rsidP="00771774">
            <w:pPr>
              <w:pStyle w:val="acctmergecolhdg"/>
              <w:tabs>
                <w:tab w:val="center" w:pos="37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F2B4A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ab/>
            </w:r>
            <w:r w:rsidRPr="00CF2B4A">
              <w:rPr>
                <w:rFonts w:ascii="Angsana New" w:hAnsi="Angsana New"/>
                <w:b w:val="0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59</w:t>
            </w:r>
          </w:p>
        </w:tc>
        <w:tc>
          <w:tcPr>
            <w:tcW w:w="180" w:type="dxa"/>
          </w:tcPr>
          <w:p w:rsidR="006E7C84" w:rsidRPr="00DB5DA8" w:rsidRDefault="006E7C84" w:rsidP="0077177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6E7C84" w:rsidRPr="00CF2B4A" w:rsidRDefault="006E7C84" w:rsidP="0077177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F2B4A">
              <w:rPr>
                <w:rFonts w:ascii="Angsana New" w:hAnsi="Angsana New"/>
                <w:b w:val="0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60</w:t>
            </w:r>
          </w:p>
        </w:tc>
        <w:tc>
          <w:tcPr>
            <w:tcW w:w="180" w:type="dxa"/>
          </w:tcPr>
          <w:p w:rsidR="006E7C84" w:rsidRPr="00CF2B4A" w:rsidRDefault="006E7C84" w:rsidP="0077177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27" w:type="dxa"/>
          </w:tcPr>
          <w:p w:rsidR="006E7C84" w:rsidRPr="00CF2B4A" w:rsidRDefault="006E7C84" w:rsidP="00771774">
            <w:pPr>
              <w:pStyle w:val="acctmergecolhdg"/>
              <w:tabs>
                <w:tab w:val="center" w:pos="37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F2B4A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ab/>
            </w:r>
            <w:r w:rsidRPr="00CF2B4A">
              <w:rPr>
                <w:rFonts w:ascii="Angsana New" w:hAnsi="Angsana New"/>
                <w:b w:val="0"/>
                <w:bCs/>
                <w:sz w:val="30"/>
                <w:szCs w:val="30"/>
              </w:rPr>
              <w:t>255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:rsidR="006E7C84" w:rsidRPr="00DB5DA8" w:rsidRDefault="006E7C84" w:rsidP="0077177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6E7C84" w:rsidRPr="00CF2B4A" w:rsidRDefault="006E7C84" w:rsidP="0077177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F2B4A">
              <w:rPr>
                <w:rFonts w:ascii="Angsana New" w:hAnsi="Angsana New"/>
                <w:b w:val="0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60</w:t>
            </w:r>
          </w:p>
        </w:tc>
        <w:tc>
          <w:tcPr>
            <w:tcW w:w="180" w:type="dxa"/>
          </w:tcPr>
          <w:p w:rsidR="006E7C84" w:rsidRPr="00CF2B4A" w:rsidRDefault="006E7C84" w:rsidP="0077177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6E7C84" w:rsidRPr="00CF2B4A" w:rsidRDefault="006E7C84" w:rsidP="00771774">
            <w:pPr>
              <w:pStyle w:val="acctmergecolhdg"/>
              <w:tabs>
                <w:tab w:val="center" w:pos="37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F2B4A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ab/>
            </w:r>
            <w:r w:rsidRPr="00CF2B4A">
              <w:rPr>
                <w:rFonts w:ascii="Angsana New" w:hAnsi="Angsana New"/>
                <w:b w:val="0"/>
                <w:bCs/>
                <w:sz w:val="30"/>
                <w:szCs w:val="30"/>
              </w:rPr>
              <w:t>255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:rsidR="006E7C84" w:rsidRPr="00DB5DA8" w:rsidRDefault="006E7C84" w:rsidP="0077177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6E7C84" w:rsidRPr="00CF2B4A" w:rsidRDefault="006E7C84" w:rsidP="0077177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F2B4A">
              <w:rPr>
                <w:rFonts w:ascii="Angsana New" w:hAnsi="Angsana New"/>
                <w:b w:val="0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60</w:t>
            </w:r>
          </w:p>
        </w:tc>
        <w:tc>
          <w:tcPr>
            <w:tcW w:w="180" w:type="dxa"/>
          </w:tcPr>
          <w:p w:rsidR="006E7C84" w:rsidRPr="00CF2B4A" w:rsidRDefault="006E7C84" w:rsidP="0077177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6E7C84" w:rsidRPr="00CF2B4A" w:rsidRDefault="006E7C84" w:rsidP="00771774">
            <w:pPr>
              <w:pStyle w:val="acctmergecolhdg"/>
              <w:tabs>
                <w:tab w:val="center" w:pos="37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F2B4A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ab/>
            </w:r>
            <w:r w:rsidRPr="00CF2B4A">
              <w:rPr>
                <w:rFonts w:ascii="Angsana New" w:hAnsi="Angsana New"/>
                <w:b w:val="0"/>
                <w:bCs/>
                <w:sz w:val="30"/>
                <w:szCs w:val="30"/>
              </w:rPr>
              <w:t>255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9</w:t>
            </w:r>
          </w:p>
        </w:tc>
      </w:tr>
      <w:tr w:rsidR="006E7C84" w:rsidRPr="00F75D38" w:rsidTr="00771774">
        <w:trPr>
          <w:cantSplit/>
          <w:trHeight w:val="368"/>
          <w:tblHeader/>
        </w:trPr>
        <w:tc>
          <w:tcPr>
            <w:tcW w:w="2599" w:type="dxa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7" w:type="dxa"/>
            <w:gridSpan w:val="24"/>
            <w:shd w:val="clear" w:color="auto" w:fill="auto"/>
          </w:tcPr>
          <w:p w:rsidR="006E7C84" w:rsidRPr="00F75D38" w:rsidRDefault="00ED60DD" w:rsidP="00ED60DD">
            <w:pPr>
              <w:pStyle w:val="acctmergecolhdg"/>
              <w:tabs>
                <w:tab w:val="left" w:pos="1728"/>
                <w:tab w:val="center" w:pos="6459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i/>
                <w:iCs/>
                <w:sz w:val="28"/>
                <w:szCs w:val="28"/>
                <w:lang w:val="en-US" w:bidi="th-TH"/>
              </w:rPr>
              <w:tab/>
            </w:r>
            <w:r>
              <w:rPr>
                <w:rFonts w:ascii="Angsana New" w:hAnsi="Angsana New"/>
                <w:b w:val="0"/>
                <w:i/>
                <w:iCs/>
                <w:sz w:val="28"/>
                <w:szCs w:val="28"/>
                <w:lang w:val="en-US" w:bidi="th-TH"/>
              </w:rPr>
              <w:tab/>
            </w:r>
            <w:r w:rsidR="006E7C84" w:rsidRPr="00F75D38">
              <w:rPr>
                <w:rFonts w:ascii="Angsana New" w:hAnsi="Angsana New"/>
                <w:b w:val="0"/>
                <w:i/>
                <w:iCs/>
                <w:sz w:val="28"/>
                <w:szCs w:val="28"/>
                <w:lang w:val="en-US" w:bidi="th-TH"/>
              </w:rPr>
              <w:t>(</w:t>
            </w:r>
            <w:r w:rsidR="006E7C84" w:rsidRPr="00F75D38">
              <w:rPr>
                <w:rFonts w:ascii="Angsana New" w:hAnsi="Angsana New" w:hint="cs"/>
                <w:b w:val="0"/>
                <w:i/>
                <w:iCs/>
                <w:sz w:val="28"/>
                <w:szCs w:val="28"/>
                <w:cs/>
                <w:lang w:val="en-US" w:bidi="th-TH"/>
              </w:rPr>
              <w:t>ล้าน</w:t>
            </w:r>
            <w:r w:rsidR="006E7C84" w:rsidRPr="00F75D38">
              <w:rPr>
                <w:rFonts w:ascii="Angsana New" w:hAnsi="Angsana New"/>
                <w:b w:val="0"/>
                <w:i/>
                <w:iCs/>
                <w:sz w:val="28"/>
                <w:szCs w:val="28"/>
                <w:cs/>
                <w:lang w:val="en-US" w:bidi="th-TH"/>
              </w:rPr>
              <w:t>บาท</w:t>
            </w:r>
            <w:r w:rsidR="006E7C84" w:rsidRPr="00F75D38">
              <w:rPr>
                <w:rFonts w:ascii="Angsana New" w:hAnsi="Angsana New"/>
                <w:b w:val="0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6E7C84" w:rsidRPr="00F75D38" w:rsidTr="00771774">
        <w:trPr>
          <w:cantSplit/>
        </w:trPr>
        <w:tc>
          <w:tcPr>
            <w:tcW w:w="2599" w:type="dxa"/>
          </w:tcPr>
          <w:p w:rsidR="006E7C84" w:rsidRPr="00F75D38" w:rsidRDefault="006E7C84" w:rsidP="00771774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F75D38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" w:type="dxa"/>
            <w:gridSpan w:val="2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tcBorders>
              <w:bottom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bottom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7C84" w:rsidRPr="00F75D38" w:rsidTr="00771774">
        <w:trPr>
          <w:cantSplit/>
        </w:trPr>
        <w:tc>
          <w:tcPr>
            <w:tcW w:w="2599" w:type="dxa"/>
          </w:tcPr>
          <w:p w:rsidR="006E7C84" w:rsidRPr="00F75D38" w:rsidRDefault="006E7C84" w:rsidP="00771774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F75D38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6E7C84" w:rsidRPr="001C34D6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,429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7,484</w:t>
            </w:r>
          </w:p>
        </w:tc>
        <w:tc>
          <w:tcPr>
            <w:tcW w:w="199" w:type="dxa"/>
            <w:gridSpan w:val="2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tcBorders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7,572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8,446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14,069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16,046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434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 w:rsidRPr="00F774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434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 w:rsidRPr="00F774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6E7C84" w:rsidRPr="006210F2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14,069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6E7C84" w:rsidRPr="006210F2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16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,046</w:t>
            </w:r>
          </w:p>
        </w:tc>
      </w:tr>
      <w:tr w:rsidR="006E7C84" w:rsidRPr="00F75D38" w:rsidTr="00771774">
        <w:trPr>
          <w:cantSplit/>
        </w:trPr>
        <w:tc>
          <w:tcPr>
            <w:tcW w:w="2599" w:type="dxa"/>
          </w:tcPr>
          <w:p w:rsidR="006E7C84" w:rsidRPr="00F75D38" w:rsidRDefault="006E7C84" w:rsidP="00771774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F75D38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433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99" w:type="dxa"/>
            <w:gridSpan w:val="2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 w:rsidRPr="00F774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 w:rsidRPr="00F774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448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(448)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(43)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434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 w:rsidRPr="00F774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434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 w:rsidRPr="00F774A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E7C84" w:rsidRPr="00F75D38" w:rsidTr="00771774">
        <w:trPr>
          <w:cantSplit/>
        </w:trPr>
        <w:tc>
          <w:tcPr>
            <w:tcW w:w="2599" w:type="dxa"/>
          </w:tcPr>
          <w:p w:rsidR="006E7C84" w:rsidRPr="00F75D38" w:rsidRDefault="006E7C84" w:rsidP="00771774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75D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6,862</w:t>
            </w:r>
          </w:p>
        </w:tc>
        <w:tc>
          <w:tcPr>
            <w:tcW w:w="180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7,511</w:t>
            </w:r>
          </w:p>
        </w:tc>
        <w:tc>
          <w:tcPr>
            <w:tcW w:w="199" w:type="dxa"/>
            <w:gridSpan w:val="2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7,587</w:t>
            </w:r>
          </w:p>
        </w:tc>
        <w:tc>
          <w:tcPr>
            <w:tcW w:w="180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8,462</w:t>
            </w:r>
          </w:p>
        </w:tc>
        <w:tc>
          <w:tcPr>
            <w:tcW w:w="180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180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116</w:t>
            </w:r>
          </w:p>
        </w:tc>
        <w:tc>
          <w:tcPr>
            <w:tcW w:w="180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14,517</w:t>
            </w:r>
          </w:p>
        </w:tc>
        <w:tc>
          <w:tcPr>
            <w:tcW w:w="180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16,089</w:t>
            </w:r>
          </w:p>
        </w:tc>
        <w:tc>
          <w:tcPr>
            <w:tcW w:w="180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7C84" w:rsidRPr="001C34D6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34D6">
              <w:rPr>
                <w:rFonts w:ascii="Angsana New" w:hAnsi="Angsana New"/>
                <w:b/>
                <w:bCs/>
                <w:sz w:val="28"/>
                <w:szCs w:val="28"/>
              </w:rPr>
              <w:t>(448)</w:t>
            </w:r>
          </w:p>
        </w:tc>
        <w:tc>
          <w:tcPr>
            <w:tcW w:w="180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(43)</w:t>
            </w:r>
          </w:p>
        </w:tc>
        <w:tc>
          <w:tcPr>
            <w:tcW w:w="180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7C84" w:rsidRPr="001C34D6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C34D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14,069</w:t>
            </w:r>
          </w:p>
        </w:tc>
        <w:tc>
          <w:tcPr>
            <w:tcW w:w="180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7C84" w:rsidRPr="006210F2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210F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16</w:t>
            </w:r>
            <w:r w:rsidRPr="006210F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,046</w:t>
            </w:r>
          </w:p>
        </w:tc>
      </w:tr>
      <w:tr w:rsidR="006E7C84" w:rsidRPr="00F75D38" w:rsidTr="00771774">
        <w:trPr>
          <w:cantSplit/>
        </w:trPr>
        <w:tc>
          <w:tcPr>
            <w:tcW w:w="2599" w:type="dxa"/>
          </w:tcPr>
          <w:p w:rsidR="006E7C84" w:rsidRPr="00F75D38" w:rsidRDefault="006E7C84" w:rsidP="00771774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75D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กำไรขั้นต้น 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261</w:t>
            </w:r>
          </w:p>
        </w:tc>
        <w:tc>
          <w:tcPr>
            <w:tcW w:w="180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388</w:t>
            </w:r>
          </w:p>
        </w:tc>
        <w:tc>
          <w:tcPr>
            <w:tcW w:w="199" w:type="dxa"/>
            <w:gridSpan w:val="2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351</w:t>
            </w:r>
          </w:p>
        </w:tc>
        <w:tc>
          <w:tcPr>
            <w:tcW w:w="180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423</w:t>
            </w:r>
          </w:p>
        </w:tc>
        <w:tc>
          <w:tcPr>
            <w:tcW w:w="180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615</w:t>
            </w:r>
          </w:p>
        </w:tc>
        <w:tc>
          <w:tcPr>
            <w:tcW w:w="180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817</w:t>
            </w:r>
          </w:p>
        </w:tc>
        <w:tc>
          <w:tcPr>
            <w:tcW w:w="180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(1)</w:t>
            </w:r>
          </w:p>
        </w:tc>
        <w:tc>
          <w:tcPr>
            <w:tcW w:w="180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168</w:t>
            </w:r>
          </w:p>
        </w:tc>
        <w:tc>
          <w:tcPr>
            <w:tcW w:w="180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616</w:t>
            </w:r>
          </w:p>
        </w:tc>
        <w:tc>
          <w:tcPr>
            <w:tcW w:w="180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985</w:t>
            </w:r>
          </w:p>
        </w:tc>
      </w:tr>
      <w:tr w:rsidR="006E7C84" w:rsidRPr="00F75D38" w:rsidTr="00771774">
        <w:trPr>
          <w:cantSplit/>
        </w:trPr>
        <w:tc>
          <w:tcPr>
            <w:tcW w:w="2599" w:type="dxa"/>
          </w:tcPr>
          <w:p w:rsidR="006E7C84" w:rsidRPr="00F75D38" w:rsidRDefault="006E7C84" w:rsidP="00771774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F75D38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99" w:type="dxa"/>
            <w:gridSpan w:val="2"/>
            <w:tcBorders>
              <w:bottom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double" w:sz="4" w:space="0" w:color="auto"/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(10)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188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162</w:t>
            </w:r>
          </w:p>
        </w:tc>
      </w:tr>
      <w:tr w:rsidR="006E7C84" w:rsidRPr="00F75D38" w:rsidTr="00771774">
        <w:trPr>
          <w:cantSplit/>
        </w:trPr>
        <w:tc>
          <w:tcPr>
            <w:tcW w:w="2599" w:type="dxa"/>
          </w:tcPr>
          <w:p w:rsidR="006E7C84" w:rsidRPr="00F75D38" w:rsidRDefault="006E7C84" w:rsidP="00771774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E2AA5">
              <w:rPr>
                <w:rFonts w:ascii="Angsana New" w:hAnsi="Angsana New"/>
                <w:sz w:val="28"/>
                <w:szCs w:val="28"/>
                <w:cs/>
              </w:rPr>
              <w:t>รายได้ค่าชดเชยจากการประกันภัย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:rsidR="006E7C84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:rsidR="006E7C84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99" w:type="dxa"/>
            <w:gridSpan w:val="2"/>
            <w:tcBorders>
              <w:top w:val="nil"/>
              <w:bottom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nil"/>
              <w:bottom w:val="nil"/>
            </w:tcBorders>
            <w:vAlign w:val="bottom"/>
          </w:tcPr>
          <w:p w:rsidR="006E7C84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 w:rsidRPr="00F774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 w:rsidRPr="00F774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 w:rsidRPr="00F774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 w:rsidRPr="00F774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bottom w:val="nil"/>
            </w:tcBorders>
            <w:vAlign w:val="bottom"/>
          </w:tcPr>
          <w:p w:rsidR="006E7C84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 w:rsidRPr="00F774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434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 w:rsidRPr="00F774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434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 w:rsidRPr="00F774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:rsidR="006E7C84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6E7C84" w:rsidRPr="00F75D38" w:rsidTr="00771774">
        <w:trPr>
          <w:cantSplit/>
        </w:trPr>
        <w:tc>
          <w:tcPr>
            <w:tcW w:w="2599" w:type="dxa"/>
          </w:tcPr>
          <w:p w:rsidR="006E7C84" w:rsidRPr="00F75D38" w:rsidRDefault="006E7C84" w:rsidP="00771774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F75D38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236C36">
              <w:rPr>
                <w:rFonts w:ascii="Angsana New" w:hAnsi="Angsana New"/>
                <w:sz w:val="28"/>
                <w:szCs w:val="28"/>
              </w:rPr>
              <w:t>(</w:t>
            </w:r>
            <w:r w:rsidR="00236C36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236C36">
              <w:rPr>
                <w:rFonts w:ascii="Angsana New" w:hAnsi="Angsana New"/>
                <w:sz w:val="28"/>
                <w:szCs w:val="28"/>
              </w:rPr>
              <w:t>)</w:t>
            </w:r>
            <w:r w:rsidRPr="00F75D38">
              <w:rPr>
                <w:rFonts w:ascii="Angsana New" w:hAnsi="Angsana New"/>
                <w:sz w:val="28"/>
                <w:szCs w:val="28"/>
                <w:cs/>
              </w:rPr>
              <w:t>จากอัตราแลกเปลี่ยนสุทธิ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(19)</w:t>
            </w:r>
          </w:p>
        </w:tc>
        <w:tc>
          <w:tcPr>
            <w:tcW w:w="180" w:type="dxa"/>
            <w:tcBorders>
              <w:top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99" w:type="dxa"/>
            <w:gridSpan w:val="2"/>
            <w:tcBorders>
              <w:top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  <w:tcBorders>
              <w:top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80" w:type="dxa"/>
            <w:tcBorders>
              <w:top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 w:rsidRPr="00F774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 w:rsidRPr="00F774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(13)</w:t>
            </w:r>
          </w:p>
        </w:tc>
        <w:tc>
          <w:tcPr>
            <w:tcW w:w="180" w:type="dxa"/>
            <w:tcBorders>
              <w:top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80" w:type="dxa"/>
            <w:tcBorders>
              <w:top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434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 w:rsidRPr="00F774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434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 w:rsidRPr="00F774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(13)</w:t>
            </w:r>
          </w:p>
        </w:tc>
        <w:tc>
          <w:tcPr>
            <w:tcW w:w="180" w:type="dxa"/>
            <w:tcBorders>
              <w:top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6E7C84" w:rsidRPr="00F75D38" w:rsidTr="00771774">
        <w:trPr>
          <w:cantSplit/>
        </w:trPr>
        <w:tc>
          <w:tcPr>
            <w:tcW w:w="2599" w:type="dxa"/>
          </w:tcPr>
          <w:p w:rsidR="006E7C84" w:rsidRPr="00F75D38" w:rsidRDefault="006E7C84" w:rsidP="00771774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F75D38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900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(6,601)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(7,123)</w:t>
            </w:r>
          </w:p>
        </w:tc>
        <w:tc>
          <w:tcPr>
            <w:tcW w:w="199" w:type="dxa"/>
            <w:gridSpan w:val="2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(7,236)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(8,039)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(65)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(110)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(13,902)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(15,272)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449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211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(13,453)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(15,061)</w:t>
            </w:r>
          </w:p>
        </w:tc>
      </w:tr>
      <w:tr w:rsidR="006E7C84" w:rsidRPr="00F75D38" w:rsidTr="00771774">
        <w:trPr>
          <w:cantSplit/>
        </w:trPr>
        <w:tc>
          <w:tcPr>
            <w:tcW w:w="2599" w:type="dxa"/>
          </w:tcPr>
          <w:p w:rsidR="006E7C84" w:rsidRPr="00F75D38" w:rsidRDefault="006E7C84" w:rsidP="00771774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F75D38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900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(113)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(124)</w:t>
            </w:r>
          </w:p>
        </w:tc>
        <w:tc>
          <w:tcPr>
            <w:tcW w:w="199" w:type="dxa"/>
            <w:gridSpan w:val="2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(114)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(123)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(228)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(249)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 w:rsidRPr="00F774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434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 w:rsidRPr="00F774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(228)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(249)</w:t>
            </w:r>
          </w:p>
        </w:tc>
      </w:tr>
      <w:tr w:rsidR="006E7C84" w:rsidRPr="00F75D38" w:rsidTr="00771774">
        <w:trPr>
          <w:cantSplit/>
        </w:trPr>
        <w:tc>
          <w:tcPr>
            <w:tcW w:w="2599" w:type="dxa"/>
          </w:tcPr>
          <w:p w:rsidR="006E7C84" w:rsidRPr="00F75D38" w:rsidRDefault="006E7C84" w:rsidP="00771774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F75D38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(135)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(126)</w:t>
            </w:r>
          </w:p>
        </w:tc>
        <w:tc>
          <w:tcPr>
            <w:tcW w:w="199" w:type="dxa"/>
            <w:gridSpan w:val="2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(142)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(144)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(278)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(272)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434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 w:rsidRPr="00F774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434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 w:rsidRPr="00F774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(278)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(272)</w:t>
            </w:r>
          </w:p>
        </w:tc>
      </w:tr>
      <w:tr w:rsidR="006E7C84" w:rsidRPr="00F75D38" w:rsidTr="00771774">
        <w:trPr>
          <w:cantSplit/>
        </w:trPr>
        <w:tc>
          <w:tcPr>
            <w:tcW w:w="2599" w:type="dxa"/>
          </w:tcPr>
          <w:p w:rsidR="006E7C84" w:rsidRPr="00F75D38" w:rsidRDefault="006E7C84" w:rsidP="00771774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F75D38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99" w:type="dxa"/>
            <w:gridSpan w:val="2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tcBorders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 w:rsidRPr="00F774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 w:rsidRPr="00F774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(8)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 w:rsidRPr="00F774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180" w:type="dxa"/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(7)</w:t>
            </w:r>
          </w:p>
        </w:tc>
      </w:tr>
      <w:tr w:rsidR="006E7C84" w:rsidRPr="00F75D38" w:rsidTr="00771774">
        <w:trPr>
          <w:cantSplit/>
        </w:trPr>
        <w:tc>
          <w:tcPr>
            <w:tcW w:w="2599" w:type="dxa"/>
            <w:tcBorders>
              <w:bottom w:val="nil"/>
            </w:tcBorders>
          </w:tcPr>
          <w:p w:rsidR="006E7C84" w:rsidRPr="00F75D38" w:rsidRDefault="006E7C84" w:rsidP="00771774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F75D38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(16)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(62)</w:t>
            </w:r>
          </w:p>
        </w:tc>
        <w:tc>
          <w:tcPr>
            <w:tcW w:w="199" w:type="dxa"/>
            <w:gridSpan w:val="2"/>
            <w:tcBorders>
              <w:bottom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(87)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 w:rsidRPr="00F774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(23)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(150)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434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 w:rsidRPr="00F774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434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 w:rsidRPr="00F774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(23)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(150)</w:t>
            </w:r>
          </w:p>
        </w:tc>
      </w:tr>
      <w:tr w:rsidR="006E7C84" w:rsidRPr="00F75D38" w:rsidTr="00771774">
        <w:trPr>
          <w:cantSplit/>
        </w:trPr>
        <w:tc>
          <w:tcPr>
            <w:tcW w:w="2599" w:type="dxa"/>
            <w:tcBorders>
              <w:top w:val="nil"/>
              <w:bottom w:val="nil"/>
            </w:tcBorders>
          </w:tcPr>
          <w:p w:rsidR="006E7C84" w:rsidRPr="00F75D38" w:rsidRDefault="006E7C84" w:rsidP="00771774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F75D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สุทธิสำหรับปี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81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189</w:t>
            </w:r>
          </w:p>
        </w:tc>
        <w:tc>
          <w:tcPr>
            <w:tcW w:w="199" w:type="dxa"/>
            <w:gridSpan w:val="2"/>
            <w:tcBorders>
              <w:top w:val="nil"/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184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141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267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332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(9)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162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258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494</w:t>
            </w:r>
          </w:p>
        </w:tc>
      </w:tr>
    </w:tbl>
    <w:p w:rsidR="006E7C84" w:rsidRPr="00EC24CD" w:rsidRDefault="006E7C84" w:rsidP="006E7C84">
      <w:pPr>
        <w:rPr>
          <w:rFonts w:ascii="Angsana New" w:hAnsi="Angsana New"/>
          <w:sz w:val="24"/>
          <w:szCs w:val="24"/>
        </w:rPr>
      </w:pPr>
    </w:p>
    <w:tbl>
      <w:tblPr>
        <w:tblpPr w:leftFromText="180" w:rightFromText="180" w:vertAnchor="text" w:horzAnchor="margin" w:tblpXSpec="center" w:tblpY="307"/>
        <w:tblW w:w="15649" w:type="dxa"/>
        <w:tblBorders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/>
      </w:tblPr>
      <w:tblGrid>
        <w:gridCol w:w="2599"/>
        <w:gridCol w:w="900"/>
        <w:gridCol w:w="180"/>
        <w:gridCol w:w="900"/>
        <w:gridCol w:w="180"/>
        <w:gridCol w:w="19"/>
        <w:gridCol w:w="881"/>
        <w:gridCol w:w="180"/>
        <w:gridCol w:w="990"/>
        <w:gridCol w:w="180"/>
        <w:gridCol w:w="900"/>
        <w:gridCol w:w="180"/>
        <w:gridCol w:w="99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6E7C84" w:rsidRPr="00F75D38" w:rsidTr="00771774">
        <w:trPr>
          <w:cantSplit/>
          <w:tblHeader/>
        </w:trPr>
        <w:tc>
          <w:tcPr>
            <w:tcW w:w="2599" w:type="dxa"/>
          </w:tcPr>
          <w:p w:rsidR="006E7C84" w:rsidRPr="00F75D38" w:rsidRDefault="006E7C84" w:rsidP="00771774">
            <w:pPr>
              <w:shd w:val="clear" w:color="auto" w:fill="FFFFFF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F75D38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980" w:type="dxa"/>
            <w:gridSpan w:val="3"/>
            <w:tcBorders>
              <w:bottom w:val="nil"/>
            </w:tcBorders>
          </w:tcPr>
          <w:p w:rsidR="006E7C84" w:rsidRPr="00F75D38" w:rsidRDefault="006E7C84" w:rsidP="0077177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F75D38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ชิ้นส่วนอิเล็กโทรนิกส์สำหรับอุปกรณ์ยานยนต์</w:t>
            </w:r>
          </w:p>
        </w:tc>
        <w:tc>
          <w:tcPr>
            <w:tcW w:w="180" w:type="dxa"/>
          </w:tcPr>
          <w:p w:rsidR="006E7C84" w:rsidRPr="00F75D38" w:rsidRDefault="006E7C84" w:rsidP="0077177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4"/>
          </w:tcPr>
          <w:p w:rsidR="006E7C84" w:rsidRPr="00F75D38" w:rsidRDefault="006E7C84" w:rsidP="0077177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75D38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ชิ้นส่วนอิเล็กโทรนิกส์สำหรับอุปกรณ์สำนักงาน</w:t>
            </w:r>
          </w:p>
        </w:tc>
        <w:tc>
          <w:tcPr>
            <w:tcW w:w="180" w:type="dxa"/>
          </w:tcPr>
          <w:p w:rsidR="006E7C84" w:rsidRPr="00F75D38" w:rsidRDefault="006E7C84" w:rsidP="0077177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:rsidR="006E7C84" w:rsidRPr="00F75D38" w:rsidRDefault="006E7C84" w:rsidP="0077177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/>
                <w:bCs/>
                <w:sz w:val="28"/>
                <w:szCs w:val="28"/>
              </w:rPr>
            </w:pPr>
          </w:p>
          <w:p w:rsidR="006E7C84" w:rsidRPr="00F75D38" w:rsidRDefault="006E7C84" w:rsidP="00771774">
            <w:pPr>
              <w:pStyle w:val="acctmergecolhdg"/>
              <w:shd w:val="clear" w:color="auto" w:fill="FFFFFF"/>
              <w:spacing w:line="240" w:lineRule="atLeast"/>
              <w:ind w:left="-90" w:right="-6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75D38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 xml:space="preserve">ชิ้นส่วนอิเล็กโทรนิกส์อื่น ๆ </w:t>
            </w:r>
          </w:p>
        </w:tc>
        <w:tc>
          <w:tcPr>
            <w:tcW w:w="180" w:type="dxa"/>
          </w:tcPr>
          <w:p w:rsidR="006E7C84" w:rsidRPr="00F75D38" w:rsidRDefault="006E7C84" w:rsidP="0077177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:rsidR="006E7C84" w:rsidRPr="00F75D38" w:rsidRDefault="006E7C84" w:rsidP="0077177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</w:p>
          <w:p w:rsidR="006E7C84" w:rsidRPr="00F75D38" w:rsidRDefault="006E7C84" w:rsidP="0077177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F75D38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0" w:type="dxa"/>
          </w:tcPr>
          <w:p w:rsidR="006E7C84" w:rsidRPr="00F75D38" w:rsidRDefault="006E7C84" w:rsidP="0077177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:rsidR="006E7C84" w:rsidRPr="00F75D38" w:rsidRDefault="006E7C84" w:rsidP="0077177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/>
                <w:bCs/>
                <w:sz w:val="28"/>
                <w:szCs w:val="28"/>
              </w:rPr>
            </w:pPr>
          </w:p>
          <w:p w:rsidR="006E7C84" w:rsidRPr="00F75D38" w:rsidRDefault="006E7C84" w:rsidP="0077177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75D38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:rsidR="006E7C84" w:rsidRPr="00F75D38" w:rsidRDefault="006E7C84" w:rsidP="0077177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:rsidR="006E7C84" w:rsidRPr="00F75D38" w:rsidRDefault="006E7C84" w:rsidP="00771774">
            <w:pPr>
              <w:pStyle w:val="acctmergecolhdg"/>
              <w:shd w:val="clear" w:color="auto" w:fill="FFFFFF"/>
              <w:spacing w:line="240" w:lineRule="atLeast"/>
              <w:jc w:val="left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</w:p>
          <w:p w:rsidR="006E7C84" w:rsidRPr="00F75D38" w:rsidRDefault="006E7C84" w:rsidP="0077177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F75D38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E7C84" w:rsidRPr="00F75D38" w:rsidTr="00771774">
        <w:trPr>
          <w:cantSplit/>
          <w:tblHeader/>
        </w:trPr>
        <w:tc>
          <w:tcPr>
            <w:tcW w:w="2599" w:type="dxa"/>
          </w:tcPr>
          <w:p w:rsidR="006E7C84" w:rsidRPr="00F75D38" w:rsidRDefault="006E7C84" w:rsidP="00771774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6E7C84" w:rsidRPr="00CF2B4A" w:rsidRDefault="006E7C84" w:rsidP="0077177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F2B4A">
              <w:rPr>
                <w:rFonts w:ascii="Angsana New" w:hAnsi="Angsana New"/>
                <w:b w:val="0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60</w:t>
            </w:r>
          </w:p>
        </w:tc>
        <w:tc>
          <w:tcPr>
            <w:tcW w:w="180" w:type="dxa"/>
            <w:tcBorders>
              <w:bottom w:val="nil"/>
            </w:tcBorders>
          </w:tcPr>
          <w:p w:rsidR="006E7C84" w:rsidRPr="00CF2B4A" w:rsidRDefault="006E7C84" w:rsidP="0077177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6E7C84" w:rsidRPr="00CF2B4A" w:rsidRDefault="006E7C84" w:rsidP="00771774">
            <w:pPr>
              <w:pStyle w:val="acctmergecolhdg"/>
              <w:tabs>
                <w:tab w:val="center" w:pos="37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F2B4A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ab/>
            </w:r>
            <w:r w:rsidRPr="00CF2B4A">
              <w:rPr>
                <w:rFonts w:ascii="Angsana New" w:hAnsi="Angsana New"/>
                <w:b w:val="0"/>
                <w:bCs/>
                <w:sz w:val="30"/>
                <w:szCs w:val="30"/>
              </w:rPr>
              <w:t>255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:rsidR="006E7C84" w:rsidRPr="00DB5DA8" w:rsidRDefault="006E7C84" w:rsidP="0077177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:rsidR="006E7C84" w:rsidRPr="00CF2B4A" w:rsidRDefault="006E7C84" w:rsidP="0077177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F2B4A">
              <w:rPr>
                <w:rFonts w:ascii="Angsana New" w:hAnsi="Angsana New"/>
                <w:b w:val="0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60</w:t>
            </w:r>
          </w:p>
        </w:tc>
        <w:tc>
          <w:tcPr>
            <w:tcW w:w="180" w:type="dxa"/>
          </w:tcPr>
          <w:p w:rsidR="006E7C84" w:rsidRPr="00CF2B4A" w:rsidRDefault="006E7C84" w:rsidP="0077177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6E7C84" w:rsidRPr="00CF2B4A" w:rsidRDefault="006E7C84" w:rsidP="00771774">
            <w:pPr>
              <w:pStyle w:val="acctmergecolhdg"/>
              <w:tabs>
                <w:tab w:val="center" w:pos="37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F2B4A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ab/>
            </w:r>
            <w:r w:rsidRPr="00CF2B4A">
              <w:rPr>
                <w:rFonts w:ascii="Angsana New" w:hAnsi="Angsana New"/>
                <w:b w:val="0"/>
                <w:bCs/>
                <w:sz w:val="30"/>
                <w:szCs w:val="30"/>
              </w:rPr>
              <w:t>255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:rsidR="006E7C84" w:rsidRPr="00DB5DA8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6E7C84" w:rsidRPr="00CF2B4A" w:rsidRDefault="006E7C84" w:rsidP="0077177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F2B4A">
              <w:rPr>
                <w:rFonts w:ascii="Angsana New" w:hAnsi="Angsana New"/>
                <w:b w:val="0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60</w:t>
            </w:r>
          </w:p>
        </w:tc>
        <w:tc>
          <w:tcPr>
            <w:tcW w:w="180" w:type="dxa"/>
          </w:tcPr>
          <w:p w:rsidR="006E7C84" w:rsidRPr="00CF2B4A" w:rsidRDefault="006E7C84" w:rsidP="0077177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6E7C84" w:rsidRPr="00CF2B4A" w:rsidRDefault="006E7C84" w:rsidP="00771774">
            <w:pPr>
              <w:pStyle w:val="acctmergecolhdg"/>
              <w:tabs>
                <w:tab w:val="center" w:pos="37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F2B4A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ab/>
            </w:r>
            <w:r w:rsidRPr="00CF2B4A">
              <w:rPr>
                <w:rFonts w:ascii="Angsana New" w:hAnsi="Angsana New"/>
                <w:b w:val="0"/>
                <w:bCs/>
                <w:sz w:val="30"/>
                <w:szCs w:val="30"/>
              </w:rPr>
              <w:t>255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:rsidR="006E7C84" w:rsidRPr="00DB5DA8" w:rsidRDefault="006E7C84" w:rsidP="0077177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6E7C84" w:rsidRPr="00CF2B4A" w:rsidRDefault="006E7C84" w:rsidP="0077177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F2B4A">
              <w:rPr>
                <w:rFonts w:ascii="Angsana New" w:hAnsi="Angsana New"/>
                <w:b w:val="0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60</w:t>
            </w:r>
          </w:p>
        </w:tc>
        <w:tc>
          <w:tcPr>
            <w:tcW w:w="180" w:type="dxa"/>
          </w:tcPr>
          <w:p w:rsidR="006E7C84" w:rsidRPr="00CF2B4A" w:rsidRDefault="006E7C84" w:rsidP="0077177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6E7C84" w:rsidRPr="00CF2B4A" w:rsidRDefault="006E7C84" w:rsidP="00771774">
            <w:pPr>
              <w:pStyle w:val="acctmergecolhdg"/>
              <w:tabs>
                <w:tab w:val="center" w:pos="37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F2B4A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ab/>
            </w:r>
            <w:r w:rsidRPr="00CF2B4A">
              <w:rPr>
                <w:rFonts w:ascii="Angsana New" w:hAnsi="Angsana New"/>
                <w:b w:val="0"/>
                <w:bCs/>
                <w:sz w:val="30"/>
                <w:szCs w:val="30"/>
              </w:rPr>
              <w:t>255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:rsidR="006E7C84" w:rsidRPr="00DB5DA8" w:rsidRDefault="006E7C84" w:rsidP="0077177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6E7C84" w:rsidRPr="00CF2B4A" w:rsidRDefault="006E7C84" w:rsidP="0077177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F2B4A">
              <w:rPr>
                <w:rFonts w:ascii="Angsana New" w:hAnsi="Angsana New"/>
                <w:b w:val="0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60</w:t>
            </w:r>
          </w:p>
        </w:tc>
        <w:tc>
          <w:tcPr>
            <w:tcW w:w="180" w:type="dxa"/>
          </w:tcPr>
          <w:p w:rsidR="006E7C84" w:rsidRPr="00CF2B4A" w:rsidRDefault="006E7C84" w:rsidP="0077177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6E7C84" w:rsidRPr="00CF2B4A" w:rsidRDefault="006E7C84" w:rsidP="00771774">
            <w:pPr>
              <w:pStyle w:val="acctmergecolhdg"/>
              <w:tabs>
                <w:tab w:val="center" w:pos="37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F2B4A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ab/>
            </w:r>
            <w:r w:rsidRPr="00CF2B4A">
              <w:rPr>
                <w:rFonts w:ascii="Angsana New" w:hAnsi="Angsana New"/>
                <w:b w:val="0"/>
                <w:bCs/>
                <w:sz w:val="30"/>
                <w:szCs w:val="30"/>
              </w:rPr>
              <w:t>255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:rsidR="006E7C84" w:rsidRPr="00DB5DA8" w:rsidRDefault="006E7C84" w:rsidP="0077177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6E7C84" w:rsidRPr="00CF2B4A" w:rsidRDefault="006E7C84" w:rsidP="0077177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F2B4A">
              <w:rPr>
                <w:rFonts w:ascii="Angsana New" w:hAnsi="Angsana New"/>
                <w:b w:val="0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60</w:t>
            </w:r>
          </w:p>
        </w:tc>
        <w:tc>
          <w:tcPr>
            <w:tcW w:w="180" w:type="dxa"/>
          </w:tcPr>
          <w:p w:rsidR="006E7C84" w:rsidRPr="00CF2B4A" w:rsidRDefault="006E7C84" w:rsidP="00771774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6E7C84" w:rsidRPr="00CF2B4A" w:rsidRDefault="006E7C84" w:rsidP="00771774">
            <w:pPr>
              <w:pStyle w:val="acctmergecolhdg"/>
              <w:tabs>
                <w:tab w:val="center" w:pos="371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CF2B4A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ab/>
            </w:r>
            <w:r w:rsidRPr="00CF2B4A">
              <w:rPr>
                <w:rFonts w:ascii="Angsana New" w:hAnsi="Angsana New"/>
                <w:b w:val="0"/>
                <w:bCs/>
                <w:sz w:val="30"/>
                <w:szCs w:val="30"/>
              </w:rPr>
              <w:t>255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9</w:t>
            </w:r>
          </w:p>
        </w:tc>
      </w:tr>
      <w:tr w:rsidR="00ED60DD" w:rsidRPr="00F75D38" w:rsidTr="00E7550A">
        <w:trPr>
          <w:cantSplit/>
        </w:trPr>
        <w:tc>
          <w:tcPr>
            <w:tcW w:w="2599" w:type="dxa"/>
          </w:tcPr>
          <w:p w:rsidR="00ED60DD" w:rsidRPr="00F75D38" w:rsidRDefault="00ED60DD" w:rsidP="00ED60DD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0" w:type="dxa"/>
            <w:gridSpan w:val="24"/>
            <w:tcBorders>
              <w:top w:val="nil"/>
              <w:bottom w:val="nil"/>
            </w:tcBorders>
          </w:tcPr>
          <w:p w:rsidR="00ED60DD" w:rsidRPr="00F75D38" w:rsidRDefault="00ED60DD" w:rsidP="00ED60DD">
            <w:pPr>
              <w:pStyle w:val="acctmergecolhdg"/>
              <w:tabs>
                <w:tab w:val="left" w:pos="1728"/>
                <w:tab w:val="center" w:pos="6459"/>
              </w:tabs>
              <w:spacing w:line="240" w:lineRule="atLeast"/>
              <w:jc w:val="left"/>
              <w:rPr>
                <w:rFonts w:ascii="Angsana New" w:hAnsi="Angsana New"/>
                <w:b w:val="0"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i/>
                <w:iCs/>
                <w:sz w:val="28"/>
                <w:szCs w:val="28"/>
                <w:lang w:val="en-US" w:bidi="th-TH"/>
              </w:rPr>
              <w:tab/>
            </w:r>
            <w:r>
              <w:rPr>
                <w:rFonts w:ascii="Angsana New" w:hAnsi="Angsana New"/>
                <w:b w:val="0"/>
                <w:i/>
                <w:iCs/>
                <w:sz w:val="28"/>
                <w:szCs w:val="28"/>
                <w:lang w:val="en-US" w:bidi="th-TH"/>
              </w:rPr>
              <w:tab/>
            </w:r>
            <w:r w:rsidRPr="00F75D38">
              <w:rPr>
                <w:rFonts w:ascii="Angsana New" w:hAnsi="Angsana New"/>
                <w:b w:val="0"/>
                <w:i/>
                <w:iCs/>
                <w:sz w:val="28"/>
                <w:szCs w:val="28"/>
                <w:lang w:val="en-US" w:bidi="th-TH"/>
              </w:rPr>
              <w:t>(</w:t>
            </w:r>
            <w:r w:rsidRPr="00F75D38">
              <w:rPr>
                <w:rFonts w:ascii="Angsana New" w:hAnsi="Angsana New" w:hint="cs"/>
                <w:b w:val="0"/>
                <w:i/>
                <w:iCs/>
                <w:sz w:val="28"/>
                <w:szCs w:val="28"/>
                <w:cs/>
                <w:lang w:val="en-US" w:bidi="th-TH"/>
              </w:rPr>
              <w:t>ล้าน</w:t>
            </w:r>
            <w:r w:rsidRPr="00F75D38">
              <w:rPr>
                <w:rFonts w:ascii="Angsana New" w:hAnsi="Angsana New"/>
                <w:b w:val="0"/>
                <w:i/>
                <w:iCs/>
                <w:sz w:val="28"/>
                <w:szCs w:val="28"/>
                <w:cs/>
                <w:lang w:val="en-US" w:bidi="th-TH"/>
              </w:rPr>
              <w:t>บาท</w:t>
            </w:r>
            <w:r w:rsidRPr="00F75D38">
              <w:rPr>
                <w:rFonts w:ascii="Angsana New" w:hAnsi="Angsana New"/>
                <w:b w:val="0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6E7C84" w:rsidRPr="00F75D38" w:rsidTr="00771774">
        <w:trPr>
          <w:cantSplit/>
        </w:trPr>
        <w:tc>
          <w:tcPr>
            <w:tcW w:w="2599" w:type="dxa"/>
          </w:tcPr>
          <w:p w:rsidR="006E7C84" w:rsidRPr="00F75D38" w:rsidRDefault="006E7C84" w:rsidP="00771774">
            <w:pPr>
              <w:shd w:val="clear" w:color="auto" w:fill="FFFFFF"/>
              <w:ind w:right="-79"/>
              <w:rPr>
                <w:rFonts w:ascii="Angsana New" w:hAnsi="Angsana New"/>
                <w:b/>
                <w:bCs/>
                <w:i/>
                <w:iCs/>
                <w:color w:val="0070C0"/>
                <w:sz w:val="28"/>
                <w:szCs w:val="28"/>
              </w:rPr>
            </w:pPr>
            <w:r w:rsidRPr="00F75D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99" w:type="dxa"/>
            <w:gridSpan w:val="2"/>
            <w:tcBorders>
              <w:top w:val="nil"/>
            </w:tcBorders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nil"/>
              <w:bottom w:val="double" w:sz="4" w:space="0" w:color="auto"/>
            </w:tcBorders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  <w:tcBorders>
              <w:top w:val="nil"/>
            </w:tcBorders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  <w:tcBorders>
              <w:top w:val="nil"/>
            </w:tcBorders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2"/>
              <w:rPr>
                <w:rFonts w:ascii="Angsana New" w:hAnsi="Angsana New" w:hint="cs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180" w:type="dxa"/>
            <w:tcBorders>
              <w:top w:val="nil"/>
            </w:tcBorders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left="-79" w:right="-72"/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80" w:type="dxa"/>
            <w:tcBorders>
              <w:top w:val="nil"/>
            </w:tcBorders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80" w:type="dxa"/>
            <w:tcBorders>
              <w:top w:val="nil"/>
            </w:tcBorders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434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 w:rsidRPr="00F774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(1)</w:t>
            </w:r>
          </w:p>
        </w:tc>
        <w:tc>
          <w:tcPr>
            <w:tcW w:w="180" w:type="dxa"/>
            <w:tcBorders>
              <w:top w:val="nil"/>
            </w:tcBorders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80" w:type="dxa"/>
            <w:tcBorders>
              <w:top w:val="nil"/>
            </w:tcBorders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</w:tr>
      <w:tr w:rsidR="006E7C84" w:rsidRPr="00F75D38" w:rsidTr="00771774">
        <w:trPr>
          <w:cantSplit/>
        </w:trPr>
        <w:tc>
          <w:tcPr>
            <w:tcW w:w="2599" w:type="dxa"/>
          </w:tcPr>
          <w:p w:rsidR="006E7C84" w:rsidRPr="00F75D38" w:rsidRDefault="006E7C84" w:rsidP="00771774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75D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(151)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(187)</w:t>
            </w:r>
          </w:p>
        </w:tc>
        <w:tc>
          <w:tcPr>
            <w:tcW w:w="199" w:type="dxa"/>
            <w:gridSpan w:val="2"/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(273)</w:t>
            </w:r>
          </w:p>
        </w:tc>
        <w:tc>
          <w:tcPr>
            <w:tcW w:w="180" w:type="dxa"/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(289)</w:t>
            </w:r>
          </w:p>
        </w:tc>
        <w:tc>
          <w:tcPr>
            <w:tcW w:w="180" w:type="dxa"/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 w:rsidRPr="00F774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left="-79" w:right="-72"/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E7C84" w:rsidRPr="00113F6C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(424)</w:t>
            </w:r>
          </w:p>
        </w:tc>
        <w:tc>
          <w:tcPr>
            <w:tcW w:w="180" w:type="dxa"/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E7C84" w:rsidRPr="00113F6C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(476)</w:t>
            </w:r>
          </w:p>
        </w:tc>
        <w:tc>
          <w:tcPr>
            <w:tcW w:w="180" w:type="dxa"/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E7C84" w:rsidRPr="00F774A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434"/>
              </w:tabs>
              <w:spacing w:line="240" w:lineRule="atLeast"/>
              <w:ind w:left="-79" w:right="-72"/>
              <w:rPr>
                <w:rFonts w:ascii="Angsana New" w:hAnsi="Angsana New"/>
                <w:sz w:val="28"/>
                <w:szCs w:val="28"/>
              </w:rPr>
            </w:pPr>
            <w:r w:rsidRPr="00F774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(423)</w:t>
            </w:r>
          </w:p>
        </w:tc>
        <w:tc>
          <w:tcPr>
            <w:tcW w:w="180" w:type="dxa"/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(476)</w:t>
            </w:r>
          </w:p>
        </w:tc>
      </w:tr>
      <w:tr w:rsidR="006E7C84" w:rsidRPr="00F75D38" w:rsidTr="00771774">
        <w:trPr>
          <w:cantSplit/>
          <w:trHeight w:val="128"/>
        </w:trPr>
        <w:tc>
          <w:tcPr>
            <w:tcW w:w="2599" w:type="dxa"/>
          </w:tcPr>
          <w:p w:rsidR="006E7C84" w:rsidRPr="00F75D38" w:rsidRDefault="006E7C84" w:rsidP="00771774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9" w:type="dxa"/>
            <w:gridSpan w:val="2"/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double" w:sz="4" w:space="0" w:color="auto"/>
              <w:bottom w:val="nil"/>
            </w:tcBorders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  <w:vAlign w:val="bottom"/>
          </w:tcPr>
          <w:p w:rsidR="006E7C84" w:rsidRPr="001F4839" w:rsidRDefault="006E7C84" w:rsidP="00771774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D31B4" w:rsidRPr="00F75D38" w:rsidTr="00771774">
        <w:trPr>
          <w:cantSplit/>
        </w:trPr>
        <w:tc>
          <w:tcPr>
            <w:tcW w:w="2599" w:type="dxa"/>
          </w:tcPr>
          <w:p w:rsidR="000D31B4" w:rsidRPr="00F75D38" w:rsidRDefault="000D31B4" w:rsidP="000D31B4">
            <w:pPr>
              <w:shd w:val="clear" w:color="auto" w:fill="FFFFFF"/>
              <w:ind w:left="180" w:right="-79" w:hanging="180"/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</w:pPr>
            <w:r w:rsidRPr="00F75D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สินทรัพย์ส่วนงาน</w:t>
            </w:r>
            <w:r w:rsidRPr="00F75D3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75D3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75D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30 </w:t>
            </w:r>
            <w:r w:rsidRPr="00F75D3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  <w:vAlign w:val="bottom"/>
          </w:tcPr>
          <w:p w:rsidR="000D31B4" w:rsidRPr="001F4839" w:rsidRDefault="000D31B4" w:rsidP="000D31B4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1,641</w:t>
            </w:r>
          </w:p>
        </w:tc>
        <w:tc>
          <w:tcPr>
            <w:tcW w:w="180" w:type="dxa"/>
            <w:vAlign w:val="bottom"/>
          </w:tcPr>
          <w:p w:rsidR="000D31B4" w:rsidRPr="001F4839" w:rsidRDefault="000D31B4" w:rsidP="000D31B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  <w:vAlign w:val="bottom"/>
          </w:tcPr>
          <w:p w:rsidR="000D31B4" w:rsidRPr="001F4839" w:rsidRDefault="000D31B4" w:rsidP="000D31B4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2,239</w:t>
            </w:r>
          </w:p>
        </w:tc>
        <w:tc>
          <w:tcPr>
            <w:tcW w:w="199" w:type="dxa"/>
            <w:gridSpan w:val="2"/>
            <w:vAlign w:val="bottom"/>
          </w:tcPr>
          <w:p w:rsidR="000D31B4" w:rsidRPr="001F4839" w:rsidRDefault="000D31B4" w:rsidP="000D31B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nil"/>
              <w:bottom w:val="double" w:sz="4" w:space="0" w:color="auto"/>
            </w:tcBorders>
            <w:vAlign w:val="bottom"/>
          </w:tcPr>
          <w:p w:rsidR="000D31B4" w:rsidRPr="001F4839" w:rsidRDefault="000D31B4" w:rsidP="000D31B4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2,107</w:t>
            </w:r>
          </w:p>
        </w:tc>
        <w:tc>
          <w:tcPr>
            <w:tcW w:w="180" w:type="dxa"/>
            <w:vAlign w:val="bottom"/>
          </w:tcPr>
          <w:p w:rsidR="000D31B4" w:rsidRPr="001F4839" w:rsidRDefault="000D31B4" w:rsidP="000D31B4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vAlign w:val="bottom"/>
          </w:tcPr>
          <w:p w:rsidR="000D31B4" w:rsidRPr="001F4839" w:rsidRDefault="000D31B4" w:rsidP="000D31B4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2,138</w:t>
            </w:r>
          </w:p>
        </w:tc>
        <w:tc>
          <w:tcPr>
            <w:tcW w:w="180" w:type="dxa"/>
            <w:vAlign w:val="bottom"/>
          </w:tcPr>
          <w:p w:rsidR="000D31B4" w:rsidRPr="001F4839" w:rsidRDefault="000D31B4" w:rsidP="000D31B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  <w:vAlign w:val="bottom"/>
          </w:tcPr>
          <w:p w:rsidR="000D31B4" w:rsidRPr="001F4839" w:rsidRDefault="000D31B4" w:rsidP="000D31B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1,678</w:t>
            </w:r>
          </w:p>
        </w:tc>
        <w:tc>
          <w:tcPr>
            <w:tcW w:w="180" w:type="dxa"/>
            <w:vAlign w:val="bottom"/>
          </w:tcPr>
          <w:p w:rsidR="000D31B4" w:rsidRPr="001F4839" w:rsidRDefault="000D31B4" w:rsidP="000D31B4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vAlign w:val="bottom"/>
          </w:tcPr>
          <w:p w:rsidR="000D31B4" w:rsidRPr="001F4839" w:rsidRDefault="000D31B4" w:rsidP="000D31B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1,681</w:t>
            </w:r>
          </w:p>
        </w:tc>
        <w:tc>
          <w:tcPr>
            <w:tcW w:w="180" w:type="dxa"/>
            <w:vAlign w:val="bottom"/>
          </w:tcPr>
          <w:p w:rsidR="000D31B4" w:rsidRPr="001F4839" w:rsidRDefault="000D31B4" w:rsidP="000D31B4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vAlign w:val="bottom"/>
          </w:tcPr>
          <w:p w:rsidR="000D31B4" w:rsidRPr="001F4839" w:rsidRDefault="000D31B4" w:rsidP="000D31B4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5,426</w:t>
            </w:r>
          </w:p>
        </w:tc>
        <w:tc>
          <w:tcPr>
            <w:tcW w:w="180" w:type="dxa"/>
            <w:vAlign w:val="bottom"/>
          </w:tcPr>
          <w:p w:rsidR="000D31B4" w:rsidRPr="001F4839" w:rsidRDefault="000D31B4" w:rsidP="000D31B4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  <w:vAlign w:val="bottom"/>
          </w:tcPr>
          <w:p w:rsidR="000D31B4" w:rsidRPr="001F4839" w:rsidRDefault="000D31B4" w:rsidP="000D31B4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6,058</w:t>
            </w:r>
          </w:p>
        </w:tc>
        <w:tc>
          <w:tcPr>
            <w:tcW w:w="180" w:type="dxa"/>
            <w:vAlign w:val="bottom"/>
          </w:tcPr>
          <w:p w:rsidR="000D31B4" w:rsidRPr="001F4839" w:rsidRDefault="000D31B4" w:rsidP="000D31B4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  <w:vAlign w:val="bottom"/>
          </w:tcPr>
          <w:p w:rsidR="000D31B4" w:rsidRPr="001F4839" w:rsidRDefault="000D31B4" w:rsidP="000D31B4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(118)</w:t>
            </w:r>
          </w:p>
        </w:tc>
        <w:tc>
          <w:tcPr>
            <w:tcW w:w="180" w:type="dxa"/>
            <w:vAlign w:val="bottom"/>
          </w:tcPr>
          <w:p w:rsidR="000D31B4" w:rsidRPr="001F4839" w:rsidRDefault="000D31B4" w:rsidP="000D31B4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  <w:vAlign w:val="bottom"/>
          </w:tcPr>
          <w:p w:rsidR="000D31B4" w:rsidRPr="001F4839" w:rsidRDefault="000D31B4" w:rsidP="000D31B4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(100)</w:t>
            </w:r>
          </w:p>
        </w:tc>
        <w:tc>
          <w:tcPr>
            <w:tcW w:w="180" w:type="dxa"/>
            <w:vAlign w:val="bottom"/>
          </w:tcPr>
          <w:p w:rsidR="000D31B4" w:rsidRPr="001F4839" w:rsidRDefault="000D31B4" w:rsidP="000D31B4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  <w:vAlign w:val="bottom"/>
          </w:tcPr>
          <w:p w:rsidR="000D31B4" w:rsidRPr="001F4839" w:rsidRDefault="000D31B4" w:rsidP="000D31B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5,308</w:t>
            </w:r>
          </w:p>
        </w:tc>
        <w:tc>
          <w:tcPr>
            <w:tcW w:w="180" w:type="dxa"/>
            <w:vAlign w:val="bottom"/>
          </w:tcPr>
          <w:p w:rsidR="000D31B4" w:rsidRPr="001F4839" w:rsidRDefault="000D31B4" w:rsidP="000D31B4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  <w:vAlign w:val="bottom"/>
          </w:tcPr>
          <w:p w:rsidR="000D31B4" w:rsidRPr="001F4839" w:rsidRDefault="000D31B4" w:rsidP="000D31B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5,958</w:t>
            </w:r>
          </w:p>
        </w:tc>
      </w:tr>
      <w:tr w:rsidR="000D31B4" w:rsidRPr="00F75D38" w:rsidTr="00771774">
        <w:trPr>
          <w:cantSplit/>
        </w:trPr>
        <w:tc>
          <w:tcPr>
            <w:tcW w:w="2599" w:type="dxa"/>
            <w:tcBorders>
              <w:bottom w:val="nil"/>
            </w:tcBorders>
          </w:tcPr>
          <w:p w:rsidR="000D31B4" w:rsidRPr="00F75D38" w:rsidRDefault="000D31B4" w:rsidP="000D31B4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F75D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ส่วนงาน</w:t>
            </w:r>
            <w:r w:rsidRPr="00F75D3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75D3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75D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30 </w:t>
            </w:r>
            <w:r w:rsidRPr="00F75D3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D31B4" w:rsidRPr="001F4839" w:rsidRDefault="000D31B4" w:rsidP="000D31B4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599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0D31B4" w:rsidRPr="001F4839" w:rsidRDefault="000D31B4" w:rsidP="000D31B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D31B4" w:rsidRPr="001F4839" w:rsidRDefault="000D31B4" w:rsidP="000D31B4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855</w:t>
            </w:r>
          </w:p>
        </w:tc>
        <w:tc>
          <w:tcPr>
            <w:tcW w:w="199" w:type="dxa"/>
            <w:gridSpan w:val="2"/>
            <w:tcBorders>
              <w:bottom w:val="nil"/>
            </w:tcBorders>
            <w:vAlign w:val="bottom"/>
          </w:tcPr>
          <w:p w:rsidR="000D31B4" w:rsidRPr="001F4839" w:rsidRDefault="000D31B4" w:rsidP="000D31B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D31B4" w:rsidRPr="001F4839" w:rsidRDefault="000D31B4" w:rsidP="000D31B4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885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0D31B4" w:rsidRPr="001F4839" w:rsidRDefault="000D31B4" w:rsidP="000D31B4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D31B4" w:rsidRDefault="000D31B4" w:rsidP="000D31B4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884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0D31B4" w:rsidRPr="001F4839" w:rsidRDefault="000D31B4" w:rsidP="000D31B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D31B4" w:rsidRPr="001F4839" w:rsidRDefault="000D31B4" w:rsidP="000D31B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0D31B4" w:rsidRPr="001F4839" w:rsidRDefault="000D31B4" w:rsidP="000D31B4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D31B4" w:rsidRPr="001F4839" w:rsidRDefault="000D31B4" w:rsidP="000D31B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0D31B4" w:rsidRPr="001F4839" w:rsidRDefault="000D31B4" w:rsidP="000D31B4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D31B4" w:rsidRPr="001F4839" w:rsidRDefault="000D31B4" w:rsidP="000D31B4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1,541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0D31B4" w:rsidRPr="001F4839" w:rsidRDefault="000D31B4" w:rsidP="000D31B4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D31B4" w:rsidRPr="001F4839" w:rsidRDefault="000D31B4" w:rsidP="000D31B4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1,809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0D31B4" w:rsidRPr="001F4839" w:rsidRDefault="000D31B4" w:rsidP="000D31B4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D31B4" w:rsidRPr="001F4839" w:rsidRDefault="000D31B4" w:rsidP="000D31B4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(115)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0D31B4" w:rsidRPr="001F4839" w:rsidRDefault="000D31B4" w:rsidP="000D31B4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D31B4" w:rsidRPr="001F4839" w:rsidRDefault="000D31B4" w:rsidP="000D31B4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(96)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0D31B4" w:rsidRPr="001F4839" w:rsidRDefault="000D31B4" w:rsidP="000D31B4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D31B4" w:rsidRPr="001F4839" w:rsidRDefault="000D31B4" w:rsidP="000D31B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1,426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0D31B4" w:rsidRPr="001F4839" w:rsidRDefault="000D31B4" w:rsidP="000D31B4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D31B4" w:rsidRDefault="000D31B4" w:rsidP="000D31B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1,713</w:t>
            </w:r>
          </w:p>
        </w:tc>
      </w:tr>
    </w:tbl>
    <w:p w:rsidR="006E7C84" w:rsidRDefault="006E7C84" w:rsidP="006E7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 w:hint="cs"/>
          <w:b/>
          <w:bCs/>
          <w:i/>
          <w:iCs/>
          <w:sz w:val="30"/>
          <w:szCs w:val="30"/>
        </w:rPr>
      </w:pPr>
    </w:p>
    <w:p w:rsidR="006E7C84" w:rsidRDefault="006E7C84" w:rsidP="00550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6E7C84" w:rsidSect="00C55443">
          <w:headerReference w:type="default" r:id="rId15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:rsidR="00A82055" w:rsidRPr="00B418BD" w:rsidRDefault="005504C8" w:rsidP="00550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ab/>
      </w:r>
      <w:r w:rsidRPr="00B418B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การกระทบยอดสินทรัพย์ของส่วนงานที่รายงาน</w:t>
      </w:r>
    </w:p>
    <w:p w:rsidR="00A26E3E" w:rsidRDefault="00A26E3E" w:rsidP="00550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 w:hint="cs"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6030"/>
        <w:gridCol w:w="1440"/>
        <w:gridCol w:w="270"/>
        <w:gridCol w:w="1530"/>
      </w:tblGrid>
      <w:tr w:rsidR="00EE2B98" w:rsidRPr="00D97265" w:rsidTr="00EE2B98">
        <w:trPr>
          <w:cantSplit/>
          <w:tblHeader/>
        </w:trPr>
        <w:tc>
          <w:tcPr>
            <w:tcW w:w="6030" w:type="dxa"/>
          </w:tcPr>
          <w:p w:rsidR="00EE2B98" w:rsidRPr="002908D4" w:rsidRDefault="00EE2B98" w:rsidP="002749F4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440" w:type="dxa"/>
          </w:tcPr>
          <w:p w:rsidR="00EE2B98" w:rsidRPr="00E55D53" w:rsidRDefault="00EE2B9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A613CC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EE2B98" w:rsidRPr="00E55D53" w:rsidRDefault="00EE2B98" w:rsidP="00274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EE2B98" w:rsidRPr="00E55D53" w:rsidRDefault="00EE2B9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A613CC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443472" w:rsidRPr="00D97265" w:rsidTr="006C0E42">
        <w:trPr>
          <w:cantSplit/>
        </w:trPr>
        <w:tc>
          <w:tcPr>
            <w:tcW w:w="6030" w:type="dxa"/>
          </w:tcPr>
          <w:p w:rsidR="00443472" w:rsidRPr="002908D4" w:rsidRDefault="00443472" w:rsidP="0044347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40" w:type="dxa"/>
            <w:gridSpan w:val="3"/>
          </w:tcPr>
          <w:p w:rsidR="00443472" w:rsidRPr="00625ABD" w:rsidRDefault="00443472" w:rsidP="00443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3"/>
                <w:tab w:val="decimal" w:pos="792"/>
                <w:tab w:val="center" w:pos="15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ab/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ab/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ab/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E1A60" w:rsidRPr="00D97265" w:rsidTr="00EE2B98">
        <w:trPr>
          <w:cantSplit/>
        </w:trPr>
        <w:tc>
          <w:tcPr>
            <w:tcW w:w="6030" w:type="dxa"/>
          </w:tcPr>
          <w:p w:rsidR="00FE1A60" w:rsidRPr="002908D4" w:rsidRDefault="00FE1A60" w:rsidP="00FE1A60">
            <w:pPr>
              <w:pStyle w:val="acctmergecolhdg"/>
              <w:spacing w:line="240" w:lineRule="atLeast"/>
              <w:jc w:val="left"/>
              <w:rPr>
                <w:rFonts w:ascii="Angsana New" w:hAnsi="Angsana New" w:hint="cs"/>
                <w:bCs/>
                <w:sz w:val="30"/>
                <w:szCs w:val="30"/>
                <w:cs/>
              </w:rPr>
            </w:pPr>
            <w:r w:rsidRPr="002908D4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:rsidR="00FE1A60" w:rsidRPr="008F60FE" w:rsidRDefault="00FE1A60" w:rsidP="00FE1A6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E1A60" w:rsidRPr="008F60FE" w:rsidRDefault="00FE1A60" w:rsidP="00FE1A6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FE1A60" w:rsidRPr="008F60FE" w:rsidRDefault="00FE1A60" w:rsidP="00FE1A6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7C84" w:rsidRPr="00D97265" w:rsidTr="00EE2B98">
        <w:trPr>
          <w:cantSplit/>
        </w:trPr>
        <w:tc>
          <w:tcPr>
            <w:tcW w:w="6030" w:type="dxa"/>
          </w:tcPr>
          <w:p w:rsidR="006E7C84" w:rsidRPr="002908D4" w:rsidRDefault="006E7C84" w:rsidP="006E7C84">
            <w:pPr>
              <w:pStyle w:val="acctmergecolhdg"/>
              <w:spacing w:line="240" w:lineRule="atLeast"/>
              <w:jc w:val="left"/>
              <w:rPr>
                <w:rFonts w:cs="Times New Roman"/>
                <w:b w:val="0"/>
                <w:szCs w:val="22"/>
              </w:rPr>
            </w:pPr>
            <w:r w:rsidRPr="002908D4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440" w:type="dxa"/>
            <w:vAlign w:val="bottom"/>
          </w:tcPr>
          <w:p w:rsidR="006E7C84" w:rsidRPr="00E859CD" w:rsidRDefault="0025526A" w:rsidP="0025526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5,308</w:t>
            </w:r>
          </w:p>
        </w:tc>
        <w:tc>
          <w:tcPr>
            <w:tcW w:w="270" w:type="dxa"/>
            <w:vAlign w:val="bottom"/>
          </w:tcPr>
          <w:p w:rsidR="006E7C84" w:rsidRPr="008F60FE" w:rsidRDefault="006E7C84" w:rsidP="006E7C8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6E7C84" w:rsidRPr="00E859CD" w:rsidRDefault="00443472" w:rsidP="0025526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5,958</w:t>
            </w:r>
          </w:p>
        </w:tc>
      </w:tr>
      <w:tr w:rsidR="006E7C84" w:rsidRPr="00D97265" w:rsidTr="00FE1A60">
        <w:trPr>
          <w:cantSplit/>
        </w:trPr>
        <w:tc>
          <w:tcPr>
            <w:tcW w:w="6030" w:type="dxa"/>
          </w:tcPr>
          <w:p w:rsidR="006E7C84" w:rsidRPr="002908D4" w:rsidRDefault="006E7C84" w:rsidP="006E7C84">
            <w:pPr>
              <w:pStyle w:val="acctmergecolhdg"/>
              <w:spacing w:line="240" w:lineRule="atLeast"/>
              <w:jc w:val="left"/>
              <w:rPr>
                <w:rFonts w:cs="Times New Roman"/>
                <w:b w:val="0"/>
                <w:szCs w:val="22"/>
              </w:rPr>
            </w:pPr>
            <w:r w:rsidRPr="002908D4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E7C84" w:rsidRPr="00E859CD" w:rsidRDefault="006E7C84" w:rsidP="00AB660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hint="cs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2,71</w:t>
            </w:r>
            <w:r w:rsidR="00AB6607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vAlign w:val="bottom"/>
          </w:tcPr>
          <w:p w:rsidR="006E7C84" w:rsidRPr="008F60FE" w:rsidRDefault="006E7C84" w:rsidP="006E7C8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6E7C84" w:rsidRPr="00E859CD" w:rsidRDefault="00443472" w:rsidP="0025526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hint="cs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2,497</w:t>
            </w:r>
          </w:p>
        </w:tc>
      </w:tr>
      <w:tr w:rsidR="006E7C84" w:rsidRPr="00D97265" w:rsidTr="00FE1A60">
        <w:trPr>
          <w:cantSplit/>
        </w:trPr>
        <w:tc>
          <w:tcPr>
            <w:tcW w:w="6030" w:type="dxa"/>
          </w:tcPr>
          <w:p w:rsidR="006E7C84" w:rsidRPr="002908D4" w:rsidRDefault="006E7C84" w:rsidP="006E7C84">
            <w:pPr>
              <w:pStyle w:val="acctmergecolhdg"/>
              <w:spacing w:line="240" w:lineRule="atLeast"/>
              <w:jc w:val="left"/>
              <w:rPr>
                <w:rFonts w:cs="Times New Roman"/>
                <w:bCs/>
                <w:szCs w:val="22"/>
              </w:rPr>
            </w:pPr>
            <w:r w:rsidRPr="002908D4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7C84" w:rsidRPr="00E859CD" w:rsidRDefault="006E7C84" w:rsidP="00AB660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8,02</w:t>
            </w:r>
            <w:r w:rsidR="00AB660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:rsidR="006E7C84" w:rsidRPr="008F60FE" w:rsidRDefault="006E7C84" w:rsidP="006E7C84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7C84" w:rsidRPr="00E859CD" w:rsidRDefault="006E7C84" w:rsidP="00EB5AFE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59CD"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 w:rsidR="00443472">
              <w:rPr>
                <w:rFonts w:ascii="Angsana New" w:hAnsi="Angsana New"/>
                <w:b/>
                <w:bCs/>
                <w:sz w:val="30"/>
                <w:szCs w:val="30"/>
              </w:rPr>
              <w:t>455</w:t>
            </w:r>
          </w:p>
        </w:tc>
      </w:tr>
      <w:tr w:rsidR="006E7C84" w:rsidRPr="00D97265" w:rsidTr="00FE1A60">
        <w:trPr>
          <w:cantSplit/>
        </w:trPr>
        <w:tc>
          <w:tcPr>
            <w:tcW w:w="6030" w:type="dxa"/>
          </w:tcPr>
          <w:p w:rsidR="006E7C84" w:rsidRPr="002908D4" w:rsidRDefault="006E7C84" w:rsidP="006E7C84">
            <w:pPr>
              <w:pStyle w:val="acctmergecolhdg"/>
              <w:spacing w:line="240" w:lineRule="atLeast"/>
              <w:jc w:val="left"/>
              <w:rPr>
                <w:rFonts w:ascii="Angsana New" w:hAnsi="Angsana New" w:hint="cs"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6E7C84" w:rsidRPr="008F60FE" w:rsidRDefault="006E7C84" w:rsidP="0025526A">
            <w:pPr>
              <w:pStyle w:val="acctfourfigures"/>
              <w:tabs>
                <w:tab w:val="clear" w:pos="765"/>
                <w:tab w:val="decimal" w:pos="731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E7C84" w:rsidRPr="008F60FE" w:rsidRDefault="006E7C84" w:rsidP="006E7C8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:rsidR="006E7C84" w:rsidRPr="008F60FE" w:rsidRDefault="006E7C84" w:rsidP="0025526A">
            <w:pPr>
              <w:pStyle w:val="acctfourfigures"/>
              <w:tabs>
                <w:tab w:val="clear" w:pos="765"/>
                <w:tab w:val="decimal" w:pos="731"/>
                <w:tab w:val="decimal" w:pos="13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7C84" w:rsidRPr="00D97265" w:rsidTr="00EE2B98">
        <w:trPr>
          <w:cantSplit/>
        </w:trPr>
        <w:tc>
          <w:tcPr>
            <w:tcW w:w="6030" w:type="dxa"/>
          </w:tcPr>
          <w:p w:rsidR="006E7C84" w:rsidRPr="00FE1A60" w:rsidRDefault="006E7C84" w:rsidP="006E7C84">
            <w:pPr>
              <w:pStyle w:val="acctmergecolhdg"/>
              <w:spacing w:line="240" w:lineRule="atLeast"/>
              <w:jc w:val="left"/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</w:pPr>
            <w:r w:rsidRPr="00FE1A60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หนี้สิน</w:t>
            </w:r>
          </w:p>
        </w:tc>
        <w:tc>
          <w:tcPr>
            <w:tcW w:w="1440" w:type="dxa"/>
            <w:vAlign w:val="bottom"/>
          </w:tcPr>
          <w:p w:rsidR="006E7C84" w:rsidRPr="00E859CD" w:rsidRDefault="006E7C84" w:rsidP="0025526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6E7C84" w:rsidRPr="008F60FE" w:rsidRDefault="006E7C84" w:rsidP="006E7C8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6E7C84" w:rsidRPr="00E859CD" w:rsidRDefault="006E7C84" w:rsidP="0025526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</w:pPr>
          </w:p>
        </w:tc>
      </w:tr>
      <w:tr w:rsidR="006E7C84" w:rsidRPr="00D97265" w:rsidTr="00EE2B98">
        <w:trPr>
          <w:cantSplit/>
        </w:trPr>
        <w:tc>
          <w:tcPr>
            <w:tcW w:w="6030" w:type="dxa"/>
          </w:tcPr>
          <w:p w:rsidR="006E7C84" w:rsidRPr="002908D4" w:rsidRDefault="006E7C84" w:rsidP="006E7C84">
            <w:pPr>
              <w:pStyle w:val="acctmergecolhdg"/>
              <w:spacing w:line="240" w:lineRule="atLeast"/>
              <w:jc w:val="left"/>
              <w:rPr>
                <w:rFonts w:cs="Times New Roman"/>
                <w:b w:val="0"/>
                <w:szCs w:val="22"/>
              </w:rPr>
            </w:pPr>
            <w:r w:rsidRPr="002908D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หนี้สิน</w:t>
            </w:r>
            <w:r w:rsidRPr="002908D4">
              <w:rPr>
                <w:rFonts w:ascii="Angsana New" w:hAnsi="Angsana New" w:hint="cs"/>
                <w:sz w:val="30"/>
                <w:szCs w:val="30"/>
                <w:cs/>
              </w:rPr>
              <w:t>ของส่วนงานที่รายงาน</w:t>
            </w:r>
          </w:p>
        </w:tc>
        <w:tc>
          <w:tcPr>
            <w:tcW w:w="1440" w:type="dxa"/>
            <w:vAlign w:val="bottom"/>
          </w:tcPr>
          <w:p w:rsidR="006E7C84" w:rsidRPr="00E859CD" w:rsidRDefault="006E7C84" w:rsidP="00EB5AF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1,426</w:t>
            </w:r>
          </w:p>
        </w:tc>
        <w:tc>
          <w:tcPr>
            <w:tcW w:w="270" w:type="dxa"/>
            <w:vAlign w:val="bottom"/>
          </w:tcPr>
          <w:p w:rsidR="006E7C84" w:rsidRPr="008F60FE" w:rsidRDefault="006E7C84" w:rsidP="006E7C8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6E7C84" w:rsidRPr="00E859CD" w:rsidRDefault="00443472" w:rsidP="00ED60DD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1,713</w:t>
            </w:r>
          </w:p>
        </w:tc>
      </w:tr>
      <w:tr w:rsidR="006E7C84" w:rsidRPr="00D97265" w:rsidTr="00EE2B98">
        <w:trPr>
          <w:cantSplit/>
        </w:trPr>
        <w:tc>
          <w:tcPr>
            <w:tcW w:w="6030" w:type="dxa"/>
          </w:tcPr>
          <w:p w:rsidR="006E7C84" w:rsidRPr="002908D4" w:rsidRDefault="006E7C84" w:rsidP="006E7C84">
            <w:pPr>
              <w:pStyle w:val="acctmergecolhdg"/>
              <w:spacing w:line="240" w:lineRule="atLeast"/>
              <w:jc w:val="left"/>
              <w:rPr>
                <w:rFonts w:cs="Times New Roman"/>
                <w:b w:val="0"/>
                <w:szCs w:val="22"/>
              </w:rPr>
            </w:pPr>
            <w:r w:rsidRPr="002908D4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40" w:type="dxa"/>
            <w:vAlign w:val="bottom"/>
          </w:tcPr>
          <w:p w:rsidR="006E7C84" w:rsidRPr="00E859CD" w:rsidRDefault="006E7C84" w:rsidP="00ED60D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  <w:r w:rsidR="0025526A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:rsidR="006E7C84" w:rsidRPr="008F60FE" w:rsidRDefault="006E7C84" w:rsidP="006E7C8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6E7C84" w:rsidRPr="00E859CD" w:rsidRDefault="00443472" w:rsidP="0025526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724</w:t>
            </w:r>
          </w:p>
        </w:tc>
      </w:tr>
      <w:tr w:rsidR="006E7C84" w:rsidRPr="00D97265" w:rsidTr="00EE2B98">
        <w:trPr>
          <w:cantSplit/>
        </w:trPr>
        <w:tc>
          <w:tcPr>
            <w:tcW w:w="6030" w:type="dxa"/>
          </w:tcPr>
          <w:p w:rsidR="006E7C84" w:rsidRPr="00FE1A60" w:rsidRDefault="006E7C84" w:rsidP="006E7C84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  <w:r w:rsidRPr="00FE1A60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หนี้สิน</w:t>
            </w:r>
            <w:r w:rsidRPr="002908D4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7C84" w:rsidRPr="00E859CD" w:rsidRDefault="006E7C84" w:rsidP="0025526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25526A">
              <w:rPr>
                <w:rFonts w:ascii="Angsana New" w:hAnsi="Angsana New"/>
                <w:b/>
                <w:bCs/>
                <w:sz w:val="30"/>
                <w:szCs w:val="30"/>
              </w:rPr>
              <w:t>040</w:t>
            </w:r>
          </w:p>
        </w:tc>
        <w:tc>
          <w:tcPr>
            <w:tcW w:w="270" w:type="dxa"/>
            <w:vAlign w:val="bottom"/>
          </w:tcPr>
          <w:p w:rsidR="006E7C84" w:rsidRPr="008F60FE" w:rsidRDefault="006E7C84" w:rsidP="006E7C84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7C84" w:rsidRPr="00E859CD" w:rsidRDefault="006E7C84" w:rsidP="0025526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2,43</w:t>
            </w:r>
            <w:r w:rsidR="0044347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:rsidR="002908D4" w:rsidRDefault="002908D4" w:rsidP="0029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BD1BB4" w:rsidRDefault="002908D4" w:rsidP="0029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 w:hint="cs"/>
          <w:b/>
          <w:bCs/>
          <w:i/>
          <w:iCs/>
          <w:sz w:val="30"/>
          <w:szCs w:val="30"/>
        </w:rPr>
      </w:pPr>
      <w:r w:rsidRPr="002908D4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8B000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</w:t>
      </w:r>
      <w:r w:rsidR="00BD1BB4" w:rsidRPr="002908D4">
        <w:rPr>
          <w:rFonts w:ascii="Angsana New" w:hAnsi="Angsana New"/>
          <w:b/>
          <w:bCs/>
          <w:i/>
          <w:iCs/>
          <w:sz w:val="30"/>
          <w:szCs w:val="30"/>
          <w:cs/>
        </w:rPr>
        <w:t>ภูมิศาสตร์</w:t>
      </w:r>
    </w:p>
    <w:p w:rsidR="000B5F78" w:rsidRPr="002908D4" w:rsidRDefault="000B5F78" w:rsidP="0029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2908D4" w:rsidRDefault="008A16CF" w:rsidP="000B5F78">
      <w:pPr>
        <w:pStyle w:val="ListParagraph"/>
        <w:tabs>
          <w:tab w:val="clear" w:pos="680"/>
          <w:tab w:val="clear" w:pos="907"/>
          <w:tab w:val="left" w:pos="900"/>
        </w:tabs>
        <w:ind w:left="540"/>
        <w:jc w:val="thaiDistribute"/>
        <w:rPr>
          <w:rFonts w:ascii="Angsana New" w:hAnsi="Angsana New" w:hint="cs"/>
          <w:snapToGrid w:val="0"/>
          <w:color w:val="000000"/>
          <w:sz w:val="30"/>
          <w:szCs w:val="30"/>
          <w:lang w:eastAsia="th-TH"/>
        </w:rPr>
      </w:pP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ส่วนงาน</w:t>
      </w:r>
      <w:r w:rsidR="000B5F78" w:rsidRPr="000B5F7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ชิ้นส่วนอิเล็ก</w:t>
      </w:r>
      <w:r w:rsidR="000B5F78" w:rsidRPr="000B5F78">
        <w:rPr>
          <w:rFonts w:ascii="AngsanaUPC" w:hAnsi="AngsanaUPC" w:cs="AngsanaUPC" w:hint="cs"/>
          <w:sz w:val="30"/>
          <w:szCs w:val="30"/>
          <w:cs/>
        </w:rPr>
        <w:t>โทรนิกส์สำหรั</w:t>
      </w:r>
      <w:r w:rsidR="000B5F78" w:rsidRPr="000B5F78">
        <w:rPr>
          <w:rFonts w:ascii="Angsana New" w:hAnsi="Angsana New" w:hint="cs"/>
          <w:sz w:val="30"/>
          <w:szCs w:val="30"/>
          <w:cs/>
        </w:rPr>
        <w:t>บ</w:t>
      </w:r>
      <w:r w:rsidR="000B5F78" w:rsidRPr="000B5F78">
        <w:rPr>
          <w:rFonts w:ascii="AngsanaUPC" w:hAnsi="AngsanaUPC" w:cs="AngsanaUPC" w:hint="cs"/>
          <w:sz w:val="30"/>
          <w:szCs w:val="30"/>
          <w:cs/>
        </w:rPr>
        <w:t>อุปกรณ์ยานยนต์</w:t>
      </w:r>
      <w:r w:rsidR="003E06D2">
        <w:rPr>
          <w:rFonts w:ascii="AngsanaUPC" w:hAnsi="AngsanaUPC" w:cs="AngsanaUPC"/>
          <w:sz w:val="30"/>
          <w:szCs w:val="30"/>
        </w:rPr>
        <w:t xml:space="preserve"> </w:t>
      </w:r>
      <w:r>
        <w:rPr>
          <w:rFonts w:ascii="AngsanaUPC" w:hAnsi="AngsanaUPC" w:cs="AngsanaUPC" w:hint="cs"/>
          <w:sz w:val="30"/>
          <w:szCs w:val="30"/>
          <w:cs/>
        </w:rPr>
        <w:t>ส่วนงาน</w:t>
      </w:r>
      <w:r w:rsidR="000B5F78" w:rsidRPr="000B5F78">
        <w:rPr>
          <w:rFonts w:ascii="AngsanaUPC" w:hAnsi="AngsanaUPC" w:cs="AngsanaUPC" w:hint="cs"/>
          <w:sz w:val="30"/>
          <w:szCs w:val="30"/>
          <w:cs/>
        </w:rPr>
        <w:t>ชิ้นส่วนอิเล็กโทรนิกส์สำหรับอุปกรณ์สำนักงาน</w:t>
      </w:r>
      <w:r w:rsidR="003E06D2">
        <w:rPr>
          <w:rFonts w:ascii="AngsanaUPC" w:hAnsi="AngsanaUPC" w:cs="AngsanaUPC"/>
          <w:sz w:val="30"/>
          <w:szCs w:val="30"/>
        </w:rPr>
        <w:t xml:space="preserve">  </w:t>
      </w:r>
      <w:r>
        <w:rPr>
          <w:rFonts w:ascii="AngsanaUPC" w:hAnsi="AngsanaUPC" w:cs="AngsanaUPC" w:hint="cs"/>
          <w:sz w:val="30"/>
          <w:szCs w:val="30"/>
          <w:cs/>
        </w:rPr>
        <w:t>ส่วนงาน</w:t>
      </w:r>
      <w:r w:rsidR="000B5F78" w:rsidRPr="000B5F78">
        <w:rPr>
          <w:rFonts w:ascii="AngsanaUPC" w:hAnsi="AngsanaUPC" w:cs="AngsanaUPC" w:hint="cs"/>
          <w:sz w:val="30"/>
          <w:szCs w:val="30"/>
          <w:cs/>
        </w:rPr>
        <w:t>ชิ้นส่วนอิเล็กโทรนิกส์อื่นๆ</w:t>
      </w:r>
      <w:r w:rsidR="000B5F78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2908D4" w:rsidRPr="000B5F7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มีการจัดการทั่วโลกแต่มีการผลิตและ</w:t>
      </w: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สำนักงานขายในประเทศไทย</w:t>
      </w:r>
    </w:p>
    <w:p w:rsidR="00243680" w:rsidRPr="000B5F78" w:rsidRDefault="00243680" w:rsidP="000B5F78">
      <w:pPr>
        <w:pStyle w:val="ListParagraph"/>
        <w:tabs>
          <w:tab w:val="clear" w:pos="680"/>
          <w:tab w:val="clear" w:pos="907"/>
          <w:tab w:val="left" w:pos="900"/>
        </w:tabs>
        <w:ind w:left="540"/>
        <w:jc w:val="thaiDistribute"/>
        <w:rPr>
          <w:rFonts w:ascii="AngsanaUPC" w:hAnsi="AngsanaUPC" w:cs="AngsanaUPC" w:hint="cs"/>
          <w:sz w:val="30"/>
          <w:szCs w:val="30"/>
        </w:rPr>
      </w:pPr>
    </w:p>
    <w:p w:rsidR="00243680" w:rsidRPr="002E2783" w:rsidRDefault="00962425" w:rsidP="00243680">
      <w:pPr>
        <w:pStyle w:val="ListParagraph"/>
        <w:tabs>
          <w:tab w:val="clear" w:pos="68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ในการนำเสน</w:t>
      </w:r>
      <w:r w:rsidR="008B0009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อข้อมูลเกี่ยวกับส่วนงาน</w:t>
      </w:r>
      <w:r w:rsidR="00243680" w:rsidRPr="00C426EF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ภูมิศาสตร์ รายได้ตามส่วนงานแยกตาม</w:t>
      </w:r>
      <w:r w:rsidR="00243680" w:rsidRPr="00C426EF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ที่ตั้งทาง</w:t>
      </w:r>
      <w:r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ภูมิศาสตร์ของลูกค้า</w:t>
      </w:r>
      <w:r w:rsidR="00243680" w:rsidRPr="00C426EF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สินทรัพย์แยกตามสถานที่ตั้งทางภูมิศาสตร์ของสินทรัพย์</w:t>
      </w:r>
    </w:p>
    <w:p w:rsidR="008D29BA" w:rsidRPr="00E55D53" w:rsidRDefault="008D29BA" w:rsidP="00EE5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262" w:type="dxa"/>
        <w:tblInd w:w="558" w:type="dxa"/>
        <w:tblLayout w:type="fixed"/>
        <w:tblLook w:val="0000"/>
      </w:tblPr>
      <w:tblGrid>
        <w:gridCol w:w="6030"/>
        <w:gridCol w:w="1440"/>
        <w:gridCol w:w="270"/>
        <w:gridCol w:w="1522"/>
      </w:tblGrid>
      <w:tr w:rsidR="00EB0156" w:rsidRPr="00E55D53" w:rsidTr="00EE2B9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030" w:type="dxa"/>
          </w:tcPr>
          <w:p w:rsidR="00EB0156" w:rsidRPr="00E55D53" w:rsidRDefault="00EB0156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EB0156" w:rsidRPr="00E55D53" w:rsidRDefault="00EB0156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A613CC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EB0156" w:rsidRPr="00E55D53" w:rsidRDefault="00EB0156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2" w:type="dxa"/>
          </w:tcPr>
          <w:p w:rsidR="00EB0156" w:rsidRPr="00E55D53" w:rsidRDefault="00EB0156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A613CC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EB0156" w:rsidRPr="00E55D53" w:rsidTr="00EE2B9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030" w:type="dxa"/>
          </w:tcPr>
          <w:p w:rsidR="00EB0156" w:rsidRPr="00E55D53" w:rsidRDefault="00EB0156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3232" w:type="dxa"/>
            <w:gridSpan w:val="3"/>
          </w:tcPr>
          <w:p w:rsidR="00EB0156" w:rsidRPr="00625ABD" w:rsidRDefault="00443472" w:rsidP="00443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3"/>
                <w:tab w:val="decimal" w:pos="792"/>
                <w:tab w:val="center" w:pos="15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ab/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ab/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ab/>
            </w:r>
            <w:r w:rsidR="00EB015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EB01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="00EB015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613CC" w:rsidRPr="00E55D53" w:rsidTr="00EE2B9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030" w:type="dxa"/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eastAsia="Cordi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40" w:type="dxa"/>
          </w:tcPr>
          <w:p w:rsidR="00A613CC" w:rsidRPr="00625ABD" w:rsidRDefault="00FE1A60" w:rsidP="00EB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6,480</w:t>
            </w:r>
          </w:p>
        </w:tc>
        <w:tc>
          <w:tcPr>
            <w:tcW w:w="270" w:type="dxa"/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2" w:type="dxa"/>
          </w:tcPr>
          <w:p w:rsidR="00A613CC" w:rsidRPr="00625ABD" w:rsidRDefault="00A613CC" w:rsidP="0025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7,835</w:t>
            </w:r>
          </w:p>
        </w:tc>
      </w:tr>
      <w:tr w:rsidR="00A613CC" w:rsidRPr="00E55D53" w:rsidTr="00EE2B9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030" w:type="dxa"/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eastAsia="Cordia New" w:hAnsi="Angsana New"/>
                <w:sz w:val="30"/>
                <w:szCs w:val="30"/>
              </w:rPr>
            </w:pPr>
            <w:r w:rsidRPr="00E55D53">
              <w:rPr>
                <w:rFonts w:ascii="Angsana New" w:eastAsia="Cordia New" w:hAnsi="Angsana New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1440" w:type="dxa"/>
          </w:tcPr>
          <w:p w:rsidR="00A613CC" w:rsidRPr="00625ABD" w:rsidRDefault="00FE1A60" w:rsidP="00EB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4,576</w:t>
            </w:r>
          </w:p>
        </w:tc>
        <w:tc>
          <w:tcPr>
            <w:tcW w:w="270" w:type="dxa"/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2" w:type="dxa"/>
          </w:tcPr>
          <w:p w:rsidR="00A613CC" w:rsidRPr="00625ABD" w:rsidRDefault="00A613CC" w:rsidP="0025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3,846</w:t>
            </w:r>
          </w:p>
        </w:tc>
      </w:tr>
      <w:tr w:rsidR="00A613CC" w:rsidRPr="00E55D53" w:rsidTr="00EE2B9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030" w:type="dxa"/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625ABD">
              <w:rPr>
                <w:rFonts w:ascii="Angsana New" w:eastAsia="Cordia New" w:hAnsi="Angsana New"/>
                <w:sz w:val="30"/>
                <w:szCs w:val="30"/>
                <w:cs/>
              </w:rPr>
              <w:t>ประเทศสหรัฐอเมริกา</w:t>
            </w:r>
          </w:p>
        </w:tc>
        <w:tc>
          <w:tcPr>
            <w:tcW w:w="1440" w:type="dxa"/>
          </w:tcPr>
          <w:p w:rsidR="00A613CC" w:rsidRPr="00625ABD" w:rsidRDefault="00FE1A60" w:rsidP="00EB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1,843</w:t>
            </w:r>
          </w:p>
        </w:tc>
        <w:tc>
          <w:tcPr>
            <w:tcW w:w="270" w:type="dxa"/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2" w:type="dxa"/>
          </w:tcPr>
          <w:p w:rsidR="00A613CC" w:rsidRPr="00625ABD" w:rsidRDefault="00A613CC" w:rsidP="0025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3,078</w:t>
            </w:r>
          </w:p>
        </w:tc>
      </w:tr>
      <w:tr w:rsidR="00A613CC" w:rsidRPr="00E55D53" w:rsidTr="00EE2B9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030" w:type="dxa"/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eastAsia="Cordia New" w:hAnsi="Angsana New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13CC" w:rsidRPr="00625ABD" w:rsidRDefault="00FE1A60" w:rsidP="00EB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1,170</w:t>
            </w:r>
          </w:p>
        </w:tc>
        <w:tc>
          <w:tcPr>
            <w:tcW w:w="270" w:type="dxa"/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:rsidR="00A613CC" w:rsidRPr="00625ABD" w:rsidRDefault="00A613CC" w:rsidP="0025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1,287</w:t>
            </w:r>
          </w:p>
        </w:tc>
      </w:tr>
      <w:tr w:rsidR="00A613CC" w:rsidRPr="00E55D53" w:rsidTr="00EE2B9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030" w:type="dxa"/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A613CC" w:rsidRPr="00625ABD" w:rsidRDefault="00FE1A60" w:rsidP="00EB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14,069</w:t>
            </w:r>
          </w:p>
        </w:tc>
        <w:tc>
          <w:tcPr>
            <w:tcW w:w="270" w:type="dxa"/>
          </w:tcPr>
          <w:p w:rsidR="00A613CC" w:rsidRPr="00625ABD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double" w:sz="4" w:space="0" w:color="auto"/>
            </w:tcBorders>
          </w:tcPr>
          <w:p w:rsidR="00A613CC" w:rsidRPr="00625ABD" w:rsidRDefault="00A613CC" w:rsidP="00255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16,046</w:t>
            </w:r>
          </w:p>
        </w:tc>
      </w:tr>
    </w:tbl>
    <w:p w:rsidR="009C14BB" w:rsidRPr="00EB0156" w:rsidRDefault="009C14BB" w:rsidP="008F60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both"/>
        <w:rPr>
          <w:rFonts w:ascii="Angsana New" w:hAnsi="Angsana New" w:hint="cs"/>
          <w:sz w:val="28"/>
          <w:szCs w:val="28"/>
        </w:rPr>
      </w:pPr>
    </w:p>
    <w:p w:rsidR="00243680" w:rsidRDefault="005F096B" w:rsidP="00981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7"/>
        <w:rPr>
          <w:rFonts w:ascii="Angsana New" w:hAnsi="Angsana New" w:hint="cs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243680" w:rsidRPr="00D43D8C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</w:p>
    <w:p w:rsidR="009A5165" w:rsidRPr="0024559F" w:rsidRDefault="009A5165" w:rsidP="00243680">
      <w:pPr>
        <w:ind w:left="680" w:hanging="140"/>
        <w:rPr>
          <w:rFonts w:ascii="Angsana New" w:hAnsi="Angsana New"/>
          <w:b/>
          <w:bCs/>
          <w:i/>
          <w:iCs/>
        </w:rPr>
      </w:pPr>
    </w:p>
    <w:p w:rsidR="00243680" w:rsidRDefault="009A5165" w:rsidP="009C14B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55742">
        <w:rPr>
          <w:rFonts w:ascii="Angsana New" w:hAnsi="Angsana New" w:hint="cs"/>
          <w:sz w:val="30"/>
          <w:szCs w:val="30"/>
          <w:cs/>
        </w:rPr>
        <w:t>รายได้จากลูกค้าสามราย</w:t>
      </w:r>
      <w:r w:rsidR="00243680" w:rsidRPr="00955742">
        <w:rPr>
          <w:rFonts w:ascii="Angsana New" w:hAnsi="Angsana New" w:hint="cs"/>
          <w:sz w:val="30"/>
          <w:szCs w:val="30"/>
          <w:cs/>
        </w:rPr>
        <w:t>จากส่วนงาน</w:t>
      </w:r>
      <w:r w:rsidR="00965839" w:rsidRPr="00955742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ชิ้นส่วนอิเล็ก</w:t>
      </w:r>
      <w:r w:rsidR="00965839" w:rsidRPr="00955742">
        <w:rPr>
          <w:rFonts w:ascii="AngsanaUPC" w:hAnsi="AngsanaUPC" w:cs="AngsanaUPC" w:hint="cs"/>
          <w:sz w:val="30"/>
          <w:szCs w:val="30"/>
          <w:cs/>
        </w:rPr>
        <w:t>โทรนิกส์สำหรั</w:t>
      </w:r>
      <w:r w:rsidR="00965839" w:rsidRPr="00955742">
        <w:rPr>
          <w:rFonts w:ascii="Angsana New" w:hAnsi="Angsana New" w:hint="cs"/>
          <w:sz w:val="30"/>
          <w:szCs w:val="30"/>
          <w:cs/>
        </w:rPr>
        <w:t>บ</w:t>
      </w:r>
      <w:r w:rsidR="00965839" w:rsidRPr="00955742">
        <w:rPr>
          <w:rFonts w:ascii="AngsanaUPC" w:hAnsi="AngsanaUPC" w:cs="AngsanaUPC" w:hint="cs"/>
          <w:sz w:val="30"/>
          <w:szCs w:val="30"/>
          <w:cs/>
        </w:rPr>
        <w:t>อุปกรณ์ยานยนต์ ชิ้นส่วนอิเล็กโทรนิกส์สำหรับอุปกรณ์</w:t>
      </w:r>
      <w:r w:rsidR="00965839" w:rsidRPr="00FE1A60">
        <w:rPr>
          <w:rFonts w:ascii="AngsanaUPC" w:hAnsi="AngsanaUPC" w:cs="AngsanaUPC" w:hint="cs"/>
          <w:sz w:val="30"/>
          <w:szCs w:val="30"/>
          <w:cs/>
        </w:rPr>
        <w:t>สำนักงานและชิ้นส่วนอิเล็กโทรนิกส์อื่นๆ</w:t>
      </w:r>
      <w:r w:rsidR="009C14BB" w:rsidRPr="00FE1A60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243680" w:rsidRPr="00FE1A60">
        <w:rPr>
          <w:rFonts w:ascii="Angsana New" w:hAnsi="Angsana New" w:hint="cs"/>
          <w:sz w:val="30"/>
          <w:szCs w:val="30"/>
          <w:cs/>
        </w:rPr>
        <w:t>ของกลุ่มบริษัทเป็นเงินประมาณ</w:t>
      </w:r>
      <w:r w:rsidR="003C39D7" w:rsidRPr="00FE1A60">
        <w:rPr>
          <w:rFonts w:ascii="Angsana New" w:hAnsi="Angsana New"/>
          <w:sz w:val="30"/>
          <w:szCs w:val="30"/>
        </w:rPr>
        <w:t xml:space="preserve"> </w:t>
      </w:r>
      <w:r w:rsidR="00FE1A60" w:rsidRPr="00FE1A60">
        <w:rPr>
          <w:rFonts w:ascii="Angsana New" w:hAnsi="Angsana New"/>
          <w:sz w:val="30"/>
          <w:szCs w:val="30"/>
        </w:rPr>
        <w:t xml:space="preserve">7,890 </w:t>
      </w:r>
      <w:r w:rsidR="0011706F" w:rsidRPr="00FE1A60">
        <w:rPr>
          <w:rFonts w:ascii="Angsana New" w:hAnsi="Angsana New"/>
          <w:sz w:val="30"/>
          <w:szCs w:val="30"/>
        </w:rPr>
        <w:t xml:space="preserve"> </w:t>
      </w:r>
      <w:r w:rsidR="00243680" w:rsidRPr="00FE1A6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41250D" w:rsidRPr="00FE1A60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572980" w:rsidRPr="00FE1A60">
        <w:rPr>
          <w:rFonts w:ascii="Angsana New" w:hAnsi="Angsana New"/>
          <w:i/>
          <w:iCs/>
          <w:sz w:val="30"/>
          <w:szCs w:val="30"/>
        </w:rPr>
        <w:t>255</w:t>
      </w:r>
      <w:r w:rsidR="00FE1A60" w:rsidRPr="00FE1A60">
        <w:rPr>
          <w:rFonts w:ascii="Angsana New" w:hAnsi="Angsana New"/>
          <w:i/>
          <w:iCs/>
          <w:sz w:val="30"/>
          <w:szCs w:val="30"/>
        </w:rPr>
        <w:t>9</w:t>
      </w:r>
      <w:r w:rsidR="0041250D" w:rsidRPr="00FE1A60">
        <w:rPr>
          <w:rFonts w:ascii="Angsana New" w:hAnsi="Angsana New"/>
          <w:i/>
          <w:iCs/>
          <w:sz w:val="30"/>
          <w:szCs w:val="30"/>
        </w:rPr>
        <w:t xml:space="preserve">: </w:t>
      </w:r>
      <w:r w:rsidR="00572980" w:rsidRPr="00FE1A60">
        <w:rPr>
          <w:rFonts w:ascii="Angsana New" w:hAnsi="Angsana New"/>
          <w:i/>
          <w:iCs/>
          <w:sz w:val="30"/>
          <w:szCs w:val="30"/>
        </w:rPr>
        <w:t>10,1</w:t>
      </w:r>
      <w:r w:rsidR="00FE1A60" w:rsidRPr="00FE1A60">
        <w:rPr>
          <w:rFonts w:ascii="Angsana New" w:hAnsi="Angsana New"/>
          <w:i/>
          <w:iCs/>
          <w:sz w:val="30"/>
          <w:szCs w:val="30"/>
        </w:rPr>
        <w:t>81</w:t>
      </w:r>
      <w:r w:rsidR="00572980" w:rsidRPr="00FE1A60">
        <w:rPr>
          <w:rFonts w:ascii="Angsana New" w:hAnsi="Angsana New" w:hint="cs"/>
          <w:sz w:val="30"/>
          <w:szCs w:val="30"/>
          <w:cs/>
        </w:rPr>
        <w:t xml:space="preserve"> </w:t>
      </w:r>
      <w:r w:rsidR="0041250D" w:rsidRPr="00FE1A60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ล้านบาท) </w:t>
      </w:r>
      <w:r w:rsidR="00243680" w:rsidRPr="00FE1A60">
        <w:rPr>
          <w:rFonts w:ascii="Angsana New" w:hAnsi="Angsana New" w:hint="cs"/>
          <w:sz w:val="30"/>
          <w:szCs w:val="30"/>
          <w:cs/>
        </w:rPr>
        <w:t>จากรายได้รวมของกลุ่มบริษัท</w:t>
      </w:r>
    </w:p>
    <w:p w:rsidR="00FE1A60" w:rsidRPr="005463CF" w:rsidRDefault="00FE1A60" w:rsidP="0091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0"/>
          <w:szCs w:val="20"/>
        </w:rPr>
      </w:pPr>
    </w:p>
    <w:p w:rsidR="000F18ED" w:rsidRDefault="00BE3DEC" w:rsidP="0091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 w:hint="cs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572980">
        <w:rPr>
          <w:rFonts w:ascii="Angsana New" w:hAnsi="Angsana New"/>
          <w:b/>
          <w:bCs/>
          <w:sz w:val="30"/>
          <w:szCs w:val="30"/>
        </w:rPr>
        <w:t>3</w:t>
      </w:r>
      <w:r w:rsidR="000F18ED" w:rsidRPr="00E55D53">
        <w:rPr>
          <w:rFonts w:ascii="Angsana New" w:hAnsi="Angsana New"/>
          <w:b/>
          <w:bCs/>
          <w:sz w:val="30"/>
          <w:szCs w:val="30"/>
        </w:rPr>
        <w:tab/>
      </w:r>
      <w:r w:rsidR="000F18ED" w:rsidRPr="00E55D53">
        <w:rPr>
          <w:rFonts w:ascii="Angsana New" w:hAnsi="Angsana New"/>
          <w:b/>
          <w:bCs/>
          <w:sz w:val="30"/>
          <w:szCs w:val="30"/>
          <w:cs/>
        </w:rPr>
        <w:t>รายได้อื่น</w:t>
      </w:r>
    </w:p>
    <w:p w:rsidR="009C14BB" w:rsidRPr="0024559F" w:rsidRDefault="009C14BB" w:rsidP="00E43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256" w:type="dxa"/>
        <w:tblInd w:w="558" w:type="dxa"/>
        <w:tblLayout w:type="fixed"/>
        <w:tblLook w:val="0000"/>
      </w:tblPr>
      <w:tblGrid>
        <w:gridCol w:w="3240"/>
        <w:gridCol w:w="900"/>
        <w:gridCol w:w="1080"/>
        <w:gridCol w:w="243"/>
        <w:gridCol w:w="1098"/>
        <w:gridCol w:w="236"/>
        <w:gridCol w:w="1107"/>
        <w:gridCol w:w="236"/>
        <w:gridCol w:w="1116"/>
      </w:tblGrid>
      <w:tr w:rsidR="005B4CCA" w:rsidRPr="00E55D53" w:rsidTr="005B4CCA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240" w:type="dxa"/>
          </w:tcPr>
          <w:p w:rsidR="005B4CCA" w:rsidRPr="00E55D53" w:rsidRDefault="005B4CCA" w:rsidP="0029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B4CCA" w:rsidRPr="00E55D53" w:rsidRDefault="005B4CCA" w:rsidP="00293EB4">
            <w:pPr>
              <w:pStyle w:val="30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1" w:type="dxa"/>
            <w:gridSpan w:val="3"/>
          </w:tcPr>
          <w:p w:rsidR="005B4CCA" w:rsidRPr="00E55D53" w:rsidRDefault="005B4CCA" w:rsidP="00293EB4">
            <w:pPr>
              <w:pStyle w:val="30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5B4CCA" w:rsidRPr="00E55D53" w:rsidRDefault="005B4CCA" w:rsidP="00293EB4">
            <w:pPr>
              <w:pStyle w:val="30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59" w:type="dxa"/>
            <w:gridSpan w:val="3"/>
          </w:tcPr>
          <w:p w:rsidR="005B4CCA" w:rsidRPr="00E55D53" w:rsidRDefault="005B4CCA" w:rsidP="00293EB4">
            <w:pPr>
              <w:pStyle w:val="30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0CF8" w:rsidRPr="00E55D53" w:rsidTr="005947CA">
        <w:tblPrEx>
          <w:tblCellMar>
            <w:top w:w="0" w:type="dxa"/>
            <w:bottom w:w="0" w:type="dxa"/>
          </w:tblCellMar>
        </w:tblPrEx>
        <w:trPr>
          <w:trHeight w:val="389"/>
          <w:tblHeader/>
        </w:trPr>
        <w:tc>
          <w:tcPr>
            <w:tcW w:w="3240" w:type="dxa"/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55D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A613CC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43" w:type="dxa"/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A613C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EF0CF8" w:rsidRPr="00DB5DA8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A613CC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A613CC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EF0CF8" w:rsidRPr="00E55D53" w:rsidTr="005B4CCA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240" w:type="dxa"/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16" w:type="dxa"/>
            <w:gridSpan w:val="7"/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55D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13CC" w:rsidRPr="00E55D53" w:rsidTr="005B4CCA">
        <w:tblPrEx>
          <w:tblCellMar>
            <w:top w:w="0" w:type="dxa"/>
            <w:bottom w:w="0" w:type="dxa"/>
          </w:tblCellMar>
        </w:tblPrEx>
        <w:tc>
          <w:tcPr>
            <w:tcW w:w="3240" w:type="dxa"/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รายได้จากการขายเศษซาก</w:t>
            </w:r>
          </w:p>
        </w:tc>
        <w:tc>
          <w:tcPr>
            <w:tcW w:w="900" w:type="dxa"/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613CC" w:rsidRPr="008F3119" w:rsidRDefault="00FE1A60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79,915</w:t>
            </w:r>
          </w:p>
        </w:tc>
        <w:tc>
          <w:tcPr>
            <w:tcW w:w="243" w:type="dxa"/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98" w:type="dxa"/>
          </w:tcPr>
          <w:p w:rsidR="00A613CC" w:rsidRPr="008F3119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68,362</w:t>
            </w:r>
          </w:p>
        </w:tc>
        <w:tc>
          <w:tcPr>
            <w:tcW w:w="236" w:type="dxa"/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A613CC" w:rsidRPr="00020FE9" w:rsidRDefault="00FE1A60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65,719</w:t>
            </w:r>
          </w:p>
        </w:tc>
        <w:tc>
          <w:tcPr>
            <w:tcW w:w="236" w:type="dxa"/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A613CC" w:rsidRPr="00020FE9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20FE9">
              <w:rPr>
                <w:rFonts w:ascii="Angsana New" w:hAnsi="Angsana New"/>
                <w:sz w:val="30"/>
                <w:szCs w:val="30"/>
              </w:rPr>
              <w:t>62,773</w:t>
            </w:r>
          </w:p>
        </w:tc>
      </w:tr>
      <w:tr w:rsidR="00A613CC" w:rsidRPr="00E55D53" w:rsidTr="005B4CCA">
        <w:tblPrEx>
          <w:tblCellMar>
            <w:top w:w="0" w:type="dxa"/>
            <w:bottom w:w="0" w:type="dxa"/>
          </w:tblCellMar>
        </w:tblPrEx>
        <w:tc>
          <w:tcPr>
            <w:tcW w:w="3240" w:type="dxa"/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รายได้ค่าเช่าและค่าบริการอื่น</w:t>
            </w:r>
            <w:r w:rsidR="005F096B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900" w:type="dxa"/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613CC" w:rsidRPr="008F3119" w:rsidRDefault="00FE1A60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46,267</w:t>
            </w:r>
          </w:p>
        </w:tc>
        <w:tc>
          <w:tcPr>
            <w:tcW w:w="243" w:type="dxa"/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98" w:type="dxa"/>
          </w:tcPr>
          <w:p w:rsidR="00A613CC" w:rsidRPr="008F3119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68,989</w:t>
            </w:r>
          </w:p>
        </w:tc>
        <w:tc>
          <w:tcPr>
            <w:tcW w:w="236" w:type="dxa"/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A613CC" w:rsidRPr="00020FE9" w:rsidRDefault="00FE1A60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29,235</w:t>
            </w:r>
          </w:p>
        </w:tc>
        <w:tc>
          <w:tcPr>
            <w:tcW w:w="236" w:type="dxa"/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A613CC" w:rsidRPr="00020FE9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20FE9">
              <w:rPr>
                <w:rFonts w:ascii="Angsana New" w:hAnsi="Angsana New"/>
                <w:sz w:val="30"/>
                <w:szCs w:val="30"/>
              </w:rPr>
              <w:t>57,281</w:t>
            </w:r>
          </w:p>
        </w:tc>
      </w:tr>
      <w:tr w:rsidR="00A613CC" w:rsidRPr="00E55D53" w:rsidTr="005B4CCA">
        <w:tblPrEx>
          <w:tblCellMar>
            <w:top w:w="0" w:type="dxa"/>
            <w:bottom w:w="0" w:type="dxa"/>
          </w:tblCellMar>
        </w:tblPrEx>
        <w:tc>
          <w:tcPr>
            <w:tcW w:w="3240" w:type="dxa"/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00" w:type="dxa"/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613CC" w:rsidRPr="008F3119" w:rsidRDefault="00FE1A60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9,512</w:t>
            </w:r>
          </w:p>
        </w:tc>
        <w:tc>
          <w:tcPr>
            <w:tcW w:w="243" w:type="dxa"/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98" w:type="dxa"/>
          </w:tcPr>
          <w:p w:rsidR="00A613CC" w:rsidRPr="008F3119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8,405</w:t>
            </w:r>
          </w:p>
        </w:tc>
        <w:tc>
          <w:tcPr>
            <w:tcW w:w="236" w:type="dxa"/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A613CC" w:rsidRPr="00020FE9" w:rsidRDefault="00FE1A60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9,512</w:t>
            </w:r>
          </w:p>
        </w:tc>
        <w:tc>
          <w:tcPr>
            <w:tcW w:w="236" w:type="dxa"/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A613CC" w:rsidRPr="00020FE9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20FE9">
              <w:rPr>
                <w:rFonts w:ascii="Angsana New" w:hAnsi="Angsana New"/>
                <w:sz w:val="30"/>
                <w:szCs w:val="30"/>
              </w:rPr>
              <w:t>9,248</w:t>
            </w:r>
          </w:p>
        </w:tc>
      </w:tr>
      <w:tr w:rsidR="00FE1A60" w:rsidRPr="00E55D53" w:rsidTr="005B4CCA">
        <w:tblPrEx>
          <w:tblCellMar>
            <w:top w:w="0" w:type="dxa"/>
            <w:bottom w:w="0" w:type="dxa"/>
          </w:tblCellMar>
        </w:tblPrEx>
        <w:tc>
          <w:tcPr>
            <w:tcW w:w="3240" w:type="dxa"/>
          </w:tcPr>
          <w:p w:rsidR="00FE1A60" w:rsidRPr="00E55D53" w:rsidRDefault="00FE1A60" w:rsidP="00FE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00" w:type="dxa"/>
          </w:tcPr>
          <w:p w:rsidR="00FE1A60" w:rsidRPr="00E55D53" w:rsidRDefault="00B418BD" w:rsidP="00FE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080" w:type="dxa"/>
          </w:tcPr>
          <w:p w:rsidR="00FE1A60" w:rsidRPr="008F3119" w:rsidRDefault="00FE1A60" w:rsidP="00FE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F31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FE1A60" w:rsidRPr="00E55D53" w:rsidRDefault="00FE1A60" w:rsidP="00FE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98" w:type="dxa"/>
          </w:tcPr>
          <w:p w:rsidR="00FE1A60" w:rsidRPr="008F3119" w:rsidRDefault="00FE1A60" w:rsidP="00FE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F31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E1A60" w:rsidRPr="00E55D53" w:rsidRDefault="00FE1A60" w:rsidP="00FE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FE1A60" w:rsidRPr="00020FE9" w:rsidRDefault="00FE1A60" w:rsidP="00FE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36" w:type="dxa"/>
          </w:tcPr>
          <w:p w:rsidR="00FE1A60" w:rsidRPr="00E55D53" w:rsidRDefault="00FE1A60" w:rsidP="00FE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FE1A60" w:rsidRPr="00020FE9" w:rsidRDefault="00FE1A60" w:rsidP="00FE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20FE9">
              <w:rPr>
                <w:rFonts w:ascii="Angsana New" w:hAnsi="Angsana New"/>
                <w:sz w:val="30"/>
                <w:szCs w:val="30"/>
              </w:rPr>
              <w:t>4,500</w:t>
            </w:r>
          </w:p>
        </w:tc>
      </w:tr>
      <w:tr w:rsidR="00A613CC" w:rsidRPr="00E55D53" w:rsidTr="005B4CCA">
        <w:tblPrEx>
          <w:tblCellMar>
            <w:top w:w="0" w:type="dxa"/>
            <w:bottom w:w="0" w:type="dxa"/>
          </w:tblCellMar>
        </w:tblPrEx>
        <w:tc>
          <w:tcPr>
            <w:tcW w:w="3240" w:type="dxa"/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="005F09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55D53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900" w:type="dxa"/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613CC" w:rsidRPr="008F3119" w:rsidRDefault="00FE1A60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52,613</w:t>
            </w:r>
          </w:p>
        </w:tc>
        <w:tc>
          <w:tcPr>
            <w:tcW w:w="243" w:type="dxa"/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A613CC" w:rsidRPr="008F3119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15,920</w:t>
            </w:r>
          </w:p>
        </w:tc>
        <w:tc>
          <w:tcPr>
            <w:tcW w:w="236" w:type="dxa"/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A613CC" w:rsidRPr="00020FE9" w:rsidRDefault="00FE1A60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48,249</w:t>
            </w:r>
          </w:p>
        </w:tc>
        <w:tc>
          <w:tcPr>
            <w:tcW w:w="236" w:type="dxa"/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A613CC" w:rsidRPr="00020FE9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20FE9">
              <w:rPr>
                <w:rFonts w:ascii="Angsana New" w:hAnsi="Angsana New"/>
                <w:sz w:val="30"/>
                <w:szCs w:val="30"/>
              </w:rPr>
              <w:t>13,127</w:t>
            </w:r>
          </w:p>
        </w:tc>
      </w:tr>
      <w:tr w:rsidR="00A613CC" w:rsidRPr="00E55D53" w:rsidTr="005B4CCA">
        <w:tblPrEx>
          <w:tblCellMar>
            <w:top w:w="0" w:type="dxa"/>
            <w:bottom w:w="0" w:type="dxa"/>
          </w:tblCellMar>
        </w:tblPrEx>
        <w:tc>
          <w:tcPr>
            <w:tcW w:w="3240" w:type="dxa"/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613CC" w:rsidRPr="008F3119" w:rsidRDefault="00FE1A60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188,307</w:t>
            </w:r>
          </w:p>
        </w:tc>
        <w:tc>
          <w:tcPr>
            <w:tcW w:w="243" w:type="dxa"/>
          </w:tcPr>
          <w:p w:rsidR="00A613CC" w:rsidRPr="008F3119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A613CC" w:rsidRPr="008F3119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161,676</w:t>
            </w:r>
          </w:p>
        </w:tc>
        <w:tc>
          <w:tcPr>
            <w:tcW w:w="236" w:type="dxa"/>
          </w:tcPr>
          <w:p w:rsidR="00A613CC" w:rsidRPr="008F3119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A613CC" w:rsidRPr="00020FE9" w:rsidRDefault="00FE1A60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162,715</w:t>
            </w:r>
          </w:p>
        </w:tc>
        <w:tc>
          <w:tcPr>
            <w:tcW w:w="236" w:type="dxa"/>
          </w:tcPr>
          <w:p w:rsidR="00A613CC" w:rsidRPr="008F3119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:rsidR="00A613CC" w:rsidRPr="00020FE9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0FE9">
              <w:rPr>
                <w:rFonts w:ascii="Angsana New" w:hAnsi="Angsana New"/>
                <w:b/>
                <w:bCs/>
                <w:sz w:val="30"/>
                <w:szCs w:val="30"/>
              </w:rPr>
              <w:t>146,929</w:t>
            </w:r>
          </w:p>
        </w:tc>
      </w:tr>
    </w:tbl>
    <w:p w:rsidR="00DE2A9A" w:rsidRPr="0024559F" w:rsidRDefault="00DE2A9A" w:rsidP="00E438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F339D8" w:rsidRPr="00965839" w:rsidRDefault="00BE3DEC" w:rsidP="00965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572980">
        <w:rPr>
          <w:rFonts w:ascii="Angsana New" w:hAnsi="Angsana New"/>
          <w:b/>
          <w:bCs/>
          <w:sz w:val="30"/>
          <w:szCs w:val="30"/>
        </w:rPr>
        <w:t>4</w:t>
      </w:r>
      <w:r w:rsidR="00965839">
        <w:rPr>
          <w:rFonts w:ascii="Angsana New" w:hAnsi="Angsana New"/>
          <w:b/>
          <w:bCs/>
          <w:sz w:val="30"/>
          <w:szCs w:val="30"/>
        </w:rPr>
        <w:tab/>
      </w:r>
      <w:r w:rsidR="00F339D8" w:rsidRPr="00965839">
        <w:rPr>
          <w:rFonts w:ascii="Angsana New" w:hAnsi="Angsana New"/>
          <w:b/>
          <w:bCs/>
          <w:sz w:val="30"/>
          <w:szCs w:val="30"/>
          <w:cs/>
        </w:rPr>
        <w:t>ค่าใช้จ่ายผลประโยชน์ตอบแทนพนักงาน</w:t>
      </w:r>
      <w:r w:rsidR="00F339D8" w:rsidRPr="00965839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973396" w:rsidRPr="0024559F" w:rsidRDefault="00973396" w:rsidP="00973396">
      <w:pPr>
        <w:pStyle w:val="a"/>
        <w:tabs>
          <w:tab w:val="clear" w:pos="1080"/>
        </w:tabs>
        <w:spacing w:line="240" w:lineRule="atLeast"/>
        <w:ind w:left="540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tbl>
      <w:tblPr>
        <w:tblW w:w="9270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000"/>
      </w:tblPr>
      <w:tblGrid>
        <w:gridCol w:w="4140"/>
        <w:gridCol w:w="1080"/>
        <w:gridCol w:w="270"/>
        <w:gridCol w:w="1080"/>
        <w:gridCol w:w="270"/>
        <w:gridCol w:w="1080"/>
        <w:gridCol w:w="263"/>
        <w:gridCol w:w="7"/>
        <w:gridCol w:w="1080"/>
      </w:tblGrid>
      <w:tr w:rsidR="005D60B8" w:rsidRPr="00E55D53" w:rsidTr="006446C9">
        <w:tblPrEx>
          <w:tblCellMar>
            <w:top w:w="0" w:type="dxa"/>
            <w:bottom w:w="0" w:type="dxa"/>
          </w:tblCellMar>
        </w:tblPrEx>
        <w:tc>
          <w:tcPr>
            <w:tcW w:w="4140" w:type="dxa"/>
            <w:tcBorders>
              <w:top w:val="nil"/>
              <w:bottom w:val="nil"/>
            </w:tcBorders>
          </w:tcPr>
          <w:p w:rsidR="005D60B8" w:rsidRPr="00E55D53" w:rsidRDefault="005D60B8" w:rsidP="008D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</w:tcPr>
          <w:p w:rsidR="005D60B8" w:rsidRPr="00E55D53" w:rsidRDefault="005D60B8" w:rsidP="008D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D60B8" w:rsidRPr="00E55D53" w:rsidRDefault="005D60B8" w:rsidP="008D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4"/>
            <w:tcBorders>
              <w:top w:val="nil"/>
              <w:bottom w:val="nil"/>
            </w:tcBorders>
          </w:tcPr>
          <w:p w:rsidR="005D60B8" w:rsidRPr="00E55D53" w:rsidRDefault="005D60B8" w:rsidP="008D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0CF8" w:rsidRPr="00E55D53" w:rsidTr="006446C9">
        <w:tblPrEx>
          <w:tblCellMar>
            <w:top w:w="0" w:type="dxa"/>
            <w:bottom w:w="0" w:type="dxa"/>
          </w:tblCellMar>
        </w:tblPrEx>
        <w:tc>
          <w:tcPr>
            <w:tcW w:w="4140" w:type="dxa"/>
            <w:tcBorders>
              <w:top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A613CC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A613C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</w:tcBorders>
          </w:tcPr>
          <w:p w:rsidR="00EF0CF8" w:rsidRPr="00DB5DA8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A613CC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A613CC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EF0CF8" w:rsidRPr="00E55D53" w:rsidTr="006446C9">
        <w:tblPrEx>
          <w:tblCellMar>
            <w:top w:w="0" w:type="dxa"/>
            <w:bottom w:w="0" w:type="dxa"/>
          </w:tblCellMar>
        </w:tblPrEx>
        <w:tc>
          <w:tcPr>
            <w:tcW w:w="4140" w:type="dxa"/>
            <w:tcBorders>
              <w:top w:val="nil"/>
            </w:tcBorders>
          </w:tcPr>
          <w:p w:rsidR="00EF0CF8" w:rsidRPr="005463CF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5130" w:type="dxa"/>
            <w:gridSpan w:val="8"/>
            <w:tcBorders>
              <w:top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55D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0CF8" w:rsidRPr="00E55D53" w:rsidTr="006446C9">
        <w:tblPrEx>
          <w:tblCellMar>
            <w:top w:w="0" w:type="dxa"/>
            <w:bottom w:w="0" w:type="dxa"/>
          </w:tblCellMar>
        </w:tblPrEx>
        <w:tc>
          <w:tcPr>
            <w:tcW w:w="4140" w:type="dxa"/>
            <w:tcBorders>
              <w:bottom w:val="nil"/>
            </w:tcBorders>
          </w:tcPr>
          <w:p w:rsidR="00EF0CF8" w:rsidRPr="0038797C" w:rsidRDefault="00EF0CF8" w:rsidP="00EF0CF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879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tcBorders>
              <w:bottom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tcBorders>
              <w:top w:val="nil"/>
              <w:bottom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13CC" w:rsidRPr="00E55D53" w:rsidTr="006446C9">
        <w:tblPrEx>
          <w:tblCellMar>
            <w:top w:w="0" w:type="dxa"/>
            <w:bottom w:w="0" w:type="dxa"/>
          </w:tblCellMar>
        </w:tblPrEx>
        <w:tc>
          <w:tcPr>
            <w:tcW w:w="4140" w:type="dxa"/>
            <w:tcBorders>
              <w:bottom w:val="nil"/>
            </w:tcBorders>
          </w:tcPr>
          <w:p w:rsidR="00A613CC" w:rsidRPr="00E55D53" w:rsidRDefault="00A613CC" w:rsidP="00A613C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613CC" w:rsidRPr="00C4639C" w:rsidRDefault="00FE1A60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25,250</w:t>
            </w:r>
          </w:p>
        </w:tc>
        <w:tc>
          <w:tcPr>
            <w:tcW w:w="270" w:type="dxa"/>
            <w:tcBorders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613CC" w:rsidRPr="00C4639C" w:rsidRDefault="00A613CC" w:rsidP="00FE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FE1A60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E1A60">
              <w:rPr>
                <w:rFonts w:ascii="Angsana New" w:hAnsi="Angsana New"/>
                <w:sz w:val="30"/>
                <w:szCs w:val="30"/>
              </w:rPr>
              <w:t>840</w:t>
            </w:r>
          </w:p>
        </w:tc>
        <w:tc>
          <w:tcPr>
            <w:tcW w:w="270" w:type="dxa"/>
            <w:tcBorders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613CC" w:rsidRPr="00E55D53" w:rsidRDefault="00FE1A60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13,559</w:t>
            </w:r>
          </w:p>
        </w:tc>
        <w:tc>
          <w:tcPr>
            <w:tcW w:w="263" w:type="dxa"/>
            <w:tcBorders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tcBorders>
              <w:top w:val="nil"/>
              <w:bottom w:val="nil"/>
            </w:tcBorders>
          </w:tcPr>
          <w:p w:rsidR="00A613CC" w:rsidRPr="00E55D53" w:rsidRDefault="00A613CC" w:rsidP="00FE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FE1A60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E1A60">
              <w:rPr>
                <w:rFonts w:ascii="Angsana New" w:hAnsi="Angsana New"/>
                <w:sz w:val="30"/>
                <w:szCs w:val="30"/>
              </w:rPr>
              <w:t>569</w:t>
            </w:r>
          </w:p>
        </w:tc>
      </w:tr>
      <w:tr w:rsidR="00A613CC" w:rsidRPr="00E55D53" w:rsidTr="006446C9">
        <w:tblPrEx>
          <w:tblCellMar>
            <w:top w:w="0" w:type="dxa"/>
            <w:bottom w:w="0" w:type="dxa"/>
          </w:tblCellMar>
        </w:tblPrEx>
        <w:tc>
          <w:tcPr>
            <w:tcW w:w="4140" w:type="dxa"/>
          </w:tcPr>
          <w:p w:rsidR="00A613CC" w:rsidRPr="00E55D53" w:rsidRDefault="00A613CC" w:rsidP="00A613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="005F09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55D53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A613CC" w:rsidRPr="00C4639C" w:rsidRDefault="00FE1A60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65,285</w:t>
            </w:r>
          </w:p>
        </w:tc>
        <w:tc>
          <w:tcPr>
            <w:tcW w:w="270" w:type="dxa"/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A613CC" w:rsidRPr="00C4639C" w:rsidRDefault="00A613CC" w:rsidP="00FE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FE1A60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E1A60">
              <w:rPr>
                <w:rFonts w:ascii="Angsana New" w:hAnsi="Angsana New"/>
                <w:sz w:val="30"/>
                <w:szCs w:val="30"/>
              </w:rPr>
              <w:t>892</w:t>
            </w:r>
          </w:p>
        </w:tc>
        <w:tc>
          <w:tcPr>
            <w:tcW w:w="270" w:type="dxa"/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A613CC" w:rsidRPr="00E55D53" w:rsidRDefault="00FE1A60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38,554</w:t>
            </w:r>
          </w:p>
        </w:tc>
        <w:tc>
          <w:tcPr>
            <w:tcW w:w="263" w:type="dxa"/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tcBorders>
              <w:top w:val="nil"/>
              <w:bottom w:val="single" w:sz="4" w:space="0" w:color="auto"/>
            </w:tcBorders>
          </w:tcPr>
          <w:p w:rsidR="00A613CC" w:rsidRPr="00E55D53" w:rsidRDefault="00A613CC" w:rsidP="00FE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FE1A60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E1A60">
              <w:rPr>
                <w:rFonts w:ascii="Angsana New" w:hAnsi="Angsana New"/>
                <w:sz w:val="30"/>
                <w:szCs w:val="30"/>
              </w:rPr>
              <w:t>110</w:t>
            </w:r>
          </w:p>
        </w:tc>
      </w:tr>
      <w:tr w:rsidR="00A613CC" w:rsidRPr="00E55D53" w:rsidTr="006446C9">
        <w:tblPrEx>
          <w:tblCellMar>
            <w:top w:w="0" w:type="dxa"/>
            <w:bottom w:w="0" w:type="dxa"/>
          </w:tblCellMar>
        </w:tblPrEx>
        <w:tc>
          <w:tcPr>
            <w:tcW w:w="4140" w:type="dxa"/>
            <w:tcBorders>
              <w:bottom w:val="nil"/>
            </w:tcBorders>
          </w:tcPr>
          <w:p w:rsidR="00A613CC" w:rsidRPr="00E55D53" w:rsidRDefault="00A613CC" w:rsidP="00A613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613CC" w:rsidRPr="00C4639C" w:rsidRDefault="00FE1A60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90,535</w:t>
            </w:r>
          </w:p>
        </w:tc>
        <w:tc>
          <w:tcPr>
            <w:tcW w:w="270" w:type="dxa"/>
            <w:tcBorders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613CC" w:rsidRPr="00C4639C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86,732</w:t>
            </w:r>
          </w:p>
        </w:tc>
        <w:tc>
          <w:tcPr>
            <w:tcW w:w="270" w:type="dxa"/>
            <w:tcBorders>
              <w:bottom w:val="nil"/>
            </w:tcBorders>
          </w:tcPr>
          <w:p w:rsidR="00A613CC" w:rsidRPr="00463ADE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613CC" w:rsidRPr="00463ADE" w:rsidRDefault="00FE1A60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52,113</w:t>
            </w:r>
          </w:p>
        </w:tc>
        <w:tc>
          <w:tcPr>
            <w:tcW w:w="263" w:type="dxa"/>
            <w:tcBorders>
              <w:bottom w:val="nil"/>
            </w:tcBorders>
          </w:tcPr>
          <w:p w:rsidR="00A613CC" w:rsidRPr="00463ADE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613CC" w:rsidRPr="00463ADE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46,679</w:t>
            </w:r>
          </w:p>
        </w:tc>
      </w:tr>
      <w:tr w:rsidR="00A613CC" w:rsidRPr="00E55D53" w:rsidTr="006446C9">
        <w:tblPrEx>
          <w:tblCellMar>
            <w:top w:w="0" w:type="dxa"/>
            <w:bottom w:w="0" w:type="dxa"/>
          </w:tblCellMar>
        </w:tblPrEx>
        <w:tc>
          <w:tcPr>
            <w:tcW w:w="4140" w:type="dxa"/>
            <w:tcBorders>
              <w:top w:val="nil"/>
              <w:bottom w:val="nil"/>
            </w:tcBorders>
          </w:tcPr>
          <w:p w:rsidR="00A613CC" w:rsidRPr="0038797C" w:rsidRDefault="00A613CC" w:rsidP="00A613C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879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13CC" w:rsidRPr="00E55D53" w:rsidTr="006446C9">
        <w:tblPrEx>
          <w:tblCellMar>
            <w:top w:w="0" w:type="dxa"/>
            <w:bottom w:w="0" w:type="dxa"/>
          </w:tblCellMar>
        </w:tblPrEx>
        <w:tc>
          <w:tcPr>
            <w:tcW w:w="4140" w:type="dxa"/>
            <w:tcBorders>
              <w:bottom w:val="nil"/>
            </w:tcBorders>
          </w:tcPr>
          <w:p w:rsidR="00A613CC" w:rsidRPr="00E55D53" w:rsidRDefault="00A613CC" w:rsidP="00A613C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613CC" w:rsidRPr="00E55D53" w:rsidRDefault="00D5531B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996,731</w:t>
            </w:r>
          </w:p>
        </w:tc>
        <w:tc>
          <w:tcPr>
            <w:tcW w:w="270" w:type="dxa"/>
            <w:tcBorders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613CC" w:rsidRPr="00E55D53" w:rsidRDefault="00A613CC" w:rsidP="00FE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FE1A60">
              <w:rPr>
                <w:rFonts w:ascii="Angsana New" w:hAnsi="Angsana New"/>
                <w:sz w:val="30"/>
                <w:szCs w:val="30"/>
              </w:rPr>
              <w:t>71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E1A60">
              <w:rPr>
                <w:rFonts w:ascii="Angsana New" w:hAnsi="Angsana New"/>
                <w:sz w:val="30"/>
                <w:szCs w:val="30"/>
              </w:rPr>
              <w:t>095</w:t>
            </w:r>
          </w:p>
        </w:tc>
        <w:tc>
          <w:tcPr>
            <w:tcW w:w="270" w:type="dxa"/>
            <w:tcBorders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613CC" w:rsidRPr="00E55D53" w:rsidRDefault="00FE1A60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791,790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613CC" w:rsidRPr="00E55D53" w:rsidRDefault="00A613CC" w:rsidP="00FE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  <w:r w:rsidR="00FE1A6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E1A60">
              <w:rPr>
                <w:rFonts w:ascii="Angsana New" w:hAnsi="Angsana New"/>
                <w:sz w:val="30"/>
                <w:szCs w:val="30"/>
              </w:rPr>
              <w:t>735</w:t>
            </w:r>
          </w:p>
        </w:tc>
      </w:tr>
      <w:tr w:rsidR="00A613CC" w:rsidRPr="00E55D53" w:rsidTr="006446C9">
        <w:tblPrEx>
          <w:tblCellMar>
            <w:top w:w="0" w:type="dxa"/>
            <w:bottom w:w="0" w:type="dxa"/>
          </w:tblCellMar>
        </w:tblPrEx>
        <w:tc>
          <w:tcPr>
            <w:tcW w:w="4140" w:type="dxa"/>
            <w:tcBorders>
              <w:bottom w:val="nil"/>
            </w:tcBorders>
          </w:tcPr>
          <w:p w:rsidR="00A613CC" w:rsidRPr="00E55D53" w:rsidRDefault="00A613CC" w:rsidP="00A613C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613CC" w:rsidRPr="00C4639C" w:rsidRDefault="00D5531B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12,989</w:t>
            </w:r>
          </w:p>
        </w:tc>
        <w:tc>
          <w:tcPr>
            <w:tcW w:w="270" w:type="dxa"/>
            <w:tcBorders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613CC" w:rsidRPr="00C4639C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13,098</w:t>
            </w:r>
          </w:p>
        </w:tc>
        <w:tc>
          <w:tcPr>
            <w:tcW w:w="270" w:type="dxa"/>
            <w:tcBorders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613CC" w:rsidRPr="00E55D53" w:rsidRDefault="00FE1A60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10,060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10,108</w:t>
            </w:r>
          </w:p>
        </w:tc>
      </w:tr>
      <w:tr w:rsidR="00A613CC" w:rsidRPr="00E55D53" w:rsidTr="006446C9">
        <w:tblPrEx>
          <w:tblCellMar>
            <w:top w:w="0" w:type="dxa"/>
            <w:bottom w:w="0" w:type="dxa"/>
          </w:tblCellMar>
        </w:tblPrEx>
        <w:tc>
          <w:tcPr>
            <w:tcW w:w="4140" w:type="dxa"/>
            <w:tcBorders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="005F09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55D53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A613CC" w:rsidRPr="00C4639C" w:rsidRDefault="00D5531B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693,934</w:t>
            </w:r>
          </w:p>
        </w:tc>
        <w:tc>
          <w:tcPr>
            <w:tcW w:w="270" w:type="dxa"/>
            <w:tcBorders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A613CC" w:rsidRPr="00C4639C" w:rsidRDefault="00A613CC" w:rsidP="00FE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</w:t>
            </w:r>
            <w:r w:rsidR="00FE1A60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E1A60">
              <w:rPr>
                <w:rFonts w:ascii="Angsana New" w:hAnsi="Angsana New"/>
                <w:sz w:val="30"/>
                <w:szCs w:val="30"/>
              </w:rPr>
              <w:t>720</w:t>
            </w:r>
          </w:p>
        </w:tc>
        <w:tc>
          <w:tcPr>
            <w:tcW w:w="270" w:type="dxa"/>
            <w:tcBorders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A613CC" w:rsidRPr="00E55D53" w:rsidRDefault="00FE1A60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515,924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A613CC" w:rsidRPr="00E55D53" w:rsidRDefault="00A613CC" w:rsidP="00FE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</w:t>
            </w:r>
            <w:r w:rsidR="00FE1A60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E1A60">
              <w:rPr>
                <w:rFonts w:ascii="Angsana New" w:hAnsi="Angsana New"/>
                <w:sz w:val="30"/>
                <w:szCs w:val="30"/>
              </w:rPr>
              <w:t>377</w:t>
            </w:r>
          </w:p>
        </w:tc>
      </w:tr>
      <w:tr w:rsidR="00A613CC" w:rsidRPr="00E55D53" w:rsidTr="006446C9">
        <w:tblPrEx>
          <w:tblCellMar>
            <w:top w:w="0" w:type="dxa"/>
            <w:bottom w:w="0" w:type="dxa"/>
          </w:tblCellMar>
        </w:tblPrEx>
        <w:tc>
          <w:tcPr>
            <w:tcW w:w="4140" w:type="dxa"/>
            <w:tcBorders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613CC" w:rsidRPr="00C4639C" w:rsidRDefault="00D5531B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1,703,654</w:t>
            </w:r>
          </w:p>
        </w:tc>
        <w:tc>
          <w:tcPr>
            <w:tcW w:w="270" w:type="dxa"/>
            <w:tcBorders>
              <w:bottom w:val="nil"/>
            </w:tcBorders>
          </w:tcPr>
          <w:p w:rsidR="00A613CC" w:rsidRPr="00C4639C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613CC" w:rsidRPr="00C4639C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1,698,913</w:t>
            </w:r>
          </w:p>
        </w:tc>
        <w:tc>
          <w:tcPr>
            <w:tcW w:w="270" w:type="dxa"/>
            <w:tcBorders>
              <w:bottom w:val="nil"/>
            </w:tcBorders>
          </w:tcPr>
          <w:p w:rsidR="00A613CC" w:rsidRPr="00463ADE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613CC" w:rsidRPr="00463ADE" w:rsidRDefault="00FE1A60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1,317,774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:rsidR="00A613CC" w:rsidRPr="00463ADE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613CC" w:rsidRPr="00463ADE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1,339,220</w:t>
            </w:r>
          </w:p>
        </w:tc>
      </w:tr>
      <w:tr w:rsidR="00A613CC" w:rsidRPr="008D075F" w:rsidTr="006446C9">
        <w:tblPrEx>
          <w:tblCellMar>
            <w:top w:w="0" w:type="dxa"/>
            <w:bottom w:w="0" w:type="dxa"/>
          </w:tblCellMar>
        </w:tblPrEx>
        <w:tc>
          <w:tcPr>
            <w:tcW w:w="4140" w:type="dxa"/>
            <w:tcBorders>
              <w:bottom w:val="nil"/>
            </w:tcBorders>
          </w:tcPr>
          <w:p w:rsidR="00A613CC" w:rsidRPr="008D075F" w:rsidRDefault="00A613CC" w:rsidP="00A613CC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A613CC" w:rsidRPr="00C4639C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A613CC" w:rsidRPr="00C4639C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6"/>
                <w:szCs w:val="16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A613CC" w:rsidRPr="00C4639C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A613CC" w:rsidRPr="008D075F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A613CC" w:rsidRPr="008D075F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:rsidR="00A613CC" w:rsidRPr="008D075F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A613CC" w:rsidRPr="008D075F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A613CC" w:rsidRPr="00E55D53" w:rsidTr="006446C9">
        <w:tblPrEx>
          <w:tblCellMar>
            <w:top w:w="0" w:type="dxa"/>
            <w:bottom w:w="0" w:type="dxa"/>
          </w:tblCellMar>
        </w:tblPrEx>
        <w:tc>
          <w:tcPr>
            <w:tcW w:w="4140" w:type="dxa"/>
            <w:tcBorders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:rsidR="00A613CC" w:rsidRPr="00E55D53" w:rsidRDefault="00D5531B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1,794,189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1,785,645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:rsidR="00A613CC" w:rsidRPr="00E55D53" w:rsidRDefault="00FE1A60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1,369,887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1,385,899</w:t>
            </w:r>
          </w:p>
        </w:tc>
      </w:tr>
    </w:tbl>
    <w:p w:rsidR="00285612" w:rsidRPr="00DF4535" w:rsidRDefault="00F339D8" w:rsidP="00345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F4535">
        <w:rPr>
          <w:rFonts w:ascii="Angsana New" w:hAnsi="Angsana New"/>
          <w:sz w:val="30"/>
          <w:szCs w:val="30"/>
          <w:cs/>
        </w:rPr>
        <w:lastRenderedPageBreak/>
        <w:t>บริษัทได้จัดตั้งกองทุนสำรองเลี้ยงชีพสำหรับพนักงานของ 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</w:t>
      </w:r>
      <w:r w:rsidR="00B75F14">
        <w:rPr>
          <w:rFonts w:ascii="Angsana New" w:hAnsi="Angsana New"/>
          <w:sz w:val="30"/>
          <w:szCs w:val="30"/>
        </w:rPr>
        <w:t xml:space="preserve"> 3</w:t>
      </w:r>
      <w:r w:rsidRPr="00DF4535">
        <w:rPr>
          <w:rFonts w:ascii="Angsana New" w:hAnsi="Angsana New"/>
          <w:sz w:val="30"/>
          <w:szCs w:val="30"/>
          <w:cs/>
        </w:rPr>
        <w:t xml:space="preserve"> ของเงินเดือนทุกเดือน และบริษัทจ่ายสมทบในอัตราร้อยละ</w:t>
      </w:r>
      <w:r w:rsidR="00B75F14">
        <w:rPr>
          <w:rFonts w:ascii="Angsana New" w:hAnsi="Angsana New"/>
          <w:sz w:val="30"/>
          <w:szCs w:val="30"/>
        </w:rPr>
        <w:t xml:space="preserve"> 3</w:t>
      </w:r>
      <w:r w:rsidR="00B75F14" w:rsidRPr="00DF4535">
        <w:rPr>
          <w:rFonts w:ascii="Angsana New" w:hAnsi="Angsana New"/>
          <w:sz w:val="30"/>
          <w:szCs w:val="30"/>
          <w:cs/>
        </w:rPr>
        <w:t xml:space="preserve"> </w:t>
      </w:r>
      <w:r w:rsidRPr="00DF4535">
        <w:rPr>
          <w:rFonts w:ascii="Angsana New" w:hAnsi="Angsana New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285612" w:rsidRPr="00606F33" w:rsidRDefault="00285612" w:rsidP="00E438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bCs/>
          <w:sz w:val="22"/>
          <w:szCs w:val="22"/>
        </w:rPr>
      </w:pPr>
    </w:p>
    <w:p w:rsidR="000B7AB4" w:rsidRPr="00DF4535" w:rsidRDefault="00BE3DEC" w:rsidP="000B7A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572980">
        <w:rPr>
          <w:rFonts w:ascii="Angsana New" w:hAnsi="Angsana New"/>
          <w:b/>
          <w:bCs/>
          <w:sz w:val="30"/>
          <w:szCs w:val="30"/>
        </w:rPr>
        <w:t>5</w:t>
      </w:r>
      <w:r w:rsidR="000B7AB4" w:rsidRPr="00DF4535">
        <w:rPr>
          <w:rFonts w:ascii="Angsana New" w:hAnsi="Angsana New"/>
          <w:bCs/>
          <w:sz w:val="30"/>
          <w:szCs w:val="30"/>
          <w:cs/>
        </w:rPr>
        <w:tab/>
        <w:t>ค่าใช้จ่ายตามลักษณะ</w:t>
      </w:r>
    </w:p>
    <w:p w:rsidR="005E79EE" w:rsidRPr="00606F33" w:rsidRDefault="005E79EE" w:rsidP="000B7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Cs/>
          <w:i/>
          <w:iCs/>
        </w:rPr>
      </w:pPr>
    </w:p>
    <w:p w:rsidR="000B7AB4" w:rsidRPr="00DF4535" w:rsidRDefault="00C64841" w:rsidP="000B7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DF4535">
        <w:rPr>
          <w:rFonts w:ascii="Angsana New" w:hAnsi="Angsana New"/>
          <w:bCs/>
          <w:i/>
          <w:iCs/>
          <w:sz w:val="30"/>
          <w:szCs w:val="30"/>
          <w:cs/>
        </w:rPr>
        <w:t>รวมอยู่ในต้นทุนขาย</w:t>
      </w:r>
    </w:p>
    <w:p w:rsidR="005E79EE" w:rsidRPr="00DF4535" w:rsidRDefault="005E79EE" w:rsidP="000B7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tbl>
      <w:tblPr>
        <w:tblW w:w="9360" w:type="dxa"/>
        <w:tblInd w:w="558" w:type="dxa"/>
        <w:tblBorders>
          <w:top w:val="single" w:sz="4" w:space="0" w:color="auto"/>
          <w:bottom w:val="double" w:sz="4" w:space="0" w:color="auto"/>
        </w:tblBorders>
        <w:tblLook w:val="0000"/>
      </w:tblPr>
      <w:tblGrid>
        <w:gridCol w:w="4050"/>
        <w:gridCol w:w="1170"/>
        <w:gridCol w:w="270"/>
        <w:gridCol w:w="1080"/>
        <w:gridCol w:w="270"/>
        <w:gridCol w:w="1080"/>
        <w:gridCol w:w="270"/>
        <w:gridCol w:w="1170"/>
      </w:tblGrid>
      <w:tr w:rsidR="00B8641D" w:rsidRPr="00E55D53" w:rsidTr="00D7457E">
        <w:tblPrEx>
          <w:tblCellMar>
            <w:top w:w="0" w:type="dxa"/>
            <w:bottom w:w="0" w:type="dxa"/>
          </w:tblCellMar>
        </w:tblPrEx>
        <w:tc>
          <w:tcPr>
            <w:tcW w:w="4050" w:type="dxa"/>
            <w:tcBorders>
              <w:top w:val="nil"/>
              <w:bottom w:val="nil"/>
            </w:tcBorders>
          </w:tcPr>
          <w:p w:rsidR="00B8641D" w:rsidRPr="00E55D53" w:rsidRDefault="00B8641D" w:rsidP="00333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</w:tcPr>
          <w:p w:rsidR="00B8641D" w:rsidRPr="00E55D53" w:rsidRDefault="00B8641D" w:rsidP="00333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8641D" w:rsidRPr="00E55D53" w:rsidRDefault="00B8641D" w:rsidP="00333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</w:tcPr>
          <w:p w:rsidR="00B8641D" w:rsidRPr="00E55D53" w:rsidRDefault="00B8641D" w:rsidP="00333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0CF8" w:rsidRPr="00E55D53" w:rsidTr="00D7457E">
        <w:tblPrEx>
          <w:tblCellMar>
            <w:top w:w="0" w:type="dxa"/>
            <w:bottom w:w="0" w:type="dxa"/>
          </w:tblCellMar>
        </w:tblPrEx>
        <w:tc>
          <w:tcPr>
            <w:tcW w:w="4050" w:type="dxa"/>
            <w:tcBorders>
              <w:top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A613CC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A613C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</w:tcBorders>
          </w:tcPr>
          <w:p w:rsidR="00EF0CF8" w:rsidRPr="00DB5DA8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A613CC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A613CC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EF0CF8" w:rsidRPr="00E55D53" w:rsidTr="00D7457E">
        <w:tblPrEx>
          <w:tblCellMar>
            <w:top w:w="0" w:type="dxa"/>
            <w:bottom w:w="0" w:type="dxa"/>
          </w:tblCellMar>
        </w:tblPrEx>
        <w:tc>
          <w:tcPr>
            <w:tcW w:w="4050" w:type="dxa"/>
            <w:tcBorders>
              <w:bottom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tcBorders>
              <w:bottom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55D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0CF8" w:rsidRPr="00E55D53" w:rsidTr="00D7457E">
        <w:tblPrEx>
          <w:tblCellMar>
            <w:top w:w="0" w:type="dxa"/>
            <w:bottom w:w="0" w:type="dxa"/>
          </w:tblCellMar>
        </w:tblPrEx>
        <w:tc>
          <w:tcPr>
            <w:tcW w:w="4050" w:type="dxa"/>
            <w:tcBorders>
              <w:top w:val="nil"/>
              <w:bottom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13CC" w:rsidRPr="00E55D53" w:rsidTr="00EF0CF8">
        <w:tblPrEx>
          <w:tblCellMar>
            <w:top w:w="0" w:type="dxa"/>
            <w:bottom w:w="0" w:type="dxa"/>
          </w:tblCellMar>
        </w:tblPrEx>
        <w:trPr>
          <w:trHeight w:val="452"/>
        </w:trPr>
        <w:tc>
          <w:tcPr>
            <w:tcW w:w="4050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 xml:space="preserve">   และงานระหว่างทำ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A613CC" w:rsidRPr="00E55D53" w:rsidRDefault="00D973FF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54,547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613CC" w:rsidRPr="00E55D53" w:rsidRDefault="00D973FF" w:rsidP="00FE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(10,404)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613CC" w:rsidRPr="00E55D53" w:rsidRDefault="00B257D9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61,961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 w:rsidRPr="00C25FE4">
              <w:rPr>
                <w:rFonts w:ascii="Angsana New" w:hAnsi="Angsana New"/>
                <w:sz w:val="30"/>
                <w:szCs w:val="30"/>
              </w:rPr>
              <w:t>13,2</w:t>
            </w: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</w:tr>
      <w:tr w:rsidR="00A613CC" w:rsidRPr="00E55D53" w:rsidTr="00D7457E">
        <w:tblPrEx>
          <w:tblCellMar>
            <w:top w:w="0" w:type="dxa"/>
            <w:bottom w:w="0" w:type="dxa"/>
          </w:tblCellMar>
        </w:tblPrEx>
        <w:tc>
          <w:tcPr>
            <w:tcW w:w="4050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A613CC" w:rsidRPr="009F1C5B" w:rsidRDefault="00FE1A60" w:rsidP="0054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</w:t>
            </w:r>
            <w:r w:rsidR="00ED0424">
              <w:rPr>
                <w:rFonts w:ascii="Angsana New" w:hAnsi="Angsana New"/>
                <w:sz w:val="30"/>
                <w:szCs w:val="30"/>
              </w:rPr>
              <w:t>45</w:t>
            </w:r>
            <w:r w:rsidR="005463C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5463CF">
              <w:rPr>
                <w:rFonts w:ascii="Angsana New" w:hAnsi="Angsana New"/>
                <w:sz w:val="30"/>
                <w:szCs w:val="30"/>
              </w:rPr>
              <w:t>,068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6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613CC" w:rsidRPr="009F1C5B" w:rsidRDefault="00A613CC" w:rsidP="00FE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12,104,952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613CC" w:rsidRPr="00C25FE4" w:rsidRDefault="00FE1A60" w:rsidP="00B25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8,686,7</w:t>
            </w:r>
            <w:r w:rsidR="00B257D9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6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A613CC" w:rsidRPr="00C25FE4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 w:rsidRPr="00C25FE4">
              <w:rPr>
                <w:rFonts w:ascii="Angsana New" w:hAnsi="Angsana New"/>
                <w:sz w:val="30"/>
                <w:szCs w:val="30"/>
              </w:rPr>
              <w:t>10,731,799</w:t>
            </w:r>
          </w:p>
        </w:tc>
      </w:tr>
      <w:tr w:rsidR="00A613CC" w:rsidRPr="00E55D53" w:rsidTr="00D7457E">
        <w:tblPrEx>
          <w:tblCellMar>
            <w:top w:w="0" w:type="dxa"/>
            <w:bottom w:w="0" w:type="dxa"/>
          </w:tblCellMar>
        </w:tblPrEx>
        <w:tc>
          <w:tcPr>
            <w:tcW w:w="4050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A613CC" w:rsidRPr="009F1C5B" w:rsidRDefault="00FE1A60" w:rsidP="00F95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1,64</w:t>
            </w:r>
            <w:r w:rsidR="00F95AE9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95AE9">
              <w:rPr>
                <w:rFonts w:ascii="Angsana New" w:hAnsi="Angsana New"/>
                <w:sz w:val="30"/>
                <w:szCs w:val="30"/>
              </w:rPr>
              <w:t>576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613CC" w:rsidRPr="009F1C5B" w:rsidRDefault="00A613CC" w:rsidP="00FE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1,650,032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613CC" w:rsidRPr="00C25FE4" w:rsidRDefault="00FE1A60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1,249,866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A613CC" w:rsidRPr="00C25FE4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 w:rsidRPr="00C25FE4">
              <w:rPr>
                <w:rFonts w:ascii="Angsana New" w:hAnsi="Angsana New"/>
                <w:sz w:val="30"/>
                <w:szCs w:val="30"/>
              </w:rPr>
              <w:t>1,282,512</w:t>
            </w:r>
          </w:p>
        </w:tc>
      </w:tr>
      <w:tr w:rsidR="00A613CC" w:rsidRPr="00E55D53" w:rsidTr="00D7457E">
        <w:tblPrEx>
          <w:tblCellMar>
            <w:top w:w="0" w:type="dxa"/>
            <w:bottom w:w="0" w:type="dxa"/>
          </w:tblCellMar>
        </w:tblPrEx>
        <w:tc>
          <w:tcPr>
            <w:tcW w:w="4050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ค่าเสื่อมราคาและตัดจำหน่าย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A613CC" w:rsidRPr="009F1C5B" w:rsidRDefault="00432FAE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400,130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6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613CC" w:rsidRPr="009F1C5B" w:rsidRDefault="00A613CC" w:rsidP="00FE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442,538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613CC" w:rsidRPr="00C25FE4" w:rsidRDefault="00B257D9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233,636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6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A613CC" w:rsidRPr="00C25FE4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 w:rsidRPr="00C25FE4">
              <w:rPr>
                <w:rFonts w:ascii="Angsana New" w:hAnsi="Angsana New"/>
                <w:sz w:val="30"/>
                <w:szCs w:val="30"/>
              </w:rPr>
              <w:t>266,878</w:t>
            </w:r>
          </w:p>
        </w:tc>
      </w:tr>
      <w:tr w:rsidR="00A613CC" w:rsidRPr="00E55D53" w:rsidTr="00D7457E">
        <w:tblPrEx>
          <w:tblCellMar>
            <w:top w:w="0" w:type="dxa"/>
            <w:bottom w:w="0" w:type="dxa"/>
          </w:tblCellMar>
        </w:tblPrEx>
        <w:tc>
          <w:tcPr>
            <w:tcW w:w="4050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="005F09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55D53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A613CC" w:rsidRPr="009F1C5B" w:rsidRDefault="00D973FF" w:rsidP="00432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901,207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6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613CC" w:rsidRPr="009F1C5B" w:rsidRDefault="00D973FF" w:rsidP="00FE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874,085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613CC" w:rsidRPr="00C25FE4" w:rsidRDefault="00B257D9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607,237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6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A613CC" w:rsidRPr="00C25FE4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 w:rsidRPr="00C25FE4">
              <w:rPr>
                <w:rFonts w:ascii="Angsana New" w:hAnsi="Angsana New"/>
                <w:sz w:val="30"/>
                <w:szCs w:val="30"/>
              </w:rPr>
              <w:t>665,4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A613CC" w:rsidRPr="00E55D53" w:rsidTr="00D7457E">
        <w:tblPrEx>
          <w:tblCellMar>
            <w:top w:w="0" w:type="dxa"/>
            <w:bottom w:w="0" w:type="dxa"/>
          </w:tblCellMar>
        </w:tblPrEx>
        <w:tc>
          <w:tcPr>
            <w:tcW w:w="4050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613CC" w:rsidRPr="00005903" w:rsidRDefault="00FE1A60" w:rsidP="00B25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</w:t>
            </w:r>
            <w:r w:rsidR="00B257D9">
              <w:rPr>
                <w:rFonts w:ascii="Angsana New" w:hAnsi="Angsana New"/>
                <w:b/>
                <w:bCs/>
                <w:sz w:val="30"/>
                <w:szCs w:val="30"/>
              </w:rPr>
              <w:t>452,528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613CC" w:rsidRPr="00D7457E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613CC" w:rsidRPr="00005903" w:rsidRDefault="00A613CC" w:rsidP="00FE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5903">
              <w:rPr>
                <w:rFonts w:ascii="Angsana New" w:hAnsi="Angsana New"/>
                <w:b/>
                <w:bCs/>
                <w:sz w:val="30"/>
                <w:szCs w:val="30"/>
              </w:rPr>
              <w:t>15,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061</w:t>
            </w:r>
            <w:r w:rsidRPr="0000590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613CC" w:rsidRPr="00D7457E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613CC" w:rsidRPr="00C25FE4" w:rsidRDefault="00FE1A60" w:rsidP="00B25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</w:t>
            </w:r>
            <w:r w:rsidR="00B257D9">
              <w:rPr>
                <w:rFonts w:ascii="Angsana New" w:hAnsi="Angsana New"/>
                <w:b/>
                <w:bCs/>
                <w:sz w:val="30"/>
                <w:szCs w:val="30"/>
              </w:rPr>
              <w:t>839,421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613CC" w:rsidRPr="00D7457E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613CC" w:rsidRPr="00C25FE4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5FE4">
              <w:rPr>
                <w:rFonts w:ascii="Angsana New" w:hAnsi="Angsana New"/>
                <w:b/>
                <w:bCs/>
                <w:sz w:val="30"/>
                <w:szCs w:val="30"/>
              </w:rPr>
              <w:t>12,959,928</w:t>
            </w:r>
          </w:p>
        </w:tc>
      </w:tr>
    </w:tbl>
    <w:p w:rsidR="00C64841" w:rsidRPr="00E55D53" w:rsidRDefault="00C64841" w:rsidP="000B7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BD1BB4" w:rsidRPr="00E55D53" w:rsidRDefault="00FD086B" w:rsidP="00E438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E55D53">
        <w:rPr>
          <w:rFonts w:ascii="Angsana New" w:hAnsi="Angsana New"/>
          <w:bCs/>
          <w:sz w:val="30"/>
          <w:szCs w:val="30"/>
          <w:cs/>
        </w:rPr>
        <w:tab/>
      </w:r>
      <w:r w:rsidR="00B8641D" w:rsidRPr="00E55D53">
        <w:rPr>
          <w:rFonts w:ascii="Angsana New" w:hAnsi="Angsana New"/>
          <w:bCs/>
          <w:i/>
          <w:iCs/>
          <w:sz w:val="30"/>
          <w:szCs w:val="30"/>
          <w:cs/>
        </w:rPr>
        <w:t>รวมอยู่ใน</w:t>
      </w:r>
      <w:r w:rsidRPr="00E55D53">
        <w:rPr>
          <w:rFonts w:ascii="Angsana New" w:hAnsi="Angsana New"/>
          <w:bCs/>
          <w:i/>
          <w:iCs/>
          <w:sz w:val="30"/>
          <w:szCs w:val="30"/>
          <w:cs/>
        </w:rPr>
        <w:t>ค่าใช้จ่ายในการขาย</w:t>
      </w:r>
    </w:p>
    <w:p w:rsidR="00A117EB" w:rsidRPr="00E55D53" w:rsidRDefault="00A117EB" w:rsidP="00E438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315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000"/>
      </w:tblPr>
      <w:tblGrid>
        <w:gridCol w:w="4050"/>
        <w:gridCol w:w="1143"/>
        <w:gridCol w:w="261"/>
        <w:gridCol w:w="9"/>
        <w:gridCol w:w="1107"/>
        <w:gridCol w:w="270"/>
        <w:gridCol w:w="1080"/>
        <w:gridCol w:w="270"/>
        <w:gridCol w:w="1125"/>
      </w:tblGrid>
      <w:tr w:rsidR="00512DA4" w:rsidRPr="00E55D53" w:rsidTr="00A117EB">
        <w:tblPrEx>
          <w:tblCellMar>
            <w:top w:w="0" w:type="dxa"/>
            <w:bottom w:w="0" w:type="dxa"/>
          </w:tblCellMar>
        </w:tblPrEx>
        <w:tc>
          <w:tcPr>
            <w:tcW w:w="4050" w:type="dxa"/>
            <w:tcBorders>
              <w:top w:val="nil"/>
              <w:bottom w:val="nil"/>
            </w:tcBorders>
          </w:tcPr>
          <w:p w:rsidR="00512DA4" w:rsidRPr="00E55D53" w:rsidRDefault="00512DA4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4"/>
            <w:tcBorders>
              <w:top w:val="nil"/>
              <w:bottom w:val="nil"/>
            </w:tcBorders>
          </w:tcPr>
          <w:p w:rsidR="00512DA4" w:rsidRPr="00E55D53" w:rsidRDefault="00512DA4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12DA4" w:rsidRPr="00E55D53" w:rsidRDefault="00512DA4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3"/>
            <w:tcBorders>
              <w:top w:val="nil"/>
              <w:bottom w:val="nil"/>
            </w:tcBorders>
          </w:tcPr>
          <w:p w:rsidR="00512DA4" w:rsidRPr="00E55D53" w:rsidRDefault="00512DA4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0CF8" w:rsidRPr="00E55D53" w:rsidTr="00A117EB">
        <w:tblPrEx>
          <w:tblCellMar>
            <w:top w:w="0" w:type="dxa"/>
            <w:bottom w:w="0" w:type="dxa"/>
          </w:tblCellMar>
        </w:tblPrEx>
        <w:tc>
          <w:tcPr>
            <w:tcW w:w="4050" w:type="dxa"/>
            <w:tcBorders>
              <w:top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</w:tcBorders>
          </w:tcPr>
          <w:p w:rsidR="00EF0CF8" w:rsidRPr="00E55D53" w:rsidRDefault="00A613CC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A613C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</w:tcBorders>
          </w:tcPr>
          <w:p w:rsidR="00EF0CF8" w:rsidRPr="00DB5DA8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EF0CF8" w:rsidRPr="00E55D53" w:rsidRDefault="00A613CC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A613CC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EF0CF8" w:rsidRPr="00E55D53" w:rsidTr="00A117EB">
        <w:tblPrEx>
          <w:tblCellMar>
            <w:top w:w="0" w:type="dxa"/>
            <w:bottom w:w="0" w:type="dxa"/>
          </w:tblCellMar>
        </w:tblPrEx>
        <w:trPr>
          <w:trHeight w:val="344"/>
        </w:trPr>
        <w:tc>
          <w:tcPr>
            <w:tcW w:w="4050" w:type="dxa"/>
            <w:tcBorders>
              <w:bottom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65" w:type="dxa"/>
            <w:gridSpan w:val="8"/>
            <w:tcBorders>
              <w:bottom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55D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13CC" w:rsidRPr="00E55D53" w:rsidTr="00A117EB">
        <w:tblPrEx>
          <w:tblCellMar>
            <w:top w:w="0" w:type="dxa"/>
            <w:bottom w:w="0" w:type="dxa"/>
          </w:tblCellMar>
        </w:tblPrEx>
        <w:tc>
          <w:tcPr>
            <w:tcW w:w="4050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A613CC" w:rsidRPr="00896DAC" w:rsidRDefault="00F95AE9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121,965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16" w:type="dxa"/>
            <w:gridSpan w:val="2"/>
            <w:tcBorders>
              <w:top w:val="nil"/>
              <w:bottom w:val="nil"/>
            </w:tcBorders>
          </w:tcPr>
          <w:p w:rsidR="00A613CC" w:rsidRPr="00896DAC" w:rsidRDefault="00A613CC" w:rsidP="006E7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143,00</w:t>
            </w:r>
            <w:r w:rsidR="006E7C84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613CC" w:rsidRPr="00020FE9" w:rsidRDefault="00FE1A60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113,533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:rsidR="00A613CC" w:rsidRPr="00896DAC" w:rsidRDefault="00827720" w:rsidP="006E7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138</w:t>
            </w:r>
            <w:r>
              <w:rPr>
                <w:rFonts w:ascii="Angsana New" w:hAnsi="Angsana New"/>
                <w:sz w:val="30"/>
                <w:szCs w:val="30"/>
              </w:rPr>
              <w:t>,05</w:t>
            </w:r>
            <w:r w:rsidR="006E7C84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A613CC" w:rsidRPr="00E55D53" w:rsidTr="00A117EB">
        <w:tblPrEx>
          <w:tblCellMar>
            <w:top w:w="0" w:type="dxa"/>
            <w:bottom w:w="0" w:type="dxa"/>
          </w:tblCellMar>
        </w:tblPrEx>
        <w:tc>
          <w:tcPr>
            <w:tcW w:w="4050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ค่าใช้จ่ายในการจัดจำหน่าย</w:t>
            </w: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A613CC" w:rsidRPr="00896DAC" w:rsidRDefault="00F95AE9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55,557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16" w:type="dxa"/>
            <w:gridSpan w:val="2"/>
            <w:tcBorders>
              <w:top w:val="nil"/>
              <w:bottom w:val="nil"/>
            </w:tcBorders>
          </w:tcPr>
          <w:p w:rsidR="00A613CC" w:rsidRPr="00896DAC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64,691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613CC" w:rsidRPr="00020FE9" w:rsidRDefault="00FE1A60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49,832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:rsidR="00A613CC" w:rsidRPr="00896DAC" w:rsidRDefault="00827720" w:rsidP="0082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  <w:r w:rsidR="00A613CC" w:rsidRPr="00896DA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432</w:t>
            </w:r>
          </w:p>
        </w:tc>
      </w:tr>
      <w:tr w:rsidR="00A613CC" w:rsidRPr="00E55D53" w:rsidTr="00A117EB">
        <w:tblPrEx>
          <w:tblCellMar>
            <w:top w:w="0" w:type="dxa"/>
            <w:bottom w:w="0" w:type="dxa"/>
          </w:tblCellMar>
        </w:tblPrEx>
        <w:tc>
          <w:tcPr>
            <w:tcW w:w="4050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ยผลประโยชน์ตอบแทนพนักงาน</w:t>
            </w: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A613CC" w:rsidRPr="00896DAC" w:rsidRDefault="00A04F49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37,864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16" w:type="dxa"/>
            <w:gridSpan w:val="2"/>
            <w:tcBorders>
              <w:top w:val="nil"/>
              <w:bottom w:val="nil"/>
            </w:tcBorders>
          </w:tcPr>
          <w:p w:rsidR="00A613CC" w:rsidRPr="00896DAC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31,313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613CC" w:rsidRPr="00020FE9" w:rsidRDefault="00FE1A60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30,701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:rsidR="00A613CC" w:rsidRPr="00896DAC" w:rsidRDefault="00827720" w:rsidP="0082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="00A613CC" w:rsidRPr="00896DA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238</w:t>
            </w:r>
          </w:p>
        </w:tc>
      </w:tr>
      <w:tr w:rsidR="00A613CC" w:rsidRPr="00E55D53" w:rsidTr="00A117EB">
        <w:tblPrEx>
          <w:tblCellMar>
            <w:top w:w="0" w:type="dxa"/>
            <w:bottom w:w="0" w:type="dxa"/>
          </w:tblCellMar>
        </w:tblPrEx>
        <w:tc>
          <w:tcPr>
            <w:tcW w:w="4050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ค่าเสื่อมราคาและตัดจำหน่าย</w:t>
            </w: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A613CC" w:rsidRPr="00896DAC" w:rsidRDefault="00F95AE9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1,482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16" w:type="dxa"/>
            <w:gridSpan w:val="2"/>
            <w:tcBorders>
              <w:top w:val="nil"/>
              <w:bottom w:val="nil"/>
            </w:tcBorders>
          </w:tcPr>
          <w:p w:rsidR="00A613CC" w:rsidRPr="00896DAC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613CC" w:rsidRPr="00020FE9" w:rsidRDefault="00FE1A60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:rsidR="00A613CC" w:rsidRPr="00896DAC" w:rsidRDefault="00827720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455</w:t>
            </w:r>
          </w:p>
        </w:tc>
      </w:tr>
      <w:tr w:rsidR="00A613CC" w:rsidRPr="00E55D53" w:rsidTr="00A117EB">
        <w:tblPrEx>
          <w:tblCellMar>
            <w:top w:w="0" w:type="dxa"/>
            <w:bottom w:w="0" w:type="dxa"/>
          </w:tblCellMar>
        </w:tblPrEx>
        <w:tc>
          <w:tcPr>
            <w:tcW w:w="4050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CF446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ค่าใช้จ่ายผู้เชี่ยวชาญ</w:t>
            </w: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A613CC" w:rsidRPr="00896DAC" w:rsidRDefault="00F95AE9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656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16" w:type="dxa"/>
            <w:gridSpan w:val="2"/>
            <w:tcBorders>
              <w:top w:val="nil"/>
              <w:bottom w:val="nil"/>
            </w:tcBorders>
          </w:tcPr>
          <w:p w:rsidR="00A613CC" w:rsidRPr="00896DAC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613CC" w:rsidRPr="00020FE9" w:rsidRDefault="00FE1A60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:rsidR="00A613CC" w:rsidRPr="00896DAC" w:rsidRDefault="00A613CC" w:rsidP="0082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82772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613CC" w:rsidRPr="00E55D53" w:rsidTr="00A117EB">
        <w:tblPrEx>
          <w:tblCellMar>
            <w:top w:w="0" w:type="dxa"/>
            <w:bottom w:w="0" w:type="dxa"/>
          </w:tblCellMar>
        </w:tblPrEx>
        <w:tc>
          <w:tcPr>
            <w:tcW w:w="4050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="005F09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55D53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A613CC" w:rsidRPr="00896DAC" w:rsidRDefault="00F95AE9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10,100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16" w:type="dxa"/>
            <w:gridSpan w:val="2"/>
            <w:tcBorders>
              <w:top w:val="nil"/>
              <w:bottom w:val="nil"/>
            </w:tcBorders>
          </w:tcPr>
          <w:p w:rsidR="00A613CC" w:rsidRPr="00896DAC" w:rsidRDefault="00A613CC" w:rsidP="006E7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8,47</w:t>
            </w:r>
            <w:r w:rsidR="006E7C84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613CC" w:rsidRPr="00020FE9" w:rsidRDefault="00FE1A60" w:rsidP="002B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</w:t>
            </w:r>
            <w:r w:rsidR="002B335D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:rsidR="00A613CC" w:rsidRPr="00896DAC" w:rsidRDefault="00CC6B7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827720">
              <w:rPr>
                <w:rFonts w:ascii="Angsana New" w:hAnsi="Angsana New"/>
                <w:sz w:val="30"/>
                <w:szCs w:val="30"/>
              </w:rPr>
              <w:t>,6</w:t>
            </w:r>
            <w:r w:rsidR="00A613CC" w:rsidRPr="00896DAC">
              <w:rPr>
                <w:rFonts w:ascii="Angsana New" w:hAnsi="Angsana New"/>
                <w:sz w:val="30"/>
                <w:szCs w:val="30"/>
              </w:rPr>
              <w:t>6</w:t>
            </w:r>
            <w:r w:rsidR="006E7C84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</w:tr>
      <w:tr w:rsidR="00A613CC" w:rsidRPr="00E55D53" w:rsidTr="00A117EB">
        <w:tblPrEx>
          <w:tblCellMar>
            <w:top w:w="0" w:type="dxa"/>
            <w:bottom w:w="0" w:type="dxa"/>
          </w:tblCellMar>
        </w:tblPrEx>
        <w:tc>
          <w:tcPr>
            <w:tcW w:w="4050" w:type="dxa"/>
            <w:tcBorders>
              <w:top w:val="nil"/>
              <w:bottom w:val="nil"/>
            </w:tcBorders>
          </w:tcPr>
          <w:p w:rsidR="00A613CC" w:rsidRPr="00E55D53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A613CC" w:rsidRPr="00896DAC" w:rsidRDefault="00F95AE9" w:rsidP="00A04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A04F4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04F49">
              <w:rPr>
                <w:rFonts w:ascii="Angsana New" w:hAnsi="Angsana New"/>
                <w:b/>
                <w:bCs/>
                <w:sz w:val="30"/>
                <w:szCs w:val="30"/>
              </w:rPr>
              <w:t>624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:rsidR="00A613CC" w:rsidRPr="00896DAC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613CC" w:rsidRPr="00896DAC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249,416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613CC" w:rsidRPr="00896DAC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613CC" w:rsidRPr="00020FE9" w:rsidRDefault="00FE1A60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200,909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613CC" w:rsidRPr="00896DAC" w:rsidRDefault="00A613CC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:rsidR="00A613CC" w:rsidRPr="00896DAC" w:rsidRDefault="00827720" w:rsidP="00A61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229,854</w:t>
            </w:r>
          </w:p>
        </w:tc>
      </w:tr>
    </w:tbl>
    <w:p w:rsidR="00B330D2" w:rsidRPr="00E55D53" w:rsidRDefault="007E7748" w:rsidP="002E6E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>
        <w:rPr>
          <w:rFonts w:ascii="Angsana New" w:hAnsi="Angsana New"/>
          <w:bCs/>
          <w:i/>
          <w:iCs/>
          <w:sz w:val="30"/>
          <w:szCs w:val="30"/>
          <w:cs/>
        </w:rPr>
        <w:br w:type="page"/>
      </w:r>
      <w:r w:rsidR="008E75E0" w:rsidRPr="00E55D53">
        <w:rPr>
          <w:rFonts w:ascii="Angsana New" w:hAnsi="Angsana New"/>
          <w:bCs/>
          <w:i/>
          <w:iCs/>
          <w:sz w:val="30"/>
          <w:szCs w:val="30"/>
          <w:cs/>
        </w:rPr>
        <w:lastRenderedPageBreak/>
        <w:t>รวมอยู่ใน</w:t>
      </w:r>
      <w:r w:rsidR="00B330D2" w:rsidRPr="00E55D53">
        <w:rPr>
          <w:rFonts w:ascii="Angsana New" w:hAnsi="Angsana New"/>
          <w:bCs/>
          <w:i/>
          <w:iCs/>
          <w:sz w:val="30"/>
          <w:szCs w:val="30"/>
          <w:cs/>
        </w:rPr>
        <w:t>ค่าใช้จ่ายในการบริหาร</w:t>
      </w:r>
    </w:p>
    <w:p w:rsidR="002E6ECA" w:rsidRPr="00E55D53" w:rsidRDefault="002E6ECA" w:rsidP="002E6E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315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000"/>
      </w:tblPr>
      <w:tblGrid>
        <w:gridCol w:w="4050"/>
        <w:gridCol w:w="1143"/>
        <w:gridCol w:w="261"/>
        <w:gridCol w:w="9"/>
        <w:gridCol w:w="1107"/>
        <w:gridCol w:w="270"/>
        <w:gridCol w:w="1080"/>
        <w:gridCol w:w="270"/>
        <w:gridCol w:w="1125"/>
      </w:tblGrid>
      <w:tr w:rsidR="00A117EB" w:rsidRPr="00E55D53" w:rsidTr="00A117EB">
        <w:tblPrEx>
          <w:tblCellMar>
            <w:top w:w="0" w:type="dxa"/>
            <w:bottom w:w="0" w:type="dxa"/>
          </w:tblCellMar>
        </w:tblPrEx>
        <w:tc>
          <w:tcPr>
            <w:tcW w:w="4050" w:type="dxa"/>
            <w:tcBorders>
              <w:top w:val="nil"/>
              <w:bottom w:val="nil"/>
            </w:tcBorders>
          </w:tcPr>
          <w:p w:rsidR="00A117EB" w:rsidRPr="00E55D53" w:rsidRDefault="00A117EB" w:rsidP="00A1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4"/>
            <w:tcBorders>
              <w:top w:val="nil"/>
              <w:bottom w:val="nil"/>
            </w:tcBorders>
          </w:tcPr>
          <w:p w:rsidR="00A117EB" w:rsidRPr="00E55D53" w:rsidRDefault="00A117EB" w:rsidP="00A1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117EB" w:rsidRPr="00E55D53" w:rsidRDefault="00A117EB" w:rsidP="00A1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3"/>
            <w:tcBorders>
              <w:top w:val="nil"/>
              <w:bottom w:val="nil"/>
            </w:tcBorders>
          </w:tcPr>
          <w:p w:rsidR="00A117EB" w:rsidRPr="00E55D53" w:rsidRDefault="00A117EB" w:rsidP="00A11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0CF8" w:rsidRPr="00E55D53" w:rsidTr="00A117EB">
        <w:tblPrEx>
          <w:tblCellMar>
            <w:top w:w="0" w:type="dxa"/>
            <w:bottom w:w="0" w:type="dxa"/>
          </w:tblCellMar>
        </w:tblPrEx>
        <w:tc>
          <w:tcPr>
            <w:tcW w:w="4050" w:type="dxa"/>
            <w:tcBorders>
              <w:top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B70B29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B70B2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</w:tcBorders>
          </w:tcPr>
          <w:p w:rsidR="00EF0CF8" w:rsidRPr="00DB5DA8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B70B29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B70B29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EF0CF8" w:rsidRPr="00E55D53" w:rsidTr="00A117EB">
        <w:tblPrEx>
          <w:tblCellMar>
            <w:top w:w="0" w:type="dxa"/>
            <w:bottom w:w="0" w:type="dxa"/>
          </w:tblCellMar>
        </w:tblPrEx>
        <w:trPr>
          <w:trHeight w:val="344"/>
        </w:trPr>
        <w:tc>
          <w:tcPr>
            <w:tcW w:w="4050" w:type="dxa"/>
            <w:tcBorders>
              <w:bottom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65" w:type="dxa"/>
            <w:gridSpan w:val="8"/>
            <w:tcBorders>
              <w:bottom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55D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0B29" w:rsidRPr="00E55D53" w:rsidTr="00A117EB">
        <w:tblPrEx>
          <w:tblCellMar>
            <w:top w:w="0" w:type="dxa"/>
            <w:bottom w:w="0" w:type="dxa"/>
          </w:tblCellMar>
        </w:tblPrEx>
        <w:tc>
          <w:tcPr>
            <w:tcW w:w="4050" w:type="dxa"/>
            <w:tcBorders>
              <w:top w:val="nil"/>
              <w:bottom w:val="nil"/>
            </w:tcBorders>
          </w:tcPr>
          <w:p w:rsidR="00B70B29" w:rsidRPr="00E55D53" w:rsidRDefault="00B70B29" w:rsidP="00B7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ผลประโยชน์ตอบแทนพนักงาน</w:t>
            </w: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B70B29" w:rsidRPr="00C85178" w:rsidRDefault="00F95AE9" w:rsidP="00A04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A04F49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,7</w:t>
            </w:r>
            <w:r w:rsidR="00A04F49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:rsidR="00B70B29" w:rsidRPr="00E55D53" w:rsidRDefault="00B70B29" w:rsidP="00B7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16" w:type="dxa"/>
            <w:gridSpan w:val="2"/>
            <w:tcBorders>
              <w:top w:val="nil"/>
              <w:bottom w:val="nil"/>
            </w:tcBorders>
          </w:tcPr>
          <w:p w:rsidR="00B70B29" w:rsidRPr="00C85178" w:rsidRDefault="00B70B29" w:rsidP="00B7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104,300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70B29" w:rsidRPr="00E55D53" w:rsidRDefault="00B70B29" w:rsidP="00B7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70B29" w:rsidRPr="003F68C1" w:rsidRDefault="00FE1A60" w:rsidP="00B7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89,320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70B29" w:rsidRPr="00E55D53" w:rsidRDefault="00B70B29" w:rsidP="00B7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:rsidR="00B70B29" w:rsidRPr="003F68C1" w:rsidRDefault="00B70B29" w:rsidP="00B7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 w:rsidRPr="003F68C1">
              <w:rPr>
                <w:rFonts w:ascii="Angsana New" w:hAnsi="Angsana New"/>
                <w:sz w:val="30"/>
                <w:szCs w:val="30"/>
              </w:rPr>
              <w:t>77,149</w:t>
            </w:r>
          </w:p>
        </w:tc>
      </w:tr>
      <w:tr w:rsidR="00B70B29" w:rsidRPr="00E55D53" w:rsidTr="00A117EB">
        <w:tblPrEx>
          <w:tblCellMar>
            <w:top w:w="0" w:type="dxa"/>
            <w:bottom w:w="0" w:type="dxa"/>
          </w:tblCellMar>
        </w:tblPrEx>
        <w:tc>
          <w:tcPr>
            <w:tcW w:w="4050" w:type="dxa"/>
            <w:tcBorders>
              <w:top w:val="nil"/>
              <w:bottom w:val="nil"/>
            </w:tcBorders>
          </w:tcPr>
          <w:p w:rsidR="00B70B29" w:rsidRPr="00E55D53" w:rsidRDefault="00B70B29" w:rsidP="00B7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ค่าเสื่อมราคาและตัดจำหน่าย</w:t>
            </w: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B70B29" w:rsidRPr="00C85178" w:rsidRDefault="00E4028D" w:rsidP="0054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</w:t>
            </w:r>
            <w:r w:rsidR="005463CF"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:rsidR="00B70B29" w:rsidRPr="00E55D53" w:rsidRDefault="00B70B29" w:rsidP="00B7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16" w:type="dxa"/>
            <w:gridSpan w:val="2"/>
            <w:tcBorders>
              <w:top w:val="nil"/>
              <w:bottom w:val="nil"/>
            </w:tcBorders>
          </w:tcPr>
          <w:p w:rsidR="00B70B29" w:rsidRPr="00C85178" w:rsidRDefault="00B70B29" w:rsidP="00B7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32,135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70B29" w:rsidRPr="00E55D53" w:rsidRDefault="00B70B29" w:rsidP="00B7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70B29" w:rsidRPr="003F68C1" w:rsidRDefault="00E4028D" w:rsidP="0054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18,4</w:t>
            </w:r>
            <w:r w:rsidR="005463CF">
              <w:rPr>
                <w:rFonts w:ascii="Angsana New" w:hAnsi="Angsana New" w:hint="cs"/>
                <w:sz w:val="30"/>
                <w:szCs w:val="30"/>
                <w:cs/>
              </w:rPr>
              <w:t>97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70B29" w:rsidRPr="00E55D53" w:rsidRDefault="00B70B29" w:rsidP="00B7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:rsidR="00B70B29" w:rsidRPr="003F68C1" w:rsidRDefault="00B70B29" w:rsidP="00B7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28,969</w:t>
            </w:r>
          </w:p>
        </w:tc>
      </w:tr>
      <w:tr w:rsidR="00B70B29" w:rsidRPr="00E55D53" w:rsidTr="00A117EB">
        <w:tblPrEx>
          <w:tblCellMar>
            <w:top w:w="0" w:type="dxa"/>
            <w:bottom w:w="0" w:type="dxa"/>
          </w:tblCellMar>
        </w:tblPrEx>
        <w:tc>
          <w:tcPr>
            <w:tcW w:w="4050" w:type="dxa"/>
            <w:tcBorders>
              <w:top w:val="nil"/>
              <w:bottom w:val="nil"/>
            </w:tcBorders>
          </w:tcPr>
          <w:p w:rsidR="00B70B29" w:rsidRPr="00E55D53" w:rsidRDefault="00B70B29" w:rsidP="00B7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B70B29" w:rsidRPr="00C85178" w:rsidRDefault="00F95AE9" w:rsidP="00B7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14,014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:rsidR="00B70B29" w:rsidRPr="00E55D53" w:rsidRDefault="00B70B29" w:rsidP="00B7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16" w:type="dxa"/>
            <w:gridSpan w:val="2"/>
            <w:tcBorders>
              <w:top w:val="nil"/>
              <w:bottom w:val="nil"/>
            </w:tcBorders>
          </w:tcPr>
          <w:p w:rsidR="00B70B29" w:rsidRPr="00C85178" w:rsidRDefault="00B70B29" w:rsidP="00B7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19,595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70B29" w:rsidRPr="00E55D53" w:rsidRDefault="00B70B29" w:rsidP="00B7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70B29" w:rsidRPr="003F68C1" w:rsidRDefault="00FE1A60" w:rsidP="00B7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70B29" w:rsidRPr="00E55D53" w:rsidRDefault="00B70B29" w:rsidP="00B7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:rsidR="00B70B29" w:rsidRPr="003F68C1" w:rsidRDefault="00B70B29" w:rsidP="00B7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 w:rsidRPr="003F68C1">
              <w:rPr>
                <w:rFonts w:ascii="Angsana New" w:hAnsi="Angsana New"/>
                <w:sz w:val="30"/>
                <w:szCs w:val="30"/>
              </w:rPr>
              <w:t>18,698</w:t>
            </w:r>
          </w:p>
        </w:tc>
      </w:tr>
      <w:tr w:rsidR="00B70B29" w:rsidRPr="00E55D53" w:rsidTr="00A117EB">
        <w:tblPrEx>
          <w:tblCellMar>
            <w:top w:w="0" w:type="dxa"/>
            <w:bottom w:w="0" w:type="dxa"/>
          </w:tblCellMar>
        </w:tblPrEx>
        <w:tc>
          <w:tcPr>
            <w:tcW w:w="4050" w:type="dxa"/>
            <w:tcBorders>
              <w:top w:val="nil"/>
              <w:bottom w:val="nil"/>
            </w:tcBorders>
          </w:tcPr>
          <w:p w:rsidR="00B70B29" w:rsidRPr="00E55D53" w:rsidRDefault="00B70B29" w:rsidP="00B7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B70B29" w:rsidRPr="00C85178" w:rsidRDefault="00F95AE9" w:rsidP="00B7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2,738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:rsidR="00B70B29" w:rsidRPr="00E55D53" w:rsidRDefault="00B70B29" w:rsidP="00B7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16" w:type="dxa"/>
            <w:gridSpan w:val="2"/>
            <w:tcBorders>
              <w:top w:val="nil"/>
              <w:bottom w:val="nil"/>
            </w:tcBorders>
          </w:tcPr>
          <w:p w:rsidR="00B70B29" w:rsidRPr="00C85178" w:rsidRDefault="00B70B29" w:rsidP="00B7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2,955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70B29" w:rsidRPr="00E55D53" w:rsidRDefault="00B70B29" w:rsidP="00B7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70B29" w:rsidRPr="003F68C1" w:rsidRDefault="00FE1A60" w:rsidP="00B7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70B29" w:rsidRPr="00E55D53" w:rsidRDefault="00B70B29" w:rsidP="00B7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:rsidR="00B70B29" w:rsidRPr="003F68C1" w:rsidRDefault="00B70B29" w:rsidP="00B7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 w:rsidRPr="003F68C1">
              <w:rPr>
                <w:rFonts w:ascii="Angsana New" w:hAnsi="Angsana New"/>
                <w:sz w:val="30"/>
                <w:szCs w:val="30"/>
              </w:rPr>
              <w:t>2,087</w:t>
            </w:r>
          </w:p>
        </w:tc>
      </w:tr>
      <w:tr w:rsidR="005463CF" w:rsidRPr="00E55D53" w:rsidTr="00016C93">
        <w:tblPrEx>
          <w:tblCellMar>
            <w:top w:w="0" w:type="dxa"/>
            <w:bottom w:w="0" w:type="dxa"/>
          </w:tblCellMar>
        </w:tblPrEx>
        <w:tc>
          <w:tcPr>
            <w:tcW w:w="4050" w:type="dxa"/>
            <w:tcBorders>
              <w:top w:val="nil"/>
              <w:bottom w:val="nil"/>
            </w:tcBorders>
          </w:tcPr>
          <w:p w:rsidR="005463CF" w:rsidRPr="00E55D53" w:rsidRDefault="00B418BD" w:rsidP="0054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</w:t>
            </w:r>
            <w:r w:rsidR="005463CF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5463CF" w:rsidRPr="006D312A">
              <w:rPr>
                <w:rFonts w:ascii="Angsana New" w:hAnsi="Angsana New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5463CF" w:rsidRPr="00C85178" w:rsidRDefault="005463CF" w:rsidP="0054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1,200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:rsidR="005463CF" w:rsidRPr="00E55D53" w:rsidRDefault="005463CF" w:rsidP="0054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16" w:type="dxa"/>
            <w:gridSpan w:val="2"/>
            <w:tcBorders>
              <w:top w:val="nil"/>
              <w:bottom w:val="nil"/>
            </w:tcBorders>
          </w:tcPr>
          <w:p w:rsidR="005463CF" w:rsidRPr="003F68C1" w:rsidRDefault="005463CF" w:rsidP="0054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463CF" w:rsidRPr="00E55D53" w:rsidRDefault="005463CF" w:rsidP="0054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5463CF" w:rsidRPr="003F68C1" w:rsidRDefault="005463CF" w:rsidP="0054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463CF" w:rsidRPr="00E55D53" w:rsidRDefault="005463CF" w:rsidP="0054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:rsidR="005463CF" w:rsidRPr="003F68C1" w:rsidRDefault="005463CF" w:rsidP="0054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0B29" w:rsidRPr="00E55D53" w:rsidTr="00A117EB">
        <w:tblPrEx>
          <w:tblCellMar>
            <w:top w:w="0" w:type="dxa"/>
            <w:bottom w:w="0" w:type="dxa"/>
          </w:tblCellMar>
        </w:tblPrEx>
        <w:tc>
          <w:tcPr>
            <w:tcW w:w="4050" w:type="dxa"/>
            <w:tcBorders>
              <w:top w:val="nil"/>
              <w:bottom w:val="nil"/>
            </w:tcBorders>
          </w:tcPr>
          <w:p w:rsidR="00B70B29" w:rsidRPr="00E55D53" w:rsidRDefault="00B70B29" w:rsidP="00B7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="00FF089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55D53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B70B29" w:rsidRPr="00C85178" w:rsidRDefault="00F95AE9" w:rsidP="00EB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</w:t>
            </w:r>
            <w:r w:rsidR="005463CF">
              <w:rPr>
                <w:rFonts w:ascii="Angsana New" w:hAnsi="Angsana New"/>
                <w:sz w:val="30"/>
                <w:szCs w:val="30"/>
              </w:rPr>
              <w:t>659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:rsidR="00B70B29" w:rsidRPr="00E55D53" w:rsidRDefault="00B70B29" w:rsidP="00B7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16" w:type="dxa"/>
            <w:gridSpan w:val="2"/>
            <w:tcBorders>
              <w:top w:val="nil"/>
              <w:bottom w:val="nil"/>
            </w:tcBorders>
          </w:tcPr>
          <w:p w:rsidR="00B70B29" w:rsidRPr="00C85178" w:rsidRDefault="00B70B29" w:rsidP="00B7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112,109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70B29" w:rsidRPr="00E55D53" w:rsidRDefault="00B70B29" w:rsidP="00B7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B70B29" w:rsidRPr="003F68C1" w:rsidRDefault="00FE1A60" w:rsidP="0054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</w:t>
            </w:r>
            <w:r w:rsidR="005463CF">
              <w:rPr>
                <w:rFonts w:ascii="Angsana New" w:hAnsi="Angsana New" w:hint="cs"/>
                <w:sz w:val="30"/>
                <w:szCs w:val="30"/>
                <w:cs/>
              </w:rPr>
              <w:t>775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70B29" w:rsidRPr="00E55D53" w:rsidRDefault="00B70B29" w:rsidP="00B7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:rsidR="00B70B29" w:rsidRPr="003F68C1" w:rsidRDefault="00B70B29" w:rsidP="00B7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</w:t>
            </w:r>
            <w:r w:rsidRPr="003F68C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714</w:t>
            </w:r>
          </w:p>
        </w:tc>
      </w:tr>
      <w:tr w:rsidR="00B70B29" w:rsidRPr="00E55D53" w:rsidTr="00A117EB">
        <w:tblPrEx>
          <w:tblCellMar>
            <w:top w:w="0" w:type="dxa"/>
            <w:bottom w:w="0" w:type="dxa"/>
          </w:tblCellMar>
        </w:tblPrEx>
        <w:tc>
          <w:tcPr>
            <w:tcW w:w="4050" w:type="dxa"/>
            <w:tcBorders>
              <w:top w:val="nil"/>
              <w:bottom w:val="nil"/>
            </w:tcBorders>
          </w:tcPr>
          <w:p w:rsidR="00B70B29" w:rsidRPr="00E55D53" w:rsidRDefault="00B70B29" w:rsidP="00B7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B70B29" w:rsidRPr="00C85178" w:rsidRDefault="00F95AE9" w:rsidP="0054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E4028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5463CF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463C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F17855">
              <w:rPr>
                <w:rFonts w:ascii="Angsana New" w:hAnsi="Angsana New"/>
                <w:b/>
                <w:bCs/>
                <w:sz w:val="30"/>
                <w:szCs w:val="30"/>
              </w:rPr>
              <w:t>05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:rsidR="00B70B29" w:rsidRPr="00C85178" w:rsidRDefault="00B70B29" w:rsidP="00B7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70B29" w:rsidRPr="00C85178" w:rsidRDefault="00B70B29" w:rsidP="00B7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271,094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70B29" w:rsidRPr="00C85178" w:rsidRDefault="00B70B29" w:rsidP="00B7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70B29" w:rsidRPr="003F68C1" w:rsidRDefault="00E4028D" w:rsidP="00B7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233,682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70B29" w:rsidRPr="00C85178" w:rsidRDefault="00B70B29" w:rsidP="00B7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:rsidR="00B70B29" w:rsidRPr="003F68C1" w:rsidRDefault="00B70B29" w:rsidP="00B7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8C1">
              <w:rPr>
                <w:rFonts w:ascii="Angsana New" w:hAnsi="Angsana New"/>
                <w:b/>
                <w:bCs/>
                <w:sz w:val="30"/>
                <w:szCs w:val="30"/>
              </w:rPr>
              <w:t>229,617</w:t>
            </w:r>
          </w:p>
        </w:tc>
      </w:tr>
    </w:tbl>
    <w:p w:rsidR="00EC7121" w:rsidRPr="00E55D53" w:rsidRDefault="00EC7121" w:rsidP="00E438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bCs/>
          <w:sz w:val="30"/>
          <w:szCs w:val="30"/>
        </w:rPr>
      </w:pPr>
    </w:p>
    <w:p w:rsidR="00D50520" w:rsidRPr="00955742" w:rsidRDefault="00BE3DEC" w:rsidP="00023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Cs/>
          <w:sz w:val="30"/>
          <w:szCs w:val="30"/>
          <w:cs/>
        </w:rPr>
      </w:pPr>
      <w:r w:rsidRPr="00901964">
        <w:rPr>
          <w:rFonts w:ascii="Angsana New" w:hAnsi="Angsana New"/>
          <w:b/>
          <w:sz w:val="30"/>
          <w:szCs w:val="30"/>
        </w:rPr>
        <w:t>2</w:t>
      </w:r>
      <w:r w:rsidR="00572980">
        <w:rPr>
          <w:rFonts w:ascii="Angsana New" w:hAnsi="Angsana New"/>
          <w:b/>
          <w:sz w:val="30"/>
          <w:szCs w:val="30"/>
        </w:rPr>
        <w:t>6</w:t>
      </w:r>
      <w:r w:rsidR="00D50520" w:rsidRPr="00955742">
        <w:rPr>
          <w:rFonts w:ascii="Angsana New" w:hAnsi="Angsana New"/>
          <w:b/>
          <w:sz w:val="30"/>
          <w:szCs w:val="30"/>
        </w:rPr>
        <w:tab/>
      </w:r>
      <w:r w:rsidR="00B31EFA" w:rsidRPr="00B31EFA">
        <w:rPr>
          <w:rFonts w:ascii="Angsana New" w:hAnsi="Angsana New" w:hint="cs"/>
          <w:bCs/>
          <w:sz w:val="30"/>
          <w:szCs w:val="30"/>
          <w:cs/>
        </w:rPr>
        <w:t>ค่าใช้จ่าย</w:t>
      </w:r>
      <w:r w:rsidR="00D50520" w:rsidRPr="00955742">
        <w:rPr>
          <w:rFonts w:ascii="Angsana New" w:hAnsi="Angsana New"/>
          <w:bCs/>
          <w:sz w:val="30"/>
          <w:szCs w:val="30"/>
          <w:cs/>
        </w:rPr>
        <w:t>ภาษีเงินได้</w:t>
      </w:r>
    </w:p>
    <w:p w:rsidR="00AE6A9B" w:rsidRPr="00955742" w:rsidRDefault="00813AB0" w:rsidP="001B6F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bCs/>
          <w:sz w:val="30"/>
          <w:szCs w:val="30"/>
        </w:rPr>
      </w:pPr>
      <w:r w:rsidRPr="00955742">
        <w:rPr>
          <w:rFonts w:ascii="Angsana New" w:hAnsi="Angsana New"/>
          <w:bCs/>
          <w:sz w:val="30"/>
          <w:szCs w:val="30"/>
        </w:rPr>
        <w:tab/>
      </w:r>
      <w:r w:rsidRPr="00955742">
        <w:rPr>
          <w:rFonts w:ascii="Angsana New" w:hAnsi="Angsana New"/>
          <w:bCs/>
          <w:sz w:val="30"/>
          <w:szCs w:val="30"/>
        </w:rPr>
        <w:tab/>
      </w:r>
    </w:p>
    <w:p w:rsidR="00955742" w:rsidRDefault="00955742" w:rsidP="00955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D67E3E">
        <w:rPr>
          <w:rFonts w:ascii="Angsana New" w:hAnsi="Angsana New"/>
          <w:bCs/>
          <w:i/>
          <w:iCs/>
          <w:sz w:val="30"/>
          <w:szCs w:val="30"/>
          <w:cs/>
        </w:rPr>
        <w:t>ภาษีเงินได้</w:t>
      </w:r>
      <w:r w:rsidRPr="00D67E3E">
        <w:rPr>
          <w:rFonts w:ascii="Angsana New" w:hAnsi="Angsana New" w:hint="cs"/>
          <w:bCs/>
          <w:i/>
          <w:iCs/>
          <w:sz w:val="30"/>
          <w:szCs w:val="30"/>
          <w:cs/>
        </w:rPr>
        <w:t>ที่</w:t>
      </w:r>
      <w:r w:rsidRPr="00D67E3E">
        <w:rPr>
          <w:rFonts w:ascii="Angsana New" w:hAnsi="Angsana New"/>
          <w:bCs/>
          <w:i/>
          <w:iCs/>
          <w:sz w:val="30"/>
          <w:szCs w:val="30"/>
          <w:cs/>
        </w:rPr>
        <w:t>รับรู้ในกำไรหรือขาดทุน</w:t>
      </w:r>
    </w:p>
    <w:p w:rsidR="00385573" w:rsidRPr="00BB3790" w:rsidRDefault="00385573" w:rsidP="00385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FF"/>
          <w:sz w:val="30"/>
          <w:szCs w:val="30"/>
        </w:rPr>
      </w:pPr>
    </w:p>
    <w:tbl>
      <w:tblPr>
        <w:tblW w:w="9270" w:type="dxa"/>
        <w:tblInd w:w="558" w:type="dxa"/>
        <w:tblLook w:val="01E0"/>
      </w:tblPr>
      <w:tblGrid>
        <w:gridCol w:w="3132"/>
        <w:gridCol w:w="648"/>
        <w:gridCol w:w="266"/>
        <w:gridCol w:w="1230"/>
        <w:gridCol w:w="270"/>
        <w:gridCol w:w="1080"/>
        <w:gridCol w:w="270"/>
        <w:gridCol w:w="1080"/>
        <w:gridCol w:w="270"/>
        <w:gridCol w:w="1024"/>
      </w:tblGrid>
      <w:tr w:rsidR="00955742" w:rsidRPr="00D67E3E" w:rsidTr="00EB5AFE">
        <w:tc>
          <w:tcPr>
            <w:tcW w:w="3132" w:type="dxa"/>
          </w:tcPr>
          <w:p w:rsidR="00955742" w:rsidRPr="00D67E3E" w:rsidRDefault="00955742" w:rsidP="004A5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8" w:type="dxa"/>
          </w:tcPr>
          <w:p w:rsidR="00955742" w:rsidRPr="00D67E3E" w:rsidRDefault="00955742" w:rsidP="004A5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6" w:type="dxa"/>
          </w:tcPr>
          <w:p w:rsidR="00955742" w:rsidRPr="00D67E3E" w:rsidRDefault="00955742" w:rsidP="004A5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80" w:type="dxa"/>
            <w:gridSpan w:val="3"/>
          </w:tcPr>
          <w:p w:rsidR="00955742" w:rsidRPr="00D67E3E" w:rsidRDefault="00955742" w:rsidP="004A5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67E3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55742" w:rsidRPr="00D67E3E" w:rsidRDefault="00955742" w:rsidP="004A5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:rsidR="00955742" w:rsidRPr="00D67E3E" w:rsidRDefault="00955742" w:rsidP="004A5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67E3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0CF8" w:rsidRPr="00D67E3E" w:rsidTr="00EB5AFE">
        <w:tc>
          <w:tcPr>
            <w:tcW w:w="3132" w:type="dxa"/>
          </w:tcPr>
          <w:p w:rsidR="00EF0CF8" w:rsidRPr="00D67E3E" w:rsidRDefault="00EF0CF8" w:rsidP="00EF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48" w:type="dxa"/>
          </w:tcPr>
          <w:p w:rsidR="00EF0CF8" w:rsidRPr="00D67E3E" w:rsidRDefault="00EF0CF8" w:rsidP="00EF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6" w:type="dxa"/>
          </w:tcPr>
          <w:p w:rsidR="00EF0CF8" w:rsidRPr="00D67E3E" w:rsidRDefault="00EF0CF8" w:rsidP="00EF0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57ACF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757AC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EF0CF8" w:rsidRPr="00DB5DA8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57ACF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757ACF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A26E3E" w:rsidRPr="00D67E3E" w:rsidTr="00EB5AFE">
        <w:tc>
          <w:tcPr>
            <w:tcW w:w="3132" w:type="dxa"/>
          </w:tcPr>
          <w:p w:rsidR="00A26E3E" w:rsidRPr="00D67E3E" w:rsidRDefault="00A26E3E" w:rsidP="00A26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48" w:type="dxa"/>
          </w:tcPr>
          <w:p w:rsidR="00A26E3E" w:rsidRPr="00D67E3E" w:rsidRDefault="00A26E3E" w:rsidP="00A26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66" w:type="dxa"/>
          </w:tcPr>
          <w:p w:rsidR="00A26E3E" w:rsidRPr="00D67E3E" w:rsidRDefault="00A26E3E" w:rsidP="00A26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5224" w:type="dxa"/>
            <w:gridSpan w:val="7"/>
          </w:tcPr>
          <w:p w:rsidR="00A26E3E" w:rsidRPr="009C14BB" w:rsidRDefault="00A26E3E" w:rsidP="00A2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C14B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9C14B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9C14B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26E3E" w:rsidRPr="00D67E3E" w:rsidTr="00EB5AFE">
        <w:tc>
          <w:tcPr>
            <w:tcW w:w="3132" w:type="dxa"/>
          </w:tcPr>
          <w:p w:rsidR="00A26E3E" w:rsidRPr="00D67E3E" w:rsidRDefault="00A26E3E" w:rsidP="00E20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67E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D67E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648" w:type="dxa"/>
          </w:tcPr>
          <w:p w:rsidR="00A26E3E" w:rsidRPr="00D67E3E" w:rsidRDefault="00A26E3E" w:rsidP="00A26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6" w:type="dxa"/>
          </w:tcPr>
          <w:p w:rsidR="00A26E3E" w:rsidRPr="00D67E3E" w:rsidRDefault="00A26E3E" w:rsidP="00A26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:rsidR="00A26E3E" w:rsidRDefault="00A26E3E" w:rsidP="00A26E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26E3E" w:rsidRPr="00D67E3E" w:rsidRDefault="00A26E3E" w:rsidP="00A2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A26E3E" w:rsidRDefault="00A26E3E" w:rsidP="00A26E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26E3E" w:rsidRPr="00D67E3E" w:rsidRDefault="00A26E3E" w:rsidP="00A2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A26E3E" w:rsidRDefault="00A26E3E" w:rsidP="00A26E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26E3E" w:rsidRPr="00D67E3E" w:rsidRDefault="00A26E3E" w:rsidP="00A2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A26E3E" w:rsidRDefault="00A26E3E" w:rsidP="00A26E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3FA1" w:rsidRPr="00D67E3E" w:rsidTr="00EB5AFE">
        <w:tc>
          <w:tcPr>
            <w:tcW w:w="3132" w:type="dxa"/>
          </w:tcPr>
          <w:p w:rsidR="00393FA1" w:rsidRPr="00D67E3E" w:rsidRDefault="00393FA1" w:rsidP="0039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67E3E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  <w:r w:rsidRPr="00D67E3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48" w:type="dxa"/>
          </w:tcPr>
          <w:p w:rsidR="00393FA1" w:rsidRPr="00D67E3E" w:rsidRDefault="00393FA1" w:rsidP="00393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6" w:type="dxa"/>
          </w:tcPr>
          <w:p w:rsidR="00393FA1" w:rsidRPr="00D67E3E" w:rsidRDefault="00393FA1" w:rsidP="00393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30" w:type="dxa"/>
          </w:tcPr>
          <w:p w:rsidR="00393FA1" w:rsidRPr="00031E89" w:rsidRDefault="005463CF" w:rsidP="00EB5AFE">
            <w:pPr>
              <w:pStyle w:val="acctfourfigures"/>
              <w:tabs>
                <w:tab w:val="clear" w:pos="765"/>
              </w:tabs>
              <w:spacing w:line="240" w:lineRule="atLeast"/>
              <w:ind w:right="12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48,</w:t>
            </w:r>
            <w:r w:rsidR="007E3C10">
              <w:rPr>
                <w:rFonts w:ascii="Angsana New" w:hAnsi="Angsana New"/>
                <w:sz w:val="30"/>
                <w:szCs w:val="30"/>
                <w:lang w:val="en-US" w:bidi="th-TH"/>
              </w:rPr>
              <w:t>229</w:t>
            </w:r>
          </w:p>
        </w:tc>
        <w:tc>
          <w:tcPr>
            <w:tcW w:w="270" w:type="dxa"/>
          </w:tcPr>
          <w:p w:rsidR="00393FA1" w:rsidRPr="00D67E3E" w:rsidRDefault="00393FA1" w:rsidP="0039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393FA1" w:rsidRPr="00031E89" w:rsidRDefault="00393FA1" w:rsidP="00EB5AFE">
            <w:pPr>
              <w:pStyle w:val="acctfourfigures"/>
              <w:tabs>
                <w:tab w:val="clear" w:pos="765"/>
              </w:tabs>
              <w:spacing w:line="240" w:lineRule="atLeast"/>
              <w:ind w:right="3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119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,454</w:t>
            </w:r>
          </w:p>
        </w:tc>
        <w:tc>
          <w:tcPr>
            <w:tcW w:w="270" w:type="dxa"/>
          </w:tcPr>
          <w:p w:rsidR="00393FA1" w:rsidRPr="00D67E3E" w:rsidRDefault="00393FA1" w:rsidP="0039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393FA1" w:rsidRPr="003F68C1" w:rsidRDefault="00393FA1" w:rsidP="00EB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42,306</w:t>
            </w:r>
          </w:p>
        </w:tc>
        <w:tc>
          <w:tcPr>
            <w:tcW w:w="270" w:type="dxa"/>
          </w:tcPr>
          <w:p w:rsidR="00393FA1" w:rsidRPr="00D67E3E" w:rsidRDefault="00393FA1" w:rsidP="0039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:rsidR="00393FA1" w:rsidRPr="003F68C1" w:rsidRDefault="00393FA1" w:rsidP="00393F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68C1">
              <w:rPr>
                <w:rFonts w:ascii="Angsana New" w:hAnsi="Angsana New"/>
                <w:sz w:val="30"/>
                <w:szCs w:val="30"/>
                <w:lang w:val="en-US" w:bidi="th-TH"/>
              </w:rPr>
              <w:t>112,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128</w:t>
            </w:r>
          </w:p>
        </w:tc>
      </w:tr>
      <w:tr w:rsidR="00757ACF" w:rsidRPr="00D67E3E" w:rsidTr="00EB5AFE">
        <w:tc>
          <w:tcPr>
            <w:tcW w:w="3132" w:type="dxa"/>
          </w:tcPr>
          <w:p w:rsidR="00757ACF" w:rsidRPr="00D67E3E" w:rsidRDefault="00757ACF" w:rsidP="0075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8" w:type="dxa"/>
          </w:tcPr>
          <w:p w:rsidR="00757ACF" w:rsidRPr="00D67E3E" w:rsidRDefault="00757ACF" w:rsidP="0075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6" w:type="dxa"/>
          </w:tcPr>
          <w:p w:rsidR="00757ACF" w:rsidRPr="00D67E3E" w:rsidRDefault="00757ACF" w:rsidP="0075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:rsidR="00757ACF" w:rsidRPr="00031E89" w:rsidRDefault="005463CF" w:rsidP="00EB5AFE">
            <w:pPr>
              <w:pStyle w:val="acctfourfigures"/>
              <w:tabs>
                <w:tab w:val="clear" w:pos="765"/>
              </w:tabs>
              <w:spacing w:line="240" w:lineRule="atLeast"/>
              <w:ind w:right="12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48,</w:t>
            </w:r>
            <w:r w:rsidR="007E3C1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229</w:t>
            </w:r>
          </w:p>
        </w:tc>
        <w:tc>
          <w:tcPr>
            <w:tcW w:w="270" w:type="dxa"/>
          </w:tcPr>
          <w:p w:rsidR="00757ACF" w:rsidRPr="00031E89" w:rsidRDefault="00757ACF" w:rsidP="0075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57ACF" w:rsidRPr="00031E89" w:rsidRDefault="00757ACF" w:rsidP="00EB5AFE">
            <w:pPr>
              <w:pStyle w:val="acctfourfigures"/>
              <w:tabs>
                <w:tab w:val="clear" w:pos="765"/>
              </w:tabs>
              <w:spacing w:line="240" w:lineRule="atLeast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119,454</w:t>
            </w:r>
          </w:p>
        </w:tc>
        <w:tc>
          <w:tcPr>
            <w:tcW w:w="270" w:type="dxa"/>
          </w:tcPr>
          <w:p w:rsidR="00757ACF" w:rsidRPr="00D67E3E" w:rsidRDefault="00757ACF" w:rsidP="0075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57ACF" w:rsidRPr="00EB5AFE" w:rsidRDefault="00393FA1" w:rsidP="00EB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5AFE">
              <w:rPr>
                <w:rFonts w:ascii="Angsana New" w:hAnsi="Angsana New"/>
                <w:b/>
                <w:bCs/>
                <w:sz w:val="30"/>
                <w:szCs w:val="30"/>
              </w:rPr>
              <w:t>42,306</w:t>
            </w:r>
          </w:p>
        </w:tc>
        <w:tc>
          <w:tcPr>
            <w:tcW w:w="270" w:type="dxa"/>
          </w:tcPr>
          <w:p w:rsidR="00757ACF" w:rsidRPr="00031E89" w:rsidRDefault="00757ACF" w:rsidP="0075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757ACF" w:rsidRPr="003F68C1" w:rsidRDefault="00757ACF" w:rsidP="00757A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68C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112,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128</w:t>
            </w:r>
          </w:p>
        </w:tc>
      </w:tr>
      <w:tr w:rsidR="00757ACF" w:rsidRPr="00D67E3E" w:rsidTr="00EB5AFE">
        <w:tc>
          <w:tcPr>
            <w:tcW w:w="3132" w:type="dxa"/>
            <w:shd w:val="clear" w:color="auto" w:fill="auto"/>
          </w:tcPr>
          <w:p w:rsidR="00757ACF" w:rsidRPr="00D67E3E" w:rsidRDefault="00757ACF" w:rsidP="0075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E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67E3E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648" w:type="dxa"/>
            <w:shd w:val="clear" w:color="auto" w:fill="auto"/>
          </w:tcPr>
          <w:p w:rsidR="00757ACF" w:rsidRPr="00D67E3E" w:rsidRDefault="00757ACF" w:rsidP="0075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:rsidR="00757ACF" w:rsidRPr="00D67E3E" w:rsidRDefault="00757ACF" w:rsidP="0075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:rsidR="00757ACF" w:rsidRPr="00A77593" w:rsidRDefault="00757ACF" w:rsidP="00EB5AFE">
            <w:pPr>
              <w:pStyle w:val="acctfourfigures"/>
              <w:tabs>
                <w:tab w:val="clear" w:pos="765"/>
              </w:tabs>
              <w:spacing w:line="240" w:lineRule="atLeast"/>
              <w:ind w:right="12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57ACF" w:rsidRPr="00D67E3E" w:rsidRDefault="00757ACF" w:rsidP="0075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57ACF" w:rsidRPr="00A77593" w:rsidRDefault="00757ACF" w:rsidP="00EB5AFE">
            <w:pPr>
              <w:pStyle w:val="acctfourfigures"/>
              <w:tabs>
                <w:tab w:val="clear" w:pos="765"/>
              </w:tabs>
              <w:spacing w:line="240" w:lineRule="atLeast"/>
              <w:ind w:right="3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57ACF" w:rsidRPr="00D67E3E" w:rsidRDefault="00757ACF" w:rsidP="0075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57ACF" w:rsidRPr="003F68C1" w:rsidRDefault="00757ACF" w:rsidP="00EB5AF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57ACF" w:rsidRPr="00D67E3E" w:rsidRDefault="00757ACF" w:rsidP="0075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757ACF" w:rsidRPr="003F68C1" w:rsidRDefault="00757ACF" w:rsidP="00757A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57ACF" w:rsidRPr="00D67E3E" w:rsidTr="00EB5AFE">
        <w:tc>
          <w:tcPr>
            <w:tcW w:w="3132" w:type="dxa"/>
            <w:shd w:val="clear" w:color="auto" w:fill="auto"/>
          </w:tcPr>
          <w:p w:rsidR="00757ACF" w:rsidRPr="00D67E3E" w:rsidRDefault="00757ACF" w:rsidP="0075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67E3E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D67E3E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648" w:type="dxa"/>
            <w:shd w:val="clear" w:color="auto" w:fill="auto"/>
          </w:tcPr>
          <w:p w:rsidR="00757ACF" w:rsidRPr="008E647A" w:rsidRDefault="00757ACF" w:rsidP="0075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:rsidR="00757ACF" w:rsidRPr="00D67E3E" w:rsidRDefault="00757ACF" w:rsidP="0075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:rsidR="00757ACF" w:rsidRPr="00031E89" w:rsidRDefault="005B03A3" w:rsidP="00F2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(24,</w:t>
            </w:r>
            <w:r w:rsidR="007E3C10">
              <w:rPr>
                <w:rFonts w:ascii="Angsana New" w:hAnsi="Angsana New"/>
                <w:sz w:val="30"/>
                <w:szCs w:val="30"/>
              </w:rPr>
              <w:t>884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57ACF" w:rsidRPr="00D67E3E" w:rsidRDefault="00757ACF" w:rsidP="0075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757ACF" w:rsidRPr="00031E89" w:rsidRDefault="00757ACF" w:rsidP="00EB5AFE">
            <w:pPr>
              <w:pStyle w:val="acctfourfigures"/>
              <w:tabs>
                <w:tab w:val="clear" w:pos="765"/>
              </w:tabs>
              <w:spacing w:line="240" w:lineRule="atLeast"/>
              <w:ind w:right="3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30,287</w:t>
            </w:r>
          </w:p>
        </w:tc>
        <w:tc>
          <w:tcPr>
            <w:tcW w:w="270" w:type="dxa"/>
            <w:shd w:val="clear" w:color="auto" w:fill="auto"/>
          </w:tcPr>
          <w:p w:rsidR="00757ACF" w:rsidRPr="00D67E3E" w:rsidRDefault="00757ACF" w:rsidP="0075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757ACF" w:rsidRPr="003F68C1" w:rsidRDefault="00393FA1" w:rsidP="00EB5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(6,063)</w:t>
            </w:r>
          </w:p>
        </w:tc>
        <w:tc>
          <w:tcPr>
            <w:tcW w:w="270" w:type="dxa"/>
            <w:shd w:val="clear" w:color="auto" w:fill="auto"/>
          </w:tcPr>
          <w:p w:rsidR="00757ACF" w:rsidRPr="00D67E3E" w:rsidRDefault="00757ACF" w:rsidP="0075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:rsidR="00757ACF" w:rsidRPr="003F68C1" w:rsidRDefault="00757ACF" w:rsidP="00757A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30,007</w:t>
            </w:r>
          </w:p>
        </w:tc>
      </w:tr>
      <w:tr w:rsidR="00757ACF" w:rsidRPr="00D67E3E" w:rsidTr="00EB5AFE">
        <w:tc>
          <w:tcPr>
            <w:tcW w:w="3132" w:type="dxa"/>
            <w:shd w:val="clear" w:color="auto" w:fill="auto"/>
          </w:tcPr>
          <w:p w:rsidR="00757ACF" w:rsidRPr="00D319DA" w:rsidRDefault="00757ACF" w:rsidP="0075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 w:rsidRPr="00D319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dxa"/>
            <w:shd w:val="clear" w:color="auto" w:fill="auto"/>
          </w:tcPr>
          <w:p w:rsidR="00757ACF" w:rsidRPr="00D67E3E" w:rsidRDefault="00757ACF" w:rsidP="0075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:rsidR="00757ACF" w:rsidRPr="00D67E3E" w:rsidRDefault="00757ACF" w:rsidP="0075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7ACF" w:rsidRPr="00031E89" w:rsidRDefault="005B03A3" w:rsidP="00EB5AFE">
            <w:pPr>
              <w:pStyle w:val="acctfourfigures"/>
              <w:tabs>
                <w:tab w:val="clear" w:pos="765"/>
              </w:tabs>
              <w:spacing w:line="240" w:lineRule="atLeast"/>
              <w:ind w:right="12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23,</w:t>
            </w:r>
            <w:r w:rsidR="007E3C1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345</w:t>
            </w:r>
          </w:p>
        </w:tc>
        <w:tc>
          <w:tcPr>
            <w:tcW w:w="270" w:type="dxa"/>
            <w:shd w:val="clear" w:color="auto" w:fill="auto"/>
          </w:tcPr>
          <w:p w:rsidR="00757ACF" w:rsidRPr="00031E89" w:rsidRDefault="00757ACF" w:rsidP="0075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7ACF" w:rsidRPr="00031E89" w:rsidRDefault="00757ACF" w:rsidP="00EB5AFE">
            <w:pPr>
              <w:pStyle w:val="acctfourfigures"/>
              <w:tabs>
                <w:tab w:val="clear" w:pos="765"/>
              </w:tabs>
              <w:spacing w:line="240" w:lineRule="atLeast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149,741</w:t>
            </w:r>
          </w:p>
        </w:tc>
        <w:tc>
          <w:tcPr>
            <w:tcW w:w="270" w:type="dxa"/>
            <w:shd w:val="clear" w:color="auto" w:fill="auto"/>
          </w:tcPr>
          <w:p w:rsidR="00757ACF" w:rsidRPr="00A77593" w:rsidRDefault="00757ACF" w:rsidP="0075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7ACF" w:rsidRPr="003F68C1" w:rsidRDefault="00393FA1" w:rsidP="00F2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36,243</w:t>
            </w:r>
          </w:p>
        </w:tc>
        <w:tc>
          <w:tcPr>
            <w:tcW w:w="270" w:type="dxa"/>
            <w:shd w:val="clear" w:color="auto" w:fill="auto"/>
          </w:tcPr>
          <w:p w:rsidR="00757ACF" w:rsidRPr="00A77593" w:rsidRDefault="00757ACF" w:rsidP="0075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7ACF" w:rsidRPr="003F68C1" w:rsidRDefault="00757ACF" w:rsidP="00757AC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142,135</w:t>
            </w:r>
          </w:p>
        </w:tc>
      </w:tr>
    </w:tbl>
    <w:p w:rsidR="00285612" w:rsidRPr="007200EF" w:rsidRDefault="00285612" w:rsidP="00E438A9">
      <w:pPr>
        <w:tabs>
          <w:tab w:val="clear" w:pos="454"/>
          <w:tab w:val="left" w:pos="450"/>
        </w:tabs>
        <w:spacing w:line="240" w:lineRule="auto"/>
        <w:ind w:right="-43"/>
        <w:jc w:val="thaiDistribute"/>
        <w:rPr>
          <w:rFonts w:ascii="Angsana New" w:hAnsi="Angsana New" w:hint="cs"/>
          <w:bCs/>
          <w:sz w:val="30"/>
          <w:szCs w:val="30"/>
        </w:rPr>
      </w:pPr>
    </w:p>
    <w:p w:rsidR="00385573" w:rsidRDefault="00AA18D0" w:rsidP="00385573">
      <w:pPr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7E7748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CF4469" w:rsidRPr="007200EF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การกระทบยอดเพื่อหา</w:t>
      </w:r>
      <w:r w:rsidR="00CF4469" w:rsidRPr="007200EF">
        <w:rPr>
          <w:rFonts w:ascii="Angsana New" w:hAnsi="Angsana New"/>
          <w:b/>
          <w:bCs/>
          <w:i/>
          <w:iCs/>
          <w:sz w:val="30"/>
          <w:szCs w:val="30"/>
          <w:cs/>
        </w:rPr>
        <w:t>อัตราภาษีที่แท้จริง</w:t>
      </w:r>
    </w:p>
    <w:p w:rsidR="00623475" w:rsidRPr="0035237D" w:rsidRDefault="00623475" w:rsidP="00385573">
      <w:pPr>
        <w:ind w:left="540"/>
        <w:rPr>
          <w:rFonts w:ascii="Angsana New" w:hAnsi="Angsana New"/>
          <w:b/>
          <w:bCs/>
          <w:i/>
          <w:iCs/>
          <w:sz w:val="26"/>
          <w:szCs w:val="26"/>
        </w:rPr>
      </w:pPr>
    </w:p>
    <w:tbl>
      <w:tblPr>
        <w:tblW w:w="9281" w:type="dxa"/>
        <w:tblInd w:w="558" w:type="dxa"/>
        <w:tblBorders>
          <w:bottom w:val="double" w:sz="4" w:space="0" w:color="auto"/>
        </w:tblBorders>
        <w:tblLayout w:type="fixed"/>
        <w:tblLook w:val="01E0"/>
      </w:tblPr>
      <w:tblGrid>
        <w:gridCol w:w="4320"/>
        <w:gridCol w:w="990"/>
        <w:gridCol w:w="236"/>
        <w:gridCol w:w="1024"/>
        <w:gridCol w:w="270"/>
        <w:gridCol w:w="1080"/>
        <w:gridCol w:w="270"/>
        <w:gridCol w:w="1091"/>
      </w:tblGrid>
      <w:tr w:rsidR="00623475" w:rsidRPr="00251BEC" w:rsidTr="00A0455D">
        <w:tc>
          <w:tcPr>
            <w:tcW w:w="4320" w:type="dxa"/>
            <w:shd w:val="clear" w:color="auto" w:fill="auto"/>
          </w:tcPr>
          <w:p w:rsidR="00623475" w:rsidRPr="00251BEC" w:rsidRDefault="00623475" w:rsidP="00A0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61" w:type="dxa"/>
            <w:gridSpan w:val="7"/>
            <w:shd w:val="clear" w:color="auto" w:fill="auto"/>
          </w:tcPr>
          <w:p w:rsidR="00623475" w:rsidRPr="00251BEC" w:rsidRDefault="00623475" w:rsidP="00A0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23475" w:rsidRPr="00251BEC" w:rsidTr="00A0455D">
        <w:tc>
          <w:tcPr>
            <w:tcW w:w="4320" w:type="dxa"/>
            <w:shd w:val="clear" w:color="auto" w:fill="auto"/>
          </w:tcPr>
          <w:p w:rsidR="00623475" w:rsidRPr="00251BEC" w:rsidRDefault="00623475" w:rsidP="00A0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623475" w:rsidRPr="00052617" w:rsidRDefault="00052617" w:rsidP="00A0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52617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757ACF"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623475" w:rsidRPr="00052617" w:rsidRDefault="00623475" w:rsidP="00A0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:rsidR="00623475" w:rsidRPr="00052617" w:rsidRDefault="00052617" w:rsidP="00A0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52617">
              <w:rPr>
                <w:rFonts w:ascii="Angsana New" w:hAnsi="Angsana New"/>
                <w:bCs/>
                <w:sz w:val="30"/>
                <w:szCs w:val="30"/>
              </w:rPr>
              <w:t>255</w:t>
            </w:r>
            <w:r w:rsidR="00757ACF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</w:tr>
      <w:tr w:rsidR="00623475" w:rsidRPr="00251BEC" w:rsidTr="00A0455D">
        <w:tc>
          <w:tcPr>
            <w:tcW w:w="4320" w:type="dxa"/>
            <w:shd w:val="clear" w:color="auto" w:fill="auto"/>
          </w:tcPr>
          <w:p w:rsidR="00623475" w:rsidRPr="006D32E8" w:rsidRDefault="00623475" w:rsidP="00A0455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23475" w:rsidRPr="006D32E8" w:rsidRDefault="00623475" w:rsidP="00A0455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:rsidR="00623475" w:rsidRPr="006D32E8" w:rsidRDefault="00623475" w:rsidP="00A0455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623475" w:rsidRPr="006D32E8" w:rsidRDefault="00623475" w:rsidP="00A0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:rsidR="00623475" w:rsidRPr="006D32E8" w:rsidRDefault="00623475" w:rsidP="00A0455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623475" w:rsidRPr="006D32E8" w:rsidRDefault="00623475" w:rsidP="00A0455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</w:t>
            </w:r>
            <w:r w:rsidRPr="006D32E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270" w:type="dxa"/>
            <w:shd w:val="clear" w:color="auto" w:fill="auto"/>
          </w:tcPr>
          <w:p w:rsidR="00623475" w:rsidRPr="006D32E8" w:rsidRDefault="00623475" w:rsidP="00A0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23475" w:rsidRPr="006D32E8" w:rsidRDefault="00623475" w:rsidP="00A0455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:rsidR="00623475" w:rsidRPr="006D32E8" w:rsidRDefault="00623475" w:rsidP="00A0455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D32E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623475" w:rsidRPr="006D32E8" w:rsidRDefault="00623475" w:rsidP="00A0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:rsidR="00623475" w:rsidRPr="006D32E8" w:rsidRDefault="00623475" w:rsidP="00A0455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623475" w:rsidRPr="006D32E8" w:rsidRDefault="00623475" w:rsidP="00A0455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</w:t>
            </w:r>
            <w:r w:rsidRPr="006D32E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57ACF" w:rsidRPr="00251BEC" w:rsidTr="00A0455D">
        <w:tc>
          <w:tcPr>
            <w:tcW w:w="4320" w:type="dxa"/>
            <w:shd w:val="clear" w:color="auto" w:fill="auto"/>
          </w:tcPr>
          <w:p w:rsidR="00757ACF" w:rsidRPr="006D32E8" w:rsidRDefault="00757ACF" w:rsidP="00757AC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757ACF" w:rsidRPr="006D32E8" w:rsidRDefault="00757ACF" w:rsidP="00757AC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757ACF" w:rsidRPr="006D32E8" w:rsidRDefault="00757ACF" w:rsidP="0075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:rsidR="00757ACF" w:rsidRPr="00CF4469" w:rsidRDefault="00605275" w:rsidP="00757ACF">
            <w:pPr>
              <w:pStyle w:val="acctfourfigures"/>
              <w:tabs>
                <w:tab w:val="clear" w:pos="765"/>
              </w:tabs>
              <w:spacing w:line="240" w:lineRule="auto"/>
              <w:ind w:left="-79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280,995</w:t>
            </w:r>
          </w:p>
        </w:tc>
        <w:tc>
          <w:tcPr>
            <w:tcW w:w="270" w:type="dxa"/>
            <w:shd w:val="clear" w:color="auto" w:fill="auto"/>
          </w:tcPr>
          <w:p w:rsidR="00757ACF" w:rsidRPr="006D32E8" w:rsidRDefault="00757ACF" w:rsidP="0075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57ACF" w:rsidRPr="006D32E8" w:rsidRDefault="00757ACF" w:rsidP="00757AC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757ACF" w:rsidRPr="006D32E8" w:rsidRDefault="00757ACF" w:rsidP="0075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:rsidR="00757ACF" w:rsidRPr="00CF4469" w:rsidRDefault="00757ACF" w:rsidP="00757ACF">
            <w:pPr>
              <w:pStyle w:val="acctfourfigures"/>
              <w:tabs>
                <w:tab w:val="clear" w:pos="765"/>
              </w:tabs>
              <w:spacing w:line="240" w:lineRule="auto"/>
              <w:ind w:left="-79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643,997</w:t>
            </w:r>
          </w:p>
        </w:tc>
      </w:tr>
      <w:tr w:rsidR="00605275" w:rsidRPr="00251BEC" w:rsidTr="00A0455D">
        <w:tc>
          <w:tcPr>
            <w:tcW w:w="4320" w:type="dxa"/>
            <w:shd w:val="clear" w:color="auto" w:fill="auto"/>
          </w:tcPr>
          <w:p w:rsidR="00605275" w:rsidRPr="006D32E8" w:rsidRDefault="00605275" w:rsidP="0060527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605275" w:rsidRPr="00893602" w:rsidRDefault="00605275" w:rsidP="00605275">
            <w:pPr>
              <w:pStyle w:val="acctfourfigures"/>
              <w:tabs>
                <w:tab w:val="clear" w:pos="765"/>
                <w:tab w:val="center" w:pos="356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893602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605275" w:rsidRPr="006D32E8" w:rsidRDefault="00605275" w:rsidP="0060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:rsidR="00605275" w:rsidRPr="006D32E8" w:rsidRDefault="00605275" w:rsidP="00605275">
            <w:pPr>
              <w:pStyle w:val="acctfourfigures"/>
              <w:tabs>
                <w:tab w:val="clear" w:pos="765"/>
              </w:tabs>
              <w:spacing w:line="240" w:lineRule="auto"/>
              <w:ind w:left="-79" w:right="6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56,199</w:t>
            </w:r>
          </w:p>
        </w:tc>
        <w:tc>
          <w:tcPr>
            <w:tcW w:w="270" w:type="dxa"/>
            <w:shd w:val="clear" w:color="auto" w:fill="auto"/>
          </w:tcPr>
          <w:p w:rsidR="00605275" w:rsidRPr="006D32E8" w:rsidRDefault="00605275" w:rsidP="0060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5275" w:rsidRPr="006D32E8" w:rsidRDefault="00605275" w:rsidP="0060527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605275" w:rsidRPr="006D32E8" w:rsidRDefault="00605275" w:rsidP="0060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:rsidR="00605275" w:rsidRPr="006D32E8" w:rsidRDefault="00605275" w:rsidP="00605275">
            <w:pPr>
              <w:pStyle w:val="acctfourfigures"/>
              <w:tabs>
                <w:tab w:val="clear" w:pos="765"/>
              </w:tabs>
              <w:spacing w:line="240" w:lineRule="auto"/>
              <w:ind w:left="-79" w:right="6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128,799</w:t>
            </w:r>
          </w:p>
        </w:tc>
      </w:tr>
      <w:tr w:rsidR="00757ACF" w:rsidRPr="00251BEC" w:rsidTr="00A0455D">
        <w:tc>
          <w:tcPr>
            <w:tcW w:w="4320" w:type="dxa"/>
            <w:shd w:val="clear" w:color="auto" w:fill="auto"/>
          </w:tcPr>
          <w:p w:rsidR="00757ACF" w:rsidRPr="006D32E8" w:rsidRDefault="00757ACF" w:rsidP="00757AC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:rsidR="00757ACF" w:rsidRPr="006D32E8" w:rsidRDefault="00757ACF" w:rsidP="00757AC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757ACF" w:rsidRPr="006D32E8" w:rsidRDefault="00757ACF" w:rsidP="0075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757ACF" w:rsidRPr="006D32E8" w:rsidRDefault="00605275" w:rsidP="006B41C6">
            <w:pPr>
              <w:pStyle w:val="acctfourfigures"/>
              <w:tabs>
                <w:tab w:val="clear" w:pos="765"/>
                <w:tab w:val="left" w:pos="74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B03A3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B41C6">
              <w:rPr>
                <w:rFonts w:ascii="Angsana New" w:hAnsi="Angsana New"/>
                <w:sz w:val="30"/>
                <w:szCs w:val="30"/>
              </w:rPr>
              <w:t>144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57ACF" w:rsidRPr="006D32E8" w:rsidRDefault="00757ACF" w:rsidP="0075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57ACF" w:rsidRPr="006D32E8" w:rsidRDefault="00757ACF" w:rsidP="00757AC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57ACF" w:rsidRPr="006D32E8" w:rsidRDefault="00757ACF" w:rsidP="0075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757ACF" w:rsidRPr="006D32E8" w:rsidRDefault="00757ACF" w:rsidP="00757ACF">
            <w:pPr>
              <w:pStyle w:val="acctfourfigures"/>
              <w:tabs>
                <w:tab w:val="clear" w:pos="765"/>
                <w:tab w:val="left" w:pos="74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(6,352)</w:t>
            </w:r>
          </w:p>
        </w:tc>
      </w:tr>
      <w:tr w:rsidR="00757ACF" w:rsidRPr="00251BEC" w:rsidTr="00A0455D">
        <w:tc>
          <w:tcPr>
            <w:tcW w:w="4320" w:type="dxa"/>
            <w:shd w:val="clear" w:color="auto" w:fill="auto"/>
          </w:tcPr>
          <w:p w:rsidR="00757ACF" w:rsidRPr="006D32E8" w:rsidRDefault="00757ACF" w:rsidP="00757AC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990" w:type="dxa"/>
            <w:shd w:val="clear" w:color="auto" w:fill="auto"/>
          </w:tcPr>
          <w:p w:rsidR="00757ACF" w:rsidRPr="006D32E8" w:rsidRDefault="00757ACF" w:rsidP="00757AC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757ACF" w:rsidRPr="006D32E8" w:rsidRDefault="00757ACF" w:rsidP="0075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757ACF" w:rsidRPr="006D32E8" w:rsidRDefault="00605275" w:rsidP="005B03A3">
            <w:pPr>
              <w:pStyle w:val="acctfourfigures"/>
              <w:tabs>
                <w:tab w:val="clear" w:pos="765"/>
              </w:tabs>
              <w:spacing w:line="240" w:lineRule="auto"/>
              <w:ind w:left="-79" w:right="6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5B03A3">
              <w:rPr>
                <w:rFonts w:ascii="Angsana New" w:hAnsi="Angsana New"/>
                <w:sz w:val="30"/>
                <w:szCs w:val="30"/>
              </w:rPr>
              <w:t>112</w:t>
            </w:r>
          </w:p>
        </w:tc>
        <w:tc>
          <w:tcPr>
            <w:tcW w:w="270" w:type="dxa"/>
            <w:shd w:val="clear" w:color="auto" w:fill="auto"/>
          </w:tcPr>
          <w:p w:rsidR="00757ACF" w:rsidRPr="006D32E8" w:rsidRDefault="00757ACF" w:rsidP="0075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57ACF" w:rsidRPr="006D32E8" w:rsidRDefault="00757ACF" w:rsidP="00757AC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57ACF" w:rsidRPr="006D32E8" w:rsidRDefault="00757ACF" w:rsidP="0075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757ACF" w:rsidRPr="006D32E8" w:rsidRDefault="00757ACF" w:rsidP="00757ACF">
            <w:pPr>
              <w:pStyle w:val="acctfourfigures"/>
              <w:tabs>
                <w:tab w:val="clear" w:pos="765"/>
              </w:tabs>
              <w:spacing w:line="240" w:lineRule="auto"/>
              <w:ind w:left="-79" w:right="6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9,798</w:t>
            </w:r>
          </w:p>
        </w:tc>
      </w:tr>
      <w:tr w:rsidR="00757ACF" w:rsidRPr="00893602" w:rsidTr="00A0455D">
        <w:tc>
          <w:tcPr>
            <w:tcW w:w="4320" w:type="dxa"/>
            <w:shd w:val="clear" w:color="auto" w:fill="auto"/>
          </w:tcPr>
          <w:p w:rsidR="00757ACF" w:rsidRPr="00893602" w:rsidRDefault="00757ACF" w:rsidP="00757AC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893602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ผลแตกต่างชั่วคราวที่ไม่ได้รับรู้เป็น</w:t>
            </w:r>
          </w:p>
        </w:tc>
        <w:tc>
          <w:tcPr>
            <w:tcW w:w="990" w:type="dxa"/>
            <w:shd w:val="clear" w:color="auto" w:fill="auto"/>
          </w:tcPr>
          <w:p w:rsidR="00757ACF" w:rsidRPr="00893602" w:rsidRDefault="00757ACF" w:rsidP="00757AC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757ACF" w:rsidRPr="00893602" w:rsidRDefault="00757ACF" w:rsidP="0075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757ACF" w:rsidRPr="00893602" w:rsidRDefault="00757ACF" w:rsidP="00757ACF">
            <w:pPr>
              <w:pStyle w:val="acctfourfigures"/>
              <w:tabs>
                <w:tab w:val="clear" w:pos="765"/>
              </w:tabs>
              <w:spacing w:line="240" w:lineRule="auto"/>
              <w:ind w:left="-79" w:right="6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57ACF" w:rsidRPr="00893602" w:rsidRDefault="00757ACF" w:rsidP="0075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57ACF" w:rsidRPr="00893602" w:rsidRDefault="00757ACF" w:rsidP="00757AC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57ACF" w:rsidRPr="00893602" w:rsidRDefault="00757ACF" w:rsidP="0075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757ACF" w:rsidRPr="00893602" w:rsidRDefault="00757ACF" w:rsidP="00757ACF">
            <w:pPr>
              <w:pStyle w:val="acctfourfigures"/>
              <w:tabs>
                <w:tab w:val="clear" w:pos="765"/>
              </w:tabs>
              <w:spacing w:line="240" w:lineRule="auto"/>
              <w:ind w:left="-79" w:right="6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7ACF" w:rsidRPr="00893602" w:rsidTr="00A0455D">
        <w:tc>
          <w:tcPr>
            <w:tcW w:w="4320" w:type="dxa"/>
            <w:shd w:val="clear" w:color="auto" w:fill="auto"/>
          </w:tcPr>
          <w:p w:rsidR="00757ACF" w:rsidRPr="00893602" w:rsidRDefault="00757ACF" w:rsidP="00757AC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893602">
              <w:rPr>
                <w:rFonts w:ascii="Angsana New" w:hAnsi="Angsana New" w:hint="cs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:rsidR="00757ACF" w:rsidRPr="00893602" w:rsidRDefault="00757ACF" w:rsidP="00757AC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757ACF" w:rsidRPr="00893602" w:rsidRDefault="00757ACF" w:rsidP="0075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757ACF" w:rsidRPr="00605275" w:rsidRDefault="005B03A3" w:rsidP="006B41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</w:t>
            </w:r>
            <w:r w:rsidR="006B41C6">
              <w:rPr>
                <w:rFonts w:ascii="Angsana New" w:hAnsi="Angsana New"/>
                <w:sz w:val="30"/>
                <w:szCs w:val="30"/>
              </w:rPr>
              <w:t>822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57ACF" w:rsidRPr="00893602" w:rsidRDefault="00757ACF" w:rsidP="0075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57ACF" w:rsidRPr="00893602" w:rsidRDefault="00757ACF" w:rsidP="00757AC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57ACF" w:rsidRPr="00893602" w:rsidRDefault="00757ACF" w:rsidP="0075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757ACF" w:rsidRPr="00893602" w:rsidRDefault="00757ACF" w:rsidP="005B03A3">
            <w:pPr>
              <w:pStyle w:val="acctfourfigures"/>
              <w:tabs>
                <w:tab w:val="clear" w:pos="765"/>
              </w:tabs>
              <w:spacing w:line="240" w:lineRule="auto"/>
              <w:ind w:left="-79" w:right="8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3602">
              <w:rPr>
                <w:rFonts w:ascii="Angsana New" w:hAnsi="Angsana New"/>
                <w:sz w:val="30"/>
                <w:szCs w:val="30"/>
                <w:lang w:val="en-US"/>
              </w:rPr>
              <w:t>23,327</w:t>
            </w:r>
          </w:p>
        </w:tc>
      </w:tr>
      <w:tr w:rsidR="00605275" w:rsidRPr="00893602" w:rsidTr="00A0455D">
        <w:tc>
          <w:tcPr>
            <w:tcW w:w="4320" w:type="dxa"/>
            <w:shd w:val="clear" w:color="auto" w:fill="auto"/>
          </w:tcPr>
          <w:p w:rsidR="00605275" w:rsidRPr="00893602" w:rsidRDefault="00605275" w:rsidP="0060527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93602">
              <w:rPr>
                <w:rFonts w:ascii="Angsana New" w:hAnsi="Angsana New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90" w:type="dxa"/>
            <w:shd w:val="clear" w:color="auto" w:fill="auto"/>
          </w:tcPr>
          <w:p w:rsidR="00605275" w:rsidRPr="00893602" w:rsidRDefault="00605275" w:rsidP="0060527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05275" w:rsidRPr="00893602" w:rsidRDefault="00605275" w:rsidP="0060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605275" w:rsidRPr="007C5101" w:rsidRDefault="00605275" w:rsidP="00605275">
            <w:pPr>
              <w:pStyle w:val="acctfourfigures"/>
              <w:tabs>
                <w:tab w:val="clear" w:pos="765"/>
                <w:tab w:val="center" w:pos="39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7C51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05275" w:rsidRPr="00893602" w:rsidRDefault="00605275" w:rsidP="0060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5275" w:rsidRPr="00893602" w:rsidRDefault="00605275" w:rsidP="0060527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05275" w:rsidRPr="00893602" w:rsidRDefault="00605275" w:rsidP="0060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605275" w:rsidRPr="00893602" w:rsidRDefault="00605275" w:rsidP="0060527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3602">
              <w:rPr>
                <w:rFonts w:ascii="Angsana New" w:hAnsi="Angsana New"/>
                <w:sz w:val="30"/>
                <w:szCs w:val="30"/>
              </w:rPr>
              <w:t>(5,831)</w:t>
            </w:r>
          </w:p>
        </w:tc>
      </w:tr>
      <w:tr w:rsidR="00757ACF" w:rsidRPr="00893602" w:rsidTr="00A0455D">
        <w:tc>
          <w:tcPr>
            <w:tcW w:w="4320" w:type="dxa"/>
            <w:tcBorders>
              <w:bottom w:val="nil"/>
            </w:tcBorders>
            <w:shd w:val="clear" w:color="auto" w:fill="auto"/>
          </w:tcPr>
          <w:p w:rsidR="00757ACF" w:rsidRPr="00893602" w:rsidRDefault="00757ACF" w:rsidP="00757AC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36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7ACF" w:rsidRPr="00893602" w:rsidRDefault="005B03A3" w:rsidP="00757AC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757ACF" w:rsidRPr="00893602" w:rsidRDefault="00757ACF" w:rsidP="0075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7ACF" w:rsidRPr="00893602" w:rsidRDefault="005B03A3" w:rsidP="006B41C6">
            <w:pPr>
              <w:pStyle w:val="acctfourfigures"/>
              <w:tabs>
                <w:tab w:val="clear" w:pos="765"/>
              </w:tabs>
              <w:spacing w:line="240" w:lineRule="auto"/>
              <w:ind w:left="-79" w:right="6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</w:t>
            </w:r>
            <w:r w:rsidR="006B41C6">
              <w:rPr>
                <w:rFonts w:ascii="Angsana New" w:hAnsi="Angsana New"/>
                <w:b/>
                <w:bCs/>
                <w:sz w:val="30"/>
                <w:szCs w:val="30"/>
              </w:rPr>
              <w:t>345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57ACF" w:rsidRPr="00893602" w:rsidRDefault="00757ACF" w:rsidP="0075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7ACF" w:rsidRPr="00893602" w:rsidRDefault="00757ACF" w:rsidP="00757AC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3602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57ACF" w:rsidRPr="00893602" w:rsidRDefault="00757ACF" w:rsidP="0075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7ACF" w:rsidRPr="00893602" w:rsidRDefault="00757ACF" w:rsidP="00757ACF">
            <w:pPr>
              <w:pStyle w:val="acctfourfigures"/>
              <w:tabs>
                <w:tab w:val="clear" w:pos="765"/>
              </w:tabs>
              <w:spacing w:line="240" w:lineRule="auto"/>
              <w:ind w:left="-79" w:right="6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3602">
              <w:rPr>
                <w:rFonts w:ascii="Angsana New" w:hAnsi="Angsana New"/>
                <w:b/>
                <w:bCs/>
                <w:sz w:val="30"/>
                <w:szCs w:val="30"/>
              </w:rPr>
              <w:t>149,741</w:t>
            </w:r>
          </w:p>
        </w:tc>
      </w:tr>
    </w:tbl>
    <w:p w:rsidR="00623475" w:rsidRPr="00771774" w:rsidRDefault="00623475" w:rsidP="001B6F61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9281" w:type="dxa"/>
        <w:tblInd w:w="558" w:type="dxa"/>
        <w:tblLayout w:type="fixed"/>
        <w:tblLook w:val="01E0"/>
      </w:tblPr>
      <w:tblGrid>
        <w:gridCol w:w="4320"/>
        <w:gridCol w:w="990"/>
        <w:gridCol w:w="236"/>
        <w:gridCol w:w="1024"/>
        <w:gridCol w:w="270"/>
        <w:gridCol w:w="1080"/>
        <w:gridCol w:w="270"/>
        <w:gridCol w:w="1091"/>
      </w:tblGrid>
      <w:tr w:rsidR="00623475" w:rsidRPr="00893602" w:rsidTr="00A0455D">
        <w:tc>
          <w:tcPr>
            <w:tcW w:w="4320" w:type="dxa"/>
            <w:shd w:val="clear" w:color="auto" w:fill="auto"/>
          </w:tcPr>
          <w:p w:rsidR="00623475" w:rsidRPr="00893602" w:rsidRDefault="00623475" w:rsidP="00A0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93602">
              <w:br w:type="page"/>
            </w:r>
          </w:p>
        </w:tc>
        <w:tc>
          <w:tcPr>
            <w:tcW w:w="4961" w:type="dxa"/>
            <w:gridSpan w:val="7"/>
            <w:shd w:val="clear" w:color="auto" w:fill="auto"/>
          </w:tcPr>
          <w:p w:rsidR="00623475" w:rsidRPr="00893602" w:rsidRDefault="00623475" w:rsidP="00A04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360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</w:t>
            </w:r>
            <w:r w:rsidR="00C7240A" w:rsidRPr="00893602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EF0CF8" w:rsidRPr="00893602" w:rsidTr="00A0455D">
        <w:tc>
          <w:tcPr>
            <w:tcW w:w="4320" w:type="dxa"/>
            <w:shd w:val="clear" w:color="auto" w:fill="auto"/>
          </w:tcPr>
          <w:p w:rsidR="00EF0CF8" w:rsidRPr="00893602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EF0CF8" w:rsidRPr="00893602" w:rsidRDefault="0017737D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EF0CF8" w:rsidRPr="00893602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:rsidR="00EF0CF8" w:rsidRPr="00893602" w:rsidRDefault="0017737D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</w:tr>
      <w:tr w:rsidR="00EF0CF8" w:rsidRPr="00893602" w:rsidTr="00A0455D">
        <w:tc>
          <w:tcPr>
            <w:tcW w:w="4320" w:type="dxa"/>
            <w:shd w:val="clear" w:color="auto" w:fill="auto"/>
          </w:tcPr>
          <w:p w:rsidR="00EF0CF8" w:rsidRPr="00893602" w:rsidRDefault="00EF0CF8" w:rsidP="00EF0CF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F0CF8" w:rsidRPr="00893602" w:rsidRDefault="00EF0CF8" w:rsidP="00EF0CF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360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:rsidR="00EF0CF8" w:rsidRPr="00893602" w:rsidRDefault="00EF0CF8" w:rsidP="00EF0CF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89360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EF0CF8" w:rsidRPr="00893602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EF0CF8" w:rsidRPr="00893602" w:rsidRDefault="00EF0CF8" w:rsidP="00EF0C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EF0CF8" w:rsidRPr="00893602" w:rsidRDefault="00EF0CF8" w:rsidP="00EF0C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89360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:rsidR="00EF0CF8" w:rsidRPr="00893602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F0CF8" w:rsidRPr="00893602" w:rsidRDefault="00EF0CF8" w:rsidP="00EF0CF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360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:rsidR="00EF0CF8" w:rsidRPr="00893602" w:rsidRDefault="00EF0CF8" w:rsidP="00EF0C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9360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EF0CF8" w:rsidRPr="00893602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EF0CF8" w:rsidRPr="00893602" w:rsidRDefault="00EF0CF8" w:rsidP="00EF0C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EF0CF8" w:rsidRPr="00893602" w:rsidRDefault="00EF0CF8" w:rsidP="00EF0CF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89360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7737D" w:rsidRPr="00893602" w:rsidTr="00A0455D">
        <w:tc>
          <w:tcPr>
            <w:tcW w:w="4320" w:type="dxa"/>
            <w:shd w:val="clear" w:color="auto" w:fill="auto"/>
          </w:tcPr>
          <w:p w:rsidR="0017737D" w:rsidRPr="00893602" w:rsidRDefault="0017737D" w:rsidP="0017737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93602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17737D" w:rsidRPr="00893602" w:rsidRDefault="0017737D" w:rsidP="0017737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17737D" w:rsidRPr="00893602" w:rsidRDefault="0017737D" w:rsidP="0017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:rsidR="0017737D" w:rsidRPr="00893602" w:rsidRDefault="00393FA1" w:rsidP="0017737D">
            <w:pPr>
              <w:pStyle w:val="acctfourfigures"/>
              <w:tabs>
                <w:tab w:val="clear" w:pos="765"/>
              </w:tabs>
              <w:spacing w:line="240" w:lineRule="auto"/>
              <w:ind w:left="-79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218,761</w:t>
            </w:r>
          </w:p>
        </w:tc>
        <w:tc>
          <w:tcPr>
            <w:tcW w:w="270" w:type="dxa"/>
            <w:shd w:val="clear" w:color="auto" w:fill="auto"/>
          </w:tcPr>
          <w:p w:rsidR="0017737D" w:rsidRPr="00893602" w:rsidRDefault="0017737D" w:rsidP="0017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7737D" w:rsidRPr="00893602" w:rsidRDefault="0017737D" w:rsidP="0017737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17737D" w:rsidRPr="00893602" w:rsidRDefault="0017737D" w:rsidP="0017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:rsidR="0017737D" w:rsidRPr="00893602" w:rsidRDefault="0017737D" w:rsidP="0017737D">
            <w:pPr>
              <w:pStyle w:val="acctfourfigures"/>
              <w:tabs>
                <w:tab w:val="clear" w:pos="765"/>
              </w:tabs>
              <w:spacing w:line="240" w:lineRule="auto"/>
              <w:ind w:left="-79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3602">
              <w:rPr>
                <w:rFonts w:ascii="Angsana New" w:hAnsi="Angsana New"/>
                <w:sz w:val="30"/>
                <w:szCs w:val="30"/>
                <w:lang w:val="en-US" w:bidi="th-TH"/>
              </w:rPr>
              <w:t>562,548</w:t>
            </w:r>
          </w:p>
        </w:tc>
      </w:tr>
      <w:tr w:rsidR="00393FA1" w:rsidRPr="00893602" w:rsidTr="00A0455D">
        <w:tc>
          <w:tcPr>
            <w:tcW w:w="4320" w:type="dxa"/>
            <w:shd w:val="clear" w:color="auto" w:fill="auto"/>
          </w:tcPr>
          <w:p w:rsidR="00393FA1" w:rsidRPr="00893602" w:rsidRDefault="00393FA1" w:rsidP="00393FA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93602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393FA1" w:rsidRPr="00893602" w:rsidRDefault="00605275" w:rsidP="00605275">
            <w:pPr>
              <w:pStyle w:val="acctfourfigures"/>
              <w:tabs>
                <w:tab w:val="clear" w:pos="765"/>
                <w:tab w:val="center" w:pos="356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393FA1" w:rsidRPr="00893602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393FA1" w:rsidRPr="00893602" w:rsidRDefault="00393FA1" w:rsidP="0039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:rsidR="00393FA1" w:rsidRPr="00893602" w:rsidRDefault="00393FA1" w:rsidP="00393FA1">
            <w:pPr>
              <w:pStyle w:val="acctfourfigures"/>
              <w:tabs>
                <w:tab w:val="clear" w:pos="765"/>
              </w:tabs>
              <w:spacing w:line="240" w:lineRule="auto"/>
              <w:ind w:left="-79" w:right="6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43,752</w:t>
            </w:r>
          </w:p>
        </w:tc>
        <w:tc>
          <w:tcPr>
            <w:tcW w:w="270" w:type="dxa"/>
            <w:shd w:val="clear" w:color="auto" w:fill="auto"/>
          </w:tcPr>
          <w:p w:rsidR="00393FA1" w:rsidRPr="00893602" w:rsidRDefault="00393FA1" w:rsidP="0039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93FA1" w:rsidRPr="00893602" w:rsidRDefault="00393FA1" w:rsidP="00393FA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3602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393FA1" w:rsidRPr="00893602" w:rsidRDefault="00393FA1" w:rsidP="0039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:rsidR="00393FA1" w:rsidRPr="00893602" w:rsidRDefault="00393FA1" w:rsidP="00393FA1">
            <w:pPr>
              <w:pStyle w:val="acctfourfigures"/>
              <w:tabs>
                <w:tab w:val="clear" w:pos="765"/>
              </w:tabs>
              <w:spacing w:line="240" w:lineRule="auto"/>
              <w:ind w:left="-79" w:right="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3602">
              <w:rPr>
                <w:rFonts w:ascii="Angsana New" w:hAnsi="Angsana New"/>
                <w:sz w:val="30"/>
                <w:szCs w:val="30"/>
              </w:rPr>
              <w:t>112,510</w:t>
            </w:r>
          </w:p>
        </w:tc>
      </w:tr>
      <w:tr w:rsidR="0017737D" w:rsidRPr="00893602" w:rsidTr="00A0455D">
        <w:tc>
          <w:tcPr>
            <w:tcW w:w="4320" w:type="dxa"/>
            <w:shd w:val="clear" w:color="auto" w:fill="auto"/>
          </w:tcPr>
          <w:p w:rsidR="0017737D" w:rsidRPr="00893602" w:rsidRDefault="0017737D" w:rsidP="0017737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93602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:rsidR="0017737D" w:rsidRPr="00893602" w:rsidRDefault="0017737D" w:rsidP="0017737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7737D" w:rsidRPr="00893602" w:rsidRDefault="0017737D" w:rsidP="0017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17737D" w:rsidRPr="00893602" w:rsidRDefault="00393FA1" w:rsidP="005B03A3">
            <w:pPr>
              <w:pStyle w:val="acctfourfigures"/>
              <w:tabs>
                <w:tab w:val="clear" w:pos="765"/>
                <w:tab w:val="left" w:pos="69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B03A3">
              <w:rPr>
                <w:rFonts w:ascii="Angsana New" w:hAnsi="Angsana New"/>
                <w:sz w:val="30"/>
                <w:szCs w:val="30"/>
              </w:rPr>
              <w:t>8,766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17737D" w:rsidRPr="00893602" w:rsidRDefault="0017737D" w:rsidP="0017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7737D" w:rsidRPr="00893602" w:rsidRDefault="0017737D" w:rsidP="0017737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7737D" w:rsidRPr="00893602" w:rsidRDefault="0017737D" w:rsidP="0017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17737D" w:rsidRPr="00893602" w:rsidRDefault="0017737D" w:rsidP="0017737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3602">
              <w:rPr>
                <w:rFonts w:ascii="Angsana New" w:hAnsi="Angsana New"/>
                <w:sz w:val="30"/>
                <w:szCs w:val="30"/>
              </w:rPr>
              <w:t>(7,252)</w:t>
            </w:r>
          </w:p>
        </w:tc>
      </w:tr>
      <w:tr w:rsidR="0017737D" w:rsidRPr="00893602" w:rsidTr="00A0455D">
        <w:tc>
          <w:tcPr>
            <w:tcW w:w="4320" w:type="dxa"/>
            <w:shd w:val="clear" w:color="auto" w:fill="auto"/>
          </w:tcPr>
          <w:p w:rsidR="0017737D" w:rsidRPr="00893602" w:rsidRDefault="0017737D" w:rsidP="0017737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893602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ค่าใช้จ่ายต้องห้ามทางภาษีและอื่นๆ</w:t>
            </w:r>
          </w:p>
        </w:tc>
        <w:tc>
          <w:tcPr>
            <w:tcW w:w="990" w:type="dxa"/>
            <w:shd w:val="clear" w:color="auto" w:fill="auto"/>
          </w:tcPr>
          <w:p w:rsidR="0017737D" w:rsidRPr="00893602" w:rsidRDefault="0017737D" w:rsidP="0017737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7737D" w:rsidRPr="00893602" w:rsidRDefault="0017737D" w:rsidP="0017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17737D" w:rsidRPr="00893602" w:rsidRDefault="005B03A3" w:rsidP="0017737D">
            <w:pPr>
              <w:pStyle w:val="acctfourfigures"/>
              <w:tabs>
                <w:tab w:val="clear" w:pos="765"/>
              </w:tabs>
              <w:spacing w:line="240" w:lineRule="auto"/>
              <w:ind w:left="-79" w:right="6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1,257</w:t>
            </w:r>
          </w:p>
        </w:tc>
        <w:tc>
          <w:tcPr>
            <w:tcW w:w="270" w:type="dxa"/>
            <w:shd w:val="clear" w:color="auto" w:fill="auto"/>
          </w:tcPr>
          <w:p w:rsidR="0017737D" w:rsidRPr="00893602" w:rsidRDefault="0017737D" w:rsidP="0017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7737D" w:rsidRPr="00893602" w:rsidRDefault="0017737D" w:rsidP="0017737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7737D" w:rsidRPr="00893602" w:rsidRDefault="0017737D" w:rsidP="0017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17737D" w:rsidRPr="00893602" w:rsidRDefault="0017737D" w:rsidP="0017737D">
            <w:pPr>
              <w:pStyle w:val="acctfourfigures"/>
              <w:tabs>
                <w:tab w:val="clear" w:pos="765"/>
              </w:tabs>
              <w:spacing w:line="240" w:lineRule="auto"/>
              <w:ind w:left="-79" w:right="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3602">
              <w:rPr>
                <w:rFonts w:ascii="Angsana New" w:hAnsi="Angsana New"/>
                <w:sz w:val="30"/>
                <w:szCs w:val="30"/>
              </w:rPr>
              <w:t>7,088</w:t>
            </w:r>
          </w:p>
        </w:tc>
      </w:tr>
      <w:tr w:rsidR="0017737D" w:rsidRPr="00893602" w:rsidTr="00A0455D">
        <w:tc>
          <w:tcPr>
            <w:tcW w:w="4320" w:type="dxa"/>
            <w:shd w:val="clear" w:color="auto" w:fill="auto"/>
          </w:tcPr>
          <w:p w:rsidR="0017737D" w:rsidRPr="00893602" w:rsidRDefault="0017737D" w:rsidP="0017737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893602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ผลแตกต่างชั่วคราวที่ไม่ได้รับรู้เป็น</w:t>
            </w:r>
          </w:p>
        </w:tc>
        <w:tc>
          <w:tcPr>
            <w:tcW w:w="990" w:type="dxa"/>
            <w:shd w:val="clear" w:color="auto" w:fill="auto"/>
          </w:tcPr>
          <w:p w:rsidR="0017737D" w:rsidRPr="00893602" w:rsidRDefault="0017737D" w:rsidP="0017737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7737D" w:rsidRPr="00893602" w:rsidRDefault="0017737D" w:rsidP="0017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17737D" w:rsidRPr="00893602" w:rsidRDefault="0017737D" w:rsidP="0017737D">
            <w:pPr>
              <w:pStyle w:val="acctfourfigures"/>
              <w:tabs>
                <w:tab w:val="clear" w:pos="765"/>
              </w:tabs>
              <w:spacing w:line="240" w:lineRule="auto"/>
              <w:ind w:left="-79" w:right="6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7737D" w:rsidRPr="00893602" w:rsidRDefault="0017737D" w:rsidP="0017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7737D" w:rsidRPr="00893602" w:rsidRDefault="0017737D" w:rsidP="0017737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7737D" w:rsidRPr="00893602" w:rsidRDefault="0017737D" w:rsidP="0017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17737D" w:rsidRPr="00893602" w:rsidRDefault="0017737D" w:rsidP="0017737D">
            <w:pPr>
              <w:pStyle w:val="acctfourfigures"/>
              <w:tabs>
                <w:tab w:val="clear" w:pos="765"/>
              </w:tabs>
              <w:spacing w:line="240" w:lineRule="auto"/>
              <w:ind w:left="-79" w:right="6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03A3" w:rsidRPr="006D32E8" w:rsidTr="00A0455D">
        <w:tc>
          <w:tcPr>
            <w:tcW w:w="4320" w:type="dxa"/>
            <w:shd w:val="clear" w:color="auto" w:fill="auto"/>
          </w:tcPr>
          <w:p w:rsidR="005B03A3" w:rsidRPr="00893602" w:rsidRDefault="005B03A3" w:rsidP="005B03A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893602">
              <w:rPr>
                <w:rFonts w:ascii="Angsana New" w:hAnsi="Angsana New" w:hint="cs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:rsidR="005B03A3" w:rsidRPr="006D32E8" w:rsidRDefault="005B03A3" w:rsidP="005B03A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B03A3" w:rsidRPr="006D32E8" w:rsidRDefault="005B03A3" w:rsidP="005B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5B03A3" w:rsidRPr="007C5101" w:rsidRDefault="005B03A3" w:rsidP="005B03A3">
            <w:pPr>
              <w:pStyle w:val="acctfourfigures"/>
              <w:tabs>
                <w:tab w:val="clear" w:pos="765"/>
                <w:tab w:val="center" w:pos="39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7C51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B03A3" w:rsidRPr="006D32E8" w:rsidRDefault="005B03A3" w:rsidP="005B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B03A3" w:rsidRPr="006D32E8" w:rsidRDefault="005B03A3" w:rsidP="005B03A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B03A3" w:rsidRPr="006D32E8" w:rsidRDefault="005B03A3" w:rsidP="005B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5B03A3" w:rsidRDefault="005B03A3" w:rsidP="005B03A3">
            <w:pPr>
              <w:pStyle w:val="acctfourfigures"/>
              <w:tabs>
                <w:tab w:val="clear" w:pos="765"/>
              </w:tabs>
              <w:spacing w:line="240" w:lineRule="auto"/>
              <w:ind w:left="-79" w:right="6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29,789</w:t>
            </w:r>
          </w:p>
        </w:tc>
      </w:tr>
      <w:tr w:rsidR="0017737D" w:rsidRPr="00251BEC" w:rsidTr="00A0455D">
        <w:tc>
          <w:tcPr>
            <w:tcW w:w="4320" w:type="dxa"/>
            <w:shd w:val="clear" w:color="auto" w:fill="auto"/>
          </w:tcPr>
          <w:p w:rsidR="0017737D" w:rsidRPr="00251BEC" w:rsidRDefault="0017737D" w:rsidP="0017737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1B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737D" w:rsidRPr="00251BEC" w:rsidRDefault="00393FA1" w:rsidP="0017737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236" w:type="dxa"/>
            <w:shd w:val="clear" w:color="auto" w:fill="auto"/>
          </w:tcPr>
          <w:p w:rsidR="0017737D" w:rsidRPr="00251BEC" w:rsidRDefault="0017737D" w:rsidP="0017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737D" w:rsidRPr="00941B06" w:rsidRDefault="00716AD7" w:rsidP="0017737D">
            <w:pPr>
              <w:pStyle w:val="acctfourfigures"/>
              <w:tabs>
                <w:tab w:val="clear" w:pos="765"/>
              </w:tabs>
              <w:spacing w:line="240" w:lineRule="auto"/>
              <w:ind w:left="-79" w:right="67"/>
              <w:jc w:val="right"/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36,243</w:t>
            </w:r>
          </w:p>
        </w:tc>
        <w:tc>
          <w:tcPr>
            <w:tcW w:w="270" w:type="dxa"/>
            <w:shd w:val="clear" w:color="auto" w:fill="auto"/>
          </w:tcPr>
          <w:p w:rsidR="0017737D" w:rsidRPr="00251BEC" w:rsidRDefault="0017737D" w:rsidP="0017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737D" w:rsidRPr="00251BEC" w:rsidRDefault="0017737D" w:rsidP="0017737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:rsidR="0017737D" w:rsidRPr="00251BEC" w:rsidRDefault="0017737D" w:rsidP="0017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737D" w:rsidRPr="00941B06" w:rsidRDefault="0017737D" w:rsidP="0017737D">
            <w:pPr>
              <w:pStyle w:val="acctfourfigures"/>
              <w:tabs>
                <w:tab w:val="clear" w:pos="765"/>
              </w:tabs>
              <w:spacing w:line="240" w:lineRule="auto"/>
              <w:ind w:left="-79" w:right="6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142,135</w:t>
            </w:r>
          </w:p>
        </w:tc>
      </w:tr>
    </w:tbl>
    <w:p w:rsidR="00D10E4B" w:rsidRPr="005B03A3" w:rsidRDefault="00D10E4B" w:rsidP="00EF5DB4">
      <w:pPr>
        <w:spacing w:line="240" w:lineRule="auto"/>
        <w:ind w:left="461"/>
        <w:jc w:val="thaiDistribute"/>
        <w:rPr>
          <w:rFonts w:ascii="Angsana New" w:hAnsi="Angsana New"/>
          <w:i/>
          <w:iCs/>
          <w:sz w:val="28"/>
          <w:szCs w:val="28"/>
        </w:rPr>
      </w:pPr>
    </w:p>
    <w:p w:rsidR="00EF5DB4" w:rsidRPr="002E387F" w:rsidRDefault="00EF5DB4" w:rsidP="00EF5DB4">
      <w:pPr>
        <w:spacing w:line="240" w:lineRule="auto"/>
        <w:ind w:left="461"/>
        <w:jc w:val="thaiDistribute"/>
        <w:rPr>
          <w:rFonts w:ascii="Times New Roman" w:hAnsi="Times New Roman" w:cs="Times New Roman"/>
          <w:sz w:val="22"/>
          <w:szCs w:val="22"/>
        </w:rPr>
      </w:pPr>
      <w:r>
        <w:rPr>
          <w:rFonts w:ascii="Angsana New" w:hAnsi="Angsana New"/>
          <w:i/>
          <w:iCs/>
          <w:sz w:val="30"/>
          <w:szCs w:val="30"/>
          <w:cs/>
        </w:rPr>
        <w:t>การลดอัตราภาษีเงินได้นิติบุคคล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EF5DB4" w:rsidRPr="003824CC" w:rsidRDefault="00EF5DB4" w:rsidP="00EF5DB4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:rsidR="00B22CC5" w:rsidRPr="00B34345" w:rsidRDefault="00524E04" w:rsidP="001B6F61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i/>
          <w:iCs/>
        </w:rPr>
      </w:pPr>
      <w:r w:rsidRPr="004678A6">
        <w:rPr>
          <w:rFonts w:ascii="Angsana New" w:hAnsi="Angsana New"/>
          <w:sz w:val="30"/>
          <w:szCs w:val="30"/>
          <w:cs/>
        </w:rPr>
        <w:t xml:space="preserve">พระราชบัญญัติแก้ไขเพิ่มเติมประมวลรัษฎากร ฉบับที่ </w:t>
      </w:r>
      <w:r w:rsidRPr="004678A6">
        <w:rPr>
          <w:rFonts w:ascii="Angsana New" w:hAnsi="Angsana New"/>
          <w:sz w:val="30"/>
          <w:szCs w:val="30"/>
        </w:rPr>
        <w:t>42</w:t>
      </w:r>
      <w:r w:rsidRPr="004678A6">
        <w:rPr>
          <w:rFonts w:ascii="Angsana New" w:hAnsi="Angsana New"/>
          <w:sz w:val="30"/>
          <w:szCs w:val="30"/>
          <w:cs/>
        </w:rPr>
        <w:t xml:space="preserve"> พ.ศ. </w:t>
      </w:r>
      <w:r w:rsidRPr="004678A6">
        <w:rPr>
          <w:rFonts w:ascii="Angsana New" w:hAnsi="Angsana New"/>
          <w:sz w:val="30"/>
          <w:szCs w:val="30"/>
        </w:rPr>
        <w:t xml:space="preserve">2559 </w:t>
      </w:r>
      <w:r w:rsidRPr="004678A6">
        <w:rPr>
          <w:rFonts w:ascii="Angsana New" w:hAnsi="Angsana New"/>
          <w:sz w:val="30"/>
          <w:szCs w:val="30"/>
          <w:cs/>
        </w:rPr>
        <w:t xml:space="preserve">ลงวันที่ </w:t>
      </w:r>
      <w:r w:rsidRPr="004678A6">
        <w:rPr>
          <w:rFonts w:ascii="Angsana New" w:hAnsi="Angsana New"/>
          <w:sz w:val="30"/>
          <w:szCs w:val="30"/>
        </w:rPr>
        <w:t>3</w:t>
      </w:r>
      <w:r w:rsidRPr="004678A6">
        <w:rPr>
          <w:rFonts w:ascii="Angsana New" w:hAnsi="Angsana New"/>
          <w:sz w:val="30"/>
          <w:szCs w:val="30"/>
          <w:cs/>
        </w:rPr>
        <w:t xml:space="preserve"> มีนาคม </w:t>
      </w:r>
      <w:r w:rsidRPr="004678A6">
        <w:rPr>
          <w:rFonts w:ascii="Angsana New" w:hAnsi="Angsana New"/>
          <w:sz w:val="30"/>
          <w:szCs w:val="30"/>
        </w:rPr>
        <w:t>2559</w:t>
      </w:r>
      <w:r w:rsidRPr="004678A6">
        <w:rPr>
          <w:rFonts w:ascii="Angsana New" w:hAnsi="Angsana New"/>
          <w:sz w:val="30"/>
          <w:szCs w:val="30"/>
          <w:cs/>
        </w:rPr>
        <w:t xml:space="preserve"> ให้ปรับลดอัตราภาษีเงินได้นิติบุคคลเหลืออัตราร้อยละ </w:t>
      </w:r>
      <w:r w:rsidRPr="004678A6">
        <w:rPr>
          <w:rFonts w:ascii="Angsana New" w:hAnsi="Angsana New"/>
          <w:sz w:val="30"/>
          <w:szCs w:val="30"/>
        </w:rPr>
        <w:t>20</w:t>
      </w:r>
      <w:r w:rsidRPr="004678A6">
        <w:rPr>
          <w:rFonts w:ascii="Angsana New" w:hAnsi="Angsana New"/>
          <w:sz w:val="30"/>
          <w:szCs w:val="30"/>
          <w:cs/>
        </w:rPr>
        <w:t xml:space="preserve"> ของกำไรสุทธิสำหรับรอบระยะเวลาบัญชีที่เริ่มในหรือหลังวันที่ </w:t>
      </w:r>
      <w:r w:rsidRPr="004678A6">
        <w:rPr>
          <w:rFonts w:ascii="Angsana New" w:hAnsi="Angsana New"/>
          <w:sz w:val="30"/>
          <w:szCs w:val="30"/>
        </w:rPr>
        <w:t>1</w:t>
      </w:r>
      <w:r w:rsidRPr="004678A6">
        <w:rPr>
          <w:rFonts w:ascii="Angsana New" w:hAnsi="Angsana New"/>
          <w:sz w:val="30"/>
          <w:szCs w:val="30"/>
          <w:cs/>
        </w:rPr>
        <w:t xml:space="preserve"> มกราคม </w:t>
      </w:r>
      <w:r w:rsidRPr="004678A6">
        <w:rPr>
          <w:rFonts w:ascii="Angsana New" w:hAnsi="Angsana New"/>
          <w:sz w:val="30"/>
          <w:szCs w:val="30"/>
        </w:rPr>
        <w:t>2559</w:t>
      </w:r>
      <w:r w:rsidRPr="004678A6">
        <w:rPr>
          <w:rFonts w:ascii="Angsana New" w:hAnsi="Angsana New"/>
          <w:sz w:val="30"/>
          <w:szCs w:val="30"/>
          <w:cs/>
        </w:rPr>
        <w:t xml:space="preserve"> เป็นต้นไป</w:t>
      </w:r>
    </w:p>
    <w:p w:rsidR="002A0850" w:rsidRPr="00E55D53" w:rsidRDefault="00BE3DEC" w:rsidP="00D97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Cs/>
          <w:sz w:val="30"/>
          <w:szCs w:val="30"/>
        </w:rPr>
      </w:pPr>
      <w:r w:rsidRPr="00901964">
        <w:rPr>
          <w:rFonts w:ascii="Angsana New" w:hAnsi="Angsana New"/>
          <w:b/>
          <w:sz w:val="30"/>
          <w:szCs w:val="30"/>
        </w:rPr>
        <w:lastRenderedPageBreak/>
        <w:t>2</w:t>
      </w:r>
      <w:r w:rsidR="00EF5DB4">
        <w:rPr>
          <w:rFonts w:ascii="Angsana New" w:hAnsi="Angsana New"/>
          <w:b/>
          <w:sz w:val="30"/>
          <w:szCs w:val="30"/>
        </w:rPr>
        <w:t>7</w:t>
      </w:r>
      <w:r w:rsidR="00D9761E" w:rsidRPr="00E55D53">
        <w:rPr>
          <w:rFonts w:ascii="Angsana New" w:hAnsi="Angsana New"/>
          <w:bCs/>
          <w:sz w:val="30"/>
          <w:szCs w:val="30"/>
        </w:rPr>
        <w:tab/>
      </w:r>
      <w:r w:rsidR="002A0850" w:rsidRPr="00E55D53">
        <w:rPr>
          <w:rFonts w:ascii="Angsana New" w:hAnsi="Angsana New"/>
          <w:bCs/>
          <w:sz w:val="30"/>
          <w:szCs w:val="30"/>
          <w:cs/>
        </w:rPr>
        <w:t>สิทธิประโยชน์จากการส่งเสริมการลงทุน</w:t>
      </w:r>
    </w:p>
    <w:p w:rsidR="002A0850" w:rsidRPr="001B6F61" w:rsidRDefault="002A0850" w:rsidP="00E438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b/>
          <w:sz w:val="30"/>
          <w:szCs w:val="30"/>
        </w:rPr>
      </w:pPr>
    </w:p>
    <w:p w:rsidR="007973B6" w:rsidRPr="00E55D53" w:rsidRDefault="002A0850" w:rsidP="00E438A9">
      <w:pPr>
        <w:pStyle w:val="a"/>
        <w:tabs>
          <w:tab w:val="clear" w:pos="1080"/>
        </w:tabs>
        <w:ind w:left="540" w:right="-43"/>
        <w:jc w:val="thaiDistribute"/>
        <w:rPr>
          <w:rFonts w:ascii="Angsana New" w:eastAsia="Cordia New" w:hAnsi="Angsana New" w:cs="Angsana New"/>
        </w:rPr>
      </w:pPr>
      <w:r w:rsidRPr="00E55D53">
        <w:rPr>
          <w:rFonts w:ascii="Angsana New" w:eastAsia="Cordia New" w:hAnsi="Angsana New" w:cs="Angsana New"/>
          <w:cs/>
        </w:rPr>
        <w:t>บริษัทได้รับบัตรส่งเสริมการลงทุนจากคณะกรรมการส่งเสริมการลงทุน สำหรับกิจการผลิตชิ้นส่วนโลหะชิ้นส่วนพลาสติก แล</w:t>
      </w:r>
      <w:r w:rsidR="00057440">
        <w:rPr>
          <w:rFonts w:ascii="Angsana New" w:eastAsia="Cordia New" w:hAnsi="Angsana New" w:cs="Angsana New"/>
          <w:cs/>
        </w:rPr>
        <w:t>ะชิ้นส่วนประกอบสำหรับผลิตภัณฑ์อ</w:t>
      </w:r>
      <w:r w:rsidR="00057440">
        <w:rPr>
          <w:rFonts w:ascii="Angsana New" w:eastAsia="Cordia New" w:hAnsi="Angsana New" w:cs="Angsana New" w:hint="cs"/>
          <w:cs/>
        </w:rPr>
        <w:t>ิ</w:t>
      </w:r>
      <w:r w:rsidRPr="00E55D53">
        <w:rPr>
          <w:rFonts w:ascii="Angsana New" w:eastAsia="Cordia New" w:hAnsi="Angsana New" w:cs="Angsana New"/>
          <w:cs/>
        </w:rPr>
        <w:t>เล็กทรอนิคส์ บริษัทได้รับสิทธิ</w:t>
      </w:r>
      <w:r w:rsidR="00730874">
        <w:rPr>
          <w:rFonts w:ascii="Angsana New" w:eastAsia="Cordia New" w:hAnsi="Angsana New" w:cs="Angsana New" w:hint="cs"/>
          <w:cs/>
        </w:rPr>
        <w:t>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 และได้รับยกเว้นอากรขาเข้าสำหรับเครื่องจักรตามที่คณะกรรมการพิจารณาอนุมัติตลอดระยะเวลาที่ได้รับการส่งเสริม</w:t>
      </w:r>
      <w:r w:rsidRPr="00E55D53">
        <w:rPr>
          <w:rFonts w:ascii="Angsana New" w:eastAsia="Cordia New" w:hAnsi="Angsana New" w:cs="Angsana New"/>
          <w:cs/>
        </w:rPr>
        <w:t xml:space="preserve"> ในฐานะที่เป็นบริษัทได้รับการส่งเสริมการลงทุน บริษัทจะต้องปฏิบัติตามเงื่อนไขและข้อกำหนด ตามท</w:t>
      </w:r>
      <w:r w:rsidR="007973B6" w:rsidRPr="00E55D53">
        <w:rPr>
          <w:rFonts w:ascii="Angsana New" w:eastAsia="Cordia New" w:hAnsi="Angsana New" w:cs="Angsana New"/>
          <w:cs/>
        </w:rPr>
        <w:t>ี่ระบุไว้ในบัตรส่งเสริมการลงทุน</w:t>
      </w:r>
    </w:p>
    <w:p w:rsidR="007973B6" w:rsidRPr="001B6F61" w:rsidRDefault="007973B6" w:rsidP="00E438A9">
      <w:pPr>
        <w:pStyle w:val="a"/>
        <w:tabs>
          <w:tab w:val="clear" w:pos="1080"/>
        </w:tabs>
        <w:ind w:left="540" w:right="-43"/>
        <w:jc w:val="thaiDistribute"/>
        <w:rPr>
          <w:rFonts w:ascii="Angsana New" w:eastAsia="Cordia New" w:hAnsi="Angsana New" w:cs="Angsana New"/>
        </w:rPr>
      </w:pPr>
    </w:p>
    <w:p w:rsidR="002A0850" w:rsidRDefault="002A0850" w:rsidP="00E438A9">
      <w:pPr>
        <w:pStyle w:val="a"/>
        <w:tabs>
          <w:tab w:val="clear" w:pos="1080"/>
        </w:tabs>
        <w:ind w:left="540" w:right="-43"/>
        <w:jc w:val="thaiDistribute"/>
        <w:rPr>
          <w:rFonts w:ascii="Angsana New" w:eastAsia="Cordia New" w:hAnsi="Angsana New" w:cs="Angsana New"/>
        </w:rPr>
      </w:pPr>
      <w:r w:rsidRPr="00E55D53">
        <w:rPr>
          <w:rFonts w:ascii="Angsana New" w:eastAsia="Cordia New" w:hAnsi="Angsana New" w:cs="Angsana New"/>
          <w:cs/>
        </w:rPr>
        <w:t>บริษัทย่อยได้รับบัตรส่งเสริมการลงทุนจากคณะกรรมการส่งเสริมการลงทุนสำหรับกิจ</w:t>
      </w:r>
      <w:r w:rsidR="00057440">
        <w:rPr>
          <w:rFonts w:ascii="Angsana New" w:eastAsia="Cordia New" w:hAnsi="Angsana New" w:cs="Angsana New"/>
          <w:cs/>
        </w:rPr>
        <w:t>การผลิตชิ้นส่วนสำหรับผลิตภัณฑ์อ</w:t>
      </w:r>
      <w:r w:rsidR="00057440">
        <w:rPr>
          <w:rFonts w:ascii="Angsana New" w:eastAsia="Cordia New" w:hAnsi="Angsana New" w:cs="Angsana New" w:hint="cs"/>
          <w:cs/>
        </w:rPr>
        <w:t>ิ</w:t>
      </w:r>
      <w:r w:rsidRPr="00E55D53">
        <w:rPr>
          <w:rFonts w:ascii="Angsana New" w:eastAsia="Cordia New" w:hAnsi="Angsana New" w:cs="Angsana New"/>
          <w:cs/>
        </w:rPr>
        <w:t>เล็คทรอนิกส์ โดยบริษัทย่อยได้รับสิทธิและประโยชน์จากการได้รับยกเว้นภาษีอากรต่างๆ หลายประการ รวมทั้งการได้รับยกเว้นภาษีเงินได้นิติบุคคลสำหรับกำไรสุทธิเป็นระยะเวลา</w:t>
      </w:r>
      <w:r w:rsidR="00A53DEC">
        <w:rPr>
          <w:rFonts w:ascii="Angsana New" w:eastAsia="Cordia New" w:hAnsi="Angsana New" w:cs="Angsana New" w:hint="cs"/>
          <w:cs/>
        </w:rPr>
        <w:t xml:space="preserve"> </w:t>
      </w:r>
      <w:r w:rsidR="0005090B" w:rsidRPr="0033291C">
        <w:rPr>
          <w:rFonts w:ascii="Angsana New" w:hAnsi="Angsana New" w:cs="Angsana New" w:hint="cs"/>
          <w:cs/>
        </w:rPr>
        <w:t>8</w:t>
      </w:r>
      <w:r w:rsidRPr="00E55D53">
        <w:rPr>
          <w:rFonts w:ascii="Angsana New" w:eastAsia="Cordia New" w:hAnsi="Angsana New" w:cs="Angsana New"/>
          <w:cs/>
        </w:rPr>
        <w:t xml:space="preserve"> ปี นับจากวันที่เริ่มมีรายได้ ในฐานะที่เป็นบริษัทที่ได้รับการส่งเสริมการลงทุน บริษัทย่อยจะต้อ</w:t>
      </w:r>
      <w:r w:rsidR="00741C39">
        <w:rPr>
          <w:rFonts w:ascii="Angsana New" w:eastAsia="Cordia New" w:hAnsi="Angsana New" w:cs="Angsana New"/>
          <w:cs/>
        </w:rPr>
        <w:t xml:space="preserve">งปฏิบัติตามเงื่อนไขและข้อกำหนด </w:t>
      </w:r>
      <w:r w:rsidRPr="00E55D53">
        <w:rPr>
          <w:rFonts w:ascii="Angsana New" w:eastAsia="Cordia New" w:hAnsi="Angsana New" w:cs="Angsana New"/>
          <w:cs/>
        </w:rPr>
        <w:t>ตามที่ระบุไว้ในบัตรส่งเสริมการลงทุน</w:t>
      </w:r>
    </w:p>
    <w:p w:rsidR="00EF5DB4" w:rsidRPr="001B6F61" w:rsidRDefault="00EF5DB4" w:rsidP="00E438A9">
      <w:pPr>
        <w:pStyle w:val="a"/>
        <w:tabs>
          <w:tab w:val="clear" w:pos="1080"/>
        </w:tabs>
        <w:ind w:left="540" w:right="-43"/>
        <w:jc w:val="thaiDistribute"/>
        <w:rPr>
          <w:rFonts w:ascii="Angsana New" w:eastAsia="Cordia New" w:hAnsi="Angsana New" w:cs="Angsana New" w:hint="cs"/>
          <w:cs/>
          <w:lang w:val="en-US"/>
        </w:rPr>
      </w:pPr>
    </w:p>
    <w:p w:rsidR="002A0850" w:rsidRPr="00E55D53" w:rsidRDefault="002A0850" w:rsidP="00E438A9">
      <w:pPr>
        <w:pStyle w:val="a"/>
        <w:tabs>
          <w:tab w:val="clear" w:pos="1080"/>
        </w:tabs>
        <w:ind w:left="540" w:right="-43"/>
        <w:jc w:val="thaiDistribute"/>
        <w:rPr>
          <w:rFonts w:ascii="Angsana New" w:eastAsia="Cordia New" w:hAnsi="Angsana New" w:cs="Angsana New"/>
          <w:cs/>
        </w:rPr>
      </w:pPr>
      <w:r w:rsidRPr="00E55D53">
        <w:rPr>
          <w:rFonts w:ascii="Angsana New" w:eastAsia="Cordia New" w:hAnsi="Angsana New" w:cs="Angsana New"/>
          <w:cs/>
        </w:rPr>
        <w:t>รายได้ที่ได้รับการส่งเสริมการลงทุนและที่ไม่ได้รับการส่งเสริมการลงทุน</w:t>
      </w:r>
      <w:r w:rsidR="002035D9">
        <w:rPr>
          <w:rFonts w:ascii="Angsana New" w:eastAsia="Cordia New" w:hAnsi="Angsana New" w:cs="Angsana New" w:hint="cs"/>
          <w:cs/>
        </w:rPr>
        <w:t>สรุปได้</w:t>
      </w:r>
      <w:r w:rsidRPr="00E55D53">
        <w:rPr>
          <w:rFonts w:ascii="Angsana New" w:eastAsia="Cordia New" w:hAnsi="Angsana New" w:cs="Angsana New"/>
          <w:cs/>
        </w:rPr>
        <w:t>ดังนี้</w:t>
      </w:r>
    </w:p>
    <w:p w:rsidR="002A0850" w:rsidRPr="001B6F61" w:rsidRDefault="002A0850" w:rsidP="00590D6E">
      <w:pPr>
        <w:pStyle w:val="a"/>
        <w:tabs>
          <w:tab w:val="clear" w:pos="1080"/>
        </w:tabs>
        <w:ind w:right="-43"/>
        <w:jc w:val="thaiDistribute"/>
        <w:rPr>
          <w:rFonts w:ascii="Angsana New" w:eastAsia="Cordia New" w:hAnsi="Angsana New" w:cs="Angsana New" w:hint="cs"/>
          <w:cs/>
        </w:rPr>
      </w:pPr>
    </w:p>
    <w:tbl>
      <w:tblPr>
        <w:tblW w:w="9713" w:type="dxa"/>
        <w:tblInd w:w="558" w:type="dxa"/>
        <w:tblLayout w:type="fixed"/>
        <w:tblLook w:val="0000"/>
      </w:tblPr>
      <w:tblGrid>
        <w:gridCol w:w="1979"/>
        <w:gridCol w:w="1095"/>
        <w:gridCol w:w="272"/>
        <w:gridCol w:w="1259"/>
        <w:gridCol w:w="272"/>
        <w:gridCol w:w="905"/>
        <w:gridCol w:w="272"/>
        <w:gridCol w:w="991"/>
        <w:gridCol w:w="12"/>
        <w:gridCol w:w="258"/>
        <w:gridCol w:w="1263"/>
        <w:gridCol w:w="272"/>
        <w:gridCol w:w="863"/>
      </w:tblGrid>
      <w:tr w:rsidR="002A0850" w:rsidRPr="00E55D53" w:rsidTr="002035D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19" w:type="pct"/>
          </w:tcPr>
          <w:p w:rsidR="002A0850" w:rsidRPr="004F6CE0" w:rsidRDefault="002A085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81" w:type="pct"/>
            <w:gridSpan w:val="12"/>
          </w:tcPr>
          <w:p w:rsidR="002A0850" w:rsidRPr="004F6CE0" w:rsidRDefault="002A085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6C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F2774" w:rsidRPr="00E55D53" w:rsidTr="00670E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19" w:type="pct"/>
          </w:tcPr>
          <w:p w:rsidR="00590D6E" w:rsidRPr="004F6CE0" w:rsidRDefault="00590D6E" w:rsidP="00590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58" w:type="pct"/>
            <w:gridSpan w:val="5"/>
            <w:tcBorders>
              <w:bottom w:val="single" w:sz="4" w:space="0" w:color="auto"/>
            </w:tcBorders>
          </w:tcPr>
          <w:p w:rsidR="00590D6E" w:rsidRPr="00E55D53" w:rsidRDefault="00590D6E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D2548E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0" w:type="pct"/>
            <w:vAlign w:val="bottom"/>
          </w:tcPr>
          <w:p w:rsidR="00590D6E" w:rsidRPr="00E55D53" w:rsidRDefault="00590D6E" w:rsidP="00590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4" w:type="pct"/>
            <w:gridSpan w:val="6"/>
            <w:tcBorders>
              <w:bottom w:val="single" w:sz="4" w:space="0" w:color="auto"/>
            </w:tcBorders>
          </w:tcPr>
          <w:p w:rsidR="00590D6E" w:rsidRPr="00E55D53" w:rsidRDefault="00590D6E" w:rsidP="00A8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</w:rPr>
              <w:t>255</w:t>
            </w:r>
            <w:r w:rsidR="00D2548E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5F2774" w:rsidRPr="00E55D53" w:rsidTr="00670E28">
        <w:tblPrEx>
          <w:tblCellMar>
            <w:top w:w="0" w:type="dxa"/>
            <w:bottom w:w="0" w:type="dxa"/>
          </w:tblCellMar>
        </w:tblPrEx>
        <w:tc>
          <w:tcPr>
            <w:tcW w:w="1019" w:type="pct"/>
          </w:tcPr>
          <w:p w:rsidR="002A0850" w:rsidRPr="004F6CE0" w:rsidRDefault="002A085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:rsidR="002A0850" w:rsidRPr="004F6CE0" w:rsidRDefault="002A085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6CE0">
              <w:rPr>
                <w:rFonts w:ascii="Angsana New" w:hAnsi="Angsana New"/>
                <w:sz w:val="30"/>
                <w:szCs w:val="30"/>
                <w:cs/>
              </w:rPr>
              <w:t>กิจการได้รับ</w:t>
            </w:r>
          </w:p>
        </w:tc>
        <w:tc>
          <w:tcPr>
            <w:tcW w:w="140" w:type="pct"/>
            <w:tcBorders>
              <w:top w:val="single" w:sz="4" w:space="0" w:color="auto"/>
            </w:tcBorders>
          </w:tcPr>
          <w:p w:rsidR="002A0850" w:rsidRPr="004F6CE0" w:rsidRDefault="002A085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:rsidR="002A0850" w:rsidRPr="004F6CE0" w:rsidRDefault="002A0850" w:rsidP="004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6CE0">
              <w:rPr>
                <w:rFonts w:ascii="Angsana New" w:hAnsi="Angsana New"/>
                <w:sz w:val="30"/>
                <w:szCs w:val="30"/>
                <w:cs/>
              </w:rPr>
              <w:t>กิจการไม่ได้รับ</w:t>
            </w:r>
          </w:p>
        </w:tc>
        <w:tc>
          <w:tcPr>
            <w:tcW w:w="140" w:type="pct"/>
            <w:tcBorders>
              <w:top w:val="single" w:sz="4" w:space="0" w:color="auto"/>
            </w:tcBorders>
          </w:tcPr>
          <w:p w:rsidR="002A0850" w:rsidRPr="004F6CE0" w:rsidRDefault="002A085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:rsidR="002A0850" w:rsidRPr="004F6CE0" w:rsidRDefault="002A085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2A0850" w:rsidRPr="004F6CE0" w:rsidRDefault="002A085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  <w:gridSpan w:val="2"/>
          </w:tcPr>
          <w:p w:rsidR="002A0850" w:rsidRPr="004F6CE0" w:rsidRDefault="002A0850" w:rsidP="005F2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 w:rsidRPr="004F6CE0">
              <w:rPr>
                <w:rFonts w:ascii="Angsana New" w:hAnsi="Angsana New"/>
                <w:sz w:val="30"/>
                <w:szCs w:val="30"/>
                <w:cs/>
              </w:rPr>
              <w:t>กิจการได้รับ</w:t>
            </w:r>
          </w:p>
        </w:tc>
        <w:tc>
          <w:tcPr>
            <w:tcW w:w="133" w:type="pct"/>
          </w:tcPr>
          <w:p w:rsidR="002A0850" w:rsidRPr="004F6CE0" w:rsidRDefault="002A085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2A0850" w:rsidRPr="004F6CE0" w:rsidRDefault="002A085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6CE0">
              <w:rPr>
                <w:rFonts w:ascii="Angsana New" w:hAnsi="Angsana New"/>
                <w:sz w:val="30"/>
                <w:szCs w:val="30"/>
                <w:cs/>
              </w:rPr>
              <w:t>กิจการไม่ได้รับ</w:t>
            </w:r>
          </w:p>
        </w:tc>
        <w:tc>
          <w:tcPr>
            <w:tcW w:w="140" w:type="pct"/>
          </w:tcPr>
          <w:p w:rsidR="002A0850" w:rsidRPr="004F6CE0" w:rsidRDefault="002A085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4" w:type="pct"/>
          </w:tcPr>
          <w:p w:rsidR="002A0850" w:rsidRPr="004F6CE0" w:rsidRDefault="002A085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2774" w:rsidRPr="00E55D53" w:rsidTr="002035D9">
        <w:tblPrEx>
          <w:tblCellMar>
            <w:top w:w="0" w:type="dxa"/>
            <w:bottom w:w="0" w:type="dxa"/>
          </w:tblCellMar>
        </w:tblPrEx>
        <w:tc>
          <w:tcPr>
            <w:tcW w:w="1019" w:type="pct"/>
          </w:tcPr>
          <w:p w:rsidR="002A0850" w:rsidRPr="004F6CE0" w:rsidRDefault="002A085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:rsidR="002A0850" w:rsidRPr="004F6CE0" w:rsidRDefault="002A085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6CE0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0" w:type="pct"/>
          </w:tcPr>
          <w:p w:rsidR="002A0850" w:rsidRPr="004F6CE0" w:rsidRDefault="002A085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2A0850" w:rsidRPr="004F6CE0" w:rsidRDefault="002A0850" w:rsidP="00417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6CE0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0" w:type="pct"/>
          </w:tcPr>
          <w:p w:rsidR="002A0850" w:rsidRPr="004F6CE0" w:rsidRDefault="002A085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6" w:type="pct"/>
          </w:tcPr>
          <w:p w:rsidR="002A0850" w:rsidRPr="004F6CE0" w:rsidRDefault="002A085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6C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" w:type="pct"/>
          </w:tcPr>
          <w:p w:rsidR="002A0850" w:rsidRPr="004F6CE0" w:rsidRDefault="002A085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  <w:gridSpan w:val="2"/>
          </w:tcPr>
          <w:p w:rsidR="002A0850" w:rsidRPr="004F6CE0" w:rsidRDefault="002A0850" w:rsidP="005F2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6CE0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33" w:type="pct"/>
          </w:tcPr>
          <w:p w:rsidR="002A0850" w:rsidRPr="004F6CE0" w:rsidRDefault="002A085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2A0850" w:rsidRPr="004F6CE0" w:rsidRDefault="002A085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6CE0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0" w:type="pct"/>
          </w:tcPr>
          <w:p w:rsidR="002A0850" w:rsidRPr="004F6CE0" w:rsidRDefault="002A085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4" w:type="pct"/>
          </w:tcPr>
          <w:p w:rsidR="002A0850" w:rsidRPr="004F6CE0" w:rsidRDefault="002A085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6C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2A0850" w:rsidRPr="00E55D53" w:rsidTr="002035D9">
        <w:tblPrEx>
          <w:tblCellMar>
            <w:top w:w="0" w:type="dxa"/>
            <w:bottom w:w="0" w:type="dxa"/>
          </w:tblCellMar>
        </w:tblPrEx>
        <w:tc>
          <w:tcPr>
            <w:tcW w:w="1019" w:type="pct"/>
          </w:tcPr>
          <w:p w:rsidR="002A0850" w:rsidRPr="004F6CE0" w:rsidRDefault="002A085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81" w:type="pct"/>
            <w:gridSpan w:val="12"/>
          </w:tcPr>
          <w:p w:rsidR="002A0850" w:rsidRPr="004F6CE0" w:rsidRDefault="002A0850" w:rsidP="00E43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F6C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B03A3" w:rsidRPr="00E55D53" w:rsidTr="002035D9">
        <w:tblPrEx>
          <w:tblCellMar>
            <w:top w:w="0" w:type="dxa"/>
            <w:bottom w:w="0" w:type="dxa"/>
          </w:tblCellMar>
        </w:tblPrEx>
        <w:tc>
          <w:tcPr>
            <w:tcW w:w="1019" w:type="pct"/>
          </w:tcPr>
          <w:p w:rsidR="005B03A3" w:rsidRPr="004F6CE0" w:rsidRDefault="002035D9" w:rsidP="005B03A3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="005B03A3" w:rsidRPr="004F6CE0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564" w:type="pct"/>
          </w:tcPr>
          <w:p w:rsidR="005B03A3" w:rsidRPr="004F6CE0" w:rsidRDefault="005B03A3" w:rsidP="005B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140" w:type="pct"/>
          </w:tcPr>
          <w:p w:rsidR="005B03A3" w:rsidRPr="004F6CE0" w:rsidRDefault="005B03A3" w:rsidP="005B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5B03A3" w:rsidRPr="004F6CE0" w:rsidRDefault="005B03A3" w:rsidP="005B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6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7,386</w:t>
            </w:r>
          </w:p>
        </w:tc>
        <w:tc>
          <w:tcPr>
            <w:tcW w:w="140" w:type="pct"/>
          </w:tcPr>
          <w:p w:rsidR="005B03A3" w:rsidRPr="004F6CE0" w:rsidRDefault="005B03A3" w:rsidP="005B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6" w:type="pct"/>
          </w:tcPr>
          <w:p w:rsidR="005B03A3" w:rsidRPr="00DA4A46" w:rsidRDefault="005B03A3" w:rsidP="005B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7,589</w:t>
            </w:r>
          </w:p>
        </w:tc>
        <w:tc>
          <w:tcPr>
            <w:tcW w:w="140" w:type="pct"/>
          </w:tcPr>
          <w:p w:rsidR="005B03A3" w:rsidRPr="004F6CE0" w:rsidRDefault="005B03A3" w:rsidP="005B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  <w:gridSpan w:val="2"/>
          </w:tcPr>
          <w:p w:rsidR="005B03A3" w:rsidRPr="004F6CE0" w:rsidRDefault="005B03A3" w:rsidP="005B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328</w:t>
            </w:r>
          </w:p>
        </w:tc>
        <w:tc>
          <w:tcPr>
            <w:tcW w:w="133" w:type="pct"/>
          </w:tcPr>
          <w:p w:rsidR="005B03A3" w:rsidRPr="004F6CE0" w:rsidRDefault="005B03A3" w:rsidP="005B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5B03A3" w:rsidRPr="004F6CE0" w:rsidRDefault="005B03A3" w:rsidP="005B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6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7,883</w:t>
            </w:r>
          </w:p>
        </w:tc>
        <w:tc>
          <w:tcPr>
            <w:tcW w:w="140" w:type="pct"/>
          </w:tcPr>
          <w:p w:rsidR="005B03A3" w:rsidRPr="004F6CE0" w:rsidRDefault="005B03A3" w:rsidP="005B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4" w:type="pct"/>
          </w:tcPr>
          <w:p w:rsidR="005B03A3" w:rsidRPr="00DA4A46" w:rsidRDefault="005B03A3" w:rsidP="005B0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8,211</w:t>
            </w:r>
          </w:p>
        </w:tc>
      </w:tr>
      <w:tr w:rsidR="002B335D" w:rsidRPr="00E55D53" w:rsidTr="002B335D">
        <w:tblPrEx>
          <w:tblCellMar>
            <w:top w:w="0" w:type="dxa"/>
            <w:bottom w:w="0" w:type="dxa"/>
          </w:tblCellMar>
        </w:tblPrEx>
        <w:tc>
          <w:tcPr>
            <w:tcW w:w="1019" w:type="pct"/>
          </w:tcPr>
          <w:p w:rsidR="002B335D" w:rsidRPr="004F6CE0" w:rsidRDefault="002B335D" w:rsidP="002B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</w:t>
            </w:r>
            <w:r w:rsidRPr="004F6CE0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564" w:type="pct"/>
          </w:tcPr>
          <w:p w:rsidR="002B335D" w:rsidRPr="004F6CE0" w:rsidRDefault="002B335D" w:rsidP="002B335D">
            <w:pPr>
              <w:pStyle w:val="acctfourfigures"/>
              <w:tabs>
                <w:tab w:val="clear" w:pos="765"/>
                <w:tab w:val="left" w:pos="155"/>
                <w:tab w:val="center" w:pos="523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ab/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ab/>
            </w:r>
            <w:r w:rsidRPr="004F6C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</w:tcPr>
          <w:p w:rsidR="002B335D" w:rsidRPr="004F6CE0" w:rsidRDefault="002B335D" w:rsidP="002B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2B335D" w:rsidRPr="004F6CE0" w:rsidRDefault="002B335D" w:rsidP="002B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6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6,928</w:t>
            </w:r>
          </w:p>
        </w:tc>
        <w:tc>
          <w:tcPr>
            <w:tcW w:w="140" w:type="pct"/>
          </w:tcPr>
          <w:p w:rsidR="002B335D" w:rsidRPr="004F6CE0" w:rsidRDefault="002B335D" w:rsidP="002B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6" w:type="pct"/>
          </w:tcPr>
          <w:p w:rsidR="002B335D" w:rsidRPr="00DA4A46" w:rsidRDefault="002B335D" w:rsidP="002B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6" w:right="-63"/>
              <w:rPr>
                <w:rFonts w:ascii="Angsana New" w:hAnsi="Angsana New" w:hint="cs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6,928</w:t>
            </w:r>
          </w:p>
        </w:tc>
        <w:tc>
          <w:tcPr>
            <w:tcW w:w="140" w:type="pct"/>
          </w:tcPr>
          <w:p w:rsidR="002B335D" w:rsidRPr="004F6CE0" w:rsidRDefault="002B335D" w:rsidP="002B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516" w:type="pct"/>
            <w:gridSpan w:val="2"/>
          </w:tcPr>
          <w:p w:rsidR="002B335D" w:rsidRPr="004F6CE0" w:rsidRDefault="002B335D" w:rsidP="002B335D">
            <w:pPr>
              <w:pStyle w:val="acctfourfigures"/>
              <w:tabs>
                <w:tab w:val="clear" w:pos="765"/>
                <w:tab w:val="left" w:pos="155"/>
                <w:tab w:val="center" w:pos="523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ab/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ab/>
            </w:r>
            <w:r w:rsidRPr="004F6C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3" w:type="pct"/>
          </w:tcPr>
          <w:p w:rsidR="002B335D" w:rsidRPr="004F6CE0" w:rsidRDefault="002B335D" w:rsidP="002B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2B335D" w:rsidRPr="004F6CE0" w:rsidRDefault="002B335D" w:rsidP="002B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6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8,045</w:t>
            </w:r>
          </w:p>
        </w:tc>
        <w:tc>
          <w:tcPr>
            <w:tcW w:w="140" w:type="pct"/>
          </w:tcPr>
          <w:p w:rsidR="002B335D" w:rsidRPr="004F6CE0" w:rsidRDefault="002B335D" w:rsidP="002B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4" w:type="pct"/>
          </w:tcPr>
          <w:p w:rsidR="002B335D" w:rsidRPr="00DA4A46" w:rsidRDefault="002B335D" w:rsidP="002B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8,045</w:t>
            </w:r>
          </w:p>
        </w:tc>
      </w:tr>
      <w:tr w:rsidR="002B335D" w:rsidRPr="00E55D53" w:rsidTr="002B335D">
        <w:tblPrEx>
          <w:tblCellMar>
            <w:top w:w="0" w:type="dxa"/>
            <w:bottom w:w="0" w:type="dxa"/>
          </w:tblCellMar>
        </w:tblPrEx>
        <w:tc>
          <w:tcPr>
            <w:tcW w:w="1019" w:type="pct"/>
          </w:tcPr>
          <w:p w:rsidR="002B335D" w:rsidRPr="004F6CE0" w:rsidRDefault="002B335D" w:rsidP="002B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:rsidR="002B335D" w:rsidRDefault="002B335D" w:rsidP="002B335D">
            <w:pPr>
              <w:pStyle w:val="acctfourfigures"/>
              <w:tabs>
                <w:tab w:val="clear" w:pos="765"/>
                <w:tab w:val="left" w:pos="155"/>
                <w:tab w:val="center" w:pos="523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ab/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ab/>
            </w:r>
            <w:r w:rsidRPr="004F6C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</w:tcPr>
          <w:p w:rsidR="002B335D" w:rsidRPr="004F6CE0" w:rsidRDefault="002B335D" w:rsidP="002B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:rsidR="002B335D" w:rsidRDefault="002B335D" w:rsidP="002B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6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(448)</w:t>
            </w:r>
          </w:p>
        </w:tc>
        <w:tc>
          <w:tcPr>
            <w:tcW w:w="140" w:type="pct"/>
          </w:tcPr>
          <w:p w:rsidR="002B335D" w:rsidRPr="004F6CE0" w:rsidRDefault="002B335D" w:rsidP="002B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:rsidR="002B335D" w:rsidRPr="00DA4A46" w:rsidRDefault="002B335D" w:rsidP="002B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(448)</w:t>
            </w:r>
          </w:p>
        </w:tc>
        <w:tc>
          <w:tcPr>
            <w:tcW w:w="140" w:type="pct"/>
          </w:tcPr>
          <w:p w:rsidR="002B335D" w:rsidRPr="004F6CE0" w:rsidRDefault="002B335D" w:rsidP="002B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516" w:type="pct"/>
            <w:gridSpan w:val="2"/>
            <w:tcBorders>
              <w:bottom w:val="single" w:sz="4" w:space="0" w:color="auto"/>
            </w:tcBorders>
          </w:tcPr>
          <w:p w:rsidR="002B335D" w:rsidRPr="004F6CE0" w:rsidRDefault="002B335D" w:rsidP="002B335D">
            <w:pPr>
              <w:pStyle w:val="acctfourfigures"/>
              <w:tabs>
                <w:tab w:val="clear" w:pos="765"/>
                <w:tab w:val="left" w:pos="155"/>
                <w:tab w:val="center" w:pos="523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ab/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ab/>
            </w:r>
            <w:r w:rsidRPr="004F6C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3" w:type="pct"/>
          </w:tcPr>
          <w:p w:rsidR="002B335D" w:rsidRPr="004F6CE0" w:rsidRDefault="002B335D" w:rsidP="002B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:rsidR="002B335D" w:rsidRDefault="002B335D" w:rsidP="002B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6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(210)</w:t>
            </w:r>
          </w:p>
        </w:tc>
        <w:tc>
          <w:tcPr>
            <w:tcW w:w="140" w:type="pct"/>
          </w:tcPr>
          <w:p w:rsidR="002B335D" w:rsidRPr="004F6CE0" w:rsidRDefault="002B335D" w:rsidP="002B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4" w:type="pct"/>
            <w:tcBorders>
              <w:bottom w:val="single" w:sz="4" w:space="0" w:color="auto"/>
            </w:tcBorders>
          </w:tcPr>
          <w:p w:rsidR="002B335D" w:rsidRPr="00DA4A46" w:rsidRDefault="002B335D" w:rsidP="002B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(210)</w:t>
            </w:r>
          </w:p>
        </w:tc>
      </w:tr>
      <w:tr w:rsidR="00D2548E" w:rsidRPr="00E55D53" w:rsidTr="002B335D">
        <w:tblPrEx>
          <w:tblCellMar>
            <w:top w:w="0" w:type="dxa"/>
            <w:bottom w:w="0" w:type="dxa"/>
          </w:tblCellMar>
        </w:tblPrEx>
        <w:tc>
          <w:tcPr>
            <w:tcW w:w="1019" w:type="pct"/>
          </w:tcPr>
          <w:p w:rsidR="00D2548E" w:rsidRPr="004F6CE0" w:rsidRDefault="00D2548E" w:rsidP="00D2548E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6C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:rsidR="00D2548E" w:rsidRPr="004F6CE0" w:rsidRDefault="00A43BC6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203</w:t>
            </w:r>
          </w:p>
        </w:tc>
        <w:tc>
          <w:tcPr>
            <w:tcW w:w="140" w:type="pct"/>
          </w:tcPr>
          <w:p w:rsidR="00D2548E" w:rsidRPr="004F6CE0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:rsidR="00D2548E" w:rsidRPr="004F6CE0" w:rsidRDefault="00A43BC6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13,866</w:t>
            </w:r>
          </w:p>
        </w:tc>
        <w:tc>
          <w:tcPr>
            <w:tcW w:w="140" w:type="pct"/>
          </w:tcPr>
          <w:p w:rsidR="00D2548E" w:rsidRPr="004F6CE0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6" w:type="pct"/>
            <w:tcBorders>
              <w:top w:val="single" w:sz="4" w:space="0" w:color="auto"/>
              <w:bottom w:val="double" w:sz="4" w:space="0" w:color="auto"/>
            </w:tcBorders>
          </w:tcPr>
          <w:p w:rsidR="00D2548E" w:rsidRPr="004F6CE0" w:rsidRDefault="00A43BC6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14,069</w:t>
            </w:r>
          </w:p>
        </w:tc>
        <w:tc>
          <w:tcPr>
            <w:tcW w:w="140" w:type="pct"/>
          </w:tcPr>
          <w:p w:rsidR="00D2548E" w:rsidRPr="004F6CE0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51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2548E" w:rsidRPr="004F6CE0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328</w:t>
            </w:r>
          </w:p>
        </w:tc>
        <w:tc>
          <w:tcPr>
            <w:tcW w:w="133" w:type="pct"/>
          </w:tcPr>
          <w:p w:rsidR="00D2548E" w:rsidRPr="004F6CE0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:rsidR="00D2548E" w:rsidRPr="004F6CE0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15,718</w:t>
            </w:r>
          </w:p>
        </w:tc>
        <w:tc>
          <w:tcPr>
            <w:tcW w:w="140" w:type="pct"/>
          </w:tcPr>
          <w:p w:rsidR="00D2548E" w:rsidRPr="004F6CE0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4" w:type="pct"/>
            <w:tcBorders>
              <w:top w:val="single" w:sz="4" w:space="0" w:color="auto"/>
              <w:bottom w:val="double" w:sz="4" w:space="0" w:color="auto"/>
            </w:tcBorders>
          </w:tcPr>
          <w:p w:rsidR="00D2548E" w:rsidRPr="004F6CE0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16,046</w:t>
            </w:r>
          </w:p>
        </w:tc>
      </w:tr>
      <w:tr w:rsidR="00D10E4B" w:rsidRPr="00E55D53" w:rsidTr="002B335D">
        <w:tblPrEx>
          <w:tblCellMar>
            <w:top w:w="0" w:type="dxa"/>
            <w:bottom w:w="0" w:type="dxa"/>
          </w:tblCellMar>
        </w:tblPrEx>
        <w:tc>
          <w:tcPr>
            <w:tcW w:w="1019" w:type="pct"/>
          </w:tcPr>
          <w:p w:rsidR="00D10E4B" w:rsidRPr="004F6CE0" w:rsidRDefault="00D10E4B" w:rsidP="00D2548E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:rsidR="00D10E4B" w:rsidRPr="004F6CE0" w:rsidRDefault="00D10E4B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:rsidR="00D10E4B" w:rsidRPr="004F6CE0" w:rsidRDefault="00D10E4B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:rsidR="00D10E4B" w:rsidRPr="004F6CE0" w:rsidRDefault="00D10E4B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:rsidR="00D10E4B" w:rsidRPr="004F6CE0" w:rsidRDefault="00D10E4B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:rsidR="00D10E4B" w:rsidRPr="004F6CE0" w:rsidRDefault="00D10E4B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:rsidR="00D10E4B" w:rsidRPr="004F6CE0" w:rsidRDefault="00D10E4B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516" w:type="pct"/>
            <w:gridSpan w:val="2"/>
            <w:tcBorders>
              <w:top w:val="single" w:sz="4" w:space="0" w:color="auto"/>
            </w:tcBorders>
          </w:tcPr>
          <w:p w:rsidR="00D10E4B" w:rsidRDefault="00D10E4B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:rsidR="00D10E4B" w:rsidRPr="004F6CE0" w:rsidRDefault="00D10E4B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</w:tcPr>
          <w:p w:rsidR="00D10E4B" w:rsidRDefault="00D10E4B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:rsidR="00D10E4B" w:rsidRPr="004F6CE0" w:rsidRDefault="00D10E4B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4" w:type="pct"/>
            <w:tcBorders>
              <w:top w:val="single" w:sz="4" w:space="0" w:color="auto"/>
            </w:tcBorders>
          </w:tcPr>
          <w:p w:rsidR="00D10E4B" w:rsidRDefault="00D10E4B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10E4B" w:rsidRPr="00E55D53" w:rsidTr="002B335D">
        <w:tblPrEx>
          <w:tblCellMar>
            <w:top w:w="0" w:type="dxa"/>
            <w:bottom w:w="0" w:type="dxa"/>
          </w:tblCellMar>
        </w:tblPrEx>
        <w:tc>
          <w:tcPr>
            <w:tcW w:w="1019" w:type="pct"/>
          </w:tcPr>
          <w:p w:rsidR="00D10E4B" w:rsidRPr="004F6CE0" w:rsidRDefault="00D10E4B" w:rsidP="00D2548E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4" w:type="pct"/>
          </w:tcPr>
          <w:p w:rsidR="00D10E4B" w:rsidRPr="004F6CE0" w:rsidRDefault="00D10E4B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:rsidR="00D10E4B" w:rsidRPr="004F6CE0" w:rsidRDefault="00D10E4B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</w:tcPr>
          <w:p w:rsidR="00D10E4B" w:rsidRPr="004F6CE0" w:rsidRDefault="00D10E4B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:rsidR="00D10E4B" w:rsidRPr="004F6CE0" w:rsidRDefault="00D10E4B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6" w:type="pct"/>
          </w:tcPr>
          <w:p w:rsidR="00D10E4B" w:rsidRPr="004F6CE0" w:rsidRDefault="00D10E4B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:rsidR="00D10E4B" w:rsidRPr="004F6CE0" w:rsidRDefault="00D10E4B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516" w:type="pct"/>
            <w:gridSpan w:val="2"/>
          </w:tcPr>
          <w:p w:rsidR="00D10E4B" w:rsidRDefault="00D10E4B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:rsidR="00D10E4B" w:rsidRPr="004F6CE0" w:rsidRDefault="00D10E4B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</w:tcPr>
          <w:p w:rsidR="00D10E4B" w:rsidRDefault="00D10E4B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:rsidR="00D10E4B" w:rsidRPr="004F6CE0" w:rsidRDefault="00D10E4B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4" w:type="pct"/>
          </w:tcPr>
          <w:p w:rsidR="00D10E4B" w:rsidRDefault="00D10E4B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035D9" w:rsidRPr="00E55D53" w:rsidTr="002B335D">
        <w:tblPrEx>
          <w:tblCellMar>
            <w:top w:w="0" w:type="dxa"/>
            <w:bottom w:w="0" w:type="dxa"/>
          </w:tblCellMar>
        </w:tblPrEx>
        <w:tc>
          <w:tcPr>
            <w:tcW w:w="1019" w:type="pct"/>
          </w:tcPr>
          <w:p w:rsidR="002035D9" w:rsidRPr="004F6CE0" w:rsidRDefault="002035D9" w:rsidP="00D2548E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4" w:type="pct"/>
          </w:tcPr>
          <w:p w:rsidR="002035D9" w:rsidRPr="004F6CE0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:rsidR="002035D9" w:rsidRPr="004F6CE0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</w:tcPr>
          <w:p w:rsidR="002035D9" w:rsidRPr="004F6CE0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:rsidR="002035D9" w:rsidRPr="004F6CE0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6" w:type="pct"/>
          </w:tcPr>
          <w:p w:rsidR="002035D9" w:rsidRPr="004F6CE0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:rsidR="002035D9" w:rsidRPr="004F6CE0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516" w:type="pct"/>
            <w:gridSpan w:val="2"/>
          </w:tcPr>
          <w:p w:rsidR="002035D9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:rsidR="002035D9" w:rsidRPr="004F6CE0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</w:tcPr>
          <w:p w:rsidR="002035D9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:rsidR="002035D9" w:rsidRPr="004F6CE0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4" w:type="pct"/>
          </w:tcPr>
          <w:p w:rsidR="002035D9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035D9" w:rsidRPr="00E55D53" w:rsidTr="002B335D">
        <w:tblPrEx>
          <w:tblCellMar>
            <w:top w:w="0" w:type="dxa"/>
            <w:bottom w:w="0" w:type="dxa"/>
          </w:tblCellMar>
        </w:tblPrEx>
        <w:tc>
          <w:tcPr>
            <w:tcW w:w="1019" w:type="pct"/>
          </w:tcPr>
          <w:p w:rsidR="002035D9" w:rsidRPr="004F6CE0" w:rsidRDefault="002035D9" w:rsidP="00D2548E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4" w:type="pct"/>
          </w:tcPr>
          <w:p w:rsidR="002035D9" w:rsidRPr="004F6CE0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:rsidR="002035D9" w:rsidRPr="004F6CE0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</w:tcPr>
          <w:p w:rsidR="002035D9" w:rsidRPr="004F6CE0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:rsidR="002035D9" w:rsidRPr="004F6CE0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6" w:type="pct"/>
          </w:tcPr>
          <w:p w:rsidR="002035D9" w:rsidRPr="004F6CE0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:rsidR="002035D9" w:rsidRPr="004F6CE0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516" w:type="pct"/>
            <w:gridSpan w:val="2"/>
          </w:tcPr>
          <w:p w:rsidR="002035D9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:rsidR="002035D9" w:rsidRPr="004F6CE0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</w:tcPr>
          <w:p w:rsidR="002035D9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:rsidR="002035D9" w:rsidRPr="004F6CE0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4" w:type="pct"/>
          </w:tcPr>
          <w:p w:rsidR="002035D9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035D9" w:rsidRPr="00E55D53" w:rsidTr="002B335D">
        <w:tblPrEx>
          <w:tblCellMar>
            <w:top w:w="0" w:type="dxa"/>
            <w:bottom w:w="0" w:type="dxa"/>
          </w:tblCellMar>
        </w:tblPrEx>
        <w:tc>
          <w:tcPr>
            <w:tcW w:w="1019" w:type="pct"/>
          </w:tcPr>
          <w:p w:rsidR="002035D9" w:rsidRPr="004F6CE0" w:rsidRDefault="002035D9" w:rsidP="00D2548E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4" w:type="pct"/>
          </w:tcPr>
          <w:p w:rsidR="002035D9" w:rsidRPr="004F6CE0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:rsidR="002035D9" w:rsidRPr="004F6CE0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</w:tcPr>
          <w:p w:rsidR="002035D9" w:rsidRPr="004F6CE0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:rsidR="002035D9" w:rsidRPr="004F6CE0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6" w:type="pct"/>
          </w:tcPr>
          <w:p w:rsidR="002035D9" w:rsidRPr="004F6CE0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:rsidR="002035D9" w:rsidRPr="004F6CE0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516" w:type="pct"/>
            <w:gridSpan w:val="2"/>
          </w:tcPr>
          <w:p w:rsidR="002035D9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:rsidR="002035D9" w:rsidRPr="004F6CE0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</w:tcPr>
          <w:p w:rsidR="002035D9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:rsidR="002035D9" w:rsidRPr="004F6CE0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4" w:type="pct"/>
          </w:tcPr>
          <w:p w:rsidR="002035D9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035D9" w:rsidRPr="00E55D53" w:rsidTr="002B335D">
        <w:tblPrEx>
          <w:tblCellMar>
            <w:top w:w="0" w:type="dxa"/>
            <w:bottom w:w="0" w:type="dxa"/>
          </w:tblCellMar>
        </w:tblPrEx>
        <w:tc>
          <w:tcPr>
            <w:tcW w:w="1019" w:type="pct"/>
          </w:tcPr>
          <w:p w:rsidR="002035D9" w:rsidRPr="004F6CE0" w:rsidRDefault="002035D9" w:rsidP="00D2548E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4" w:type="pct"/>
          </w:tcPr>
          <w:p w:rsidR="002035D9" w:rsidRPr="004F6CE0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:rsidR="002035D9" w:rsidRPr="004F6CE0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</w:tcPr>
          <w:p w:rsidR="002035D9" w:rsidRPr="004F6CE0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:rsidR="002035D9" w:rsidRPr="004F6CE0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6" w:type="pct"/>
          </w:tcPr>
          <w:p w:rsidR="002035D9" w:rsidRPr="004F6CE0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:rsidR="002035D9" w:rsidRPr="004F6CE0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516" w:type="pct"/>
            <w:gridSpan w:val="2"/>
          </w:tcPr>
          <w:p w:rsidR="002035D9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:rsidR="002035D9" w:rsidRPr="004F6CE0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</w:tcPr>
          <w:p w:rsidR="002035D9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:rsidR="002035D9" w:rsidRPr="004F6CE0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4" w:type="pct"/>
          </w:tcPr>
          <w:p w:rsidR="002035D9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035D9" w:rsidRPr="00E55D53" w:rsidTr="002B335D">
        <w:tblPrEx>
          <w:tblCellMar>
            <w:top w:w="0" w:type="dxa"/>
            <w:bottom w:w="0" w:type="dxa"/>
          </w:tblCellMar>
        </w:tblPrEx>
        <w:tc>
          <w:tcPr>
            <w:tcW w:w="1019" w:type="pct"/>
          </w:tcPr>
          <w:p w:rsidR="002035D9" w:rsidRPr="004F6CE0" w:rsidRDefault="002035D9" w:rsidP="00D2548E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4" w:type="pct"/>
          </w:tcPr>
          <w:p w:rsidR="002035D9" w:rsidRPr="004F6CE0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:rsidR="002035D9" w:rsidRPr="004F6CE0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</w:tcPr>
          <w:p w:rsidR="002035D9" w:rsidRPr="004F6CE0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:rsidR="002035D9" w:rsidRPr="004F6CE0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6" w:type="pct"/>
          </w:tcPr>
          <w:p w:rsidR="002035D9" w:rsidRPr="004F6CE0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:rsidR="002035D9" w:rsidRPr="004F6CE0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516" w:type="pct"/>
            <w:gridSpan w:val="2"/>
          </w:tcPr>
          <w:p w:rsidR="002035D9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:rsidR="002035D9" w:rsidRPr="004F6CE0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</w:tcPr>
          <w:p w:rsidR="002035D9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:rsidR="002035D9" w:rsidRPr="004F6CE0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4" w:type="pct"/>
          </w:tcPr>
          <w:p w:rsidR="002035D9" w:rsidRDefault="002035D9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2548E" w:rsidRPr="00E55D53" w:rsidTr="002035D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19" w:type="pct"/>
          </w:tcPr>
          <w:p w:rsidR="00D2548E" w:rsidRPr="004F6CE0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br w:type="page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3981" w:type="pct"/>
            <w:gridSpan w:val="12"/>
          </w:tcPr>
          <w:p w:rsidR="00D2548E" w:rsidRPr="004F6CE0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6C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548E" w:rsidRPr="00E55D53" w:rsidTr="00670E2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19" w:type="pct"/>
          </w:tcPr>
          <w:p w:rsidR="00D2548E" w:rsidRPr="004F6CE0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58" w:type="pct"/>
            <w:gridSpan w:val="5"/>
            <w:tcBorders>
              <w:bottom w:val="single" w:sz="4" w:space="0" w:color="auto"/>
            </w:tcBorders>
          </w:tcPr>
          <w:p w:rsidR="00D2548E" w:rsidRPr="00E55D53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0" w:type="pct"/>
            <w:vAlign w:val="bottom"/>
          </w:tcPr>
          <w:p w:rsidR="00D2548E" w:rsidRPr="00E55D53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4" w:type="pct"/>
            <w:gridSpan w:val="6"/>
            <w:tcBorders>
              <w:bottom w:val="single" w:sz="4" w:space="0" w:color="auto"/>
            </w:tcBorders>
          </w:tcPr>
          <w:p w:rsidR="00D2548E" w:rsidRPr="00E55D53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D2548E" w:rsidRPr="00E55D53" w:rsidTr="00670E28">
        <w:tblPrEx>
          <w:tblCellMar>
            <w:top w:w="0" w:type="dxa"/>
            <w:bottom w:w="0" w:type="dxa"/>
          </w:tblCellMar>
        </w:tblPrEx>
        <w:tc>
          <w:tcPr>
            <w:tcW w:w="1019" w:type="pct"/>
          </w:tcPr>
          <w:p w:rsidR="00D2548E" w:rsidRPr="004F6CE0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:rsidR="00D2548E" w:rsidRPr="004F6CE0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6CE0">
              <w:rPr>
                <w:rFonts w:ascii="Angsana New" w:hAnsi="Angsana New"/>
                <w:sz w:val="30"/>
                <w:szCs w:val="30"/>
                <w:cs/>
              </w:rPr>
              <w:t>กิจการได้รับ</w:t>
            </w:r>
          </w:p>
        </w:tc>
        <w:tc>
          <w:tcPr>
            <w:tcW w:w="140" w:type="pct"/>
            <w:tcBorders>
              <w:top w:val="single" w:sz="4" w:space="0" w:color="auto"/>
            </w:tcBorders>
          </w:tcPr>
          <w:p w:rsidR="00D2548E" w:rsidRPr="004F6CE0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:rsidR="00D2548E" w:rsidRPr="004F6CE0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6CE0">
              <w:rPr>
                <w:rFonts w:ascii="Angsana New" w:hAnsi="Angsana New"/>
                <w:sz w:val="30"/>
                <w:szCs w:val="30"/>
                <w:cs/>
              </w:rPr>
              <w:t>กิจการไม่ได้รับ</w:t>
            </w:r>
          </w:p>
        </w:tc>
        <w:tc>
          <w:tcPr>
            <w:tcW w:w="140" w:type="pct"/>
            <w:tcBorders>
              <w:top w:val="single" w:sz="4" w:space="0" w:color="auto"/>
            </w:tcBorders>
          </w:tcPr>
          <w:p w:rsidR="00D2548E" w:rsidRPr="004F6CE0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:rsidR="00D2548E" w:rsidRPr="004F6CE0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D2548E" w:rsidRPr="004F6CE0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:rsidR="00D2548E" w:rsidRPr="004F6CE0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rPr>
                <w:rFonts w:ascii="Angsana New" w:hAnsi="Angsana New"/>
                <w:sz w:val="30"/>
                <w:szCs w:val="30"/>
              </w:rPr>
            </w:pPr>
            <w:r w:rsidRPr="004F6CE0">
              <w:rPr>
                <w:rFonts w:ascii="Angsana New" w:hAnsi="Angsana New"/>
                <w:sz w:val="30"/>
                <w:szCs w:val="30"/>
                <w:cs/>
              </w:rPr>
              <w:t>กิจการได้รับ</w:t>
            </w:r>
          </w:p>
        </w:tc>
        <w:tc>
          <w:tcPr>
            <w:tcW w:w="139" w:type="pct"/>
            <w:gridSpan w:val="2"/>
          </w:tcPr>
          <w:p w:rsidR="00D2548E" w:rsidRPr="004F6CE0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D2548E" w:rsidRPr="004F6CE0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6CE0">
              <w:rPr>
                <w:rFonts w:ascii="Angsana New" w:hAnsi="Angsana New"/>
                <w:sz w:val="30"/>
                <w:szCs w:val="30"/>
                <w:cs/>
              </w:rPr>
              <w:t>กิจการไม่ได้รับ</w:t>
            </w:r>
          </w:p>
        </w:tc>
        <w:tc>
          <w:tcPr>
            <w:tcW w:w="140" w:type="pct"/>
          </w:tcPr>
          <w:p w:rsidR="00D2548E" w:rsidRPr="004F6CE0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4" w:type="pct"/>
          </w:tcPr>
          <w:p w:rsidR="00D2548E" w:rsidRPr="004F6CE0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548E" w:rsidRPr="00E55D53" w:rsidTr="002B335D">
        <w:tblPrEx>
          <w:tblCellMar>
            <w:top w:w="0" w:type="dxa"/>
            <w:bottom w:w="0" w:type="dxa"/>
          </w:tblCellMar>
        </w:tblPrEx>
        <w:tc>
          <w:tcPr>
            <w:tcW w:w="1019" w:type="pct"/>
          </w:tcPr>
          <w:p w:rsidR="00D2548E" w:rsidRPr="004F6CE0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:rsidR="00D2548E" w:rsidRPr="004F6CE0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6CE0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0" w:type="pct"/>
          </w:tcPr>
          <w:p w:rsidR="00D2548E" w:rsidRPr="004F6CE0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D2548E" w:rsidRPr="004F6CE0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6CE0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0" w:type="pct"/>
          </w:tcPr>
          <w:p w:rsidR="00D2548E" w:rsidRPr="004F6CE0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6" w:type="pct"/>
          </w:tcPr>
          <w:p w:rsidR="00D2548E" w:rsidRPr="004F6CE0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6C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" w:type="pct"/>
          </w:tcPr>
          <w:p w:rsidR="00D2548E" w:rsidRPr="004F6CE0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:rsidR="00D2548E" w:rsidRPr="004F6CE0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6CE0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39" w:type="pct"/>
            <w:gridSpan w:val="2"/>
          </w:tcPr>
          <w:p w:rsidR="00D2548E" w:rsidRPr="004F6CE0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D2548E" w:rsidRPr="004F6CE0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14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6CE0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0" w:type="pct"/>
          </w:tcPr>
          <w:p w:rsidR="00D2548E" w:rsidRPr="004F6CE0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4" w:type="pct"/>
          </w:tcPr>
          <w:p w:rsidR="00D2548E" w:rsidRPr="004F6CE0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6C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2548E" w:rsidRPr="00E55D53" w:rsidTr="002035D9">
        <w:tblPrEx>
          <w:tblCellMar>
            <w:top w:w="0" w:type="dxa"/>
            <w:bottom w:w="0" w:type="dxa"/>
          </w:tblCellMar>
        </w:tblPrEx>
        <w:tc>
          <w:tcPr>
            <w:tcW w:w="1019" w:type="pct"/>
          </w:tcPr>
          <w:p w:rsidR="00D2548E" w:rsidRPr="004F6CE0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81" w:type="pct"/>
            <w:gridSpan w:val="12"/>
          </w:tcPr>
          <w:p w:rsidR="00D2548E" w:rsidRPr="004F6CE0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F6C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035D9" w:rsidRPr="00E55D53" w:rsidTr="002B335D">
        <w:tblPrEx>
          <w:tblCellMar>
            <w:top w:w="0" w:type="dxa"/>
            <w:bottom w:w="0" w:type="dxa"/>
          </w:tblCellMar>
        </w:tblPrEx>
        <w:tc>
          <w:tcPr>
            <w:tcW w:w="1019" w:type="pct"/>
          </w:tcPr>
          <w:p w:rsidR="002035D9" w:rsidRPr="004F6CE0" w:rsidRDefault="002035D9" w:rsidP="002035D9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4F6CE0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564" w:type="pct"/>
          </w:tcPr>
          <w:p w:rsidR="002035D9" w:rsidRPr="004F6CE0" w:rsidRDefault="002035D9" w:rsidP="002035D9">
            <w:pPr>
              <w:pStyle w:val="acctfourfigures"/>
              <w:tabs>
                <w:tab w:val="clear" w:pos="765"/>
                <w:tab w:val="left" w:pos="155"/>
                <w:tab w:val="center" w:pos="395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ab/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ab/>
            </w:r>
            <w:r w:rsidRPr="004F6C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</w:tcPr>
          <w:p w:rsidR="002035D9" w:rsidRPr="004F6CE0" w:rsidRDefault="002035D9" w:rsidP="0020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left="-110" w:right="-107" w:firstLine="10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:rsidR="002035D9" w:rsidRPr="003F68C1" w:rsidRDefault="002035D9" w:rsidP="005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6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</w:t>
            </w:r>
            <w:r w:rsidR="00510ABA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40" w:type="pct"/>
          </w:tcPr>
          <w:p w:rsidR="002035D9" w:rsidRPr="003F68C1" w:rsidRDefault="002035D9" w:rsidP="0020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6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6" w:type="pct"/>
          </w:tcPr>
          <w:p w:rsidR="002035D9" w:rsidRPr="009234E2" w:rsidRDefault="002035D9" w:rsidP="005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6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34E2">
              <w:rPr>
                <w:rFonts w:ascii="Angsana New" w:hAnsi="Angsana New"/>
                <w:b/>
                <w:bCs/>
                <w:sz w:val="30"/>
                <w:szCs w:val="30"/>
              </w:rPr>
              <w:t>4,7</w:t>
            </w:r>
            <w:r w:rsidR="00510ABA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140" w:type="pct"/>
          </w:tcPr>
          <w:p w:rsidR="002035D9" w:rsidRPr="004F6CE0" w:rsidRDefault="002035D9" w:rsidP="0020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91"/>
              </w:tabs>
              <w:ind w:left="990" w:right="-396" w:hanging="842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</w:tcPr>
          <w:p w:rsidR="002035D9" w:rsidRPr="004F6CE0" w:rsidRDefault="002035D9" w:rsidP="002035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C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9" w:type="pct"/>
            <w:gridSpan w:val="2"/>
          </w:tcPr>
          <w:p w:rsidR="002035D9" w:rsidRPr="004F6CE0" w:rsidRDefault="002035D9" w:rsidP="0020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left="-110" w:right="-107" w:firstLine="10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:rsidR="002035D9" w:rsidRPr="003F68C1" w:rsidRDefault="002035D9" w:rsidP="0020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6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6,083</w:t>
            </w:r>
          </w:p>
        </w:tc>
        <w:tc>
          <w:tcPr>
            <w:tcW w:w="140" w:type="pct"/>
          </w:tcPr>
          <w:p w:rsidR="002035D9" w:rsidRPr="003F68C1" w:rsidRDefault="002035D9" w:rsidP="0020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6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4" w:type="pct"/>
          </w:tcPr>
          <w:p w:rsidR="002035D9" w:rsidRPr="00DA4A46" w:rsidRDefault="002035D9" w:rsidP="0020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6,083</w:t>
            </w:r>
          </w:p>
        </w:tc>
      </w:tr>
      <w:tr w:rsidR="002035D9" w:rsidRPr="00E55D53" w:rsidTr="002035D9">
        <w:tblPrEx>
          <w:tblCellMar>
            <w:top w:w="0" w:type="dxa"/>
            <w:bottom w:w="0" w:type="dxa"/>
          </w:tblCellMar>
        </w:tblPrEx>
        <w:tc>
          <w:tcPr>
            <w:tcW w:w="1019" w:type="pct"/>
          </w:tcPr>
          <w:p w:rsidR="002035D9" w:rsidRPr="004F6CE0" w:rsidRDefault="002035D9" w:rsidP="0020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</w:t>
            </w:r>
            <w:r w:rsidRPr="004F6CE0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:rsidR="002035D9" w:rsidRPr="004F6CE0" w:rsidRDefault="002035D9" w:rsidP="002035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C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</w:tcPr>
          <w:p w:rsidR="002035D9" w:rsidRPr="004F6CE0" w:rsidRDefault="002035D9" w:rsidP="0020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left="-110" w:right="-107" w:firstLine="10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:rsidR="002035D9" w:rsidRPr="003F68C1" w:rsidRDefault="002035D9" w:rsidP="005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6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</w:t>
            </w:r>
            <w:r w:rsidR="00510ABA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140" w:type="pct"/>
          </w:tcPr>
          <w:p w:rsidR="002035D9" w:rsidRPr="003F68C1" w:rsidRDefault="002035D9" w:rsidP="0020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6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:rsidR="002035D9" w:rsidRPr="009234E2" w:rsidRDefault="002035D9" w:rsidP="00510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6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34E2">
              <w:rPr>
                <w:rFonts w:ascii="Angsana New" w:hAnsi="Angsana New"/>
                <w:b/>
                <w:bCs/>
                <w:sz w:val="30"/>
                <w:szCs w:val="30"/>
              </w:rPr>
              <w:t>6,6</w:t>
            </w:r>
            <w:r w:rsidR="00510ABA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140" w:type="pct"/>
          </w:tcPr>
          <w:p w:rsidR="002035D9" w:rsidRPr="004F6CE0" w:rsidRDefault="002035D9" w:rsidP="0020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91"/>
              </w:tabs>
              <w:ind w:left="990" w:right="-396" w:hanging="842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:rsidR="002035D9" w:rsidRPr="004F6CE0" w:rsidRDefault="002035D9" w:rsidP="002035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6C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9" w:type="pct"/>
            <w:gridSpan w:val="2"/>
          </w:tcPr>
          <w:p w:rsidR="002035D9" w:rsidRPr="004F6CE0" w:rsidRDefault="002035D9" w:rsidP="0020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left="-110" w:right="-107" w:firstLine="10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:rsidR="002035D9" w:rsidRPr="003F68C1" w:rsidRDefault="002035D9" w:rsidP="0020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6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7,722</w:t>
            </w:r>
          </w:p>
        </w:tc>
        <w:tc>
          <w:tcPr>
            <w:tcW w:w="140" w:type="pct"/>
          </w:tcPr>
          <w:p w:rsidR="002035D9" w:rsidRPr="003F68C1" w:rsidRDefault="002035D9" w:rsidP="0020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6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4" w:type="pct"/>
            <w:tcBorders>
              <w:bottom w:val="single" w:sz="4" w:space="0" w:color="auto"/>
            </w:tcBorders>
          </w:tcPr>
          <w:p w:rsidR="002035D9" w:rsidRPr="00DA4A46" w:rsidRDefault="002035D9" w:rsidP="00203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7,722</w:t>
            </w:r>
          </w:p>
        </w:tc>
      </w:tr>
      <w:tr w:rsidR="009234E2" w:rsidRPr="00E55D53" w:rsidTr="002035D9">
        <w:tblPrEx>
          <w:tblCellMar>
            <w:top w:w="0" w:type="dxa"/>
            <w:bottom w:w="0" w:type="dxa"/>
          </w:tblCellMar>
        </w:tblPrEx>
        <w:tc>
          <w:tcPr>
            <w:tcW w:w="1019" w:type="pct"/>
          </w:tcPr>
          <w:p w:rsidR="009234E2" w:rsidRPr="004F6CE0" w:rsidRDefault="009234E2" w:rsidP="009234E2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6C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:rsidR="009234E2" w:rsidRPr="004F6CE0" w:rsidRDefault="009234E2" w:rsidP="009234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F6CE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</w:tcPr>
          <w:p w:rsidR="009234E2" w:rsidRPr="004F6CE0" w:rsidRDefault="009234E2" w:rsidP="0092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left="-110" w:right="-107" w:firstLine="10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:rsidR="009234E2" w:rsidRPr="003F68C1" w:rsidRDefault="009234E2" w:rsidP="0092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11,353</w:t>
            </w:r>
          </w:p>
        </w:tc>
        <w:tc>
          <w:tcPr>
            <w:tcW w:w="140" w:type="pct"/>
          </w:tcPr>
          <w:p w:rsidR="009234E2" w:rsidRPr="003F68C1" w:rsidRDefault="009234E2" w:rsidP="0092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6" w:type="pct"/>
            <w:tcBorders>
              <w:top w:val="single" w:sz="4" w:space="0" w:color="auto"/>
              <w:bottom w:val="double" w:sz="4" w:space="0" w:color="auto"/>
            </w:tcBorders>
          </w:tcPr>
          <w:p w:rsidR="009234E2" w:rsidRPr="009234E2" w:rsidRDefault="009234E2" w:rsidP="0092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6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34E2">
              <w:rPr>
                <w:rFonts w:ascii="Angsana New" w:hAnsi="Angsana New"/>
                <w:b/>
                <w:bCs/>
                <w:sz w:val="30"/>
                <w:szCs w:val="30"/>
              </w:rPr>
              <w:t>11,353</w:t>
            </w:r>
          </w:p>
        </w:tc>
        <w:tc>
          <w:tcPr>
            <w:tcW w:w="140" w:type="pct"/>
          </w:tcPr>
          <w:p w:rsidR="009234E2" w:rsidRPr="003F68C1" w:rsidRDefault="009234E2" w:rsidP="0092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91"/>
              </w:tabs>
              <w:ind w:left="990" w:right="-396" w:hanging="842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single" w:sz="4" w:space="0" w:color="auto"/>
              <w:bottom w:val="double" w:sz="4" w:space="0" w:color="auto"/>
            </w:tcBorders>
          </w:tcPr>
          <w:p w:rsidR="009234E2" w:rsidRPr="004F6CE0" w:rsidRDefault="009234E2" w:rsidP="009234E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F6CE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9" w:type="pct"/>
            <w:gridSpan w:val="2"/>
          </w:tcPr>
          <w:p w:rsidR="009234E2" w:rsidRPr="004F6CE0" w:rsidRDefault="009234E2" w:rsidP="0092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left="-110" w:right="-107" w:firstLine="10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:rsidR="009234E2" w:rsidRPr="003F68C1" w:rsidRDefault="009234E2" w:rsidP="0092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8C1">
              <w:rPr>
                <w:rFonts w:ascii="Angsana New" w:hAnsi="Angsana New"/>
                <w:b/>
                <w:bCs/>
                <w:sz w:val="30"/>
                <w:szCs w:val="30"/>
              </w:rPr>
              <w:t>13,805</w:t>
            </w:r>
          </w:p>
        </w:tc>
        <w:tc>
          <w:tcPr>
            <w:tcW w:w="140" w:type="pct"/>
          </w:tcPr>
          <w:p w:rsidR="009234E2" w:rsidRPr="003F68C1" w:rsidRDefault="009234E2" w:rsidP="0092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4" w:type="pct"/>
            <w:tcBorders>
              <w:top w:val="single" w:sz="4" w:space="0" w:color="auto"/>
              <w:bottom w:val="double" w:sz="4" w:space="0" w:color="auto"/>
            </w:tcBorders>
          </w:tcPr>
          <w:p w:rsidR="009234E2" w:rsidRPr="003F68C1" w:rsidRDefault="009234E2" w:rsidP="00923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6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8C1">
              <w:rPr>
                <w:rFonts w:ascii="Angsana New" w:hAnsi="Angsana New"/>
                <w:b/>
                <w:bCs/>
                <w:sz w:val="30"/>
                <w:szCs w:val="30"/>
              </w:rPr>
              <w:t>13,805</w:t>
            </w:r>
          </w:p>
        </w:tc>
      </w:tr>
    </w:tbl>
    <w:p w:rsidR="00315482" w:rsidRPr="001B6F61" w:rsidRDefault="00315482" w:rsidP="007173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b/>
          <w:sz w:val="30"/>
          <w:szCs w:val="30"/>
        </w:rPr>
      </w:pPr>
    </w:p>
    <w:p w:rsidR="0042380B" w:rsidRPr="00E55D53" w:rsidRDefault="00BE3DEC" w:rsidP="007173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 w:hanging="540"/>
        <w:jc w:val="thaiDistribute"/>
        <w:rPr>
          <w:rFonts w:ascii="Angsana New" w:hAnsi="Angsana New" w:hint="cs"/>
          <w:bCs/>
          <w:sz w:val="30"/>
          <w:szCs w:val="30"/>
        </w:rPr>
      </w:pPr>
      <w:r w:rsidRPr="008B4BC9">
        <w:rPr>
          <w:rFonts w:ascii="Angsana New" w:hAnsi="Angsana New"/>
          <w:b/>
          <w:sz w:val="30"/>
          <w:szCs w:val="30"/>
        </w:rPr>
        <w:t>2</w:t>
      </w:r>
      <w:r w:rsidR="00EF5DB4">
        <w:rPr>
          <w:rFonts w:ascii="Angsana New" w:hAnsi="Angsana New"/>
          <w:b/>
          <w:sz w:val="30"/>
          <w:szCs w:val="30"/>
        </w:rPr>
        <w:t>8</w:t>
      </w:r>
      <w:r w:rsidR="008725C3" w:rsidRPr="00E55D53">
        <w:rPr>
          <w:rFonts w:ascii="Angsana New" w:hAnsi="Angsana New"/>
          <w:b/>
          <w:sz w:val="30"/>
          <w:szCs w:val="30"/>
          <w:cs/>
        </w:rPr>
        <w:tab/>
      </w:r>
      <w:r w:rsidR="00FE4E8A" w:rsidRPr="00185042">
        <w:rPr>
          <w:rFonts w:ascii="Angsana New" w:hAnsi="Angsana New" w:hint="cs"/>
          <w:bCs/>
          <w:sz w:val="30"/>
          <w:szCs w:val="30"/>
          <w:cs/>
        </w:rPr>
        <w:t>กำไร</w:t>
      </w:r>
      <w:r w:rsidR="007E580C" w:rsidRPr="00E55D53">
        <w:rPr>
          <w:rFonts w:ascii="Angsana New" w:hAnsi="Angsana New"/>
          <w:bCs/>
          <w:sz w:val="30"/>
          <w:szCs w:val="30"/>
          <w:cs/>
        </w:rPr>
        <w:t>ต่อ</w:t>
      </w:r>
      <w:r w:rsidR="0042380B" w:rsidRPr="00E55D53">
        <w:rPr>
          <w:rFonts w:ascii="Angsana New" w:hAnsi="Angsana New"/>
          <w:bCs/>
          <w:sz w:val="30"/>
          <w:szCs w:val="30"/>
          <w:cs/>
        </w:rPr>
        <w:t>หุ้น</w:t>
      </w:r>
      <w:r w:rsidR="00FE4E8A">
        <w:rPr>
          <w:rFonts w:ascii="Angsana New" w:hAnsi="Angsana New" w:hint="cs"/>
          <w:bCs/>
          <w:sz w:val="30"/>
          <w:szCs w:val="30"/>
          <w:cs/>
        </w:rPr>
        <w:t>ขั้นพื้นฐาน</w:t>
      </w:r>
    </w:p>
    <w:p w:rsidR="0042380B" w:rsidRPr="001B6F61" w:rsidRDefault="0042380B" w:rsidP="00E438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b/>
          <w:sz w:val="30"/>
          <w:szCs w:val="30"/>
        </w:rPr>
      </w:pPr>
    </w:p>
    <w:p w:rsidR="002A0850" w:rsidRPr="00E55D53" w:rsidRDefault="00B10464" w:rsidP="00BF23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กำไร</w:t>
      </w:r>
      <w:r w:rsidR="0029561B" w:rsidRPr="00E55D53">
        <w:rPr>
          <w:rFonts w:ascii="Angsana New" w:hAnsi="Angsana New"/>
          <w:spacing w:val="-4"/>
          <w:sz w:val="30"/>
          <w:szCs w:val="30"/>
          <w:cs/>
        </w:rPr>
        <w:t>ต่อ</w:t>
      </w:r>
      <w:r w:rsidR="00956C90">
        <w:rPr>
          <w:rFonts w:ascii="Angsana New" w:hAnsi="Angsana New"/>
          <w:spacing w:val="-4"/>
          <w:sz w:val="30"/>
          <w:szCs w:val="30"/>
          <w:cs/>
        </w:rPr>
        <w:t>หุ้น</w:t>
      </w:r>
      <w:r w:rsidR="00D77CD2">
        <w:rPr>
          <w:rFonts w:ascii="Angsana New" w:hAnsi="Angsana New" w:hint="cs"/>
          <w:spacing w:val="-4"/>
          <w:sz w:val="30"/>
          <w:szCs w:val="30"/>
          <w:cs/>
        </w:rPr>
        <w:t>ขั้นพื้นฐาน</w:t>
      </w:r>
      <w:r w:rsidR="00956C90">
        <w:rPr>
          <w:rFonts w:ascii="Angsana New" w:hAnsi="Angsana New"/>
          <w:spacing w:val="-4"/>
          <w:sz w:val="30"/>
          <w:szCs w:val="30"/>
          <w:cs/>
        </w:rPr>
        <w:t>สำหรับแต่ละปีสิ้นสุดวันที่</w:t>
      </w:r>
      <w:r w:rsidR="00A53DE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61601B">
        <w:rPr>
          <w:rFonts w:ascii="Angsana New" w:hAnsi="Angsana New"/>
          <w:sz w:val="30"/>
          <w:szCs w:val="30"/>
        </w:rPr>
        <w:t>30</w:t>
      </w:r>
      <w:r w:rsidR="002A0850" w:rsidRPr="00E55D53">
        <w:rPr>
          <w:rFonts w:ascii="Angsana New" w:hAnsi="Angsana New"/>
          <w:spacing w:val="-4"/>
          <w:sz w:val="30"/>
          <w:szCs w:val="30"/>
          <w:cs/>
        </w:rPr>
        <w:t xml:space="preserve"> กันยายน</w:t>
      </w:r>
      <w:r w:rsidR="00A53DE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90D6E">
        <w:rPr>
          <w:rFonts w:ascii="Angsana New" w:hAnsi="Angsana New"/>
          <w:sz w:val="30"/>
          <w:szCs w:val="30"/>
        </w:rPr>
        <w:t>25</w:t>
      </w:r>
      <w:r w:rsidR="00D2548E">
        <w:rPr>
          <w:rFonts w:ascii="Angsana New" w:hAnsi="Angsana New" w:hint="cs"/>
          <w:sz w:val="30"/>
          <w:szCs w:val="30"/>
          <w:cs/>
        </w:rPr>
        <w:t>60</w:t>
      </w:r>
      <w:r w:rsidR="0026293B" w:rsidRPr="00E55D53">
        <w:rPr>
          <w:rFonts w:ascii="Angsana New" w:hAnsi="Angsana New"/>
          <w:spacing w:val="-4"/>
          <w:sz w:val="30"/>
          <w:szCs w:val="30"/>
        </w:rPr>
        <w:t xml:space="preserve"> </w:t>
      </w:r>
      <w:r w:rsidR="0026293B" w:rsidRPr="00E55D53">
        <w:rPr>
          <w:rFonts w:ascii="Angsana New" w:hAnsi="Angsana New"/>
          <w:spacing w:val="-4"/>
          <w:sz w:val="30"/>
          <w:szCs w:val="30"/>
          <w:cs/>
        </w:rPr>
        <w:t>และ</w:t>
      </w:r>
      <w:r w:rsidR="00A53DE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90D6E">
        <w:rPr>
          <w:rFonts w:ascii="Angsana New" w:hAnsi="Angsana New"/>
          <w:sz w:val="30"/>
          <w:szCs w:val="30"/>
        </w:rPr>
        <w:t>255</w:t>
      </w:r>
      <w:r w:rsidR="00D2548E">
        <w:rPr>
          <w:rFonts w:ascii="Angsana New" w:hAnsi="Angsana New" w:hint="cs"/>
          <w:sz w:val="30"/>
          <w:szCs w:val="30"/>
          <w:cs/>
        </w:rPr>
        <w:t>9</w:t>
      </w:r>
      <w:r w:rsidR="0061601B">
        <w:rPr>
          <w:rFonts w:ascii="Angsana New" w:hAnsi="Angsana New"/>
          <w:sz w:val="30"/>
          <w:szCs w:val="30"/>
        </w:rPr>
        <w:t xml:space="preserve"> </w:t>
      </w:r>
      <w:r w:rsidR="002A0850" w:rsidRPr="00E55D53">
        <w:rPr>
          <w:rFonts w:ascii="Angsana New" w:hAnsi="Angsana New"/>
          <w:spacing w:val="-4"/>
          <w:sz w:val="30"/>
          <w:szCs w:val="30"/>
          <w:cs/>
        </w:rPr>
        <w:t>คำนวณจาก</w:t>
      </w:r>
      <w:r w:rsidR="00103B2F">
        <w:rPr>
          <w:rFonts w:ascii="Angsana New" w:hAnsi="Angsana New" w:hint="cs"/>
          <w:spacing w:val="-4"/>
          <w:sz w:val="30"/>
          <w:szCs w:val="30"/>
          <w:cs/>
        </w:rPr>
        <w:t>กำไร</w:t>
      </w:r>
      <w:r w:rsidR="002A0850" w:rsidRPr="00E55D53">
        <w:rPr>
          <w:rFonts w:ascii="Angsana New" w:hAnsi="Angsana New"/>
          <w:sz w:val="30"/>
          <w:szCs w:val="30"/>
          <w:cs/>
        </w:rPr>
        <w:t>สำหรับปีที่เป็น</w:t>
      </w:r>
      <w:r w:rsidR="00B34345">
        <w:rPr>
          <w:rFonts w:ascii="Angsana New" w:hAnsi="Angsana New"/>
          <w:sz w:val="30"/>
          <w:szCs w:val="30"/>
        </w:rPr>
        <w:t xml:space="preserve">      </w:t>
      </w:r>
      <w:r w:rsidR="002A0850" w:rsidRPr="00E55D53">
        <w:rPr>
          <w:rFonts w:ascii="Angsana New" w:hAnsi="Angsana New"/>
          <w:sz w:val="30"/>
          <w:szCs w:val="30"/>
          <w:cs/>
        </w:rPr>
        <w:t>ส่วนของผู้ถือหุ้น</w:t>
      </w:r>
      <w:r w:rsidR="00D77CD2">
        <w:rPr>
          <w:rFonts w:ascii="Angsana New" w:hAnsi="Angsana New" w:hint="cs"/>
          <w:sz w:val="30"/>
          <w:szCs w:val="30"/>
          <w:cs/>
        </w:rPr>
        <w:t>สามัญ</w:t>
      </w:r>
      <w:r w:rsidR="002A0850" w:rsidRPr="00E55D53">
        <w:rPr>
          <w:rFonts w:ascii="Angsana New" w:hAnsi="Angsana New"/>
          <w:sz w:val="30"/>
          <w:szCs w:val="30"/>
          <w:cs/>
        </w:rPr>
        <w:t>ของบริษัทและจำนวนหุ้น</w:t>
      </w:r>
      <w:r w:rsidR="00D77CD2">
        <w:rPr>
          <w:rFonts w:ascii="Angsana New" w:hAnsi="Angsana New"/>
          <w:sz w:val="30"/>
          <w:szCs w:val="30"/>
          <w:cs/>
        </w:rPr>
        <w:t>สามัญที่ออกจำหน่ายแล้วระหว่างปี</w:t>
      </w:r>
      <w:r w:rsidR="002A0850" w:rsidRPr="00E55D53">
        <w:rPr>
          <w:rFonts w:ascii="Angsana New" w:hAnsi="Angsana New"/>
          <w:sz w:val="30"/>
          <w:szCs w:val="30"/>
          <w:cs/>
        </w:rPr>
        <w:t xml:space="preserve"> แสดงการคำนวณดังนี้</w:t>
      </w:r>
    </w:p>
    <w:p w:rsidR="002A0850" w:rsidRPr="001B6F61" w:rsidRDefault="002A0850" w:rsidP="002848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15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000"/>
      </w:tblPr>
      <w:tblGrid>
        <w:gridCol w:w="3690"/>
        <w:gridCol w:w="1170"/>
        <w:gridCol w:w="270"/>
        <w:gridCol w:w="1350"/>
        <w:gridCol w:w="270"/>
        <w:gridCol w:w="1170"/>
        <w:gridCol w:w="270"/>
        <w:gridCol w:w="1125"/>
      </w:tblGrid>
      <w:tr w:rsidR="00BC6346" w:rsidRPr="00E55D53" w:rsidTr="00226CBB">
        <w:tblPrEx>
          <w:tblCellMar>
            <w:top w:w="0" w:type="dxa"/>
            <w:bottom w:w="0" w:type="dxa"/>
          </w:tblCellMar>
        </w:tblPrEx>
        <w:tc>
          <w:tcPr>
            <w:tcW w:w="3690" w:type="dxa"/>
            <w:tcBorders>
              <w:top w:val="nil"/>
              <w:bottom w:val="nil"/>
            </w:tcBorders>
          </w:tcPr>
          <w:p w:rsidR="00BC6346" w:rsidRPr="00E55D53" w:rsidRDefault="00BC6346" w:rsidP="00BC6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:rsidR="00BC6346" w:rsidRPr="00E55D53" w:rsidRDefault="00BC6346" w:rsidP="00BC6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C6346" w:rsidRPr="00E55D53" w:rsidRDefault="00BC6346" w:rsidP="00BC6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  <w:tcBorders>
              <w:top w:val="nil"/>
              <w:bottom w:val="nil"/>
            </w:tcBorders>
          </w:tcPr>
          <w:p w:rsidR="00BC6346" w:rsidRPr="00E55D53" w:rsidRDefault="00BC6346" w:rsidP="00BC6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0CF8" w:rsidRPr="00E55D53" w:rsidTr="00226CBB">
        <w:tblPrEx>
          <w:tblCellMar>
            <w:top w:w="0" w:type="dxa"/>
            <w:bottom w:w="0" w:type="dxa"/>
          </w:tblCellMar>
        </w:tblPrEx>
        <w:tc>
          <w:tcPr>
            <w:tcW w:w="3690" w:type="dxa"/>
            <w:tcBorders>
              <w:top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D2548E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</w:rPr>
              <w:t>255</w:t>
            </w:r>
            <w:r w:rsidR="00D2548E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  <w:tcBorders>
              <w:top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D2548E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</w:rPr>
              <w:t>255</w:t>
            </w:r>
            <w:r w:rsidR="00D2548E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EF0CF8" w:rsidRPr="00E55D53" w:rsidTr="00226CBB">
        <w:tblPrEx>
          <w:tblCellMar>
            <w:top w:w="0" w:type="dxa"/>
            <w:bottom w:w="0" w:type="dxa"/>
          </w:tblCellMar>
        </w:tblPrEx>
        <w:trPr>
          <w:trHeight w:val="344"/>
        </w:trPr>
        <w:tc>
          <w:tcPr>
            <w:tcW w:w="3690" w:type="dxa"/>
            <w:tcBorders>
              <w:bottom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25" w:type="dxa"/>
            <w:gridSpan w:val="7"/>
            <w:tcBorders>
              <w:bottom w:val="nil"/>
            </w:tcBorders>
          </w:tcPr>
          <w:p w:rsidR="00EF0CF8" w:rsidRPr="00E55D53" w:rsidRDefault="00EF0CF8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55D5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E55D53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E55D5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D2548E" w:rsidRPr="00E55D53" w:rsidTr="00226CBB">
        <w:tblPrEx>
          <w:tblCellMar>
            <w:top w:w="0" w:type="dxa"/>
            <w:bottom w:w="0" w:type="dxa"/>
          </w:tblCellMar>
        </w:tblPrEx>
        <w:tc>
          <w:tcPr>
            <w:tcW w:w="3690" w:type="dxa"/>
            <w:tcBorders>
              <w:top w:val="nil"/>
              <w:bottom w:val="nil"/>
            </w:tcBorders>
          </w:tcPr>
          <w:p w:rsidR="00D2548E" w:rsidRDefault="00D2548E" w:rsidP="00D2548E">
            <w:pPr>
              <w:tabs>
                <w:tab w:val="clear" w:pos="37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6B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666B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</w:t>
            </w:r>
            <w:r w:rsidRPr="00666B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สามัญ</w:t>
            </w:r>
            <w:r w:rsidRPr="00666BA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  <w:p w:rsidR="00D2548E" w:rsidRPr="00666BAC" w:rsidRDefault="00D2548E" w:rsidP="00D2548E">
            <w:pPr>
              <w:tabs>
                <w:tab w:val="clear" w:pos="3742"/>
              </w:tabs>
              <w:spacing w:line="240" w:lineRule="auto"/>
              <w:ind w:right="-108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666B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ของบริษัท</w:t>
            </w:r>
            <w:r w:rsidRPr="00666BA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666B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666BA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:rsidR="00D2548E" w:rsidRPr="00313B55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2548E" w:rsidRPr="00313B55" w:rsidRDefault="00AE7EBC" w:rsidP="00BB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B3C63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C67F3">
              <w:rPr>
                <w:rFonts w:ascii="Angsana New" w:hAnsi="Angsana New"/>
                <w:b/>
                <w:bCs/>
                <w:sz w:val="30"/>
                <w:szCs w:val="30"/>
              </w:rPr>
              <w:t>650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2548E" w:rsidRPr="00313B55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:rsidR="00D2548E" w:rsidRPr="00313B55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2548E" w:rsidRPr="00313B55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494,255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2548E" w:rsidRPr="00313B55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:rsidR="00D2548E" w:rsidRPr="00313B55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2548E" w:rsidRPr="00313B55" w:rsidRDefault="00AE7EBC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182,518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2548E" w:rsidRPr="00313B55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double" w:sz="4" w:space="0" w:color="auto"/>
            </w:tcBorders>
          </w:tcPr>
          <w:p w:rsidR="00D2548E" w:rsidRPr="00313B55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2548E" w:rsidRPr="00313B55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420,413</w:t>
            </w:r>
          </w:p>
        </w:tc>
      </w:tr>
      <w:tr w:rsidR="00D2548E" w:rsidRPr="00E55D53" w:rsidTr="00226CBB">
        <w:tblPrEx>
          <w:tblCellMar>
            <w:top w:w="0" w:type="dxa"/>
            <w:bottom w:w="0" w:type="dxa"/>
          </w:tblCellMar>
        </w:tblPrEx>
        <w:tc>
          <w:tcPr>
            <w:tcW w:w="3690" w:type="dxa"/>
            <w:tcBorders>
              <w:top w:val="nil"/>
              <w:bottom w:val="nil"/>
            </w:tcBorders>
          </w:tcPr>
          <w:p w:rsidR="00D2548E" w:rsidRPr="00666BAC" w:rsidRDefault="00D2548E" w:rsidP="00D2548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:rsidR="00D2548E" w:rsidRPr="00313B55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2548E" w:rsidRPr="00313B55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D2548E" w:rsidRPr="00313B55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2548E" w:rsidRPr="00313B55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D2548E" w:rsidRPr="00313B55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2548E" w:rsidRPr="00313B55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:rsidR="00D2548E" w:rsidRPr="00313B55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B2A64" w:rsidRPr="00E55D53" w:rsidTr="00226CBB">
        <w:tblPrEx>
          <w:tblCellMar>
            <w:top w:w="0" w:type="dxa"/>
            <w:bottom w:w="0" w:type="dxa"/>
          </w:tblCellMar>
        </w:tblPrEx>
        <w:tc>
          <w:tcPr>
            <w:tcW w:w="3690" w:type="dxa"/>
            <w:tcBorders>
              <w:top w:val="nil"/>
              <w:bottom w:val="nil"/>
            </w:tcBorders>
          </w:tcPr>
          <w:p w:rsidR="00EB2A64" w:rsidRPr="00666BAC" w:rsidRDefault="00EB2A64" w:rsidP="00EB2A6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6B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:rsidR="00EB2A64" w:rsidRPr="00313B55" w:rsidRDefault="00EB2A64" w:rsidP="00EB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3B55">
              <w:rPr>
                <w:rFonts w:ascii="Angsana New" w:hAnsi="Angsana New"/>
                <w:b/>
                <w:bCs/>
                <w:sz w:val="30"/>
                <w:szCs w:val="30"/>
              </w:rPr>
              <w:t>20,898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B2A64" w:rsidRPr="00313B55" w:rsidRDefault="00EB2A64" w:rsidP="00EB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:rsidR="00EB2A64" w:rsidRPr="00313B55" w:rsidRDefault="00EB2A64" w:rsidP="00EB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3B55">
              <w:rPr>
                <w:rFonts w:ascii="Angsana New" w:hAnsi="Angsana New"/>
                <w:b/>
                <w:bCs/>
                <w:sz w:val="30"/>
                <w:szCs w:val="30"/>
              </w:rPr>
              <w:t>20,898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B2A64" w:rsidRPr="00313B55" w:rsidRDefault="00EB2A64" w:rsidP="00EB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:rsidR="00EB2A64" w:rsidRPr="00313B55" w:rsidRDefault="00EB2A64" w:rsidP="00EB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3B55">
              <w:rPr>
                <w:rFonts w:ascii="Angsana New" w:hAnsi="Angsana New"/>
                <w:b/>
                <w:bCs/>
                <w:sz w:val="30"/>
                <w:szCs w:val="30"/>
              </w:rPr>
              <w:t>20,898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B2A64" w:rsidRPr="00313B55" w:rsidRDefault="00EB2A64" w:rsidP="00EB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double" w:sz="4" w:space="0" w:color="auto"/>
            </w:tcBorders>
          </w:tcPr>
          <w:p w:rsidR="00EB2A64" w:rsidRPr="00313B55" w:rsidRDefault="00EB2A64" w:rsidP="00EB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3B55">
              <w:rPr>
                <w:rFonts w:ascii="Angsana New" w:hAnsi="Angsana New"/>
                <w:b/>
                <w:bCs/>
                <w:sz w:val="30"/>
                <w:szCs w:val="30"/>
              </w:rPr>
              <w:t>20,898</w:t>
            </w:r>
          </w:p>
        </w:tc>
      </w:tr>
      <w:tr w:rsidR="00D2548E" w:rsidRPr="00E55D53" w:rsidTr="00226CBB">
        <w:tblPrEx>
          <w:tblCellMar>
            <w:top w:w="0" w:type="dxa"/>
            <w:bottom w:w="0" w:type="dxa"/>
          </w:tblCellMar>
        </w:tblPrEx>
        <w:tc>
          <w:tcPr>
            <w:tcW w:w="3690" w:type="dxa"/>
            <w:tcBorders>
              <w:top w:val="nil"/>
              <w:bottom w:val="nil"/>
            </w:tcBorders>
          </w:tcPr>
          <w:p w:rsidR="00D2548E" w:rsidRPr="00E55D53" w:rsidRDefault="00D2548E" w:rsidP="00D2548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:rsidR="00D2548E" w:rsidRPr="000A1321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2548E" w:rsidRPr="00E55D53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:rsidR="00D2548E" w:rsidRPr="000A1321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2548E" w:rsidRPr="00E55D53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:rsidR="00D2548E" w:rsidRPr="000A1321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2548E" w:rsidRPr="00E55D53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double" w:sz="4" w:space="0" w:color="auto"/>
              <w:bottom w:val="nil"/>
            </w:tcBorders>
          </w:tcPr>
          <w:p w:rsidR="00D2548E" w:rsidRPr="000A1321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548E" w:rsidRPr="00E55D53" w:rsidTr="00852D90">
        <w:tblPrEx>
          <w:tblCellMar>
            <w:top w:w="0" w:type="dxa"/>
            <w:bottom w:w="0" w:type="dxa"/>
          </w:tblCellMar>
        </w:tblPrEx>
        <w:trPr>
          <w:trHeight w:val="164"/>
        </w:trPr>
        <w:tc>
          <w:tcPr>
            <w:tcW w:w="3690" w:type="dxa"/>
            <w:tcBorders>
              <w:top w:val="nil"/>
              <w:bottom w:val="nil"/>
            </w:tcBorders>
          </w:tcPr>
          <w:p w:rsidR="00D2548E" w:rsidRPr="00E55D53" w:rsidRDefault="00D2548E" w:rsidP="00D2548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66B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:rsidR="00D2548E" w:rsidRPr="009C0954" w:rsidRDefault="00BB3C63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12.3</w:t>
            </w:r>
            <w:r w:rsidR="006C67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2548E" w:rsidRPr="000A1321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:rsidR="00D2548E" w:rsidRPr="009C0954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23.65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2548E" w:rsidRPr="00E55D53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:rsidR="00D2548E" w:rsidRPr="000A1321" w:rsidRDefault="00AE7EBC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8.73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2548E" w:rsidRPr="00E55D53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double" w:sz="4" w:space="0" w:color="auto"/>
            </w:tcBorders>
          </w:tcPr>
          <w:p w:rsidR="00D2548E" w:rsidRPr="000A1321" w:rsidRDefault="00D2548E" w:rsidP="00D25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20.12</w:t>
            </w:r>
          </w:p>
        </w:tc>
      </w:tr>
    </w:tbl>
    <w:p w:rsidR="0035237D" w:rsidRDefault="0035237D" w:rsidP="00B45B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b/>
          <w:sz w:val="30"/>
          <w:szCs w:val="30"/>
        </w:rPr>
      </w:pPr>
    </w:p>
    <w:p w:rsidR="00CA55B3" w:rsidRPr="007200EF" w:rsidRDefault="00BE3DEC" w:rsidP="00B45B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2</w:t>
      </w:r>
      <w:r w:rsidR="00EF5DB4">
        <w:rPr>
          <w:rFonts w:ascii="Angsana New" w:hAnsi="Angsana New"/>
          <w:b/>
          <w:sz w:val="30"/>
          <w:szCs w:val="30"/>
        </w:rPr>
        <w:t>9</w:t>
      </w:r>
      <w:r w:rsidR="00B45BBB">
        <w:rPr>
          <w:rFonts w:ascii="Angsana New" w:hAnsi="Angsana New"/>
          <w:b/>
          <w:sz w:val="30"/>
          <w:szCs w:val="30"/>
          <w:cs/>
        </w:rPr>
        <w:tab/>
      </w:r>
      <w:r w:rsidR="00E438A9" w:rsidRPr="007200EF">
        <w:rPr>
          <w:rFonts w:ascii="Angsana New" w:hAnsi="Angsana New"/>
          <w:bCs/>
          <w:sz w:val="30"/>
          <w:szCs w:val="30"/>
          <w:cs/>
        </w:rPr>
        <w:t>เ</w:t>
      </w:r>
      <w:r w:rsidR="00CA55B3" w:rsidRPr="007200EF">
        <w:rPr>
          <w:rFonts w:ascii="Angsana New" w:hAnsi="Angsana New"/>
          <w:bCs/>
          <w:sz w:val="30"/>
          <w:szCs w:val="30"/>
          <w:cs/>
        </w:rPr>
        <w:t>งินปันผล</w:t>
      </w:r>
    </w:p>
    <w:p w:rsidR="00E50BBF" w:rsidRPr="001B6F61" w:rsidRDefault="00E50BBF" w:rsidP="00E50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rdia New" w:hAnsi="Angsana New"/>
          <w:sz w:val="30"/>
          <w:szCs w:val="30"/>
        </w:rPr>
      </w:pPr>
    </w:p>
    <w:p w:rsidR="00E50BBF" w:rsidRDefault="00E50BBF" w:rsidP="00E50BBF">
      <w:pPr>
        <w:pStyle w:val="a"/>
        <w:tabs>
          <w:tab w:val="clear" w:pos="1080"/>
        </w:tabs>
        <w:ind w:left="540"/>
        <w:jc w:val="thaiDistribute"/>
        <w:rPr>
          <w:rFonts w:ascii="Angsana New" w:eastAsia="Cordia New" w:hAnsi="Angsana New" w:cs="Angsana New"/>
          <w:lang w:val="en-US"/>
        </w:rPr>
      </w:pPr>
      <w:r w:rsidRPr="00E55D53">
        <w:rPr>
          <w:rFonts w:ascii="Angsana New" w:eastAsia="Cordia New" w:hAnsi="Angsana New" w:cs="Angsana New"/>
          <w:cs/>
        </w:rPr>
        <w:t>ในการประชุมสามัญประจำปีของผู้ถือหุ้นของ</w:t>
      </w:r>
      <w:r w:rsidRPr="00673B1A">
        <w:rPr>
          <w:rFonts w:ascii="Angsana New" w:eastAsia="Cordia New" w:hAnsi="Angsana New" w:cs="Angsana New"/>
          <w:cs/>
        </w:rPr>
        <w:t>บริษัทเมื่อวันที่</w:t>
      </w:r>
      <w:r w:rsidRPr="00673B1A">
        <w:rPr>
          <w:rFonts w:ascii="Angsana New" w:eastAsia="Cordia New" w:hAnsi="Angsana New" w:cs="Angsana New"/>
        </w:rPr>
        <w:t xml:space="preserve"> 2</w:t>
      </w:r>
      <w:r w:rsidR="00673B1A" w:rsidRPr="00673B1A">
        <w:rPr>
          <w:rFonts w:ascii="Angsana New" w:eastAsia="Cordia New" w:hAnsi="Angsana New" w:cs="Angsana New"/>
          <w:lang w:val="en-US"/>
        </w:rPr>
        <w:t>7</w:t>
      </w:r>
      <w:r w:rsidRPr="00673B1A">
        <w:rPr>
          <w:rFonts w:ascii="Angsana New" w:eastAsia="Cordia New" w:hAnsi="Angsana New" w:cs="Angsana New"/>
        </w:rPr>
        <w:t xml:space="preserve"> </w:t>
      </w:r>
      <w:r w:rsidRPr="00673B1A">
        <w:rPr>
          <w:rFonts w:ascii="Angsana New" w:eastAsia="Cordia New" w:hAnsi="Angsana New" w:cs="Angsana New"/>
          <w:cs/>
        </w:rPr>
        <w:t>มกราคม</w:t>
      </w:r>
      <w:r w:rsidRPr="00673B1A">
        <w:rPr>
          <w:rFonts w:ascii="Angsana New" w:eastAsia="Cordia New" w:hAnsi="Angsana New" w:cs="Angsana New"/>
        </w:rPr>
        <w:t xml:space="preserve"> 25</w:t>
      </w:r>
      <w:r w:rsidR="00673B1A" w:rsidRPr="00673B1A">
        <w:rPr>
          <w:rFonts w:ascii="Angsana New" w:eastAsia="Cordia New" w:hAnsi="Angsana New" w:cs="Angsana New" w:hint="cs"/>
          <w:cs/>
        </w:rPr>
        <w:t xml:space="preserve">60 </w:t>
      </w:r>
      <w:r w:rsidRPr="00673B1A">
        <w:rPr>
          <w:rFonts w:ascii="Angsana New" w:eastAsia="Cordia New" w:hAnsi="Angsana New" w:cs="Angsana New"/>
          <w:cs/>
        </w:rPr>
        <w:t xml:space="preserve">ผู้ถือหุ้นมีมติอนุมัติการจัดสรรกำไรสะสมที่ยังไม่ได้จัดสรร ณ วันที่ </w:t>
      </w:r>
      <w:r w:rsidRPr="00673B1A">
        <w:rPr>
          <w:rFonts w:ascii="Angsana New" w:eastAsia="Cordia New" w:hAnsi="Angsana New" w:cs="Angsana New"/>
          <w:lang w:val="en-US"/>
        </w:rPr>
        <w:t xml:space="preserve">30 </w:t>
      </w:r>
      <w:r w:rsidRPr="00673B1A">
        <w:rPr>
          <w:rFonts w:ascii="Angsana New" w:eastAsia="Cordia New" w:hAnsi="Angsana New" w:cs="Angsana New"/>
          <w:cs/>
          <w:lang w:val="en-US"/>
        </w:rPr>
        <w:t xml:space="preserve">กันยายน </w:t>
      </w:r>
      <w:r w:rsidR="00673B1A" w:rsidRPr="00673B1A">
        <w:rPr>
          <w:rFonts w:ascii="Angsana New" w:eastAsia="Cordia New" w:hAnsi="Angsana New" w:cs="Angsana New"/>
          <w:lang w:val="en-US"/>
        </w:rPr>
        <w:t>2559</w:t>
      </w:r>
      <w:r w:rsidRPr="00673B1A">
        <w:rPr>
          <w:rFonts w:ascii="Angsana New" w:eastAsia="Cordia New" w:hAnsi="Angsana New" w:cs="Angsana New"/>
          <w:lang w:val="en-US"/>
        </w:rPr>
        <w:t xml:space="preserve"> </w:t>
      </w:r>
      <w:r w:rsidRPr="00673B1A">
        <w:rPr>
          <w:rFonts w:ascii="Angsana New" w:eastAsia="Cordia New" w:hAnsi="Angsana New" w:cs="Angsana New"/>
          <w:cs/>
        </w:rPr>
        <w:t>เป็นเงินปันผล</w:t>
      </w:r>
      <w:r w:rsidRPr="00673B1A">
        <w:rPr>
          <w:rFonts w:ascii="Angsana New" w:eastAsia="Cordia New" w:hAnsi="Angsana New" w:cs="Angsana New"/>
          <w:cs/>
          <w:lang w:val="en-US"/>
        </w:rPr>
        <w:t>ใ</w:t>
      </w:r>
      <w:r w:rsidRPr="00673B1A">
        <w:rPr>
          <w:rFonts w:ascii="Angsana New" w:eastAsia="Cordia New" w:hAnsi="Angsana New" w:cs="Angsana New"/>
          <w:cs/>
        </w:rPr>
        <w:t xml:space="preserve">นอัตราหุ้นละ </w:t>
      </w:r>
      <w:r w:rsidRPr="00673B1A">
        <w:rPr>
          <w:rFonts w:ascii="Angsana New" w:eastAsia="Cordia New" w:hAnsi="Angsana New" w:cs="Angsana New"/>
          <w:lang w:val="en-US"/>
        </w:rPr>
        <w:t>1</w:t>
      </w:r>
      <w:r w:rsidR="00673B1A" w:rsidRPr="00673B1A">
        <w:rPr>
          <w:rFonts w:ascii="Angsana New" w:eastAsia="Cordia New" w:hAnsi="Angsana New" w:cs="Angsana New"/>
          <w:lang w:val="en-US"/>
        </w:rPr>
        <w:t>4</w:t>
      </w:r>
      <w:r w:rsidRPr="00673B1A">
        <w:rPr>
          <w:rFonts w:ascii="Angsana New" w:eastAsia="Cordia New" w:hAnsi="Angsana New" w:cs="Angsana New"/>
          <w:cs/>
        </w:rPr>
        <w:t xml:space="preserve"> บาท </w:t>
      </w:r>
      <w:r w:rsidRPr="00673B1A">
        <w:rPr>
          <w:rFonts w:ascii="Angsana New" w:eastAsia="Cordia New" w:hAnsi="Angsana New" w:cs="Angsana New"/>
          <w:cs/>
          <w:lang w:val="en-US"/>
        </w:rPr>
        <w:t xml:space="preserve">เป็นจำนวนเงินทั้งสิ้น </w:t>
      </w:r>
      <w:r w:rsidR="00673B1A" w:rsidRPr="00673B1A">
        <w:rPr>
          <w:rFonts w:ascii="Angsana New" w:eastAsia="Cordia New" w:hAnsi="Angsana New" w:cs="Angsana New"/>
          <w:lang w:val="en-US"/>
        </w:rPr>
        <w:t>293</w:t>
      </w:r>
      <w:r w:rsidRPr="00673B1A">
        <w:rPr>
          <w:rFonts w:ascii="Angsana New" w:eastAsia="Cordia New" w:hAnsi="Angsana New" w:cs="Angsana New"/>
          <w:cs/>
          <w:lang w:val="en-US"/>
        </w:rPr>
        <w:t xml:space="preserve"> ล้านบาท เงินปันผลดังกล่าวได้จ่ายให้แก่ผู้ถือหุ้นในระหว่าง</w:t>
      </w:r>
      <w:r w:rsidRPr="00673B1A">
        <w:rPr>
          <w:rFonts w:ascii="Angsana New" w:eastAsia="Cordia New" w:hAnsi="Angsana New" w:cs="Angsana New" w:hint="cs"/>
          <w:cs/>
          <w:lang w:val="en-US"/>
        </w:rPr>
        <w:t xml:space="preserve">เดือนกุมภาพันธ์ </w:t>
      </w:r>
      <w:r w:rsidRPr="00673B1A">
        <w:rPr>
          <w:rFonts w:ascii="Angsana New" w:eastAsia="Cordia New" w:hAnsi="Angsana New" w:cs="Angsana New"/>
          <w:lang w:val="en-US"/>
        </w:rPr>
        <w:t>25</w:t>
      </w:r>
      <w:r w:rsidR="00673B1A" w:rsidRPr="00673B1A">
        <w:rPr>
          <w:rFonts w:ascii="Angsana New" w:eastAsia="Cordia New" w:hAnsi="Angsana New" w:cs="Angsana New"/>
          <w:lang w:val="en-US"/>
        </w:rPr>
        <w:t>60</w:t>
      </w:r>
    </w:p>
    <w:p w:rsidR="00C24041" w:rsidRDefault="00C24041" w:rsidP="00203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rdia New" w:hAnsi="Angsana New"/>
          <w:sz w:val="30"/>
          <w:szCs w:val="30"/>
        </w:rPr>
      </w:pPr>
    </w:p>
    <w:p w:rsidR="00D10E4B" w:rsidRDefault="001F2821" w:rsidP="00203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rdia New" w:hAnsi="Angsana New"/>
          <w:sz w:val="30"/>
          <w:szCs w:val="30"/>
        </w:rPr>
      </w:pPr>
      <w:r w:rsidRPr="00673B1A">
        <w:rPr>
          <w:rFonts w:ascii="Angsana New" w:eastAsia="Cordia New" w:hAnsi="Angsana New"/>
          <w:sz w:val="30"/>
          <w:szCs w:val="30"/>
          <w:cs/>
        </w:rPr>
        <w:lastRenderedPageBreak/>
        <w:t>ในการประชุมสามัญประจำปีของผู้ถือหุ้นของบริษัทเมื่อวันที่ 2</w:t>
      </w:r>
      <w:r w:rsidRPr="00673B1A">
        <w:rPr>
          <w:rFonts w:ascii="Angsana New" w:eastAsia="Cordia New" w:hAnsi="Angsana New"/>
          <w:sz w:val="30"/>
          <w:szCs w:val="30"/>
        </w:rPr>
        <w:t>3</w:t>
      </w:r>
      <w:r w:rsidRPr="00673B1A">
        <w:rPr>
          <w:rFonts w:ascii="Angsana New" w:eastAsia="Cordia New" w:hAnsi="Angsana New"/>
          <w:sz w:val="30"/>
          <w:szCs w:val="30"/>
          <w:cs/>
        </w:rPr>
        <w:t xml:space="preserve"> มกราคม </w:t>
      </w:r>
      <w:r w:rsidRPr="002035D9">
        <w:rPr>
          <w:rFonts w:ascii="Angsana New" w:eastAsia="Cordia New" w:hAnsi="Angsana New"/>
          <w:sz w:val="30"/>
          <w:szCs w:val="30"/>
          <w:cs/>
        </w:rPr>
        <w:t>25</w:t>
      </w:r>
      <w:r w:rsidR="00673B1A" w:rsidRPr="00673B1A">
        <w:rPr>
          <w:rFonts w:ascii="Angsana New" w:eastAsia="Cordia New" w:hAnsi="Angsana New"/>
          <w:sz w:val="30"/>
          <w:szCs w:val="30"/>
        </w:rPr>
        <w:t>59</w:t>
      </w:r>
      <w:r w:rsidRPr="00673B1A">
        <w:rPr>
          <w:rFonts w:ascii="Angsana New" w:eastAsia="Cordia New" w:hAnsi="Angsana New"/>
          <w:sz w:val="30"/>
          <w:szCs w:val="30"/>
          <w:cs/>
        </w:rPr>
        <w:t xml:space="preserve"> ผู้ถือหุ้นมีมติอนุมัติการจัดสรรกำไรสะสมที่ยังไม่ได้จัดสรร ณ วันที่ </w:t>
      </w:r>
      <w:r w:rsidRPr="00673B1A">
        <w:rPr>
          <w:rFonts w:ascii="Angsana New" w:eastAsia="Cordia New" w:hAnsi="Angsana New"/>
          <w:sz w:val="30"/>
          <w:szCs w:val="30"/>
        </w:rPr>
        <w:t xml:space="preserve">30 </w:t>
      </w:r>
      <w:r w:rsidRPr="00673B1A">
        <w:rPr>
          <w:rFonts w:ascii="Angsana New" w:eastAsia="Cordia New" w:hAnsi="Angsana New"/>
          <w:sz w:val="30"/>
          <w:szCs w:val="30"/>
          <w:cs/>
        </w:rPr>
        <w:t xml:space="preserve">กันยายน </w:t>
      </w:r>
      <w:r w:rsidRPr="00673B1A">
        <w:rPr>
          <w:rFonts w:ascii="Angsana New" w:eastAsia="Cordia New" w:hAnsi="Angsana New"/>
          <w:sz w:val="30"/>
          <w:szCs w:val="30"/>
        </w:rPr>
        <w:t>255</w:t>
      </w:r>
      <w:r w:rsidR="00673B1A" w:rsidRPr="00673B1A">
        <w:rPr>
          <w:rFonts w:ascii="Angsana New" w:eastAsia="Cordia New" w:hAnsi="Angsana New"/>
          <w:sz w:val="30"/>
          <w:szCs w:val="30"/>
        </w:rPr>
        <w:t>8</w:t>
      </w:r>
      <w:r w:rsidRPr="00673B1A">
        <w:rPr>
          <w:rFonts w:ascii="Angsana New" w:eastAsia="Cordia New" w:hAnsi="Angsana New"/>
        </w:rPr>
        <w:t xml:space="preserve"> </w:t>
      </w:r>
      <w:r w:rsidRPr="00673B1A">
        <w:rPr>
          <w:rFonts w:ascii="Angsana New" w:eastAsia="Cordia New" w:hAnsi="Angsana New"/>
          <w:sz w:val="30"/>
          <w:szCs w:val="30"/>
          <w:cs/>
        </w:rPr>
        <w:t xml:space="preserve"> เป็นเงินปันผลในอัตราหุ้นละ </w:t>
      </w:r>
      <w:r w:rsidR="00673B1A" w:rsidRPr="00673B1A">
        <w:rPr>
          <w:rFonts w:ascii="Angsana New" w:eastAsia="Cordia New" w:hAnsi="Angsana New"/>
          <w:sz w:val="30"/>
          <w:szCs w:val="30"/>
        </w:rPr>
        <w:t>18</w:t>
      </w:r>
      <w:r w:rsidRPr="00673B1A">
        <w:rPr>
          <w:rFonts w:ascii="Angsana New" w:eastAsia="Cordia New" w:hAnsi="Angsana New"/>
          <w:sz w:val="30"/>
          <w:szCs w:val="30"/>
          <w:cs/>
        </w:rPr>
        <w:t xml:space="preserve"> บาท เป็นจำนวนเงินทั้งสิ้น </w:t>
      </w:r>
      <w:r w:rsidR="00673B1A" w:rsidRPr="00673B1A">
        <w:rPr>
          <w:rFonts w:ascii="Angsana New" w:eastAsia="Cordia New" w:hAnsi="Angsana New"/>
          <w:sz w:val="30"/>
          <w:szCs w:val="30"/>
        </w:rPr>
        <w:t>376</w:t>
      </w:r>
      <w:r w:rsidRPr="00673B1A">
        <w:rPr>
          <w:rFonts w:ascii="Angsana New" w:eastAsia="Cordia New" w:hAnsi="Angsana New"/>
          <w:sz w:val="30"/>
          <w:szCs w:val="30"/>
        </w:rPr>
        <w:t xml:space="preserve"> </w:t>
      </w:r>
      <w:r w:rsidRPr="00673B1A">
        <w:rPr>
          <w:rFonts w:ascii="Angsana New" w:eastAsia="Cordia New" w:hAnsi="Angsana New"/>
          <w:sz w:val="30"/>
          <w:szCs w:val="30"/>
          <w:cs/>
        </w:rPr>
        <w:t>ล้านบาท เงินปันผลดังกล่าวได้จ่ายให้แก่ผู้ถือหุ้นในระหว่าง</w:t>
      </w:r>
      <w:r w:rsidRPr="00673B1A">
        <w:rPr>
          <w:rFonts w:ascii="Angsana New" w:eastAsia="Cordia New" w:hAnsi="Angsana New" w:hint="cs"/>
          <w:sz w:val="30"/>
          <w:szCs w:val="30"/>
          <w:cs/>
        </w:rPr>
        <w:t xml:space="preserve">เดือนกุมภาพันธ์ </w:t>
      </w:r>
      <w:r w:rsidR="00673B1A" w:rsidRPr="00673B1A">
        <w:rPr>
          <w:rFonts w:ascii="Angsana New" w:eastAsia="Cordia New" w:hAnsi="Angsana New"/>
          <w:sz w:val="30"/>
          <w:szCs w:val="30"/>
        </w:rPr>
        <w:t>2559</w:t>
      </w:r>
    </w:p>
    <w:p w:rsidR="001B6F61" w:rsidRDefault="001B6F61" w:rsidP="00203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B4314" w:rsidRPr="00E55D53" w:rsidRDefault="00EF5DB4" w:rsidP="009C6E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 w:hanging="540"/>
        <w:jc w:val="thaiDistribute"/>
        <w:rPr>
          <w:rFonts w:ascii="Angsana New" w:eastAsia="Cordi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30</w:t>
      </w:r>
      <w:r w:rsidR="009C6E05" w:rsidRPr="00E55D53">
        <w:rPr>
          <w:rFonts w:ascii="Angsana New" w:eastAsia="Cordia New" w:hAnsi="Angsana New"/>
          <w:b/>
          <w:bCs/>
          <w:sz w:val="30"/>
          <w:szCs w:val="30"/>
        </w:rPr>
        <w:tab/>
      </w:r>
      <w:r w:rsidR="002C4438" w:rsidRPr="00E55D53">
        <w:rPr>
          <w:rFonts w:ascii="Angsana New" w:eastAsia="Cordia New" w:hAnsi="Angsana New"/>
          <w:b/>
          <w:bCs/>
          <w:sz w:val="30"/>
          <w:szCs w:val="30"/>
          <w:cs/>
        </w:rPr>
        <w:t>เครื่องมือทางการเงิน</w:t>
      </w:r>
    </w:p>
    <w:p w:rsidR="001A6DEE" w:rsidRPr="00D10E4B" w:rsidRDefault="001A6DEE" w:rsidP="00E43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eastAsia="Cordia New" w:hAnsi="Angsana New"/>
          <w:sz w:val="30"/>
          <w:szCs w:val="30"/>
        </w:rPr>
      </w:pPr>
    </w:p>
    <w:p w:rsidR="00EB4314" w:rsidRPr="00E55D53" w:rsidRDefault="002C4438" w:rsidP="00980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eastAsia="Cordia New" w:hAnsi="Angsana New"/>
          <w:b/>
          <w:bCs/>
          <w:i/>
          <w:iCs/>
          <w:sz w:val="30"/>
          <w:szCs w:val="30"/>
        </w:rPr>
      </w:pPr>
      <w:r w:rsidRPr="00E55D53">
        <w:rPr>
          <w:rFonts w:ascii="Angsana New" w:eastAsia="Cordi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1A6DEE" w:rsidRPr="00D10E4B" w:rsidRDefault="001A6DEE" w:rsidP="00980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eastAsia="Cordia New" w:hAnsi="Angsana New"/>
          <w:sz w:val="30"/>
          <w:szCs w:val="30"/>
        </w:rPr>
      </w:pPr>
    </w:p>
    <w:p w:rsidR="002C4438" w:rsidRDefault="002C4438" w:rsidP="00980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eastAsia="Cordia New" w:hAnsi="Angsana New"/>
          <w:sz w:val="30"/>
          <w:szCs w:val="30"/>
        </w:rPr>
      </w:pPr>
      <w:r w:rsidRPr="00E55D53">
        <w:rPr>
          <w:rFonts w:ascii="Angsana New" w:eastAsia="Cordia New" w:hAnsi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กลุ่มบริษัทไม่มีการออกเครื่องมือทางการเงินที่เป็นตราสารอนุพันธ์ เพื่อการเก็งกำไรหรือการค้า</w:t>
      </w:r>
    </w:p>
    <w:p w:rsidR="002A13D3" w:rsidRPr="00D10E4B" w:rsidRDefault="002A13D3" w:rsidP="00980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eastAsia="Cordia New" w:hAnsi="Angsana New" w:hint="cs"/>
          <w:sz w:val="30"/>
          <w:szCs w:val="30"/>
        </w:rPr>
      </w:pPr>
    </w:p>
    <w:p w:rsidR="00F24C56" w:rsidRPr="00E55D53" w:rsidRDefault="00F24C56" w:rsidP="00405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E55D53">
        <w:rPr>
          <w:rFonts w:ascii="Angsana New" w:hAnsi="Angsana New"/>
          <w:sz w:val="30"/>
          <w:szCs w:val="30"/>
          <w:cs/>
        </w:rPr>
        <w:t>การจัดการความเสี่ยงเป็นส่วนหนึ่งของธุรกิจของกลุ่มบริษัท กลุ่มบริษัทมีระบบในการควบคุมให้ความสมดุล                  ของจำนวนความเสี่ยงที่ยอมรับได้โดยพิจารณาระหว่างต้นทุนที่เกิดจากความเสี่ยงและต้นทุนของการจัดการ        ความเสี่ยง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เกิดความสมดุลระหว่างความเสี่ยงและการจัดการความเสี่ยง</w:t>
      </w:r>
    </w:p>
    <w:p w:rsidR="00196562" w:rsidRPr="00D10E4B" w:rsidRDefault="00196562" w:rsidP="00980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9B1E93" w:rsidRPr="00E55D53" w:rsidRDefault="00E16671" w:rsidP="00980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55D53">
        <w:rPr>
          <w:rFonts w:ascii="Angsana New" w:hAnsi="Angsana New"/>
          <w:b/>
          <w:bCs/>
          <w:i/>
          <w:iCs/>
          <w:sz w:val="30"/>
          <w:szCs w:val="30"/>
          <w:cs/>
        </w:rPr>
        <w:t>การบริหารจัดการทุน</w:t>
      </w:r>
    </w:p>
    <w:p w:rsidR="009B1E93" w:rsidRPr="00D10E4B" w:rsidRDefault="009B1E93" w:rsidP="00980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eastAsia="Cordia New" w:hAnsi="Angsana New"/>
          <w:sz w:val="30"/>
          <w:szCs w:val="30"/>
        </w:rPr>
      </w:pPr>
    </w:p>
    <w:p w:rsidR="00E16671" w:rsidRDefault="00E16671" w:rsidP="00980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55D53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:rsidR="0035237D" w:rsidRDefault="0035237D" w:rsidP="00D10E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F24C56" w:rsidRDefault="00F24C56" w:rsidP="00D10E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55D53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:rsidR="00D10E4B" w:rsidRPr="00D10E4B" w:rsidRDefault="00D10E4B" w:rsidP="00D10E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eastAsia="Cordia New" w:hAnsi="Angsana New" w:hint="cs"/>
          <w:sz w:val="30"/>
          <w:szCs w:val="30"/>
        </w:rPr>
      </w:pPr>
    </w:p>
    <w:p w:rsidR="00D10E4B" w:rsidRDefault="00F24C56" w:rsidP="00D10E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E55D53">
        <w:rPr>
          <w:rFonts w:ascii="Angsana New" w:hAnsi="Angsana New"/>
          <w:sz w:val="30"/>
          <w:szCs w:val="30"/>
          <w:cs/>
        </w:rPr>
        <w:t>ความเสี่ยงด้านอัตราดอกเบี้ย หมายถึง ความเสี่ยงที่เกิดจากการเปลี่ยนแปลงของอัตราดอกเบี้ยในตลาดในอนาคต ซึ่งส่งผลกระทบต่อ</w:t>
      </w:r>
      <w:r w:rsidR="00D01027" w:rsidRPr="00E55D53">
        <w:rPr>
          <w:rFonts w:ascii="Angsana New" w:hAnsi="Angsana New"/>
          <w:sz w:val="30"/>
          <w:szCs w:val="30"/>
          <w:cs/>
        </w:rPr>
        <w:t>การดำเนินงานและ</w:t>
      </w:r>
      <w:r w:rsidRPr="00E55D53">
        <w:rPr>
          <w:rFonts w:ascii="Angsana New" w:hAnsi="Angsana New"/>
          <w:sz w:val="30"/>
          <w:szCs w:val="30"/>
          <w:cs/>
        </w:rPr>
        <w:t>กระแสเงินสดของกลุ่มบริษัทเนื่องจากเงินกู้ยืมส่วนใหญ่มีอัตราดอกเบี้ย</w:t>
      </w:r>
      <w:r w:rsidR="00D01027" w:rsidRPr="00E55D53">
        <w:rPr>
          <w:rFonts w:ascii="Angsana New" w:hAnsi="Angsana New"/>
          <w:sz w:val="30"/>
          <w:szCs w:val="30"/>
          <w:cs/>
        </w:rPr>
        <w:t>ที่</w:t>
      </w:r>
      <w:r w:rsidR="00E50BBF">
        <w:rPr>
          <w:rFonts w:ascii="Angsana New" w:hAnsi="Angsana New" w:hint="cs"/>
          <w:sz w:val="30"/>
          <w:szCs w:val="30"/>
          <w:cs/>
        </w:rPr>
        <w:t>คงที่</w:t>
      </w:r>
      <w:r w:rsidR="00D01027" w:rsidRPr="00E55D53">
        <w:rPr>
          <w:rFonts w:ascii="Angsana New" w:hAnsi="Angsana New"/>
          <w:sz w:val="30"/>
          <w:szCs w:val="30"/>
          <w:cs/>
        </w:rPr>
        <w:t xml:space="preserve"> </w:t>
      </w:r>
      <w:r w:rsidRPr="00E55D53">
        <w:rPr>
          <w:rFonts w:ascii="Angsana New" w:hAnsi="Angsana New"/>
          <w:sz w:val="30"/>
          <w:szCs w:val="30"/>
          <w:cs/>
        </w:rPr>
        <w:t>กลุ่มบริษัทมีความเสี่ยงด้านอัตราดอกเบี้ยของกระแสเงินสดที่เกิดจาก</w:t>
      </w:r>
      <w:r w:rsidR="00DB11C5" w:rsidRPr="00E55D53">
        <w:rPr>
          <w:rFonts w:ascii="Angsana New" w:hAnsi="Angsana New"/>
          <w:sz w:val="30"/>
          <w:szCs w:val="30"/>
          <w:cs/>
        </w:rPr>
        <w:t>เงินกู้ยืม</w:t>
      </w:r>
    </w:p>
    <w:p w:rsidR="001B6F61" w:rsidRDefault="001B6F61" w:rsidP="00D10E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eastAsia="Cordia New" w:hAnsi="Angsana New"/>
          <w:b/>
          <w:bCs/>
          <w:i/>
          <w:iCs/>
          <w:sz w:val="30"/>
          <w:szCs w:val="30"/>
        </w:rPr>
      </w:pPr>
    </w:p>
    <w:p w:rsidR="00EF47F2" w:rsidRPr="00D10E4B" w:rsidRDefault="0035237D" w:rsidP="00D10E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eastAsia="Cordia New" w:hAnsi="Angsana New"/>
          <w:b/>
          <w:bCs/>
          <w:i/>
          <w:iCs/>
          <w:sz w:val="30"/>
          <w:szCs w:val="30"/>
          <w:cs/>
        </w:rPr>
        <w:br w:type="page"/>
      </w:r>
      <w:r w:rsidR="00EF47F2" w:rsidRPr="00E55D53">
        <w:rPr>
          <w:rFonts w:ascii="Angsana New" w:eastAsia="Cordia New" w:hAnsi="Angsana New"/>
          <w:b/>
          <w:bCs/>
          <w:i/>
          <w:iCs/>
          <w:sz w:val="30"/>
          <w:szCs w:val="30"/>
          <w:cs/>
        </w:rPr>
        <w:lastRenderedPageBreak/>
        <w:t>ความเสี่ยงจากเงินตราต่างประเทศ</w:t>
      </w:r>
    </w:p>
    <w:p w:rsidR="00EF47F2" w:rsidRPr="001B6F61" w:rsidRDefault="00EF47F2" w:rsidP="001B6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eastAsia="Cordia New" w:hAnsi="Angsana New"/>
          <w:sz w:val="30"/>
          <w:szCs w:val="30"/>
        </w:rPr>
      </w:pPr>
    </w:p>
    <w:p w:rsidR="00D10E4B" w:rsidRDefault="0033367C" w:rsidP="003F4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E55D53">
        <w:rPr>
          <w:rFonts w:ascii="Angsana New" w:hAnsi="Angsana New"/>
          <w:sz w:val="30"/>
          <w:szCs w:val="30"/>
          <w:cs/>
        </w:rPr>
        <w:t>กลุ่ม</w:t>
      </w:r>
      <w:r w:rsidR="00E16671" w:rsidRPr="00E55D53">
        <w:rPr>
          <w:rFonts w:ascii="Angsana New" w:hAnsi="Angsana New"/>
          <w:sz w:val="30"/>
          <w:szCs w:val="30"/>
          <w:cs/>
        </w:rPr>
        <w:t>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</w:t>
      </w:r>
      <w:r w:rsidRPr="00E55D53">
        <w:rPr>
          <w:rFonts w:ascii="Angsana New" w:hAnsi="Angsana New"/>
          <w:sz w:val="30"/>
          <w:szCs w:val="30"/>
          <w:cs/>
        </w:rPr>
        <w:t xml:space="preserve"> </w:t>
      </w:r>
      <w:r w:rsidR="00E16671" w:rsidRPr="00E55D53">
        <w:rPr>
          <w:rFonts w:ascii="Angsana New" w:hAnsi="Angsana New"/>
          <w:sz w:val="30"/>
          <w:szCs w:val="30"/>
          <w:cs/>
        </w:rPr>
        <w:t xml:space="preserve">กลุ่มบริษัทได้ทำสัญญาซื้อขายเงินตราต่างประเทศล่วงหน้า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  </w:t>
      </w:r>
      <w:r w:rsidRPr="00E55D53">
        <w:rPr>
          <w:rFonts w:ascii="Angsana New" w:hAnsi="Angsana New"/>
          <w:sz w:val="30"/>
          <w:szCs w:val="30"/>
          <w:cs/>
        </w:rPr>
        <w:t>ณ วันที่</w:t>
      </w:r>
      <w:r w:rsidR="00A53DEC">
        <w:rPr>
          <w:rFonts w:ascii="Angsana New" w:hAnsi="Angsana New" w:hint="cs"/>
          <w:sz w:val="30"/>
          <w:szCs w:val="30"/>
          <w:cs/>
        </w:rPr>
        <w:t xml:space="preserve"> </w:t>
      </w:r>
      <w:r w:rsidR="005F18B7">
        <w:rPr>
          <w:rFonts w:ascii="Angsana New" w:hAnsi="Angsana New"/>
          <w:sz w:val="30"/>
          <w:szCs w:val="30"/>
        </w:rPr>
        <w:t xml:space="preserve">30 </w:t>
      </w:r>
      <w:r w:rsidR="009F76C6">
        <w:rPr>
          <w:rFonts w:ascii="Angsana New" w:hAnsi="Angsana New"/>
          <w:sz w:val="30"/>
          <w:szCs w:val="30"/>
          <w:cs/>
        </w:rPr>
        <w:t>กันยายน</w:t>
      </w:r>
      <w:r w:rsidR="00A53DEC">
        <w:rPr>
          <w:rFonts w:ascii="Angsana New" w:hAnsi="Angsana New" w:hint="cs"/>
          <w:sz w:val="30"/>
          <w:szCs w:val="30"/>
          <w:cs/>
        </w:rPr>
        <w:t xml:space="preserve"> </w:t>
      </w:r>
      <w:r w:rsidR="00CC348C">
        <w:rPr>
          <w:rFonts w:ascii="Angsana New" w:hAnsi="Angsana New"/>
          <w:sz w:val="30"/>
          <w:szCs w:val="30"/>
        </w:rPr>
        <w:t>25</w:t>
      </w:r>
      <w:r w:rsidR="00CC348C">
        <w:rPr>
          <w:rFonts w:ascii="Angsana New" w:hAnsi="Angsana New" w:hint="cs"/>
          <w:sz w:val="30"/>
          <w:szCs w:val="30"/>
          <w:cs/>
        </w:rPr>
        <w:t>60</w:t>
      </w:r>
      <w:r w:rsidR="0026293B" w:rsidRPr="00E55D53">
        <w:rPr>
          <w:rFonts w:ascii="Angsana New" w:hAnsi="Angsana New"/>
          <w:sz w:val="30"/>
          <w:szCs w:val="30"/>
        </w:rPr>
        <w:t xml:space="preserve"> </w:t>
      </w:r>
      <w:r w:rsidR="0026293B" w:rsidRPr="00E55D53">
        <w:rPr>
          <w:rFonts w:ascii="Angsana New" w:hAnsi="Angsana New"/>
          <w:sz w:val="30"/>
          <w:szCs w:val="30"/>
          <w:cs/>
        </w:rPr>
        <w:t>และ</w:t>
      </w:r>
      <w:r w:rsidR="005F18B7">
        <w:rPr>
          <w:rFonts w:ascii="Angsana New" w:hAnsi="Angsana New"/>
          <w:sz w:val="30"/>
          <w:szCs w:val="30"/>
        </w:rPr>
        <w:t xml:space="preserve"> </w:t>
      </w:r>
      <w:r w:rsidR="007F7F44">
        <w:rPr>
          <w:rFonts w:ascii="Angsana New" w:hAnsi="Angsana New"/>
          <w:sz w:val="30"/>
          <w:szCs w:val="30"/>
        </w:rPr>
        <w:t>25</w:t>
      </w:r>
      <w:r w:rsidR="00CC348C">
        <w:rPr>
          <w:rFonts w:ascii="Angsana New" w:hAnsi="Angsana New"/>
          <w:sz w:val="30"/>
          <w:szCs w:val="30"/>
        </w:rPr>
        <w:t>5</w:t>
      </w:r>
      <w:r w:rsidR="00CC348C">
        <w:rPr>
          <w:rFonts w:ascii="Angsana New" w:hAnsi="Angsana New" w:hint="cs"/>
          <w:sz w:val="30"/>
          <w:szCs w:val="30"/>
          <w:cs/>
        </w:rPr>
        <w:t>9</w:t>
      </w:r>
      <w:r w:rsidR="005F18B7">
        <w:rPr>
          <w:rFonts w:ascii="Angsana New" w:hAnsi="Angsana New"/>
          <w:sz w:val="30"/>
          <w:szCs w:val="30"/>
        </w:rPr>
        <w:t xml:space="preserve"> </w:t>
      </w:r>
      <w:r w:rsidR="00E16671" w:rsidRPr="00E55D53">
        <w:rPr>
          <w:rFonts w:ascii="Angsana New" w:hAnsi="Angsana New"/>
          <w:sz w:val="30"/>
          <w:szCs w:val="30"/>
          <w:cs/>
        </w:rPr>
        <w:t>สัญญาซื้อขายเงินตราต่างประเทศล่วงหน้า ณ วันที่รายงานเป็นรายการที่เกี่ยวข้องกับรายการ</w:t>
      </w:r>
      <w:r w:rsidR="008B0772">
        <w:rPr>
          <w:rFonts w:ascii="Angsana New" w:hAnsi="Angsana New" w:hint="cs"/>
          <w:sz w:val="30"/>
          <w:szCs w:val="30"/>
          <w:cs/>
        </w:rPr>
        <w:t>ซื้อและ</w:t>
      </w:r>
      <w:r w:rsidR="00E16671" w:rsidRPr="00E55D53">
        <w:rPr>
          <w:rFonts w:ascii="Angsana New" w:hAnsi="Angsana New"/>
          <w:sz w:val="30"/>
          <w:szCs w:val="30"/>
          <w:cs/>
        </w:rPr>
        <w:t>ขายสินค้าที่เป็นเงินตราต่างประเทศ</w:t>
      </w:r>
      <w:r w:rsidRPr="00E55D53">
        <w:rPr>
          <w:rFonts w:ascii="Angsana New" w:hAnsi="Angsana New"/>
          <w:sz w:val="30"/>
          <w:szCs w:val="30"/>
        </w:rPr>
        <w:t xml:space="preserve"> </w:t>
      </w:r>
    </w:p>
    <w:p w:rsidR="00D10E4B" w:rsidRDefault="00D10E4B" w:rsidP="003F4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AE5E08" w:rsidRPr="00E55D53" w:rsidRDefault="00AE5E08" w:rsidP="003F4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E55D53">
        <w:rPr>
          <w:rFonts w:ascii="Angsana New" w:hAnsi="Angsana New"/>
          <w:sz w:val="30"/>
          <w:szCs w:val="30"/>
          <w:cs/>
        </w:rPr>
        <w:t>ณ วันที่</w:t>
      </w:r>
      <w:r w:rsidR="00A53DEC">
        <w:rPr>
          <w:rFonts w:ascii="Angsana New" w:hAnsi="Angsana New" w:hint="cs"/>
          <w:sz w:val="30"/>
          <w:szCs w:val="30"/>
          <w:cs/>
        </w:rPr>
        <w:t xml:space="preserve"> </w:t>
      </w:r>
      <w:r w:rsidR="00D84156">
        <w:rPr>
          <w:rFonts w:ascii="Angsana New" w:hAnsi="Angsana New"/>
          <w:sz w:val="30"/>
          <w:szCs w:val="30"/>
        </w:rPr>
        <w:t>30</w:t>
      </w:r>
      <w:r w:rsidRPr="00E55D53">
        <w:rPr>
          <w:rFonts w:ascii="Angsana New" w:hAnsi="Angsana New"/>
          <w:sz w:val="30"/>
          <w:szCs w:val="30"/>
        </w:rPr>
        <w:t xml:space="preserve"> </w:t>
      </w:r>
      <w:r w:rsidRPr="00E55D53">
        <w:rPr>
          <w:rFonts w:ascii="Angsana New" w:hAnsi="Angsana New"/>
          <w:sz w:val="30"/>
          <w:szCs w:val="30"/>
          <w:cs/>
        </w:rPr>
        <w:t>กันยายน กลุ่มบริษัท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:rsidR="00BC7518" w:rsidRPr="00D10E4B" w:rsidRDefault="00BC7518" w:rsidP="00980375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733" w:type="dxa"/>
        <w:tblInd w:w="558" w:type="dxa"/>
        <w:tblLayout w:type="fixed"/>
        <w:tblLook w:val="0000"/>
      </w:tblPr>
      <w:tblGrid>
        <w:gridCol w:w="3690"/>
        <w:gridCol w:w="900"/>
        <w:gridCol w:w="1107"/>
        <w:gridCol w:w="243"/>
        <w:gridCol w:w="1098"/>
        <w:gridCol w:w="236"/>
        <w:gridCol w:w="1107"/>
        <w:gridCol w:w="236"/>
        <w:gridCol w:w="1116"/>
      </w:tblGrid>
      <w:tr w:rsidR="00265093" w:rsidRPr="00E55D53" w:rsidTr="00B31EFA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690" w:type="dxa"/>
          </w:tcPr>
          <w:p w:rsidR="00265093" w:rsidRPr="00E55D53" w:rsidRDefault="00265093" w:rsidP="00992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65093" w:rsidRPr="00E55D53" w:rsidRDefault="00265093" w:rsidP="00992783">
            <w:pPr>
              <w:pStyle w:val="30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8" w:type="dxa"/>
            <w:gridSpan w:val="3"/>
          </w:tcPr>
          <w:p w:rsidR="00265093" w:rsidRPr="00E55D53" w:rsidRDefault="00265093" w:rsidP="00992783">
            <w:pPr>
              <w:pStyle w:val="30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265093" w:rsidRPr="00E55D53" w:rsidRDefault="00265093" w:rsidP="00992783">
            <w:pPr>
              <w:pStyle w:val="30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59" w:type="dxa"/>
            <w:gridSpan w:val="3"/>
          </w:tcPr>
          <w:p w:rsidR="00265093" w:rsidRPr="00E55D53" w:rsidRDefault="00265093" w:rsidP="00992783">
            <w:pPr>
              <w:pStyle w:val="30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241F" w:rsidRPr="00E55D53" w:rsidTr="00B31EFA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690" w:type="dxa"/>
          </w:tcPr>
          <w:p w:rsidR="00C0241F" w:rsidRPr="00E55D53" w:rsidRDefault="00C0241F" w:rsidP="00C0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0241F" w:rsidRPr="00E55D53" w:rsidRDefault="00C0241F" w:rsidP="00C0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55D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07" w:type="dxa"/>
          </w:tcPr>
          <w:p w:rsidR="00C0241F" w:rsidRPr="00251BEC" w:rsidRDefault="00C0241F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hint="cs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CC348C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43" w:type="dxa"/>
          </w:tcPr>
          <w:p w:rsidR="00C0241F" w:rsidRPr="00251BEC" w:rsidRDefault="00C0241F" w:rsidP="00C0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:rsidR="00C0241F" w:rsidRPr="00251BEC" w:rsidRDefault="00C0241F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hint="cs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CC348C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36" w:type="dxa"/>
          </w:tcPr>
          <w:p w:rsidR="00C0241F" w:rsidRPr="00E55D53" w:rsidRDefault="00C0241F" w:rsidP="00C0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:rsidR="00C0241F" w:rsidRPr="00251BEC" w:rsidRDefault="00C0241F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hint="cs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CC348C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C0241F" w:rsidRPr="00251BEC" w:rsidRDefault="00C0241F" w:rsidP="00C02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</w:tcPr>
          <w:p w:rsidR="00C0241F" w:rsidRPr="00251BEC" w:rsidRDefault="00C0241F" w:rsidP="00EF0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hint="cs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CC348C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A26E3E" w:rsidRPr="00E55D53" w:rsidTr="00B31EFA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690" w:type="dxa"/>
          </w:tcPr>
          <w:p w:rsidR="00A26E3E" w:rsidRPr="00E55D53" w:rsidRDefault="00A26E3E" w:rsidP="00992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A26E3E" w:rsidRPr="00E55D53" w:rsidRDefault="00A26E3E" w:rsidP="00992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43" w:type="dxa"/>
            <w:gridSpan w:val="7"/>
          </w:tcPr>
          <w:p w:rsidR="00A26E3E" w:rsidRPr="00E55D53" w:rsidRDefault="00A26E3E" w:rsidP="00992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55D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6E3E" w:rsidRPr="00E55D53" w:rsidTr="00B31EFA">
        <w:tblPrEx>
          <w:tblCellMar>
            <w:top w:w="0" w:type="dxa"/>
            <w:bottom w:w="0" w:type="dxa"/>
          </w:tblCellMar>
        </w:tblPrEx>
        <w:tc>
          <w:tcPr>
            <w:tcW w:w="3690" w:type="dxa"/>
          </w:tcPr>
          <w:p w:rsidR="00A26E3E" w:rsidRPr="00E55D53" w:rsidRDefault="00A26E3E" w:rsidP="0099278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55D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900" w:type="dxa"/>
          </w:tcPr>
          <w:p w:rsidR="00A26E3E" w:rsidRPr="00E55D53" w:rsidRDefault="00A26E3E" w:rsidP="00992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:rsidR="00A26E3E" w:rsidRPr="00E55D53" w:rsidRDefault="00A26E3E" w:rsidP="00036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A26E3E" w:rsidRPr="00E55D53" w:rsidRDefault="00A26E3E" w:rsidP="00036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98" w:type="dxa"/>
          </w:tcPr>
          <w:p w:rsidR="00A26E3E" w:rsidRPr="00E55D53" w:rsidRDefault="00A26E3E" w:rsidP="00036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26E3E" w:rsidRPr="00E55D53" w:rsidRDefault="00A26E3E" w:rsidP="00036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A26E3E" w:rsidRPr="00E55D53" w:rsidRDefault="00A26E3E" w:rsidP="00036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26E3E" w:rsidRPr="00E55D53" w:rsidRDefault="00A26E3E" w:rsidP="00036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A26E3E" w:rsidRPr="00E55D53" w:rsidRDefault="00A26E3E" w:rsidP="00036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348C" w:rsidRPr="00E55D53" w:rsidTr="00B31EFA">
        <w:tblPrEx>
          <w:tblCellMar>
            <w:top w:w="0" w:type="dxa"/>
            <w:bottom w:w="0" w:type="dxa"/>
          </w:tblCellMar>
        </w:tblPrEx>
        <w:tc>
          <w:tcPr>
            <w:tcW w:w="3690" w:type="dxa"/>
          </w:tcPr>
          <w:p w:rsidR="00CC348C" w:rsidRPr="00E55D53" w:rsidRDefault="00CC348C" w:rsidP="00CC348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:rsidR="00CC348C" w:rsidRPr="00E55D53" w:rsidRDefault="00FF735B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07" w:type="dxa"/>
          </w:tcPr>
          <w:p w:rsidR="00CC348C" w:rsidRPr="00C16298" w:rsidRDefault="00673B1A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524,530</w:t>
            </w:r>
          </w:p>
        </w:tc>
        <w:tc>
          <w:tcPr>
            <w:tcW w:w="243" w:type="dxa"/>
          </w:tcPr>
          <w:p w:rsidR="00CC348C" w:rsidRPr="00E55D53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98" w:type="dxa"/>
          </w:tcPr>
          <w:p w:rsidR="00CC348C" w:rsidRPr="00C16298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433,882</w:t>
            </w:r>
          </w:p>
        </w:tc>
        <w:tc>
          <w:tcPr>
            <w:tcW w:w="236" w:type="dxa"/>
          </w:tcPr>
          <w:p w:rsidR="00CC348C" w:rsidRPr="00E55D53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CC348C" w:rsidRPr="00AA18D0" w:rsidRDefault="00673B1A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524,530</w:t>
            </w:r>
          </w:p>
        </w:tc>
        <w:tc>
          <w:tcPr>
            <w:tcW w:w="236" w:type="dxa"/>
          </w:tcPr>
          <w:p w:rsidR="00CC348C" w:rsidRPr="00E55D53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CC348C" w:rsidRPr="00AA18D0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AA18D0">
              <w:rPr>
                <w:rFonts w:ascii="Angsana New" w:hAnsi="Angsana New"/>
                <w:sz w:val="30"/>
                <w:szCs w:val="30"/>
              </w:rPr>
              <w:t>433,882</w:t>
            </w:r>
          </w:p>
        </w:tc>
      </w:tr>
      <w:tr w:rsidR="00CC348C" w:rsidRPr="00E55D53" w:rsidTr="00B31EFA">
        <w:tblPrEx>
          <w:tblCellMar>
            <w:top w:w="0" w:type="dxa"/>
            <w:bottom w:w="0" w:type="dxa"/>
          </w:tblCellMar>
        </w:tblPrEx>
        <w:tc>
          <w:tcPr>
            <w:tcW w:w="3690" w:type="dxa"/>
          </w:tcPr>
          <w:p w:rsidR="00CC348C" w:rsidRPr="00E55D53" w:rsidRDefault="00CC348C" w:rsidP="00CC348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:rsidR="00CC348C" w:rsidRPr="00E55D53" w:rsidRDefault="00FF735B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07" w:type="dxa"/>
          </w:tcPr>
          <w:p w:rsidR="00CC348C" w:rsidRPr="00C16298" w:rsidRDefault="00673B1A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406,638</w:t>
            </w:r>
          </w:p>
        </w:tc>
        <w:tc>
          <w:tcPr>
            <w:tcW w:w="243" w:type="dxa"/>
          </w:tcPr>
          <w:p w:rsidR="00CC348C" w:rsidRPr="00E55D53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98" w:type="dxa"/>
          </w:tcPr>
          <w:p w:rsidR="00CC348C" w:rsidRPr="00C16298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648,937</w:t>
            </w:r>
          </w:p>
        </w:tc>
        <w:tc>
          <w:tcPr>
            <w:tcW w:w="236" w:type="dxa"/>
          </w:tcPr>
          <w:p w:rsidR="00CC348C" w:rsidRPr="00E55D53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CC348C" w:rsidRPr="00AA18D0" w:rsidRDefault="00673B1A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406,638</w:t>
            </w:r>
          </w:p>
        </w:tc>
        <w:tc>
          <w:tcPr>
            <w:tcW w:w="236" w:type="dxa"/>
          </w:tcPr>
          <w:p w:rsidR="00CC348C" w:rsidRPr="00E55D53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CC348C" w:rsidRPr="00AA18D0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AA18D0">
              <w:rPr>
                <w:rFonts w:ascii="Angsana New" w:hAnsi="Angsana New"/>
                <w:sz w:val="30"/>
                <w:szCs w:val="30"/>
              </w:rPr>
              <w:t>648,937</w:t>
            </w:r>
          </w:p>
        </w:tc>
      </w:tr>
      <w:tr w:rsidR="00CC348C" w:rsidRPr="00E55D53" w:rsidTr="00B31EFA">
        <w:tblPrEx>
          <w:tblCellMar>
            <w:top w:w="0" w:type="dxa"/>
            <w:bottom w:w="0" w:type="dxa"/>
          </w:tblCellMar>
        </w:tblPrEx>
        <w:tc>
          <w:tcPr>
            <w:tcW w:w="3690" w:type="dxa"/>
          </w:tcPr>
          <w:p w:rsidR="00CC348C" w:rsidRPr="00E55D53" w:rsidRDefault="00CC348C" w:rsidP="00CC348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00" w:type="dxa"/>
          </w:tcPr>
          <w:p w:rsidR="00CC348C" w:rsidRDefault="00FF735B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07" w:type="dxa"/>
          </w:tcPr>
          <w:p w:rsidR="00CC348C" w:rsidRDefault="00673B1A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99,613</w:t>
            </w:r>
          </w:p>
        </w:tc>
        <w:tc>
          <w:tcPr>
            <w:tcW w:w="243" w:type="dxa"/>
          </w:tcPr>
          <w:p w:rsidR="00CC348C" w:rsidRPr="00E55D53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98" w:type="dxa"/>
          </w:tcPr>
          <w:p w:rsidR="00CC348C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103,573</w:t>
            </w:r>
          </w:p>
        </w:tc>
        <w:tc>
          <w:tcPr>
            <w:tcW w:w="236" w:type="dxa"/>
          </w:tcPr>
          <w:p w:rsidR="00CC348C" w:rsidRPr="00E55D53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CC348C" w:rsidRPr="00AA18D0" w:rsidRDefault="00673B1A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99,613</w:t>
            </w:r>
          </w:p>
        </w:tc>
        <w:tc>
          <w:tcPr>
            <w:tcW w:w="236" w:type="dxa"/>
          </w:tcPr>
          <w:p w:rsidR="00CC348C" w:rsidRPr="00E55D53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CC348C" w:rsidRPr="00AA18D0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103,573</w:t>
            </w:r>
          </w:p>
        </w:tc>
      </w:tr>
      <w:tr w:rsidR="00CC348C" w:rsidRPr="00E55D53" w:rsidTr="00B31EFA">
        <w:tblPrEx>
          <w:tblCellMar>
            <w:top w:w="0" w:type="dxa"/>
            <w:bottom w:w="0" w:type="dxa"/>
          </w:tblCellMar>
        </w:tblPrEx>
        <w:tc>
          <w:tcPr>
            <w:tcW w:w="3690" w:type="dxa"/>
          </w:tcPr>
          <w:p w:rsidR="00CC348C" w:rsidRPr="00E55D53" w:rsidRDefault="00CC348C" w:rsidP="00CC348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00" w:type="dxa"/>
          </w:tcPr>
          <w:p w:rsidR="00CC348C" w:rsidRPr="00E55D53" w:rsidRDefault="00FF735B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CC348C" w:rsidRPr="00C16298" w:rsidRDefault="00673B1A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(189,481)</w:t>
            </w:r>
          </w:p>
        </w:tc>
        <w:tc>
          <w:tcPr>
            <w:tcW w:w="243" w:type="dxa"/>
          </w:tcPr>
          <w:p w:rsidR="00CC348C" w:rsidRPr="00E55D53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CC348C" w:rsidRPr="00C16298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(318,488)</w:t>
            </w:r>
          </w:p>
        </w:tc>
        <w:tc>
          <w:tcPr>
            <w:tcW w:w="236" w:type="dxa"/>
          </w:tcPr>
          <w:p w:rsidR="00CC348C" w:rsidRPr="00E55D53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CC348C" w:rsidRPr="00AA18D0" w:rsidRDefault="00673B1A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(170,330)</w:t>
            </w:r>
          </w:p>
        </w:tc>
        <w:tc>
          <w:tcPr>
            <w:tcW w:w="236" w:type="dxa"/>
          </w:tcPr>
          <w:p w:rsidR="00CC348C" w:rsidRPr="00E55D53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CC348C" w:rsidRPr="00AA18D0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AA18D0">
              <w:rPr>
                <w:rFonts w:ascii="Angsana New" w:hAnsi="Angsana New"/>
                <w:sz w:val="30"/>
                <w:szCs w:val="30"/>
              </w:rPr>
              <w:t>(300,228)</w:t>
            </w:r>
          </w:p>
        </w:tc>
      </w:tr>
      <w:tr w:rsidR="00CC348C" w:rsidRPr="00E55D53" w:rsidTr="00B31EFA">
        <w:tblPrEx>
          <w:tblCellMar>
            <w:top w:w="0" w:type="dxa"/>
            <w:bottom w:w="0" w:type="dxa"/>
          </w:tblCellMar>
        </w:tblPrEx>
        <w:tc>
          <w:tcPr>
            <w:tcW w:w="3690" w:type="dxa"/>
          </w:tcPr>
          <w:p w:rsidR="00CC348C" w:rsidRPr="00E55D53" w:rsidRDefault="00CC348C" w:rsidP="00CC348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</w:p>
        </w:tc>
        <w:tc>
          <w:tcPr>
            <w:tcW w:w="900" w:type="dxa"/>
          </w:tcPr>
          <w:p w:rsidR="00CC348C" w:rsidRPr="00E55D53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</w:tcPr>
          <w:p w:rsidR="00CC348C" w:rsidRPr="00E55D53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CC348C" w:rsidRPr="00E55D53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98" w:type="dxa"/>
          </w:tcPr>
          <w:p w:rsidR="00CC348C" w:rsidRPr="00E55D53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CC348C" w:rsidRPr="00E55D53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CC348C" w:rsidRPr="00C16298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C348C" w:rsidRPr="00E55D53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CC348C" w:rsidRPr="00C16298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348C" w:rsidRPr="00E55D53" w:rsidTr="00B31EFA">
        <w:tblPrEx>
          <w:tblCellMar>
            <w:top w:w="0" w:type="dxa"/>
            <w:bottom w:w="0" w:type="dxa"/>
          </w:tblCellMar>
        </w:tblPrEx>
        <w:tc>
          <w:tcPr>
            <w:tcW w:w="3690" w:type="dxa"/>
          </w:tcPr>
          <w:p w:rsidR="00CC348C" w:rsidRPr="00E55D53" w:rsidRDefault="00CC348C" w:rsidP="00CC348C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900" w:type="dxa"/>
          </w:tcPr>
          <w:p w:rsidR="00CC348C" w:rsidRPr="00E55D53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:rsidR="00CC348C" w:rsidRPr="00C16298" w:rsidRDefault="00673B1A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841,300</w:t>
            </w:r>
          </w:p>
        </w:tc>
        <w:tc>
          <w:tcPr>
            <w:tcW w:w="243" w:type="dxa"/>
          </w:tcPr>
          <w:p w:rsidR="00CC348C" w:rsidRPr="00E55D53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:rsidR="00CC348C" w:rsidRPr="00C16298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867,904</w:t>
            </w:r>
          </w:p>
        </w:tc>
        <w:tc>
          <w:tcPr>
            <w:tcW w:w="236" w:type="dxa"/>
          </w:tcPr>
          <w:p w:rsidR="00CC348C" w:rsidRPr="00E55D53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:rsidR="00CC348C" w:rsidRPr="00AA18D0" w:rsidRDefault="00673B1A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860,451</w:t>
            </w:r>
          </w:p>
        </w:tc>
        <w:tc>
          <w:tcPr>
            <w:tcW w:w="236" w:type="dxa"/>
          </w:tcPr>
          <w:p w:rsidR="00CC348C" w:rsidRPr="00E55D53" w:rsidRDefault="00CC348C" w:rsidP="00CC34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:rsidR="00CC348C" w:rsidRPr="00AA18D0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886,164</w:t>
            </w:r>
          </w:p>
        </w:tc>
      </w:tr>
      <w:tr w:rsidR="00CC348C" w:rsidRPr="00E55D53" w:rsidTr="008F55E6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3690" w:type="dxa"/>
          </w:tcPr>
          <w:p w:rsidR="00CC348C" w:rsidRPr="001F2821" w:rsidRDefault="00CC348C" w:rsidP="00CC348C">
            <w:pPr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</w:tcPr>
          <w:p w:rsidR="00CC348C" w:rsidRPr="001F2821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:rsidR="00CC348C" w:rsidRPr="001F2821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3" w:type="dxa"/>
          </w:tcPr>
          <w:p w:rsidR="00CC348C" w:rsidRPr="001F2821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:rsidR="00CC348C" w:rsidRPr="001F2821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:rsidR="00CC348C" w:rsidRPr="001F2821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:rsidR="00CC348C" w:rsidRPr="001F2821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:rsidR="00CC348C" w:rsidRPr="001F2821" w:rsidRDefault="00CC348C" w:rsidP="00CC34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</w:tcPr>
          <w:p w:rsidR="00CC348C" w:rsidRPr="001F2821" w:rsidRDefault="00CC348C" w:rsidP="00CC34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</w:tr>
      <w:tr w:rsidR="00CC348C" w:rsidRPr="00E55D53" w:rsidTr="00B31EFA">
        <w:tblPrEx>
          <w:tblCellMar>
            <w:top w:w="0" w:type="dxa"/>
            <w:bottom w:w="0" w:type="dxa"/>
          </w:tblCellMar>
        </w:tblPrEx>
        <w:tc>
          <w:tcPr>
            <w:tcW w:w="3690" w:type="dxa"/>
          </w:tcPr>
          <w:p w:rsidR="00CC348C" w:rsidRPr="00E55D53" w:rsidRDefault="00CC348C" w:rsidP="00CC348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สกุลเงินเยน</w:t>
            </w:r>
          </w:p>
        </w:tc>
        <w:tc>
          <w:tcPr>
            <w:tcW w:w="900" w:type="dxa"/>
          </w:tcPr>
          <w:p w:rsidR="00CC348C" w:rsidRPr="00E55D53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:rsidR="00CC348C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CC348C" w:rsidRPr="00E55D53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98" w:type="dxa"/>
          </w:tcPr>
          <w:p w:rsidR="00CC348C" w:rsidRPr="00C16298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C348C" w:rsidRPr="00E55D53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CC348C" w:rsidRPr="00AA18D0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C348C" w:rsidRPr="00E55D53" w:rsidRDefault="00CC348C" w:rsidP="00CC34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</w:tcPr>
          <w:p w:rsidR="00CC348C" w:rsidRPr="006D1B5E" w:rsidRDefault="00CC348C" w:rsidP="00CC34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C348C" w:rsidRPr="00E55D53" w:rsidTr="00B31EFA">
        <w:tblPrEx>
          <w:tblCellMar>
            <w:top w:w="0" w:type="dxa"/>
            <w:bottom w:w="0" w:type="dxa"/>
          </w:tblCellMar>
        </w:tblPrEx>
        <w:tc>
          <w:tcPr>
            <w:tcW w:w="3690" w:type="dxa"/>
          </w:tcPr>
          <w:p w:rsidR="00CC348C" w:rsidRPr="00E55D53" w:rsidRDefault="00CC348C" w:rsidP="00CC348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:rsidR="00CC348C" w:rsidRPr="00E55D53" w:rsidRDefault="00FF735B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07" w:type="dxa"/>
          </w:tcPr>
          <w:p w:rsidR="00CC348C" w:rsidRPr="006D1B5E" w:rsidRDefault="0029182C" w:rsidP="00CC34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113,773</w:t>
            </w:r>
          </w:p>
        </w:tc>
        <w:tc>
          <w:tcPr>
            <w:tcW w:w="243" w:type="dxa"/>
          </w:tcPr>
          <w:p w:rsidR="00CC348C" w:rsidRPr="00E55D53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98" w:type="dxa"/>
          </w:tcPr>
          <w:p w:rsidR="00CC348C" w:rsidRPr="006D1B5E" w:rsidRDefault="00CC348C" w:rsidP="00CC34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62,191</w:t>
            </w:r>
          </w:p>
        </w:tc>
        <w:tc>
          <w:tcPr>
            <w:tcW w:w="236" w:type="dxa"/>
          </w:tcPr>
          <w:p w:rsidR="00CC348C" w:rsidRPr="00E55D53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CC348C" w:rsidRPr="007334F6" w:rsidRDefault="0029182C" w:rsidP="00CC34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109,629</w:t>
            </w:r>
          </w:p>
        </w:tc>
        <w:tc>
          <w:tcPr>
            <w:tcW w:w="236" w:type="dxa"/>
          </w:tcPr>
          <w:p w:rsidR="00CC348C" w:rsidRPr="00E55D53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CC348C" w:rsidRPr="007334F6" w:rsidRDefault="00CC348C" w:rsidP="00CC34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7334F6">
              <w:rPr>
                <w:rFonts w:ascii="Angsana New" w:hAnsi="Angsana New"/>
                <w:sz w:val="30"/>
                <w:szCs w:val="30"/>
              </w:rPr>
              <w:t>59,852</w:t>
            </w:r>
          </w:p>
        </w:tc>
      </w:tr>
      <w:tr w:rsidR="00CC348C" w:rsidRPr="00E55D53" w:rsidTr="00B31EFA">
        <w:tblPrEx>
          <w:tblCellMar>
            <w:top w:w="0" w:type="dxa"/>
            <w:bottom w:w="0" w:type="dxa"/>
          </w:tblCellMar>
        </w:tblPrEx>
        <w:tc>
          <w:tcPr>
            <w:tcW w:w="3690" w:type="dxa"/>
          </w:tcPr>
          <w:p w:rsidR="00CC348C" w:rsidRPr="00E55D53" w:rsidRDefault="00CC348C" w:rsidP="00CC348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:rsidR="00CC348C" w:rsidRPr="00E55D53" w:rsidRDefault="00FF735B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07" w:type="dxa"/>
          </w:tcPr>
          <w:p w:rsidR="00CC348C" w:rsidRPr="006D1B5E" w:rsidRDefault="0029182C" w:rsidP="00CC34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333,158</w:t>
            </w:r>
          </w:p>
        </w:tc>
        <w:tc>
          <w:tcPr>
            <w:tcW w:w="243" w:type="dxa"/>
          </w:tcPr>
          <w:p w:rsidR="00CC348C" w:rsidRPr="00E55D53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98" w:type="dxa"/>
          </w:tcPr>
          <w:p w:rsidR="00CC348C" w:rsidRPr="006D1B5E" w:rsidRDefault="00CC348C" w:rsidP="00CC34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379,749</w:t>
            </w:r>
          </w:p>
        </w:tc>
        <w:tc>
          <w:tcPr>
            <w:tcW w:w="236" w:type="dxa"/>
          </w:tcPr>
          <w:p w:rsidR="00CC348C" w:rsidRPr="00E55D53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CC348C" w:rsidRPr="007334F6" w:rsidRDefault="0029182C" w:rsidP="00CC34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184,792</w:t>
            </w:r>
          </w:p>
        </w:tc>
        <w:tc>
          <w:tcPr>
            <w:tcW w:w="236" w:type="dxa"/>
          </w:tcPr>
          <w:p w:rsidR="00CC348C" w:rsidRPr="00E55D53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CC348C" w:rsidRPr="007334F6" w:rsidRDefault="00CC348C" w:rsidP="00CC34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7334F6">
              <w:rPr>
                <w:rFonts w:ascii="Angsana New" w:hAnsi="Angsana New"/>
                <w:sz w:val="30"/>
                <w:szCs w:val="30"/>
              </w:rPr>
              <w:t>256,468</w:t>
            </w:r>
          </w:p>
        </w:tc>
      </w:tr>
      <w:tr w:rsidR="00CC348C" w:rsidRPr="00E55D53" w:rsidTr="00B31EFA">
        <w:tblPrEx>
          <w:tblCellMar>
            <w:top w:w="0" w:type="dxa"/>
            <w:bottom w:w="0" w:type="dxa"/>
          </w:tblCellMar>
        </w:tblPrEx>
        <w:tc>
          <w:tcPr>
            <w:tcW w:w="3690" w:type="dxa"/>
          </w:tcPr>
          <w:p w:rsidR="00CC348C" w:rsidRPr="00E55D53" w:rsidRDefault="00CC348C" w:rsidP="00CC348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00" w:type="dxa"/>
          </w:tcPr>
          <w:p w:rsidR="00CC348C" w:rsidRPr="00E55D53" w:rsidRDefault="00FF735B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1107" w:type="dxa"/>
          </w:tcPr>
          <w:p w:rsidR="00CC348C" w:rsidRPr="006D1B5E" w:rsidRDefault="0029182C" w:rsidP="00CC34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(164,326)</w:t>
            </w:r>
          </w:p>
        </w:tc>
        <w:tc>
          <w:tcPr>
            <w:tcW w:w="243" w:type="dxa"/>
          </w:tcPr>
          <w:p w:rsidR="00CC348C" w:rsidRPr="00E55D53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98" w:type="dxa"/>
          </w:tcPr>
          <w:p w:rsidR="00CC348C" w:rsidRPr="006D1B5E" w:rsidRDefault="00CC348C" w:rsidP="00CC34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(233,197)</w:t>
            </w:r>
          </w:p>
        </w:tc>
        <w:tc>
          <w:tcPr>
            <w:tcW w:w="236" w:type="dxa"/>
          </w:tcPr>
          <w:p w:rsidR="00CC348C" w:rsidRPr="00E55D53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CC348C" w:rsidRPr="007334F6" w:rsidRDefault="0029182C" w:rsidP="00CC34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(122,618)</w:t>
            </w:r>
          </w:p>
        </w:tc>
        <w:tc>
          <w:tcPr>
            <w:tcW w:w="236" w:type="dxa"/>
          </w:tcPr>
          <w:p w:rsidR="00CC348C" w:rsidRPr="00E55D53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CC348C" w:rsidRPr="007334F6" w:rsidRDefault="00CC348C" w:rsidP="00CC34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7334F6">
              <w:rPr>
                <w:rFonts w:ascii="Angsana New" w:hAnsi="Angsana New"/>
                <w:sz w:val="30"/>
                <w:szCs w:val="30"/>
              </w:rPr>
              <w:t>(1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81</w:t>
            </w:r>
            <w:r w:rsidRPr="007334F6">
              <w:rPr>
                <w:rFonts w:ascii="Angsana New" w:hAnsi="Angsana New"/>
                <w:sz w:val="30"/>
                <w:szCs w:val="30"/>
              </w:rPr>
              <w:t>,8</w:t>
            </w:r>
            <w:r>
              <w:rPr>
                <w:rFonts w:ascii="Angsana New" w:hAnsi="Angsana New"/>
                <w:sz w:val="30"/>
                <w:szCs w:val="30"/>
              </w:rPr>
              <w:t>66</w:t>
            </w:r>
            <w:r w:rsidRPr="007334F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9182C" w:rsidRPr="00E55D53" w:rsidTr="00B31EFA">
        <w:tblPrEx>
          <w:tblCellMar>
            <w:top w:w="0" w:type="dxa"/>
            <w:bottom w:w="0" w:type="dxa"/>
          </w:tblCellMar>
        </w:tblPrEx>
        <w:tc>
          <w:tcPr>
            <w:tcW w:w="3690" w:type="dxa"/>
          </w:tcPr>
          <w:p w:rsidR="0029182C" w:rsidRPr="00E55D53" w:rsidRDefault="0029182C" w:rsidP="0029182C">
            <w:pPr>
              <w:spacing w:line="240" w:lineRule="auto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เจ้าหนี้ค่าอาคารและอุปกรณ์</w:t>
            </w:r>
          </w:p>
        </w:tc>
        <w:tc>
          <w:tcPr>
            <w:tcW w:w="900" w:type="dxa"/>
          </w:tcPr>
          <w:p w:rsidR="0029182C" w:rsidRPr="00E55D53" w:rsidRDefault="00FF735B" w:rsidP="0029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29182C" w:rsidRPr="007334F6" w:rsidRDefault="0029182C" w:rsidP="0029182C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29182C" w:rsidRPr="00E55D53" w:rsidRDefault="0029182C" w:rsidP="0029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29182C" w:rsidRPr="00254375" w:rsidRDefault="0029182C" w:rsidP="00BB3C6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B3C63">
              <w:rPr>
                <w:rFonts w:ascii="Angsana New" w:hAnsi="Angsana New"/>
                <w:sz w:val="30"/>
                <w:szCs w:val="30"/>
                <w:lang w:val="en-US" w:bidi="th-TH"/>
              </w:rPr>
              <w:t>9,058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:rsidR="0029182C" w:rsidRPr="00E55D53" w:rsidRDefault="0029182C" w:rsidP="0029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29182C" w:rsidRPr="007334F6" w:rsidRDefault="0029182C" w:rsidP="00FA7AA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9182C" w:rsidRPr="00E55D53" w:rsidRDefault="0029182C" w:rsidP="0029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29182C" w:rsidRPr="007334F6" w:rsidRDefault="0029182C" w:rsidP="00BB3C6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B3C63">
              <w:rPr>
                <w:rFonts w:ascii="Angsana New" w:hAnsi="Angsana New"/>
                <w:sz w:val="30"/>
                <w:szCs w:val="30"/>
              </w:rPr>
              <w:t>9,058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C348C" w:rsidRPr="00E55D53" w:rsidTr="00B31EFA">
        <w:tblPrEx>
          <w:tblCellMar>
            <w:top w:w="0" w:type="dxa"/>
            <w:bottom w:w="0" w:type="dxa"/>
          </w:tblCellMar>
        </w:tblPrEx>
        <w:tc>
          <w:tcPr>
            <w:tcW w:w="3690" w:type="dxa"/>
          </w:tcPr>
          <w:p w:rsidR="00CC348C" w:rsidRPr="00E55D53" w:rsidRDefault="00CC348C" w:rsidP="00CC348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</w:p>
        </w:tc>
        <w:tc>
          <w:tcPr>
            <w:tcW w:w="900" w:type="dxa"/>
          </w:tcPr>
          <w:p w:rsidR="00CC348C" w:rsidRPr="00E55D53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CC348C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CC348C" w:rsidRPr="00E55D53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CC348C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C348C" w:rsidRPr="00E55D53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CC348C" w:rsidRPr="00AA18D0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C348C" w:rsidRPr="00E55D53" w:rsidRDefault="00CC348C" w:rsidP="00CC34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:rsidR="00CC348C" w:rsidRPr="00AA18D0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C348C" w:rsidRPr="00E55D53" w:rsidTr="00B31EFA">
        <w:tblPrEx>
          <w:tblCellMar>
            <w:top w:w="0" w:type="dxa"/>
            <w:bottom w:w="0" w:type="dxa"/>
          </w:tblCellMar>
        </w:tblPrEx>
        <w:tc>
          <w:tcPr>
            <w:tcW w:w="3690" w:type="dxa"/>
          </w:tcPr>
          <w:p w:rsidR="00CC348C" w:rsidRPr="00E55D53" w:rsidRDefault="00CC348C" w:rsidP="00CC348C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900" w:type="dxa"/>
          </w:tcPr>
          <w:p w:rsidR="00CC348C" w:rsidRPr="00E55D53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:rsidR="00CC348C" w:rsidRPr="006D1B5E" w:rsidRDefault="0029182C" w:rsidP="00CC34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282,605</w:t>
            </w:r>
          </w:p>
        </w:tc>
        <w:tc>
          <w:tcPr>
            <w:tcW w:w="243" w:type="dxa"/>
          </w:tcPr>
          <w:p w:rsidR="00CC348C" w:rsidRPr="006D1B5E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:rsidR="00CC348C" w:rsidRPr="006D1B5E" w:rsidRDefault="00CC348C" w:rsidP="00BB3C6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B3C63"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B3C63">
              <w:rPr>
                <w:rFonts w:ascii="Angsana New" w:hAnsi="Angsana New"/>
                <w:b/>
                <w:bCs/>
                <w:sz w:val="30"/>
                <w:szCs w:val="30"/>
              </w:rPr>
              <w:t>685</w:t>
            </w:r>
          </w:p>
        </w:tc>
        <w:tc>
          <w:tcPr>
            <w:tcW w:w="236" w:type="dxa"/>
          </w:tcPr>
          <w:p w:rsidR="00CC348C" w:rsidRPr="00E55D53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:rsidR="00CC348C" w:rsidRPr="00F14798" w:rsidRDefault="00BB3C63" w:rsidP="00CC348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171,803</w:t>
            </w:r>
          </w:p>
        </w:tc>
        <w:tc>
          <w:tcPr>
            <w:tcW w:w="236" w:type="dxa"/>
          </w:tcPr>
          <w:p w:rsidR="00CC348C" w:rsidRPr="00E55D53" w:rsidRDefault="00CC348C" w:rsidP="00CC3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:rsidR="00CC348C" w:rsidRPr="00F14798" w:rsidRDefault="00CC348C" w:rsidP="00BB3C6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B3C6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B3C63">
              <w:rPr>
                <w:rFonts w:ascii="Angsana New" w:hAnsi="Angsana New"/>
                <w:b/>
                <w:bCs/>
                <w:sz w:val="30"/>
                <w:szCs w:val="30"/>
              </w:rPr>
              <w:t>396</w:t>
            </w:r>
          </w:p>
        </w:tc>
      </w:tr>
    </w:tbl>
    <w:p w:rsidR="0035237D" w:rsidRDefault="0035237D" w:rsidP="008F5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sz w:val="30"/>
          <w:szCs w:val="30"/>
        </w:rPr>
      </w:pPr>
    </w:p>
    <w:p w:rsidR="0035237D" w:rsidRPr="008F55E6" w:rsidRDefault="0035237D" w:rsidP="008F5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sz w:val="30"/>
          <w:szCs w:val="30"/>
        </w:rPr>
      </w:pPr>
      <w:r>
        <w:rPr>
          <w:sz w:val="30"/>
          <w:szCs w:val="30"/>
        </w:rPr>
        <w:br w:type="page"/>
      </w:r>
    </w:p>
    <w:tbl>
      <w:tblPr>
        <w:tblW w:w="9733" w:type="dxa"/>
        <w:tblInd w:w="558" w:type="dxa"/>
        <w:tblLayout w:type="fixed"/>
        <w:tblLook w:val="0000"/>
      </w:tblPr>
      <w:tblGrid>
        <w:gridCol w:w="3690"/>
        <w:gridCol w:w="900"/>
        <w:gridCol w:w="1107"/>
        <w:gridCol w:w="243"/>
        <w:gridCol w:w="1098"/>
        <w:gridCol w:w="236"/>
        <w:gridCol w:w="1107"/>
        <w:gridCol w:w="236"/>
        <w:gridCol w:w="1116"/>
      </w:tblGrid>
      <w:tr w:rsidR="0035237D" w:rsidRPr="00E55D53" w:rsidTr="00771774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690" w:type="dxa"/>
          </w:tcPr>
          <w:p w:rsidR="0035237D" w:rsidRPr="00E55D53" w:rsidRDefault="0035237D" w:rsidP="0077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5237D" w:rsidRPr="00E55D53" w:rsidRDefault="0035237D" w:rsidP="00771774">
            <w:pPr>
              <w:pStyle w:val="30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8" w:type="dxa"/>
            <w:gridSpan w:val="3"/>
          </w:tcPr>
          <w:p w:rsidR="0035237D" w:rsidRPr="00E55D53" w:rsidRDefault="0035237D" w:rsidP="00771774">
            <w:pPr>
              <w:pStyle w:val="30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35237D" w:rsidRPr="00E55D53" w:rsidRDefault="0035237D" w:rsidP="00771774">
            <w:pPr>
              <w:pStyle w:val="30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59" w:type="dxa"/>
            <w:gridSpan w:val="3"/>
          </w:tcPr>
          <w:p w:rsidR="0035237D" w:rsidRPr="00E55D53" w:rsidRDefault="0035237D" w:rsidP="00771774">
            <w:pPr>
              <w:pStyle w:val="30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237D" w:rsidRPr="00251BEC" w:rsidTr="00771774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690" w:type="dxa"/>
          </w:tcPr>
          <w:p w:rsidR="0035237D" w:rsidRPr="00E55D53" w:rsidRDefault="0035237D" w:rsidP="0077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5237D" w:rsidRPr="00E55D53" w:rsidRDefault="0035237D" w:rsidP="0077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55D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07" w:type="dxa"/>
          </w:tcPr>
          <w:p w:rsidR="0035237D" w:rsidRPr="00251BEC" w:rsidRDefault="0035237D" w:rsidP="0077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hint="cs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43" w:type="dxa"/>
          </w:tcPr>
          <w:p w:rsidR="0035237D" w:rsidRPr="00251BEC" w:rsidRDefault="0035237D" w:rsidP="0077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:rsidR="0035237D" w:rsidRPr="00251BEC" w:rsidRDefault="0035237D" w:rsidP="0077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hint="cs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36" w:type="dxa"/>
          </w:tcPr>
          <w:p w:rsidR="0035237D" w:rsidRPr="00E55D53" w:rsidRDefault="0035237D" w:rsidP="0077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:rsidR="0035237D" w:rsidRPr="00251BEC" w:rsidRDefault="0035237D" w:rsidP="0077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hint="cs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35237D" w:rsidRPr="00251BEC" w:rsidRDefault="0035237D" w:rsidP="0077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</w:tcPr>
          <w:p w:rsidR="0035237D" w:rsidRPr="00251BEC" w:rsidRDefault="0035237D" w:rsidP="0077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hint="cs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35237D" w:rsidRPr="00E55D53" w:rsidTr="00771774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690" w:type="dxa"/>
          </w:tcPr>
          <w:p w:rsidR="0035237D" w:rsidRPr="00E55D53" w:rsidRDefault="0035237D" w:rsidP="0077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35237D" w:rsidRPr="00E55D53" w:rsidRDefault="0035237D" w:rsidP="0077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43" w:type="dxa"/>
            <w:gridSpan w:val="7"/>
          </w:tcPr>
          <w:p w:rsidR="0035237D" w:rsidRPr="00E55D53" w:rsidRDefault="0035237D" w:rsidP="0077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55D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34F6" w:rsidRPr="00E55D53" w:rsidTr="0029182C">
        <w:tblPrEx>
          <w:tblCellMar>
            <w:top w:w="0" w:type="dxa"/>
            <w:bottom w:w="0" w:type="dxa"/>
          </w:tblCellMar>
        </w:tblPrEx>
        <w:tc>
          <w:tcPr>
            <w:tcW w:w="3690" w:type="dxa"/>
          </w:tcPr>
          <w:p w:rsidR="007334F6" w:rsidRPr="00E55D53" w:rsidRDefault="007334F6" w:rsidP="007334F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สกุลเงินมาเลเซียริงกิต</w:t>
            </w:r>
          </w:p>
        </w:tc>
        <w:tc>
          <w:tcPr>
            <w:tcW w:w="900" w:type="dxa"/>
          </w:tcPr>
          <w:p w:rsidR="007334F6" w:rsidRPr="00E55D53" w:rsidRDefault="007334F6" w:rsidP="007334F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</w:tcPr>
          <w:p w:rsidR="007334F6" w:rsidRPr="00E55D53" w:rsidRDefault="007334F6" w:rsidP="007334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7334F6" w:rsidRPr="00E55D53" w:rsidRDefault="007334F6" w:rsidP="0073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98" w:type="dxa"/>
          </w:tcPr>
          <w:p w:rsidR="007334F6" w:rsidRPr="00E55D53" w:rsidRDefault="007334F6" w:rsidP="007334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7334F6" w:rsidRPr="00E55D53" w:rsidRDefault="007334F6" w:rsidP="0073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7334F6" w:rsidRPr="00E55D53" w:rsidRDefault="007334F6" w:rsidP="0073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334F6" w:rsidRPr="00E55D53" w:rsidRDefault="007334F6" w:rsidP="0073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7334F6" w:rsidRPr="00E55D53" w:rsidRDefault="007334F6" w:rsidP="00733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182C" w:rsidRPr="00E55D53" w:rsidTr="0029182C">
        <w:tblPrEx>
          <w:tblCellMar>
            <w:top w:w="0" w:type="dxa"/>
            <w:bottom w:w="0" w:type="dxa"/>
          </w:tblCellMar>
        </w:tblPrEx>
        <w:tc>
          <w:tcPr>
            <w:tcW w:w="3690" w:type="dxa"/>
          </w:tcPr>
          <w:p w:rsidR="0029182C" w:rsidRPr="00E55D53" w:rsidRDefault="0029182C" w:rsidP="00000FD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00" w:type="dxa"/>
          </w:tcPr>
          <w:p w:rsidR="0029182C" w:rsidRPr="00E55D53" w:rsidRDefault="0029182C" w:rsidP="00000FD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29182C" w:rsidRPr="007334F6" w:rsidRDefault="0029182C" w:rsidP="00FA7AA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29182C" w:rsidRPr="00E55D53" w:rsidRDefault="0029182C" w:rsidP="0000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29182C" w:rsidRPr="00E55D53" w:rsidRDefault="0029182C" w:rsidP="00000F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(172)</w:t>
            </w:r>
          </w:p>
        </w:tc>
        <w:tc>
          <w:tcPr>
            <w:tcW w:w="236" w:type="dxa"/>
          </w:tcPr>
          <w:p w:rsidR="0029182C" w:rsidRPr="00E55D53" w:rsidRDefault="0029182C" w:rsidP="0000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29182C" w:rsidRPr="007334F6" w:rsidRDefault="0029182C" w:rsidP="00FA7AA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9182C" w:rsidRPr="00E55D53" w:rsidRDefault="0029182C" w:rsidP="0000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29182C" w:rsidRPr="00E55D53" w:rsidRDefault="0029182C" w:rsidP="00000F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53C97">
              <w:rPr>
                <w:rFonts w:ascii="Angsana New" w:hAnsi="Angsana New"/>
                <w:sz w:val="30"/>
                <w:szCs w:val="30"/>
              </w:rPr>
              <w:t>(172)</w:t>
            </w:r>
          </w:p>
        </w:tc>
      </w:tr>
      <w:tr w:rsidR="00000FD2" w:rsidRPr="00E55D53" w:rsidTr="0029182C">
        <w:tblPrEx>
          <w:tblCellMar>
            <w:top w:w="0" w:type="dxa"/>
            <w:bottom w:w="0" w:type="dxa"/>
          </w:tblCellMar>
        </w:tblPrEx>
        <w:tc>
          <w:tcPr>
            <w:tcW w:w="3690" w:type="dxa"/>
          </w:tcPr>
          <w:p w:rsidR="00000FD2" w:rsidRPr="00E55D53" w:rsidRDefault="00000FD2" w:rsidP="00000FD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</w:p>
        </w:tc>
        <w:tc>
          <w:tcPr>
            <w:tcW w:w="900" w:type="dxa"/>
          </w:tcPr>
          <w:p w:rsidR="00000FD2" w:rsidRPr="00E55D53" w:rsidRDefault="00000FD2" w:rsidP="00000FD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000FD2" w:rsidRPr="00E55D53" w:rsidRDefault="00000FD2" w:rsidP="00000F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000FD2" w:rsidRPr="00E55D53" w:rsidRDefault="00000FD2" w:rsidP="0000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000FD2" w:rsidRPr="00E55D53" w:rsidRDefault="00000FD2" w:rsidP="00000F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000FD2" w:rsidRPr="00E55D53" w:rsidRDefault="00000FD2" w:rsidP="0000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000FD2" w:rsidRPr="00E55D53" w:rsidRDefault="00000FD2" w:rsidP="00000F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000FD2" w:rsidRPr="00E55D53" w:rsidRDefault="00000FD2" w:rsidP="0000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:rsidR="00000FD2" w:rsidRPr="00E55D53" w:rsidRDefault="00000FD2" w:rsidP="00000F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9182C" w:rsidRPr="00E55D53" w:rsidTr="0029182C">
        <w:tblPrEx>
          <w:tblCellMar>
            <w:top w:w="0" w:type="dxa"/>
            <w:bottom w:w="0" w:type="dxa"/>
          </w:tblCellMar>
        </w:tblPrEx>
        <w:tc>
          <w:tcPr>
            <w:tcW w:w="3690" w:type="dxa"/>
          </w:tcPr>
          <w:p w:rsidR="0029182C" w:rsidRPr="00E55D53" w:rsidRDefault="0029182C" w:rsidP="00000FD2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ที่มีความเสี่ยง</w:t>
            </w:r>
            <w:r w:rsidRPr="00E55D5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</w:p>
        </w:tc>
        <w:tc>
          <w:tcPr>
            <w:tcW w:w="900" w:type="dxa"/>
          </w:tcPr>
          <w:p w:rsidR="0029182C" w:rsidRPr="00E55D53" w:rsidRDefault="0029182C" w:rsidP="0000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:rsidR="0029182C" w:rsidRPr="0029182C" w:rsidRDefault="0029182C" w:rsidP="00FA7AA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182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29182C" w:rsidRPr="00EB099F" w:rsidRDefault="0029182C" w:rsidP="0000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:rsidR="0029182C" w:rsidRPr="00EB099F" w:rsidRDefault="0029182C" w:rsidP="00000F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(172)</w:t>
            </w:r>
          </w:p>
        </w:tc>
        <w:tc>
          <w:tcPr>
            <w:tcW w:w="236" w:type="dxa"/>
          </w:tcPr>
          <w:p w:rsidR="0029182C" w:rsidRPr="00EB099F" w:rsidRDefault="0029182C" w:rsidP="0000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:rsidR="0029182C" w:rsidRPr="0029182C" w:rsidRDefault="0029182C" w:rsidP="00FA7AA0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182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9182C" w:rsidRPr="00EB099F" w:rsidRDefault="0029182C" w:rsidP="0000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:rsidR="0029182C" w:rsidRPr="00853C97" w:rsidRDefault="0029182C" w:rsidP="00000F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3C97">
              <w:rPr>
                <w:rFonts w:ascii="Angsana New" w:hAnsi="Angsana New"/>
                <w:b/>
                <w:bCs/>
                <w:sz w:val="30"/>
                <w:szCs w:val="30"/>
              </w:rPr>
              <w:t>(172)</w:t>
            </w:r>
          </w:p>
        </w:tc>
      </w:tr>
      <w:tr w:rsidR="00000FD2" w:rsidRPr="0003620B" w:rsidTr="0029182C">
        <w:tblPrEx>
          <w:tblCellMar>
            <w:top w:w="0" w:type="dxa"/>
            <w:bottom w:w="0" w:type="dxa"/>
          </w:tblCellMar>
        </w:tblPrEx>
        <w:tc>
          <w:tcPr>
            <w:tcW w:w="3690" w:type="dxa"/>
          </w:tcPr>
          <w:p w:rsidR="00000FD2" w:rsidRPr="0003620B" w:rsidRDefault="00000FD2" w:rsidP="00000FD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:rsidR="00000FD2" w:rsidRPr="0003620B" w:rsidRDefault="00000FD2" w:rsidP="00000FD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107" w:type="dxa"/>
          </w:tcPr>
          <w:p w:rsidR="00000FD2" w:rsidRPr="0003620B" w:rsidRDefault="00000FD2" w:rsidP="00000F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:rsidR="00000FD2" w:rsidRPr="0003620B" w:rsidRDefault="00000FD2" w:rsidP="0000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1098" w:type="dxa"/>
          </w:tcPr>
          <w:p w:rsidR="00000FD2" w:rsidRPr="0003620B" w:rsidRDefault="00000FD2" w:rsidP="00000F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000FD2" w:rsidRPr="0003620B" w:rsidRDefault="00000FD2" w:rsidP="0000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07" w:type="dxa"/>
          </w:tcPr>
          <w:p w:rsidR="00000FD2" w:rsidRPr="0003620B" w:rsidRDefault="00000FD2" w:rsidP="0000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000FD2" w:rsidRPr="0003620B" w:rsidRDefault="00000FD2" w:rsidP="0000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6" w:type="dxa"/>
          </w:tcPr>
          <w:p w:rsidR="00000FD2" w:rsidRPr="0003620B" w:rsidRDefault="00000FD2" w:rsidP="0000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00FD2" w:rsidRPr="00E55D53" w:rsidTr="0029182C">
        <w:tblPrEx>
          <w:tblCellMar>
            <w:top w:w="0" w:type="dxa"/>
            <w:bottom w:w="0" w:type="dxa"/>
          </w:tblCellMar>
        </w:tblPrEx>
        <w:tc>
          <w:tcPr>
            <w:tcW w:w="3690" w:type="dxa"/>
          </w:tcPr>
          <w:p w:rsidR="00000FD2" w:rsidRPr="00E55D53" w:rsidRDefault="00000FD2" w:rsidP="00000FD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สกุลเงินเหรียญสิงคโปร์</w:t>
            </w:r>
          </w:p>
        </w:tc>
        <w:tc>
          <w:tcPr>
            <w:tcW w:w="900" w:type="dxa"/>
          </w:tcPr>
          <w:p w:rsidR="00000FD2" w:rsidRPr="00E55D53" w:rsidRDefault="00000FD2" w:rsidP="00000FD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</w:tcPr>
          <w:p w:rsidR="00000FD2" w:rsidRPr="00E55D53" w:rsidRDefault="00000FD2" w:rsidP="00000F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000FD2" w:rsidRPr="00E55D53" w:rsidRDefault="00000FD2" w:rsidP="0000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98" w:type="dxa"/>
          </w:tcPr>
          <w:p w:rsidR="00000FD2" w:rsidRPr="00E55D53" w:rsidRDefault="00000FD2" w:rsidP="00000F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000FD2" w:rsidRPr="00E55D53" w:rsidRDefault="00000FD2" w:rsidP="0000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000FD2" w:rsidRPr="00E55D53" w:rsidRDefault="00000FD2" w:rsidP="0000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00FD2" w:rsidRPr="00E55D53" w:rsidRDefault="00000FD2" w:rsidP="0000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000FD2" w:rsidRPr="00E55D53" w:rsidRDefault="00000FD2" w:rsidP="0000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182C" w:rsidRPr="00E55D53" w:rsidTr="0029182C">
        <w:tblPrEx>
          <w:tblCellMar>
            <w:top w:w="0" w:type="dxa"/>
            <w:bottom w:w="0" w:type="dxa"/>
          </w:tblCellMar>
        </w:tblPrEx>
        <w:tc>
          <w:tcPr>
            <w:tcW w:w="3690" w:type="dxa"/>
          </w:tcPr>
          <w:p w:rsidR="0029182C" w:rsidRPr="00E55D53" w:rsidRDefault="0029182C" w:rsidP="0029182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00" w:type="dxa"/>
          </w:tcPr>
          <w:p w:rsidR="0029182C" w:rsidRPr="00E55D53" w:rsidRDefault="0029182C" w:rsidP="0029182C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29182C" w:rsidRPr="007334F6" w:rsidRDefault="0029182C" w:rsidP="0029182C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29182C" w:rsidRPr="00E55D53" w:rsidRDefault="0029182C" w:rsidP="0029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29182C" w:rsidRPr="00E55D53" w:rsidRDefault="0029182C" w:rsidP="002918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(46)</w:t>
            </w:r>
          </w:p>
        </w:tc>
        <w:tc>
          <w:tcPr>
            <w:tcW w:w="236" w:type="dxa"/>
          </w:tcPr>
          <w:p w:rsidR="0029182C" w:rsidRPr="00E55D53" w:rsidRDefault="0029182C" w:rsidP="0029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29182C" w:rsidRPr="007334F6" w:rsidRDefault="0029182C" w:rsidP="0029182C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9182C" w:rsidRPr="00E55D53" w:rsidRDefault="0029182C" w:rsidP="0029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29182C" w:rsidRPr="00E55D53" w:rsidRDefault="0029182C" w:rsidP="002918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53C97">
              <w:rPr>
                <w:rFonts w:ascii="Angsana New" w:hAnsi="Angsana New"/>
                <w:sz w:val="30"/>
                <w:szCs w:val="30"/>
              </w:rPr>
              <w:t>(46)</w:t>
            </w:r>
          </w:p>
        </w:tc>
      </w:tr>
      <w:tr w:rsidR="0029182C" w:rsidRPr="00E55D53" w:rsidTr="0029182C">
        <w:tblPrEx>
          <w:tblCellMar>
            <w:top w:w="0" w:type="dxa"/>
            <w:bottom w:w="0" w:type="dxa"/>
          </w:tblCellMar>
        </w:tblPrEx>
        <w:tc>
          <w:tcPr>
            <w:tcW w:w="3690" w:type="dxa"/>
          </w:tcPr>
          <w:p w:rsidR="0029182C" w:rsidRPr="00E55D53" w:rsidRDefault="0029182C" w:rsidP="0029182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</w:p>
        </w:tc>
        <w:tc>
          <w:tcPr>
            <w:tcW w:w="900" w:type="dxa"/>
          </w:tcPr>
          <w:p w:rsidR="0029182C" w:rsidRPr="00E55D53" w:rsidRDefault="0029182C" w:rsidP="0029182C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29182C" w:rsidRPr="00E55D53" w:rsidRDefault="0029182C" w:rsidP="002918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29182C" w:rsidRPr="00E55D53" w:rsidRDefault="0029182C" w:rsidP="0029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29182C" w:rsidRPr="00E55D53" w:rsidRDefault="0029182C" w:rsidP="002918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9182C" w:rsidRPr="00E55D53" w:rsidRDefault="0029182C" w:rsidP="0029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29182C" w:rsidRPr="00E55D53" w:rsidRDefault="0029182C" w:rsidP="002918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9182C" w:rsidRPr="00E55D53" w:rsidRDefault="0029182C" w:rsidP="0029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:rsidR="0029182C" w:rsidRPr="00E55D53" w:rsidRDefault="0029182C" w:rsidP="002918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9182C" w:rsidRPr="00E55D53" w:rsidTr="0029182C">
        <w:tblPrEx>
          <w:tblCellMar>
            <w:top w:w="0" w:type="dxa"/>
            <w:bottom w:w="0" w:type="dxa"/>
          </w:tblCellMar>
        </w:tblPrEx>
        <w:tc>
          <w:tcPr>
            <w:tcW w:w="3690" w:type="dxa"/>
          </w:tcPr>
          <w:p w:rsidR="0029182C" w:rsidRPr="00E55D53" w:rsidRDefault="0029182C" w:rsidP="0029182C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ที่มีความเสี่ยง</w:t>
            </w:r>
            <w:r w:rsidRPr="00E55D5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900" w:type="dxa"/>
          </w:tcPr>
          <w:p w:rsidR="0029182C" w:rsidRPr="00E55D53" w:rsidRDefault="0029182C" w:rsidP="0029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:rsidR="0029182C" w:rsidRPr="0029182C" w:rsidRDefault="0029182C" w:rsidP="0029182C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182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29182C" w:rsidRPr="00EB099F" w:rsidRDefault="0029182C" w:rsidP="0029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:rsidR="0029182C" w:rsidRPr="00EB099F" w:rsidRDefault="0029182C" w:rsidP="002918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(46)</w:t>
            </w:r>
          </w:p>
        </w:tc>
        <w:tc>
          <w:tcPr>
            <w:tcW w:w="236" w:type="dxa"/>
          </w:tcPr>
          <w:p w:rsidR="0029182C" w:rsidRPr="00EB099F" w:rsidRDefault="0029182C" w:rsidP="0029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:rsidR="0029182C" w:rsidRPr="0029182C" w:rsidRDefault="0029182C" w:rsidP="0029182C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182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9182C" w:rsidRPr="00EB099F" w:rsidRDefault="0029182C" w:rsidP="0029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:rsidR="0029182C" w:rsidRPr="00853C97" w:rsidRDefault="0029182C" w:rsidP="002918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3C97">
              <w:rPr>
                <w:rFonts w:ascii="Angsana New" w:hAnsi="Angsana New"/>
                <w:b/>
                <w:bCs/>
                <w:sz w:val="30"/>
                <w:szCs w:val="30"/>
              </w:rPr>
              <w:t>(46)</w:t>
            </w:r>
          </w:p>
        </w:tc>
      </w:tr>
      <w:tr w:rsidR="00000FD2" w:rsidRPr="00E55D53" w:rsidTr="0029182C">
        <w:tblPrEx>
          <w:tblCellMar>
            <w:top w:w="0" w:type="dxa"/>
            <w:bottom w:w="0" w:type="dxa"/>
          </w:tblCellMar>
        </w:tblPrEx>
        <w:trPr>
          <w:trHeight w:val="209"/>
        </w:trPr>
        <w:tc>
          <w:tcPr>
            <w:tcW w:w="3690" w:type="dxa"/>
          </w:tcPr>
          <w:p w:rsidR="00000FD2" w:rsidRPr="003824CC" w:rsidRDefault="00000FD2" w:rsidP="00000FD2">
            <w:pPr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</w:tcPr>
          <w:p w:rsidR="00000FD2" w:rsidRPr="003824CC" w:rsidRDefault="00000FD2" w:rsidP="0000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:rsidR="00000FD2" w:rsidRPr="003824CC" w:rsidRDefault="00000FD2" w:rsidP="00000F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43" w:type="dxa"/>
          </w:tcPr>
          <w:p w:rsidR="00000FD2" w:rsidRPr="003824CC" w:rsidRDefault="00000FD2" w:rsidP="0000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:rsidR="00000FD2" w:rsidRPr="003824CC" w:rsidRDefault="00000FD2" w:rsidP="00000F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:rsidR="00000FD2" w:rsidRPr="003824CC" w:rsidRDefault="00000FD2" w:rsidP="0000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:rsidR="00000FD2" w:rsidRPr="003824CC" w:rsidRDefault="00000FD2" w:rsidP="00000F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:rsidR="00000FD2" w:rsidRPr="003824CC" w:rsidRDefault="00000FD2" w:rsidP="0000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</w:tcPr>
          <w:p w:rsidR="00000FD2" w:rsidRPr="003824CC" w:rsidRDefault="00000FD2" w:rsidP="00000F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</w:tr>
      <w:tr w:rsidR="00000FD2" w:rsidRPr="00E55D53" w:rsidTr="0029182C">
        <w:tblPrEx>
          <w:tblCellMar>
            <w:top w:w="0" w:type="dxa"/>
            <w:bottom w:w="0" w:type="dxa"/>
          </w:tblCellMar>
        </w:tblPrEx>
        <w:tc>
          <w:tcPr>
            <w:tcW w:w="3690" w:type="dxa"/>
          </w:tcPr>
          <w:p w:rsidR="00000FD2" w:rsidRPr="00E55D53" w:rsidRDefault="00000FD2" w:rsidP="00000FD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สกุลเงิน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ยูโร</w:t>
            </w:r>
          </w:p>
        </w:tc>
        <w:tc>
          <w:tcPr>
            <w:tcW w:w="900" w:type="dxa"/>
          </w:tcPr>
          <w:p w:rsidR="00000FD2" w:rsidRPr="00E55D53" w:rsidRDefault="00000FD2" w:rsidP="00000FD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</w:tcPr>
          <w:p w:rsidR="00000FD2" w:rsidRPr="00E55D53" w:rsidRDefault="00000FD2" w:rsidP="00000F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000FD2" w:rsidRPr="00E55D53" w:rsidRDefault="00000FD2" w:rsidP="0000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98" w:type="dxa"/>
          </w:tcPr>
          <w:p w:rsidR="00000FD2" w:rsidRPr="00E55D53" w:rsidRDefault="00000FD2" w:rsidP="00000F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000FD2" w:rsidRPr="00E55D53" w:rsidRDefault="00000FD2" w:rsidP="0000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000FD2" w:rsidRPr="00E55D53" w:rsidRDefault="00000FD2" w:rsidP="0000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00FD2" w:rsidRPr="00E55D53" w:rsidRDefault="00000FD2" w:rsidP="0000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000FD2" w:rsidRPr="00E55D53" w:rsidRDefault="00000FD2" w:rsidP="0000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182C" w:rsidRPr="00E55D53" w:rsidTr="0029182C">
        <w:tblPrEx>
          <w:tblCellMar>
            <w:top w:w="0" w:type="dxa"/>
            <w:bottom w:w="0" w:type="dxa"/>
          </w:tblCellMar>
        </w:tblPrEx>
        <w:tc>
          <w:tcPr>
            <w:tcW w:w="3690" w:type="dxa"/>
          </w:tcPr>
          <w:p w:rsidR="0029182C" w:rsidRPr="00E55D53" w:rsidRDefault="0029182C" w:rsidP="0029182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:rsidR="0029182C" w:rsidRPr="00E55D53" w:rsidRDefault="0029182C" w:rsidP="0029182C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29182C" w:rsidRPr="007334F6" w:rsidRDefault="0029182C" w:rsidP="0029182C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29182C" w:rsidRPr="00E55D53" w:rsidRDefault="0029182C" w:rsidP="0029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29182C" w:rsidRPr="00E55D53" w:rsidRDefault="0029182C" w:rsidP="002918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3,006</w:t>
            </w:r>
          </w:p>
        </w:tc>
        <w:tc>
          <w:tcPr>
            <w:tcW w:w="236" w:type="dxa"/>
          </w:tcPr>
          <w:p w:rsidR="0029182C" w:rsidRPr="00E55D53" w:rsidRDefault="0029182C" w:rsidP="0029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29182C" w:rsidRPr="007334F6" w:rsidRDefault="0029182C" w:rsidP="0029182C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9182C" w:rsidRPr="00E55D53" w:rsidRDefault="0029182C" w:rsidP="0029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29182C" w:rsidRPr="00E55D53" w:rsidRDefault="0029182C" w:rsidP="002918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F68C1">
              <w:rPr>
                <w:rFonts w:ascii="Angsana New" w:hAnsi="Angsana New"/>
                <w:sz w:val="30"/>
                <w:szCs w:val="30"/>
              </w:rPr>
              <w:t>3,00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9182C" w:rsidRPr="00E55D53" w:rsidTr="0029182C">
        <w:tblPrEx>
          <w:tblCellMar>
            <w:top w:w="0" w:type="dxa"/>
            <w:bottom w:w="0" w:type="dxa"/>
          </w:tblCellMar>
        </w:tblPrEx>
        <w:tc>
          <w:tcPr>
            <w:tcW w:w="3690" w:type="dxa"/>
          </w:tcPr>
          <w:p w:rsidR="0029182C" w:rsidRPr="00E55D53" w:rsidRDefault="0029182C" w:rsidP="0029182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</w:p>
        </w:tc>
        <w:tc>
          <w:tcPr>
            <w:tcW w:w="900" w:type="dxa"/>
          </w:tcPr>
          <w:p w:rsidR="0029182C" w:rsidRPr="00E55D53" w:rsidRDefault="0029182C" w:rsidP="0029182C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29182C" w:rsidRPr="00E55D53" w:rsidRDefault="0029182C" w:rsidP="002918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29182C" w:rsidRPr="00E55D53" w:rsidRDefault="0029182C" w:rsidP="0029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29182C" w:rsidRPr="00E55D53" w:rsidRDefault="0029182C" w:rsidP="002918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9182C" w:rsidRPr="00E55D53" w:rsidRDefault="0029182C" w:rsidP="0029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29182C" w:rsidRPr="00E55D53" w:rsidRDefault="0029182C" w:rsidP="002918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9182C" w:rsidRPr="00E55D53" w:rsidRDefault="0029182C" w:rsidP="0029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:rsidR="0029182C" w:rsidRPr="00E55D53" w:rsidRDefault="0029182C" w:rsidP="002918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9182C" w:rsidRPr="00E55D53" w:rsidTr="0029182C">
        <w:tblPrEx>
          <w:tblCellMar>
            <w:top w:w="0" w:type="dxa"/>
            <w:bottom w:w="0" w:type="dxa"/>
          </w:tblCellMar>
        </w:tblPrEx>
        <w:tc>
          <w:tcPr>
            <w:tcW w:w="3690" w:type="dxa"/>
          </w:tcPr>
          <w:p w:rsidR="0029182C" w:rsidRPr="00E55D53" w:rsidRDefault="0029182C" w:rsidP="0029182C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ที่มีความเสี่ยง</w:t>
            </w:r>
            <w:r w:rsidRPr="00E55D5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</w:p>
        </w:tc>
        <w:tc>
          <w:tcPr>
            <w:tcW w:w="900" w:type="dxa"/>
          </w:tcPr>
          <w:p w:rsidR="0029182C" w:rsidRPr="00E55D53" w:rsidRDefault="0029182C" w:rsidP="0029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:rsidR="0029182C" w:rsidRPr="0029182C" w:rsidRDefault="0029182C" w:rsidP="0029182C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182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29182C" w:rsidRPr="00EB099F" w:rsidRDefault="0029182C" w:rsidP="0029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:rsidR="0029182C" w:rsidRPr="00EB099F" w:rsidRDefault="0029182C" w:rsidP="002918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3,006</w:t>
            </w:r>
          </w:p>
        </w:tc>
        <w:tc>
          <w:tcPr>
            <w:tcW w:w="236" w:type="dxa"/>
          </w:tcPr>
          <w:p w:rsidR="0029182C" w:rsidRPr="00EB099F" w:rsidRDefault="0029182C" w:rsidP="0029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:rsidR="0029182C" w:rsidRPr="0029182C" w:rsidRDefault="0029182C" w:rsidP="0029182C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182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9182C" w:rsidRPr="00EB099F" w:rsidRDefault="0029182C" w:rsidP="0029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:rsidR="0029182C" w:rsidRPr="00C36249" w:rsidRDefault="0029182C" w:rsidP="002918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6249">
              <w:rPr>
                <w:rFonts w:ascii="Angsana New" w:hAnsi="Angsana New"/>
                <w:b/>
                <w:bCs/>
                <w:sz w:val="30"/>
                <w:szCs w:val="30"/>
              </w:rPr>
              <w:t>3,00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000FD2" w:rsidRPr="00E55D53" w:rsidTr="002035D9">
        <w:tblPrEx>
          <w:tblCellMar>
            <w:top w:w="0" w:type="dxa"/>
            <w:bottom w:w="0" w:type="dxa"/>
          </w:tblCellMar>
        </w:tblPrEx>
        <w:tc>
          <w:tcPr>
            <w:tcW w:w="3690" w:type="dxa"/>
          </w:tcPr>
          <w:p w:rsidR="00000FD2" w:rsidRPr="003824CC" w:rsidRDefault="00000FD2" w:rsidP="00000FD2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000FD2" w:rsidRPr="003824CC" w:rsidRDefault="00000FD2" w:rsidP="0000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:rsidR="00000FD2" w:rsidRPr="003824CC" w:rsidRDefault="00000FD2" w:rsidP="00000F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43" w:type="dxa"/>
          </w:tcPr>
          <w:p w:rsidR="00000FD2" w:rsidRPr="003824CC" w:rsidRDefault="00000FD2" w:rsidP="0000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:rsidR="00000FD2" w:rsidRPr="003824CC" w:rsidRDefault="00000FD2" w:rsidP="00000FD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 w:right="-43"/>
              <w:rPr>
                <w:rFonts w:cs="Times New Roman"/>
                <w:sz w:val="20"/>
              </w:rPr>
            </w:pPr>
          </w:p>
        </w:tc>
        <w:tc>
          <w:tcPr>
            <w:tcW w:w="236" w:type="dxa"/>
          </w:tcPr>
          <w:p w:rsidR="00000FD2" w:rsidRPr="003824CC" w:rsidRDefault="00000FD2" w:rsidP="0000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:rsidR="00000FD2" w:rsidRPr="003824CC" w:rsidRDefault="00000FD2" w:rsidP="00000F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36" w:type="dxa"/>
          </w:tcPr>
          <w:p w:rsidR="00000FD2" w:rsidRPr="003824CC" w:rsidRDefault="00000FD2" w:rsidP="0000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</w:tcPr>
          <w:p w:rsidR="00000FD2" w:rsidRPr="003824CC" w:rsidRDefault="00000FD2" w:rsidP="00000FD2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18" w:right="-43"/>
              <w:rPr>
                <w:rFonts w:cs="Times New Roman"/>
                <w:sz w:val="20"/>
              </w:rPr>
            </w:pPr>
          </w:p>
        </w:tc>
      </w:tr>
      <w:tr w:rsidR="00000FD2" w:rsidRPr="00E55D53" w:rsidTr="002035D9">
        <w:tblPrEx>
          <w:tblCellMar>
            <w:top w:w="0" w:type="dxa"/>
            <w:bottom w:w="0" w:type="dxa"/>
          </w:tblCellMar>
        </w:tblPrEx>
        <w:tc>
          <w:tcPr>
            <w:tcW w:w="3690" w:type="dxa"/>
          </w:tcPr>
          <w:p w:rsidR="00000FD2" w:rsidRPr="00E55D53" w:rsidRDefault="00000FD2" w:rsidP="00000FD2">
            <w:pPr>
              <w:spacing w:line="240" w:lineRule="auto"/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900" w:type="dxa"/>
          </w:tcPr>
          <w:p w:rsidR="00000FD2" w:rsidRPr="00E55D53" w:rsidRDefault="00000FD2" w:rsidP="0000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:rsidR="00000FD2" w:rsidRPr="009D65EB" w:rsidRDefault="0029182C" w:rsidP="00000F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1,123,905</w:t>
            </w:r>
          </w:p>
        </w:tc>
        <w:tc>
          <w:tcPr>
            <w:tcW w:w="243" w:type="dxa"/>
          </w:tcPr>
          <w:p w:rsidR="00000FD2" w:rsidRPr="00EB099F" w:rsidRDefault="00000FD2" w:rsidP="0000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:rsidR="00000FD2" w:rsidRPr="009D65EB" w:rsidRDefault="0029182C" w:rsidP="00BB3C6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</w:t>
            </w:r>
            <w:r w:rsidR="00BB3C6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B3C6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377</w:t>
            </w:r>
          </w:p>
        </w:tc>
        <w:tc>
          <w:tcPr>
            <w:tcW w:w="236" w:type="dxa"/>
          </w:tcPr>
          <w:p w:rsidR="00000FD2" w:rsidRPr="00EB099F" w:rsidRDefault="00000FD2" w:rsidP="0000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:rsidR="00000FD2" w:rsidRPr="009D65EB" w:rsidRDefault="0029182C" w:rsidP="00000F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1,032,254</w:t>
            </w:r>
          </w:p>
        </w:tc>
        <w:tc>
          <w:tcPr>
            <w:tcW w:w="236" w:type="dxa"/>
          </w:tcPr>
          <w:p w:rsidR="00000FD2" w:rsidRPr="00EB099F" w:rsidRDefault="00000FD2" w:rsidP="0000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:rsidR="00000FD2" w:rsidRPr="009D65EB" w:rsidRDefault="0029182C" w:rsidP="00BB3C6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</w:t>
            </w:r>
            <w:r w:rsidR="00BB3C6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B3C6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348</w:t>
            </w:r>
          </w:p>
        </w:tc>
      </w:tr>
    </w:tbl>
    <w:p w:rsidR="0035237D" w:rsidRDefault="0035237D" w:rsidP="00444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33"/>
        <w:jc w:val="both"/>
        <w:rPr>
          <w:rFonts w:ascii="Angsana New" w:eastAsia="Cordia New" w:hAnsi="Angsana New"/>
          <w:b/>
          <w:bCs/>
          <w:i/>
          <w:iCs/>
          <w:sz w:val="30"/>
          <w:szCs w:val="30"/>
        </w:rPr>
      </w:pPr>
    </w:p>
    <w:p w:rsidR="00C12719" w:rsidRPr="00E55D53" w:rsidRDefault="00C12719" w:rsidP="00444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33"/>
        <w:jc w:val="both"/>
        <w:rPr>
          <w:rFonts w:ascii="Angsana New" w:eastAsia="Cordia New" w:hAnsi="Angsana New"/>
          <w:b/>
          <w:bCs/>
          <w:i/>
          <w:iCs/>
          <w:sz w:val="30"/>
          <w:szCs w:val="30"/>
        </w:rPr>
      </w:pPr>
      <w:r w:rsidRPr="00E55D53">
        <w:rPr>
          <w:rFonts w:ascii="Angsana New" w:eastAsia="Cordia New" w:hAnsi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:rsidR="00C12719" w:rsidRPr="0035237D" w:rsidRDefault="00C12719" w:rsidP="00E43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7"/>
        <w:jc w:val="both"/>
        <w:rPr>
          <w:rFonts w:ascii="Angsana New" w:eastAsia="Cordia New" w:hAnsi="Angsana New"/>
          <w:sz w:val="30"/>
          <w:szCs w:val="30"/>
        </w:rPr>
      </w:pPr>
    </w:p>
    <w:p w:rsidR="00C12719" w:rsidRPr="00E55D53" w:rsidRDefault="00C12719" w:rsidP="00592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7"/>
        <w:jc w:val="thaiDistribute"/>
        <w:rPr>
          <w:rFonts w:ascii="Angsana New" w:eastAsia="Cordia New" w:hAnsi="Angsana New"/>
          <w:sz w:val="30"/>
          <w:szCs w:val="30"/>
        </w:rPr>
      </w:pPr>
      <w:r w:rsidRPr="00E55D53">
        <w:rPr>
          <w:rFonts w:ascii="Angsana New" w:eastAsia="Cordia New" w:hAnsi="Angsana New"/>
          <w:sz w:val="30"/>
          <w:szCs w:val="30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  <w:r w:rsidR="00D01027" w:rsidRPr="00E55D53">
        <w:rPr>
          <w:rFonts w:ascii="Angsana New" w:eastAsia="Cordia New" w:hAnsi="Angsana New"/>
          <w:sz w:val="30"/>
          <w:szCs w:val="30"/>
          <w:cs/>
        </w:rPr>
        <w:t xml:space="preserve"> </w:t>
      </w:r>
    </w:p>
    <w:p w:rsidR="0061197C" w:rsidRPr="0035237D" w:rsidRDefault="0061197C" w:rsidP="00E43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7"/>
        <w:jc w:val="thaiDistribute"/>
        <w:rPr>
          <w:rFonts w:ascii="Angsana New" w:hAnsi="Angsana New"/>
          <w:sz w:val="30"/>
          <w:szCs w:val="30"/>
        </w:rPr>
      </w:pPr>
    </w:p>
    <w:p w:rsidR="0035237D" w:rsidRDefault="00D01027" w:rsidP="00352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7"/>
        <w:jc w:val="thaiDistribute"/>
        <w:rPr>
          <w:rFonts w:ascii="Angsana New" w:hAnsi="Angsana New"/>
          <w:sz w:val="30"/>
          <w:szCs w:val="30"/>
        </w:rPr>
      </w:pPr>
      <w:r w:rsidRPr="00E55D53">
        <w:rPr>
          <w:rFonts w:ascii="Angsana New" w:hAnsi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</w:t>
      </w:r>
      <w:r w:rsidR="0085283E">
        <w:rPr>
          <w:rFonts w:ascii="Angsana New" w:hAnsi="Angsana New"/>
          <w:sz w:val="30"/>
          <w:szCs w:val="30"/>
          <w:cs/>
        </w:rPr>
        <w:t xml:space="preserve">้านสินเชื่อดังกล่าวโดยสม่ำเสมอ </w:t>
      </w:r>
      <w:r w:rsidRPr="00E55D53">
        <w:rPr>
          <w:rFonts w:ascii="Angsana New" w:hAnsi="Angsana New"/>
          <w:sz w:val="30"/>
          <w:szCs w:val="30"/>
          <w:cs/>
        </w:rPr>
        <w:t>โดยการวิเคราะห์ฐานะทางการเงินของลูกค้า</w:t>
      </w:r>
      <w:r w:rsidR="00600879" w:rsidRPr="00E55D53">
        <w:rPr>
          <w:rFonts w:ascii="Angsana New" w:hAnsi="Angsana New"/>
          <w:sz w:val="30"/>
          <w:szCs w:val="30"/>
          <w:cs/>
        </w:rPr>
        <w:t>ทุกรายที่ขอวงเงินสินเชื่อในระดับหนึ่ง</w:t>
      </w:r>
      <w:r w:rsidR="00DB06EA">
        <w:rPr>
          <w:rFonts w:ascii="Angsana New" w:hAnsi="Angsana New"/>
          <w:sz w:val="30"/>
          <w:szCs w:val="30"/>
        </w:rPr>
        <w:t xml:space="preserve"> </w:t>
      </w:r>
      <w:r w:rsidR="00600879" w:rsidRPr="00E55D53">
        <w:rPr>
          <w:rFonts w:ascii="Angsana New" w:hAnsi="Angsana New"/>
          <w:sz w:val="30"/>
          <w:szCs w:val="30"/>
          <w:cs/>
        </w:rPr>
        <w:t>ๆ</w:t>
      </w:r>
      <w:r w:rsidRPr="00E55D53">
        <w:rPr>
          <w:rFonts w:ascii="Angsana New" w:hAnsi="Angsana New"/>
          <w:sz w:val="30"/>
          <w:szCs w:val="30"/>
          <w:cs/>
        </w:rPr>
        <w:t xml:space="preserve"> </w:t>
      </w:r>
      <w:r w:rsidR="00600879" w:rsidRPr="00E55D53">
        <w:rPr>
          <w:rFonts w:ascii="Angsana New" w:hAnsi="Angsana New"/>
          <w:sz w:val="30"/>
          <w:szCs w:val="30"/>
          <w:cs/>
        </w:rPr>
        <w:t xml:space="preserve">ณ วันที่รายงานไม่พบว่ามีความเสี่ยงจากสินเชื่อที่เป็นสาระสำคัญ </w:t>
      </w:r>
      <w:r w:rsidRPr="00E55D53">
        <w:rPr>
          <w:rFonts w:ascii="Angsana New" w:hAnsi="Angsana New"/>
          <w:sz w:val="30"/>
          <w:szCs w:val="30"/>
          <w:cs/>
        </w:rPr>
        <w:t>ความเสี่ยง</w:t>
      </w:r>
      <w:r w:rsidR="00600879" w:rsidRPr="00E55D53">
        <w:rPr>
          <w:rFonts w:ascii="Angsana New" w:hAnsi="Angsana New"/>
          <w:sz w:val="30"/>
          <w:szCs w:val="30"/>
          <w:cs/>
        </w:rPr>
        <w:t>สูงสุด</w:t>
      </w:r>
      <w:r w:rsidRPr="00E55D53">
        <w:rPr>
          <w:rFonts w:ascii="Angsana New" w:hAnsi="Angsana New"/>
          <w:sz w:val="30"/>
          <w:szCs w:val="30"/>
          <w:cs/>
        </w:rPr>
        <w:t>ทางด้านสินเชื่อแสดงไว้ในราคาตามบัญชีของสินทรัพ</w:t>
      </w:r>
      <w:r w:rsidR="00600879" w:rsidRPr="00E55D53">
        <w:rPr>
          <w:rFonts w:ascii="Angsana New" w:hAnsi="Angsana New"/>
          <w:sz w:val="30"/>
          <w:szCs w:val="30"/>
          <w:cs/>
        </w:rPr>
        <w:t>ย์ทางการเงินแต่ละรายการ</w:t>
      </w:r>
      <w:r w:rsidRPr="00E55D53">
        <w:rPr>
          <w:rFonts w:ascii="Angsana New" w:hAnsi="Angsana New"/>
          <w:sz w:val="30"/>
          <w:szCs w:val="30"/>
          <w:cs/>
        </w:rPr>
        <w:t>ใน</w:t>
      </w:r>
      <w:r w:rsidR="00972D23" w:rsidRPr="00E55D53">
        <w:rPr>
          <w:rFonts w:ascii="Angsana New" w:hAnsi="Angsana New"/>
          <w:sz w:val="30"/>
          <w:szCs w:val="30"/>
          <w:cs/>
        </w:rPr>
        <w:t>งบแสดงฐานะการเงิน</w:t>
      </w:r>
      <w:r w:rsidRPr="00E55D53">
        <w:rPr>
          <w:rFonts w:ascii="Angsana New" w:hAnsi="Angsana New"/>
          <w:sz w:val="30"/>
          <w:szCs w:val="30"/>
          <w:cs/>
        </w:rPr>
        <w:t xml:space="preserve"> อย่างไรก็ตามเนื่องจากกลุ่มบริษัทมีลูกค้าจำนวนมาก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:rsidR="0035237D" w:rsidRDefault="0035237D" w:rsidP="00444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both"/>
        <w:rPr>
          <w:rFonts w:ascii="Angsana New" w:eastAsia="Cordia New" w:hAnsi="Angsana New"/>
          <w:b/>
          <w:bCs/>
          <w:i/>
          <w:iCs/>
          <w:sz w:val="30"/>
          <w:szCs w:val="30"/>
          <w:cs/>
        </w:rPr>
      </w:pPr>
    </w:p>
    <w:p w:rsidR="00C12719" w:rsidRPr="00E55D53" w:rsidRDefault="0035237D" w:rsidP="00444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both"/>
        <w:rPr>
          <w:rFonts w:ascii="Angsana New" w:eastAsia="Cordia New" w:hAnsi="Angsana New"/>
          <w:b/>
          <w:bCs/>
          <w:i/>
          <w:iCs/>
          <w:sz w:val="30"/>
          <w:szCs w:val="30"/>
        </w:rPr>
      </w:pPr>
      <w:r>
        <w:rPr>
          <w:rFonts w:ascii="Angsana New" w:eastAsia="Cordia New" w:hAnsi="Angsana New"/>
          <w:b/>
          <w:bCs/>
          <w:i/>
          <w:iCs/>
          <w:sz w:val="30"/>
          <w:szCs w:val="30"/>
          <w:cs/>
        </w:rPr>
        <w:br w:type="page"/>
      </w:r>
      <w:r w:rsidR="00C12719" w:rsidRPr="00E55D53">
        <w:rPr>
          <w:rFonts w:ascii="Angsana New" w:eastAsia="Cordia New" w:hAnsi="Angsana New"/>
          <w:b/>
          <w:bCs/>
          <w:i/>
          <w:iCs/>
          <w:sz w:val="30"/>
          <w:szCs w:val="30"/>
          <w:cs/>
        </w:rPr>
        <w:lastRenderedPageBreak/>
        <w:t>ความเสี่ยงจากการขาดสภาพคล่อง</w:t>
      </w:r>
    </w:p>
    <w:p w:rsidR="00C12719" w:rsidRPr="0035237D" w:rsidRDefault="00C12719" w:rsidP="00E43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7"/>
        <w:jc w:val="both"/>
        <w:rPr>
          <w:rFonts w:ascii="Angsana New" w:eastAsia="Cordia New" w:hAnsi="Angsana New"/>
          <w:sz w:val="30"/>
          <w:szCs w:val="30"/>
        </w:rPr>
      </w:pPr>
    </w:p>
    <w:p w:rsidR="00C12719" w:rsidRPr="00E55D53" w:rsidRDefault="00C12719" w:rsidP="00E43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7"/>
        <w:jc w:val="thaiDistribute"/>
        <w:rPr>
          <w:rFonts w:ascii="Angsana New" w:eastAsia="Cordia New" w:hAnsi="Angsana New"/>
          <w:sz w:val="30"/>
          <w:szCs w:val="30"/>
        </w:rPr>
      </w:pPr>
      <w:r w:rsidRPr="00E55D53">
        <w:rPr>
          <w:rFonts w:ascii="Angsana New" w:eastAsia="Cordia New" w:hAnsi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="0009715C">
        <w:rPr>
          <w:rFonts w:ascii="Angsana New" w:eastAsia="Cordia New" w:hAnsi="Angsana New"/>
          <w:sz w:val="30"/>
          <w:szCs w:val="30"/>
        </w:rPr>
        <w:t xml:space="preserve">       </w:t>
      </w:r>
      <w:r w:rsidRPr="00E55D53">
        <w:rPr>
          <w:rFonts w:ascii="Angsana New" w:eastAsia="Cordia New" w:hAnsi="Angsana New"/>
          <w:sz w:val="30"/>
          <w:szCs w:val="30"/>
          <w:cs/>
        </w:rPr>
        <w:t>เงินสดให้เพียงพอต่อการดำเนินงานของ</w:t>
      </w:r>
      <w:r w:rsidR="00600879" w:rsidRPr="00E55D53">
        <w:rPr>
          <w:rFonts w:ascii="Angsana New" w:eastAsia="Cordia New" w:hAnsi="Angsana New"/>
          <w:sz w:val="30"/>
          <w:szCs w:val="30"/>
          <w:cs/>
        </w:rPr>
        <w:t>กลุ่มบริษัท</w:t>
      </w:r>
      <w:r w:rsidRPr="00E55D53">
        <w:rPr>
          <w:rFonts w:ascii="Angsana New" w:eastAsia="Cordia New" w:hAnsi="Angsana New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</w:p>
    <w:p w:rsidR="009F7DAD" w:rsidRPr="0035237D" w:rsidRDefault="009F7DAD" w:rsidP="00F641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FA7AA0" w:rsidRPr="00FA7AA0" w:rsidRDefault="00FA7AA0" w:rsidP="00FA7A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hint="cs"/>
          <w:b/>
          <w:bCs/>
          <w:i/>
          <w:iCs/>
          <w:sz w:val="30"/>
          <w:szCs w:val="30"/>
          <w:cs/>
        </w:rPr>
      </w:pPr>
      <w:r w:rsidRPr="00FA7AA0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FA7AA0" w:rsidRPr="00FA7AA0" w:rsidRDefault="00FA7AA0" w:rsidP="00FA7A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20"/>
          <w:szCs w:val="20"/>
        </w:rPr>
      </w:pPr>
    </w:p>
    <w:p w:rsidR="008F55E6" w:rsidRDefault="00FA7AA0" w:rsidP="00FA7A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FA7AA0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</w:t>
      </w:r>
      <w:r w:rsidR="006120F0">
        <w:rPr>
          <w:rFonts w:ascii="Angsana New" w:hAnsi="Angsana New" w:hint="cs"/>
          <w:sz w:val="30"/>
          <w:szCs w:val="30"/>
          <w:cs/>
        </w:rPr>
        <w:t>สำหรับเครื่องมือทางการเงินที่วัดมูลค่าด้วยมูลค่ายุติธรรม</w:t>
      </w:r>
      <w:r w:rsidRPr="00FA7AA0">
        <w:rPr>
          <w:rFonts w:ascii="Angsana New" w:hAnsi="Angsana New"/>
          <w:sz w:val="30"/>
          <w:szCs w:val="30"/>
          <w:cs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8F55E6" w:rsidRDefault="008F55E6" w:rsidP="00FA7A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8866" w:type="dxa"/>
        <w:tblInd w:w="450" w:type="dxa"/>
        <w:tblLook w:val="04A0"/>
      </w:tblPr>
      <w:tblGrid>
        <w:gridCol w:w="3015"/>
        <w:gridCol w:w="1095"/>
        <w:gridCol w:w="257"/>
        <w:gridCol w:w="907"/>
        <w:gridCol w:w="245"/>
        <w:gridCol w:w="992"/>
        <w:gridCol w:w="236"/>
        <w:gridCol w:w="891"/>
        <w:gridCol w:w="236"/>
        <w:gridCol w:w="992"/>
      </w:tblGrid>
      <w:tr w:rsidR="00FA7AA0" w:rsidRPr="004B11A1" w:rsidTr="00BB3C63">
        <w:trPr>
          <w:tblHeader/>
        </w:trPr>
        <w:tc>
          <w:tcPr>
            <w:tcW w:w="3015" w:type="dxa"/>
            <w:shd w:val="clear" w:color="auto" w:fill="auto"/>
          </w:tcPr>
          <w:p w:rsidR="00FA7AA0" w:rsidRPr="00C73DC4" w:rsidRDefault="008F55E6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  <w:br w:type="page"/>
            </w:r>
          </w:p>
        </w:tc>
        <w:tc>
          <w:tcPr>
            <w:tcW w:w="5851" w:type="dxa"/>
            <w:gridSpan w:val="9"/>
            <w:shd w:val="clear" w:color="auto" w:fill="auto"/>
          </w:tcPr>
          <w:p w:rsidR="00FA7AA0" w:rsidRPr="00C73DC4" w:rsidRDefault="00FA7AA0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C73D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A7AA0" w:rsidRPr="004B11A1" w:rsidTr="00BB3C63">
        <w:trPr>
          <w:tblHeader/>
        </w:trPr>
        <w:tc>
          <w:tcPr>
            <w:tcW w:w="3015" w:type="dxa"/>
            <w:shd w:val="clear" w:color="auto" w:fill="auto"/>
          </w:tcPr>
          <w:p w:rsidR="00FA7AA0" w:rsidRPr="00C73DC4" w:rsidRDefault="00FA7AA0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:rsidR="00FA7AA0" w:rsidRPr="00C73DC4" w:rsidRDefault="00FA7AA0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3DC4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57" w:type="dxa"/>
            <w:shd w:val="clear" w:color="auto" w:fill="auto"/>
          </w:tcPr>
          <w:p w:rsidR="00FA7AA0" w:rsidRPr="00C73DC4" w:rsidRDefault="00FA7AA0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9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FA7AA0" w:rsidRPr="00C73DC4" w:rsidRDefault="00FA7AA0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3DC4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A7AA0" w:rsidRPr="004B11A1" w:rsidTr="00BB3C63">
        <w:trPr>
          <w:tblHeader/>
        </w:trPr>
        <w:tc>
          <w:tcPr>
            <w:tcW w:w="3015" w:type="dxa"/>
            <w:shd w:val="clear" w:color="auto" w:fill="auto"/>
          </w:tcPr>
          <w:p w:rsidR="00FA7AA0" w:rsidRPr="00C73DC4" w:rsidRDefault="00FA7AA0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95" w:type="dxa"/>
            <w:shd w:val="clear" w:color="auto" w:fill="auto"/>
          </w:tcPr>
          <w:p w:rsidR="00FA7AA0" w:rsidRPr="00C73DC4" w:rsidRDefault="00FA7AA0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3DC4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57" w:type="dxa"/>
            <w:shd w:val="clear" w:color="auto" w:fill="auto"/>
          </w:tcPr>
          <w:p w:rsidR="00FA7AA0" w:rsidRPr="00C73DC4" w:rsidRDefault="00FA7AA0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:rsidR="00FA7AA0" w:rsidRPr="00C73DC4" w:rsidRDefault="00FA7AA0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3DC4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C73DC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</w:tcBorders>
            <w:shd w:val="clear" w:color="auto" w:fill="auto"/>
          </w:tcPr>
          <w:p w:rsidR="00FA7AA0" w:rsidRPr="00C73DC4" w:rsidRDefault="00FA7AA0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FA7AA0" w:rsidRPr="00C73DC4" w:rsidRDefault="00FA7AA0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3DC4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C73D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FA7AA0" w:rsidRPr="00C73DC4" w:rsidRDefault="00FA7AA0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:rsidR="00FA7AA0" w:rsidRPr="00C73DC4" w:rsidRDefault="00FA7AA0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3DC4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C73DC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FA7AA0" w:rsidRPr="00C73DC4" w:rsidRDefault="00FA7AA0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FA7AA0" w:rsidRPr="00C73DC4" w:rsidRDefault="00FA7AA0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3DC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A7AA0" w:rsidRPr="004B11A1" w:rsidTr="00BB3C63">
        <w:trPr>
          <w:tblHeader/>
        </w:trPr>
        <w:tc>
          <w:tcPr>
            <w:tcW w:w="3015" w:type="dxa"/>
            <w:shd w:val="clear" w:color="auto" w:fill="auto"/>
          </w:tcPr>
          <w:p w:rsidR="00FA7AA0" w:rsidRPr="00C73DC4" w:rsidRDefault="00FA7AA0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51" w:type="dxa"/>
            <w:gridSpan w:val="9"/>
            <w:shd w:val="clear" w:color="auto" w:fill="auto"/>
          </w:tcPr>
          <w:p w:rsidR="00FA7AA0" w:rsidRPr="00C73DC4" w:rsidRDefault="008F44B9" w:rsidP="008F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  <w:tab w:val="center" w:pos="281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  <w:r w:rsidR="00FA7AA0" w:rsidRPr="00C73D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="00FA7AA0" w:rsidRPr="00C73D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A7AA0" w:rsidRPr="004B11A1" w:rsidTr="00BB3C63">
        <w:tc>
          <w:tcPr>
            <w:tcW w:w="3015" w:type="dxa"/>
            <w:shd w:val="clear" w:color="auto" w:fill="auto"/>
          </w:tcPr>
          <w:p w:rsidR="00FA7AA0" w:rsidRPr="00C73DC4" w:rsidRDefault="00B95976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hint="cs"/>
                <w:b/>
                <w:bCs/>
                <w:sz w:val="30"/>
                <w:szCs w:val="30"/>
              </w:rPr>
            </w:pPr>
            <w:r w:rsidRPr="002035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</w:t>
            </w:r>
            <w:r w:rsidRPr="00C73D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  <w:r w:rsidR="00FA7AA0" w:rsidRPr="00C73D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FA7AA0" w:rsidRPr="00C73DC4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C73D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1095" w:type="dxa"/>
            <w:shd w:val="clear" w:color="auto" w:fill="auto"/>
          </w:tcPr>
          <w:p w:rsidR="00FA7AA0" w:rsidRPr="00C73DC4" w:rsidRDefault="00FA7AA0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:rsidR="00FA7AA0" w:rsidRPr="00C73DC4" w:rsidRDefault="00FA7AA0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:rsidR="00FA7AA0" w:rsidRPr="00C73DC4" w:rsidRDefault="00FA7AA0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:rsidR="00FA7AA0" w:rsidRPr="00C73DC4" w:rsidRDefault="00FA7AA0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FA7AA0" w:rsidRPr="00C73DC4" w:rsidRDefault="00FA7AA0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A7AA0" w:rsidRPr="00C73DC4" w:rsidRDefault="00FA7AA0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:rsidR="00FA7AA0" w:rsidRPr="00C73DC4" w:rsidRDefault="00FA7AA0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A7AA0" w:rsidRPr="00C73DC4" w:rsidRDefault="00FA7AA0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FA7AA0" w:rsidRPr="00C73DC4" w:rsidRDefault="00FA7AA0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3C63" w:rsidRPr="004B11A1" w:rsidTr="00BB3C63">
        <w:tc>
          <w:tcPr>
            <w:tcW w:w="3015" w:type="dxa"/>
            <w:shd w:val="clear" w:color="auto" w:fill="auto"/>
          </w:tcPr>
          <w:p w:rsidR="00BB3C63" w:rsidRPr="00C73DC4" w:rsidRDefault="00BB3C63" w:rsidP="00BB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73DC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BB3C63" w:rsidRPr="00C73DC4" w:rsidRDefault="00BB3C63" w:rsidP="00BB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3DC4">
              <w:rPr>
                <w:rFonts w:ascii="Angsana New" w:hAnsi="Angsana New"/>
                <w:sz w:val="30"/>
                <w:szCs w:val="30"/>
              </w:rPr>
              <w:t>(</w:t>
            </w:r>
            <w:r w:rsidRPr="00C73DC4">
              <w:rPr>
                <w:rFonts w:ascii="Angsana New" w:hAnsi="Angsana New" w:hint="cs"/>
                <w:sz w:val="30"/>
                <w:szCs w:val="30"/>
                <w:cs/>
              </w:rPr>
              <w:t>101</w:t>
            </w:r>
            <w:r w:rsidRPr="00C73DC4">
              <w:rPr>
                <w:rFonts w:ascii="Angsana New" w:hAnsi="Angsana New"/>
                <w:sz w:val="30"/>
                <w:szCs w:val="30"/>
              </w:rPr>
              <w:t>,379)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BB3C63" w:rsidRPr="00C73DC4" w:rsidRDefault="00BB3C63" w:rsidP="00BB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BB3C63" w:rsidRPr="00C73DC4" w:rsidRDefault="00BB3C63" w:rsidP="00BB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  <w:r w:rsidRPr="00C73DC4">
              <w:rPr>
                <w:rFonts w:ascii="Angsana New" w:hAnsi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BB3C63" w:rsidRPr="00C73DC4" w:rsidRDefault="00BB3C63" w:rsidP="00BB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BB3C63" w:rsidRPr="00C73DC4" w:rsidRDefault="00BB3C63" w:rsidP="00BB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3DC4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102,554</w:t>
            </w:r>
            <w:r w:rsidRPr="00C73DC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B3C63" w:rsidRPr="00C73DC4" w:rsidRDefault="00BB3C63" w:rsidP="00BB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BB3C63" w:rsidRPr="00C73DC4" w:rsidRDefault="00BB3C63" w:rsidP="00BB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  <w:r w:rsidRPr="00C73DC4">
              <w:rPr>
                <w:rFonts w:ascii="Angsana New" w:hAnsi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B3C63" w:rsidRPr="00C73DC4" w:rsidRDefault="00BB3C63" w:rsidP="00BB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BB3C63" w:rsidRPr="00C73DC4" w:rsidRDefault="00BB3C63" w:rsidP="00BB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3DC4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102,554</w:t>
            </w:r>
            <w:r w:rsidRPr="00C73DC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B3C63" w:rsidRPr="004B11A1" w:rsidTr="00BB3C63">
        <w:tc>
          <w:tcPr>
            <w:tcW w:w="3015" w:type="dxa"/>
            <w:shd w:val="clear" w:color="auto" w:fill="auto"/>
          </w:tcPr>
          <w:p w:rsidR="00BB3C63" w:rsidRPr="00C73DC4" w:rsidRDefault="00BB3C63" w:rsidP="00BB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73DC4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  <w:r w:rsidRPr="00C73DC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BB3C63" w:rsidRPr="00C73DC4" w:rsidRDefault="00BB3C63" w:rsidP="00BB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rPr>
                <w:rFonts w:ascii="Angsana New" w:hAnsi="Angsana New"/>
                <w:sz w:val="30"/>
                <w:szCs w:val="30"/>
              </w:rPr>
            </w:pPr>
            <w:r w:rsidRPr="00C73DC4">
              <w:rPr>
                <w:rFonts w:ascii="Angsana New" w:hAnsi="Angsana New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BB3C63" w:rsidRPr="00C73DC4" w:rsidRDefault="00BB3C63" w:rsidP="00BB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  <w:r w:rsidRPr="00C73DC4">
              <w:rPr>
                <w:rFonts w:ascii="Angsana New" w:hAnsi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BB3C63" w:rsidRPr="00C73DC4" w:rsidRDefault="00BB3C63" w:rsidP="00BB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BB3C63" w:rsidRPr="00C73DC4" w:rsidRDefault="00BB3C63" w:rsidP="00BB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  <w:r w:rsidRPr="00C73DC4">
              <w:rPr>
                <w:rFonts w:ascii="Angsana New" w:hAnsi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BB3C63" w:rsidRPr="00C73DC4" w:rsidRDefault="00BB3C63" w:rsidP="00BB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BB3C63" w:rsidRPr="00C73DC4" w:rsidRDefault="006C67F3" w:rsidP="00E6639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130,139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B3C63" w:rsidRPr="00C73DC4" w:rsidRDefault="00BB3C63" w:rsidP="00BB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BB3C63" w:rsidRPr="00C73DC4" w:rsidRDefault="00BB3C63" w:rsidP="00BB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  <w:r w:rsidRPr="00C73DC4">
              <w:rPr>
                <w:rFonts w:ascii="Angsana New" w:hAnsi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B3C63" w:rsidRPr="00C73DC4" w:rsidRDefault="00BB3C63" w:rsidP="00BB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BB3C63" w:rsidRPr="00C73DC4" w:rsidRDefault="006C67F3" w:rsidP="00E6639C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130,139</w:t>
            </w:r>
          </w:p>
        </w:tc>
      </w:tr>
      <w:tr w:rsidR="00F92CBD" w:rsidRPr="004B11A1" w:rsidTr="00BB3C63">
        <w:tc>
          <w:tcPr>
            <w:tcW w:w="3015" w:type="dxa"/>
            <w:shd w:val="clear" w:color="auto" w:fill="auto"/>
          </w:tcPr>
          <w:p w:rsidR="00F92CBD" w:rsidRPr="00C73DC4" w:rsidRDefault="00F92CBD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:rsidR="00F92CBD" w:rsidRPr="00C73DC4" w:rsidRDefault="00F92CBD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:rsidR="00F92CBD" w:rsidRPr="00C73DC4" w:rsidRDefault="00F92CBD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F92CBD" w:rsidRPr="00C73DC4" w:rsidRDefault="00F92CBD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:rsidR="00F92CBD" w:rsidRPr="00C73DC4" w:rsidRDefault="00F92CBD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F92CBD" w:rsidRPr="00C73DC4" w:rsidRDefault="00F92CBD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92CBD" w:rsidRPr="00C73DC4" w:rsidRDefault="00F92CBD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F92CBD" w:rsidRPr="00C73DC4" w:rsidRDefault="00F92CBD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92CBD" w:rsidRPr="00C73DC4" w:rsidRDefault="00F92CBD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F92CBD" w:rsidRPr="00C73DC4" w:rsidRDefault="00F92CBD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2CBD" w:rsidRPr="004B11A1" w:rsidTr="00BB3C63">
        <w:tc>
          <w:tcPr>
            <w:tcW w:w="3015" w:type="dxa"/>
            <w:shd w:val="clear" w:color="auto" w:fill="auto"/>
          </w:tcPr>
          <w:p w:rsidR="00F92CBD" w:rsidRPr="002035D9" w:rsidRDefault="002035D9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hint="cs"/>
                <w:b/>
                <w:bCs/>
                <w:sz w:val="30"/>
                <w:szCs w:val="30"/>
              </w:rPr>
            </w:pPr>
            <w:r w:rsidRPr="002035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</w:t>
            </w:r>
            <w:r w:rsidR="00F92CBD" w:rsidRPr="002035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  <w:r w:rsidR="00F92CBD" w:rsidRPr="002035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F92CBD" w:rsidRPr="002035D9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F92CBD" w:rsidRPr="002035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59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F92CBD" w:rsidRPr="00C73DC4" w:rsidRDefault="00F92CBD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:rsidR="00F92CBD" w:rsidRPr="00C73DC4" w:rsidRDefault="00F92CBD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F92CBD" w:rsidRPr="00C73DC4" w:rsidRDefault="00F92CBD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:rsidR="00F92CBD" w:rsidRPr="00C73DC4" w:rsidRDefault="00F92CBD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F92CBD" w:rsidRPr="00C73DC4" w:rsidRDefault="00F92CBD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92CBD" w:rsidRPr="00C73DC4" w:rsidRDefault="00F92CBD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F92CBD" w:rsidRPr="00C73DC4" w:rsidRDefault="00F92CBD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92CBD" w:rsidRPr="00C73DC4" w:rsidRDefault="00F92CBD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F92CBD" w:rsidRPr="00C73DC4" w:rsidRDefault="00F92CBD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20F0" w:rsidRPr="00210FCF" w:rsidTr="00BB3C63">
        <w:tc>
          <w:tcPr>
            <w:tcW w:w="3015" w:type="dxa"/>
            <w:shd w:val="clear" w:color="auto" w:fill="auto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73DC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3DC4">
              <w:rPr>
                <w:rFonts w:ascii="Angsana New" w:hAnsi="Angsana New"/>
                <w:sz w:val="30"/>
                <w:szCs w:val="30"/>
              </w:rPr>
              <w:t>(</w:t>
            </w:r>
            <w:r w:rsidRPr="00C73DC4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C73DC4">
              <w:rPr>
                <w:rFonts w:ascii="Angsana New" w:hAnsi="Angsana New"/>
                <w:sz w:val="30"/>
                <w:szCs w:val="30"/>
              </w:rPr>
              <w:t>59,687)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  <w:r w:rsidRPr="00C73DC4">
              <w:rPr>
                <w:rFonts w:ascii="Angsana New" w:hAnsi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3DC4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162,527</w:t>
            </w:r>
            <w:r w:rsidRPr="00C73DC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  <w:r w:rsidRPr="00C73DC4">
              <w:rPr>
                <w:rFonts w:ascii="Angsana New" w:hAnsi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3DC4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162,527</w:t>
            </w:r>
            <w:r w:rsidRPr="00C73DC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120F0" w:rsidRPr="004B11A1" w:rsidTr="00BB3C63">
        <w:tc>
          <w:tcPr>
            <w:tcW w:w="3015" w:type="dxa"/>
            <w:shd w:val="clear" w:color="auto" w:fill="auto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73DC4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  <w:r w:rsidRPr="00C73DC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rPr>
                <w:rFonts w:ascii="Angsana New" w:hAnsi="Angsana New"/>
                <w:sz w:val="30"/>
                <w:szCs w:val="30"/>
              </w:rPr>
            </w:pPr>
            <w:r w:rsidRPr="00C73DC4">
              <w:rPr>
                <w:rFonts w:ascii="Angsana New" w:hAnsi="Angsana New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  <w:r w:rsidRPr="00C73DC4">
              <w:rPr>
                <w:rFonts w:ascii="Angsana New" w:hAnsi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  <w:r w:rsidRPr="00C73DC4">
              <w:rPr>
                <w:rFonts w:ascii="Angsana New" w:hAnsi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6120F0" w:rsidRPr="00C73DC4" w:rsidRDefault="006120F0" w:rsidP="003C1FE0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312,565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  <w:r w:rsidRPr="00C73DC4">
              <w:rPr>
                <w:rFonts w:ascii="Angsana New" w:hAnsi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6120F0" w:rsidRPr="00C73DC4" w:rsidRDefault="006120F0" w:rsidP="003C1FE0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312,565</w:t>
            </w:r>
          </w:p>
        </w:tc>
      </w:tr>
    </w:tbl>
    <w:p w:rsidR="0035237D" w:rsidRDefault="0035237D" w:rsidP="00FA7A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:rsidR="0035237D" w:rsidRDefault="0035237D" w:rsidP="00FA7A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:rsidR="00B457D4" w:rsidRDefault="00B457D4" w:rsidP="00FA7A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:rsidR="00B457D4" w:rsidRDefault="00B457D4" w:rsidP="00FA7A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:rsidR="00B457D4" w:rsidRDefault="00B457D4" w:rsidP="00FA7A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:rsidR="00B457D4" w:rsidRDefault="00B457D4" w:rsidP="00FA7A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tbl>
      <w:tblPr>
        <w:tblW w:w="8848" w:type="dxa"/>
        <w:tblInd w:w="450" w:type="dxa"/>
        <w:tblLook w:val="04A0"/>
      </w:tblPr>
      <w:tblGrid>
        <w:gridCol w:w="3016"/>
        <w:gridCol w:w="1076"/>
        <w:gridCol w:w="257"/>
        <w:gridCol w:w="907"/>
        <w:gridCol w:w="245"/>
        <w:gridCol w:w="992"/>
        <w:gridCol w:w="236"/>
        <w:gridCol w:w="891"/>
        <w:gridCol w:w="236"/>
        <w:gridCol w:w="992"/>
      </w:tblGrid>
      <w:tr w:rsidR="00FA7AA0" w:rsidRPr="007011C9" w:rsidTr="003C1FE0">
        <w:trPr>
          <w:tblHeader/>
        </w:trPr>
        <w:tc>
          <w:tcPr>
            <w:tcW w:w="3016" w:type="dxa"/>
            <w:shd w:val="clear" w:color="auto" w:fill="auto"/>
          </w:tcPr>
          <w:p w:rsidR="00FA7AA0" w:rsidRPr="00C73DC4" w:rsidRDefault="00B457D4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="0035237D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832" w:type="dxa"/>
            <w:gridSpan w:val="9"/>
            <w:shd w:val="clear" w:color="auto" w:fill="auto"/>
          </w:tcPr>
          <w:p w:rsidR="00FA7AA0" w:rsidRPr="00C73DC4" w:rsidRDefault="00FA7AA0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C73D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7AA0" w:rsidRPr="007011C9" w:rsidTr="003C1FE0">
        <w:trPr>
          <w:tblHeader/>
        </w:trPr>
        <w:tc>
          <w:tcPr>
            <w:tcW w:w="3016" w:type="dxa"/>
            <w:shd w:val="clear" w:color="auto" w:fill="auto"/>
          </w:tcPr>
          <w:p w:rsidR="00FA7AA0" w:rsidRPr="00C73DC4" w:rsidRDefault="00FA7AA0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:rsidR="00FA7AA0" w:rsidRPr="00C73DC4" w:rsidRDefault="00FA7AA0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3DC4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57" w:type="dxa"/>
            <w:shd w:val="clear" w:color="auto" w:fill="auto"/>
          </w:tcPr>
          <w:p w:rsidR="00FA7AA0" w:rsidRPr="00C73DC4" w:rsidRDefault="00FA7AA0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9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FA7AA0" w:rsidRPr="00C73DC4" w:rsidRDefault="00FA7AA0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3DC4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A7AA0" w:rsidRPr="007011C9" w:rsidTr="003C1FE0">
        <w:trPr>
          <w:tblHeader/>
        </w:trPr>
        <w:tc>
          <w:tcPr>
            <w:tcW w:w="3016" w:type="dxa"/>
            <w:shd w:val="clear" w:color="auto" w:fill="auto"/>
          </w:tcPr>
          <w:p w:rsidR="00FA7AA0" w:rsidRPr="00C73DC4" w:rsidRDefault="00FA7AA0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76" w:type="dxa"/>
            <w:shd w:val="clear" w:color="auto" w:fill="auto"/>
          </w:tcPr>
          <w:p w:rsidR="00FA7AA0" w:rsidRPr="00C73DC4" w:rsidRDefault="00FA7AA0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3DC4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57" w:type="dxa"/>
            <w:shd w:val="clear" w:color="auto" w:fill="auto"/>
          </w:tcPr>
          <w:p w:rsidR="00FA7AA0" w:rsidRPr="00C73DC4" w:rsidRDefault="00FA7AA0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:rsidR="00FA7AA0" w:rsidRPr="00C73DC4" w:rsidRDefault="00FA7AA0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3DC4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C73DC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</w:tcBorders>
            <w:shd w:val="clear" w:color="auto" w:fill="auto"/>
          </w:tcPr>
          <w:p w:rsidR="00FA7AA0" w:rsidRPr="00C73DC4" w:rsidRDefault="00FA7AA0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FA7AA0" w:rsidRPr="00C73DC4" w:rsidRDefault="00FA7AA0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3DC4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C73D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FA7AA0" w:rsidRPr="00C73DC4" w:rsidRDefault="00FA7AA0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:rsidR="00FA7AA0" w:rsidRPr="00C73DC4" w:rsidRDefault="00FA7AA0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3DC4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C73DC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FA7AA0" w:rsidRPr="00C73DC4" w:rsidRDefault="00FA7AA0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FA7AA0" w:rsidRPr="00C73DC4" w:rsidRDefault="00FA7AA0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3DC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F44B9" w:rsidRPr="007011C9" w:rsidTr="003C1FE0">
        <w:trPr>
          <w:tblHeader/>
        </w:trPr>
        <w:tc>
          <w:tcPr>
            <w:tcW w:w="3016" w:type="dxa"/>
            <w:shd w:val="clear" w:color="auto" w:fill="auto"/>
          </w:tcPr>
          <w:p w:rsidR="008F44B9" w:rsidRPr="00C73DC4" w:rsidRDefault="008F44B9" w:rsidP="008F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32" w:type="dxa"/>
            <w:gridSpan w:val="9"/>
            <w:shd w:val="clear" w:color="auto" w:fill="auto"/>
          </w:tcPr>
          <w:p w:rsidR="008F44B9" w:rsidRPr="00C73DC4" w:rsidRDefault="008F44B9" w:rsidP="008F4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6"/>
                <w:tab w:val="center" w:pos="281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  <w:r w:rsidRPr="00C73D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73DC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95976" w:rsidRPr="007011C9" w:rsidTr="003C1FE0">
        <w:tc>
          <w:tcPr>
            <w:tcW w:w="3016" w:type="dxa"/>
            <w:shd w:val="clear" w:color="auto" w:fill="auto"/>
          </w:tcPr>
          <w:p w:rsidR="00B95976" w:rsidRPr="00C73DC4" w:rsidRDefault="00F3331F" w:rsidP="00F33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hint="cs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B95976" w:rsidRPr="00C73D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  <w:r w:rsidR="00B95976" w:rsidRPr="00C73D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B95976" w:rsidRPr="00C73DC4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B95976" w:rsidRPr="00C73D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1076" w:type="dxa"/>
            <w:shd w:val="clear" w:color="auto" w:fill="auto"/>
          </w:tcPr>
          <w:p w:rsidR="00B95976" w:rsidRPr="00C73DC4" w:rsidRDefault="00B95976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:rsidR="00B95976" w:rsidRPr="00C73DC4" w:rsidRDefault="00B95976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:rsidR="00B95976" w:rsidRPr="00C73DC4" w:rsidRDefault="00B95976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:rsidR="00B95976" w:rsidRPr="00C73DC4" w:rsidRDefault="00B95976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B95976" w:rsidRPr="00C73DC4" w:rsidRDefault="00B95976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B95976" w:rsidRPr="00C73DC4" w:rsidRDefault="00B95976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:rsidR="00B95976" w:rsidRPr="00C73DC4" w:rsidRDefault="00B95976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B95976" w:rsidRPr="00C73DC4" w:rsidRDefault="00B95976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B95976" w:rsidRPr="00C73DC4" w:rsidRDefault="00B95976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20F0" w:rsidRPr="00267D73" w:rsidTr="003C1FE0">
        <w:tc>
          <w:tcPr>
            <w:tcW w:w="3016" w:type="dxa"/>
            <w:shd w:val="clear" w:color="auto" w:fill="auto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73DC4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  <w:r w:rsidRPr="00C73DC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rPr>
                <w:rFonts w:ascii="Angsana New" w:hAnsi="Angsana New"/>
                <w:sz w:val="30"/>
                <w:szCs w:val="30"/>
              </w:rPr>
            </w:pPr>
            <w:r w:rsidRPr="00C73DC4">
              <w:rPr>
                <w:rFonts w:ascii="Angsana New" w:hAnsi="Angsana New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  <w:r w:rsidRPr="00C73DC4">
              <w:rPr>
                <w:rFonts w:ascii="Angsana New" w:hAnsi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  <w:r w:rsidRPr="00C73DC4">
              <w:rPr>
                <w:rFonts w:ascii="Angsana New" w:hAnsi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6120F0" w:rsidRPr="00C73DC4" w:rsidRDefault="006120F0" w:rsidP="00E6639C">
            <w:pPr>
              <w:pStyle w:val="acctfourfigures"/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130,135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  <w:r w:rsidRPr="00C73DC4">
              <w:rPr>
                <w:rFonts w:ascii="Angsana New" w:hAnsi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6120F0" w:rsidRPr="00F3331F" w:rsidRDefault="006120F0" w:rsidP="00E6639C">
            <w:pPr>
              <w:pStyle w:val="acctfourfigures"/>
              <w:spacing w:line="240" w:lineRule="auto"/>
              <w:ind w:left="-18" w:right="-43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130,135</w:t>
            </w:r>
          </w:p>
        </w:tc>
      </w:tr>
      <w:tr w:rsidR="006120F0" w:rsidRPr="007011C9" w:rsidTr="003C1FE0">
        <w:tc>
          <w:tcPr>
            <w:tcW w:w="3016" w:type="dxa"/>
            <w:shd w:val="clear" w:color="auto" w:fill="auto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20F0" w:rsidRPr="007011C9" w:rsidTr="003C1FE0">
        <w:tc>
          <w:tcPr>
            <w:tcW w:w="3016" w:type="dxa"/>
            <w:shd w:val="clear" w:color="auto" w:fill="auto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C73D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  <w:r w:rsidRPr="00C73D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73DC4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20F0" w:rsidRPr="00210FCF" w:rsidTr="003C1FE0">
        <w:tc>
          <w:tcPr>
            <w:tcW w:w="3016" w:type="dxa"/>
            <w:shd w:val="clear" w:color="auto" w:fill="auto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73DC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6120F0" w:rsidRPr="00F3331F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331F">
              <w:rPr>
                <w:rFonts w:ascii="Angsana New" w:hAnsi="Angsana New"/>
                <w:sz w:val="30"/>
                <w:szCs w:val="30"/>
              </w:rPr>
              <w:t>(11,</w:t>
            </w:r>
            <w:r w:rsidRPr="00F3331F">
              <w:rPr>
                <w:rFonts w:ascii="Angsana New" w:hAnsi="Angsana New" w:hint="cs"/>
                <w:sz w:val="30"/>
                <w:szCs w:val="30"/>
                <w:cs/>
              </w:rPr>
              <w:t>228</w:t>
            </w:r>
            <w:r w:rsidRPr="00F3331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  <w:r w:rsidRPr="00C73DC4">
              <w:rPr>
                <w:rFonts w:ascii="Angsana New" w:hAnsi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6120F0" w:rsidRPr="00F3331F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331F">
              <w:rPr>
                <w:rFonts w:ascii="Angsana New" w:hAnsi="Angsana New"/>
                <w:sz w:val="30"/>
                <w:szCs w:val="30"/>
              </w:rPr>
              <w:t>(11,228)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  <w:r w:rsidRPr="00C73DC4">
              <w:rPr>
                <w:rFonts w:ascii="Angsana New" w:hAnsi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6120F0" w:rsidRPr="00F3331F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331F">
              <w:rPr>
                <w:rFonts w:ascii="Angsana New" w:hAnsi="Angsana New"/>
                <w:sz w:val="30"/>
                <w:szCs w:val="30"/>
              </w:rPr>
              <w:t>(11,228)</w:t>
            </w:r>
          </w:p>
        </w:tc>
      </w:tr>
      <w:tr w:rsidR="006120F0" w:rsidRPr="00267D73" w:rsidTr="003C1FE0">
        <w:tc>
          <w:tcPr>
            <w:tcW w:w="3016" w:type="dxa"/>
            <w:shd w:val="clear" w:color="auto" w:fill="auto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73DC4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  <w:r w:rsidRPr="00C73DC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rPr>
                <w:rFonts w:ascii="Angsana New" w:hAnsi="Angsana New"/>
                <w:sz w:val="30"/>
                <w:szCs w:val="30"/>
              </w:rPr>
            </w:pPr>
            <w:r w:rsidRPr="00C73DC4">
              <w:rPr>
                <w:rFonts w:ascii="Angsana New" w:hAnsi="Angsana New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076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  <w:r w:rsidRPr="00C73DC4">
              <w:rPr>
                <w:rFonts w:ascii="Angsana New" w:hAnsi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  <w:r w:rsidRPr="00C73DC4">
              <w:rPr>
                <w:rFonts w:ascii="Angsana New" w:hAnsi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6120F0" w:rsidRPr="00C73DC4" w:rsidRDefault="006120F0" w:rsidP="003C1FE0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312,565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ind w:right="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  <w:r w:rsidRPr="00C73DC4">
              <w:rPr>
                <w:rFonts w:ascii="Angsana New" w:hAnsi="Angsana New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120F0" w:rsidRPr="00C73DC4" w:rsidRDefault="006120F0" w:rsidP="0061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6120F0" w:rsidRPr="00C73DC4" w:rsidRDefault="006120F0" w:rsidP="003C1FE0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312,565</w:t>
            </w:r>
          </w:p>
        </w:tc>
      </w:tr>
    </w:tbl>
    <w:p w:rsidR="00FA7AA0" w:rsidRDefault="00FA7AA0" w:rsidP="00F641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highlight w:val="yellow"/>
        </w:rPr>
      </w:pPr>
    </w:p>
    <w:p w:rsidR="00B95976" w:rsidRPr="00B95976" w:rsidRDefault="00B95976" w:rsidP="002035D9">
      <w:pPr>
        <w:pStyle w:val="block"/>
        <w:spacing w:after="0" w:line="240" w:lineRule="atLeast"/>
        <w:ind w:left="450" w:right="-7"/>
        <w:jc w:val="thaiDistribute"/>
        <w:rPr>
          <w:rFonts w:ascii="Angsana New" w:hAnsi="Angsana New"/>
          <w:sz w:val="30"/>
          <w:szCs w:val="30"/>
          <w:highlight w:val="cyan"/>
          <w:lang w:val="en-US" w:bidi="th-TH"/>
        </w:rPr>
      </w:pPr>
      <w:r w:rsidRPr="00B95976">
        <w:rPr>
          <w:rFonts w:ascii="Angsana New" w:hAnsi="Angsana New"/>
          <w:b/>
          <w:bCs/>
          <w:sz w:val="30"/>
          <w:szCs w:val="30"/>
          <w:cs/>
          <w:lang w:bidi="th-TH"/>
        </w:rPr>
        <w:t>เครื่องมือทางการเงินที่ไม่ได้วัดมูลค่าด้วยมูลค่ายุติธรรม</w:t>
      </w:r>
      <w:r w:rsidRPr="00B95976">
        <w:rPr>
          <w:rFonts w:ascii="Angsana New" w:hAnsi="Angsana New"/>
          <w:sz w:val="30"/>
          <w:szCs w:val="30"/>
          <w:cs/>
          <w:lang w:bidi="th-TH"/>
        </w:rPr>
        <w:t xml:space="preserve"> </w:t>
      </w:r>
    </w:p>
    <w:p w:rsidR="00B95976" w:rsidRPr="00AA1776" w:rsidRDefault="00B95976" w:rsidP="00B95976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highlight w:val="cyan"/>
          <w:lang w:val="en-US" w:bidi="th-TH"/>
        </w:rPr>
      </w:pPr>
    </w:p>
    <w:tbl>
      <w:tblPr>
        <w:tblW w:w="8838" w:type="dxa"/>
        <w:tblInd w:w="450" w:type="dxa"/>
        <w:tblLook w:val="04A0"/>
      </w:tblPr>
      <w:tblGrid>
        <w:gridCol w:w="3510"/>
        <w:gridCol w:w="236"/>
        <w:gridCol w:w="5092"/>
      </w:tblGrid>
      <w:tr w:rsidR="00B95976" w:rsidRPr="005E1231" w:rsidTr="00C73DC4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:rsidR="00B95976" w:rsidRPr="00C73DC4" w:rsidRDefault="00B95976" w:rsidP="00C73DC4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b/>
                <w:sz w:val="30"/>
                <w:szCs w:val="30"/>
                <w:lang w:bidi="th-TH"/>
              </w:rPr>
            </w:pPr>
            <w:r w:rsidRPr="00C73DC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95976" w:rsidRPr="00C73DC4" w:rsidRDefault="00B95976" w:rsidP="00C73DC4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sz w:val="30"/>
                <w:szCs w:val="30"/>
                <w:lang w:bidi="th-TH"/>
              </w:rPr>
            </w:pPr>
          </w:p>
        </w:tc>
        <w:tc>
          <w:tcPr>
            <w:tcW w:w="5092" w:type="dxa"/>
            <w:shd w:val="clear" w:color="auto" w:fill="auto"/>
            <w:vAlign w:val="bottom"/>
          </w:tcPr>
          <w:p w:rsidR="00B95976" w:rsidRPr="00C73DC4" w:rsidRDefault="00B95976" w:rsidP="00C73DC4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b/>
                <w:sz w:val="30"/>
                <w:szCs w:val="30"/>
                <w:lang w:bidi="th-TH"/>
              </w:rPr>
            </w:pPr>
            <w:r w:rsidRPr="00C73DC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92CBD" w:rsidTr="00C73DC4">
        <w:tc>
          <w:tcPr>
            <w:tcW w:w="3510" w:type="dxa"/>
            <w:shd w:val="clear" w:color="auto" w:fill="auto"/>
          </w:tcPr>
          <w:p w:rsidR="00F92CBD" w:rsidRPr="00C73DC4" w:rsidRDefault="00F92CBD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73DC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236" w:type="dxa"/>
            <w:shd w:val="clear" w:color="auto" w:fill="auto"/>
          </w:tcPr>
          <w:p w:rsidR="00F92CBD" w:rsidRPr="00C73DC4" w:rsidRDefault="00F92CBD" w:rsidP="00C73DC4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092" w:type="dxa"/>
            <w:shd w:val="clear" w:color="auto" w:fill="auto"/>
          </w:tcPr>
          <w:p w:rsidR="00F92CBD" w:rsidRPr="00C73DC4" w:rsidRDefault="00F92CBD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"/>
              <w:jc w:val="both"/>
              <w:rPr>
                <w:rFonts w:ascii="Times New Roman" w:hAnsi="Times New Roman" w:cs="Times New Roman"/>
                <w:sz w:val="22"/>
                <w:szCs w:val="20"/>
                <w:lang w:val="en-GB"/>
              </w:rPr>
            </w:pPr>
            <w:r w:rsidRPr="00C73DC4">
              <w:rPr>
                <w:rFonts w:ascii="Angsana New" w:hAnsi="Angsana New" w:hint="cs"/>
                <w:sz w:val="30"/>
                <w:szCs w:val="30"/>
                <w:cs/>
              </w:rPr>
              <w:t>การคิดลดกระแสเงินสด</w:t>
            </w:r>
          </w:p>
        </w:tc>
      </w:tr>
      <w:tr w:rsidR="00F92CBD" w:rsidTr="00C73DC4">
        <w:tc>
          <w:tcPr>
            <w:tcW w:w="3510" w:type="dxa"/>
            <w:shd w:val="clear" w:color="auto" w:fill="auto"/>
          </w:tcPr>
          <w:p w:rsidR="00F92CBD" w:rsidRPr="00C73DC4" w:rsidRDefault="00F92CBD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73DC4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  <w:r w:rsidRPr="00C73DC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F92CBD" w:rsidRPr="00C73DC4" w:rsidRDefault="00F92CBD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rPr>
                <w:rFonts w:ascii="Angsana New" w:hAnsi="Angsana New"/>
                <w:sz w:val="30"/>
                <w:szCs w:val="30"/>
              </w:rPr>
            </w:pPr>
            <w:r w:rsidRPr="00C73DC4">
              <w:rPr>
                <w:rFonts w:ascii="Angsana New" w:hAnsi="Angsana New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236" w:type="dxa"/>
            <w:shd w:val="clear" w:color="auto" w:fill="auto"/>
          </w:tcPr>
          <w:p w:rsidR="00F92CBD" w:rsidRPr="00C73DC4" w:rsidRDefault="00F92CBD" w:rsidP="00C73DC4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092" w:type="dxa"/>
            <w:shd w:val="clear" w:color="auto" w:fill="auto"/>
          </w:tcPr>
          <w:p w:rsidR="00F92CBD" w:rsidRPr="002035D9" w:rsidRDefault="00F92CBD" w:rsidP="00C7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"/>
              <w:jc w:val="both"/>
              <w:rPr>
                <w:rFonts w:ascii="Times New Roman" w:hAnsi="Times New Roman" w:cs="Times New Roman"/>
                <w:sz w:val="22"/>
                <w:szCs w:val="20"/>
                <w:lang w:val="en-GB"/>
              </w:rPr>
            </w:pPr>
            <w:r w:rsidRPr="002035D9">
              <w:rPr>
                <w:rFonts w:ascii="Angsana New" w:hAnsi="Angsana New"/>
                <w:sz w:val="30"/>
                <w:szCs w:val="30"/>
                <w:cs/>
              </w:rPr>
              <w:t>เทคนิคการเปรียบเทียบราคา</w:t>
            </w:r>
            <w:r w:rsidRPr="002035D9">
              <w:rPr>
                <w:rFonts w:ascii="Angsana New" w:hAnsi="Angsana New" w:hint="cs"/>
                <w:sz w:val="30"/>
                <w:szCs w:val="30"/>
                <w:cs/>
              </w:rPr>
              <w:t>ต</w:t>
            </w:r>
            <w:r w:rsidRPr="002035D9">
              <w:rPr>
                <w:rFonts w:ascii="Angsana New" w:hAnsi="Angsana New"/>
                <w:sz w:val="30"/>
                <w:szCs w:val="30"/>
                <w:cs/>
              </w:rPr>
              <w:t>ลาด</w:t>
            </w:r>
            <w:r w:rsidR="002035D9" w:rsidRPr="002035D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035D9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  <w:r w:rsidRPr="002035D9">
              <w:rPr>
                <w:rFonts w:ascii="Angsana New" w:hAnsi="Angsana New" w:hint="cs"/>
                <w:sz w:val="30"/>
                <w:szCs w:val="30"/>
                <w:cs/>
              </w:rPr>
              <w:t>อ้างอิง</w:t>
            </w:r>
            <w:r w:rsidRPr="002035D9">
              <w:rPr>
                <w:rFonts w:ascii="Angsana New" w:hAnsi="Angsana New"/>
                <w:sz w:val="30"/>
                <w:szCs w:val="30"/>
                <w:cs/>
              </w:rPr>
              <w:t>ราคาเสนอซื้อขาย</w:t>
            </w:r>
            <w:r w:rsidRPr="002035D9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2035D9">
              <w:rPr>
                <w:rFonts w:ascii="Angsana New" w:hAnsi="Angsana New"/>
                <w:sz w:val="30"/>
                <w:szCs w:val="30"/>
                <w:cs/>
              </w:rPr>
              <w:t>นายหน้า 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</w:t>
            </w:r>
            <w:r w:rsidRPr="002035D9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Pr="002035D9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เครื่องมือทางการเงินที่</w:t>
            </w:r>
            <w:r w:rsidRPr="002035D9">
              <w:rPr>
                <w:rFonts w:ascii="Angsana New" w:hAnsi="Angsana New" w:hint="cs"/>
                <w:sz w:val="30"/>
                <w:szCs w:val="30"/>
                <w:cs/>
              </w:rPr>
              <w:t>เหมือน</w:t>
            </w:r>
            <w:r w:rsidRPr="002035D9">
              <w:rPr>
                <w:rFonts w:ascii="Angsana New" w:hAnsi="Angsana New"/>
                <w:sz w:val="30"/>
                <w:szCs w:val="30"/>
                <w:cs/>
              </w:rPr>
              <w:t>กัน</w:t>
            </w:r>
          </w:p>
        </w:tc>
      </w:tr>
    </w:tbl>
    <w:p w:rsidR="00B95976" w:rsidRPr="00B95976" w:rsidRDefault="00B95976" w:rsidP="00F641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hint="cs"/>
          <w:b/>
          <w:bCs/>
          <w:i/>
          <w:iCs/>
          <w:sz w:val="30"/>
          <w:szCs w:val="30"/>
          <w:highlight w:val="yellow"/>
        </w:rPr>
      </w:pPr>
    </w:p>
    <w:p w:rsidR="00770807" w:rsidRDefault="00770807" w:rsidP="002035D9">
      <w:pPr>
        <w:tabs>
          <w:tab w:val="clear" w:pos="454"/>
          <w:tab w:val="left" w:pos="450"/>
        </w:tabs>
        <w:ind w:left="450"/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/>
          <w:spacing w:val="4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               เนื่องจากเครื่องมือทางการเงินเหล่านี้จะครบกำหนดในระยะเวลาอันสั้น</w:t>
      </w:r>
    </w:p>
    <w:p w:rsidR="008F55E6" w:rsidRDefault="008F55E6" w:rsidP="002035D9">
      <w:pPr>
        <w:tabs>
          <w:tab w:val="clear" w:pos="454"/>
          <w:tab w:val="left" w:pos="450"/>
        </w:tabs>
        <w:ind w:left="450"/>
        <w:rPr>
          <w:rFonts w:ascii="Angsana New" w:hAnsi="Angsana New"/>
          <w:spacing w:val="4"/>
          <w:sz w:val="30"/>
          <w:szCs w:val="30"/>
        </w:rPr>
      </w:pPr>
    </w:p>
    <w:p w:rsidR="006A6E22" w:rsidRDefault="0035237D" w:rsidP="00E43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8F55E6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C200F1">
        <w:rPr>
          <w:rFonts w:ascii="Angsana New" w:hAnsi="Angsana New"/>
          <w:b/>
          <w:bCs/>
          <w:sz w:val="30"/>
          <w:szCs w:val="30"/>
        </w:rPr>
        <w:t>1</w:t>
      </w:r>
      <w:r w:rsidR="006A6E22" w:rsidRPr="00E55D53">
        <w:rPr>
          <w:rFonts w:ascii="Angsana New" w:hAnsi="Angsana New"/>
          <w:b/>
          <w:bCs/>
          <w:sz w:val="30"/>
          <w:szCs w:val="30"/>
          <w:cs/>
        </w:rPr>
        <w:tab/>
        <w:t>ภาระผูกพัน</w:t>
      </w:r>
      <w:r w:rsidR="007F05AE" w:rsidRPr="00E55D53">
        <w:rPr>
          <w:rFonts w:ascii="Angsana New" w:hAnsi="Angsana New"/>
          <w:b/>
          <w:bCs/>
          <w:sz w:val="30"/>
          <w:szCs w:val="30"/>
          <w:cs/>
        </w:rPr>
        <w:t>ที่มีกับบุคคลหรือกิจการที่ไม่เกี่ยวข้องกัน</w:t>
      </w:r>
    </w:p>
    <w:p w:rsidR="008877BE" w:rsidRPr="00630BC4" w:rsidRDefault="008877BE" w:rsidP="00E43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315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000"/>
      </w:tblPr>
      <w:tblGrid>
        <w:gridCol w:w="4050"/>
        <w:gridCol w:w="1143"/>
        <w:gridCol w:w="261"/>
        <w:gridCol w:w="9"/>
        <w:gridCol w:w="1107"/>
        <w:gridCol w:w="270"/>
        <w:gridCol w:w="1080"/>
        <w:gridCol w:w="270"/>
        <w:gridCol w:w="1125"/>
      </w:tblGrid>
      <w:tr w:rsidR="008B1106" w:rsidRPr="00E55D53" w:rsidTr="00AF039C">
        <w:tblPrEx>
          <w:tblCellMar>
            <w:top w:w="0" w:type="dxa"/>
            <w:bottom w:w="0" w:type="dxa"/>
          </w:tblCellMar>
        </w:tblPrEx>
        <w:tc>
          <w:tcPr>
            <w:tcW w:w="4050" w:type="dxa"/>
            <w:tcBorders>
              <w:top w:val="nil"/>
              <w:bottom w:val="nil"/>
            </w:tcBorders>
          </w:tcPr>
          <w:p w:rsidR="008B1106" w:rsidRPr="00E55D53" w:rsidRDefault="008B1106" w:rsidP="00AF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4"/>
            <w:tcBorders>
              <w:top w:val="nil"/>
              <w:bottom w:val="nil"/>
            </w:tcBorders>
          </w:tcPr>
          <w:p w:rsidR="008B1106" w:rsidRPr="00E55D53" w:rsidRDefault="008B1106" w:rsidP="00AF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B1106" w:rsidRPr="00E55D53" w:rsidRDefault="008B1106" w:rsidP="00AF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3"/>
            <w:tcBorders>
              <w:top w:val="nil"/>
              <w:bottom w:val="nil"/>
            </w:tcBorders>
          </w:tcPr>
          <w:p w:rsidR="008B1106" w:rsidRPr="00E55D53" w:rsidRDefault="008B1106" w:rsidP="00AF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1106" w:rsidRPr="00251BEC" w:rsidTr="00AF039C">
        <w:tblPrEx>
          <w:tblCellMar>
            <w:top w:w="0" w:type="dxa"/>
            <w:bottom w:w="0" w:type="dxa"/>
          </w:tblCellMar>
        </w:tblPrEx>
        <w:tc>
          <w:tcPr>
            <w:tcW w:w="4050" w:type="dxa"/>
            <w:tcBorders>
              <w:top w:val="nil"/>
            </w:tcBorders>
          </w:tcPr>
          <w:p w:rsidR="008B1106" w:rsidRPr="00E55D53" w:rsidRDefault="008B1106" w:rsidP="00AF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</w:tcBorders>
          </w:tcPr>
          <w:p w:rsidR="008B1106" w:rsidRPr="00251BEC" w:rsidRDefault="008B1106" w:rsidP="00AF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hint="cs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FA5F66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:rsidR="008B1106" w:rsidRPr="00251BEC" w:rsidRDefault="008B1106" w:rsidP="00AF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nil"/>
            </w:tcBorders>
          </w:tcPr>
          <w:p w:rsidR="008B1106" w:rsidRPr="00251BEC" w:rsidRDefault="008B1106" w:rsidP="00AF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hint="cs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FA5F66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  <w:tcBorders>
              <w:top w:val="nil"/>
            </w:tcBorders>
          </w:tcPr>
          <w:p w:rsidR="008B1106" w:rsidRPr="00E55D53" w:rsidRDefault="008B1106" w:rsidP="00AF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8B1106" w:rsidRPr="00251BEC" w:rsidRDefault="008B1106" w:rsidP="00AF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hint="cs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FA5F66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tcBorders>
              <w:top w:val="nil"/>
            </w:tcBorders>
          </w:tcPr>
          <w:p w:rsidR="008B1106" w:rsidRPr="00251BEC" w:rsidRDefault="008B1106" w:rsidP="00AF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 w:rsidR="008B1106" w:rsidRPr="00251BEC" w:rsidRDefault="008B1106" w:rsidP="00AF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hint="cs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  <w:r w:rsidR="00FA5F66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8B1106" w:rsidRPr="00E55D53" w:rsidTr="00AF039C">
        <w:tblPrEx>
          <w:tblCellMar>
            <w:top w:w="0" w:type="dxa"/>
            <w:bottom w:w="0" w:type="dxa"/>
          </w:tblCellMar>
        </w:tblPrEx>
        <w:trPr>
          <w:trHeight w:val="344"/>
        </w:trPr>
        <w:tc>
          <w:tcPr>
            <w:tcW w:w="4050" w:type="dxa"/>
            <w:tcBorders>
              <w:bottom w:val="nil"/>
            </w:tcBorders>
          </w:tcPr>
          <w:p w:rsidR="008B1106" w:rsidRPr="00E55D53" w:rsidRDefault="008B1106" w:rsidP="00AF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65" w:type="dxa"/>
            <w:gridSpan w:val="8"/>
            <w:tcBorders>
              <w:bottom w:val="nil"/>
            </w:tcBorders>
          </w:tcPr>
          <w:p w:rsidR="008B1106" w:rsidRPr="00E55D53" w:rsidRDefault="008B1106" w:rsidP="00AF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55D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0344" w:rsidRPr="00E55D53" w:rsidTr="00AF039C">
        <w:tblPrEx>
          <w:tblCellMar>
            <w:top w:w="0" w:type="dxa"/>
            <w:bottom w:w="0" w:type="dxa"/>
          </w:tblCellMar>
        </w:tblPrEx>
        <w:tc>
          <w:tcPr>
            <w:tcW w:w="4050" w:type="dxa"/>
            <w:tcBorders>
              <w:top w:val="nil"/>
              <w:bottom w:val="nil"/>
            </w:tcBorders>
          </w:tcPr>
          <w:p w:rsidR="00440344" w:rsidRPr="00440344" w:rsidRDefault="00440344" w:rsidP="00AF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440344" w:rsidRPr="008B1106" w:rsidRDefault="00440344" w:rsidP="00AF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</w:tcPr>
          <w:p w:rsidR="00440344" w:rsidRPr="008B1106" w:rsidRDefault="00440344" w:rsidP="00AF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1116" w:type="dxa"/>
            <w:gridSpan w:val="2"/>
            <w:tcBorders>
              <w:top w:val="nil"/>
              <w:bottom w:val="nil"/>
            </w:tcBorders>
          </w:tcPr>
          <w:p w:rsidR="00440344" w:rsidRPr="008B1106" w:rsidRDefault="00440344" w:rsidP="00AF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40344" w:rsidRPr="008B1106" w:rsidRDefault="00440344" w:rsidP="00AF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440344" w:rsidRPr="008B1106" w:rsidRDefault="00440344" w:rsidP="00AF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40344" w:rsidRPr="008B1106" w:rsidRDefault="00440344" w:rsidP="00AF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:rsidR="00440344" w:rsidRPr="008B1106" w:rsidRDefault="00440344" w:rsidP="00AF0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D0010" w:rsidRPr="00E55D53" w:rsidTr="00CC417D">
        <w:tblPrEx>
          <w:tblCellMar>
            <w:top w:w="0" w:type="dxa"/>
            <w:bottom w:w="0" w:type="dxa"/>
          </w:tblCellMar>
        </w:tblPrEx>
        <w:tc>
          <w:tcPr>
            <w:tcW w:w="4050" w:type="dxa"/>
            <w:tcBorders>
              <w:top w:val="nil"/>
              <w:bottom w:val="nil"/>
            </w:tcBorders>
          </w:tcPr>
          <w:p w:rsidR="001D0010" w:rsidRPr="00FA7AA0" w:rsidRDefault="001D0010" w:rsidP="001D0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A7AA0">
              <w:rPr>
                <w:rFonts w:ascii="Angsana New" w:hAnsi="Angsana New" w:hint="cs"/>
                <w:sz w:val="30"/>
                <w:szCs w:val="30"/>
                <w:cs/>
              </w:rPr>
              <w:t>สัญญาที่ยังไม่ได้รับรู้สำหรับอาคาร</w:t>
            </w:r>
          </w:p>
          <w:p w:rsidR="001D0010" w:rsidRPr="00FA7AA0" w:rsidRDefault="001D0010" w:rsidP="001D0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</w:pPr>
            <w:r w:rsidRPr="00FA7AA0">
              <w:rPr>
                <w:rFonts w:ascii="Angsana New" w:hAnsi="Angsana New" w:hint="cs"/>
                <w:sz w:val="30"/>
                <w:szCs w:val="30"/>
                <w:cs/>
              </w:rPr>
              <w:t xml:space="preserve">    และสิ่งปลูกสร้างอื่น</w:t>
            </w: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1D0010" w:rsidRPr="00FA7AA0" w:rsidRDefault="001D0010" w:rsidP="001D0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  <w:p w:rsidR="001D0010" w:rsidRPr="00FA7AA0" w:rsidRDefault="001D0010" w:rsidP="001D0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18,230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:rsidR="001D0010" w:rsidRPr="00FA7AA0" w:rsidRDefault="001D0010" w:rsidP="001D0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16" w:type="dxa"/>
            <w:gridSpan w:val="2"/>
            <w:tcBorders>
              <w:top w:val="nil"/>
              <w:bottom w:val="nil"/>
            </w:tcBorders>
          </w:tcPr>
          <w:p w:rsidR="001D0010" w:rsidRPr="00FA7AA0" w:rsidRDefault="001D0010" w:rsidP="001D0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  <w:p w:rsidR="001D0010" w:rsidRPr="00FA7AA0" w:rsidRDefault="007A0876" w:rsidP="001D0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D0010" w:rsidRPr="00FA7AA0" w:rsidRDefault="001D0010" w:rsidP="001D0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D0010" w:rsidRPr="00FA7AA0" w:rsidRDefault="001D0010" w:rsidP="001D0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  <w:p w:rsidR="001D0010" w:rsidRPr="00FA7AA0" w:rsidRDefault="001D0010" w:rsidP="001D0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17,606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D0010" w:rsidRPr="00FA7AA0" w:rsidRDefault="001D0010" w:rsidP="001D0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:rsidR="001D0010" w:rsidRPr="00FA7AA0" w:rsidRDefault="001D0010" w:rsidP="001D0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  <w:p w:rsidR="001D0010" w:rsidRPr="00FA7AA0" w:rsidRDefault="001D0010" w:rsidP="001D0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5,008</w:t>
            </w:r>
          </w:p>
        </w:tc>
      </w:tr>
    </w:tbl>
    <w:p w:rsidR="008B1106" w:rsidRPr="00630BC4" w:rsidRDefault="008B1106" w:rsidP="00E43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="Angsana New" w:hAnsi="Angsana New"/>
          <w:sz w:val="30"/>
          <w:szCs w:val="30"/>
        </w:rPr>
      </w:pPr>
    </w:p>
    <w:tbl>
      <w:tblPr>
        <w:tblW w:w="9315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000"/>
      </w:tblPr>
      <w:tblGrid>
        <w:gridCol w:w="4050"/>
        <w:gridCol w:w="1143"/>
        <w:gridCol w:w="261"/>
        <w:gridCol w:w="1116"/>
        <w:gridCol w:w="270"/>
        <w:gridCol w:w="1080"/>
        <w:gridCol w:w="270"/>
        <w:gridCol w:w="1125"/>
      </w:tblGrid>
      <w:tr w:rsidR="001E4735" w:rsidRPr="00E55D53" w:rsidTr="00CC417D">
        <w:tblPrEx>
          <w:tblCellMar>
            <w:top w:w="0" w:type="dxa"/>
            <w:bottom w:w="0" w:type="dxa"/>
          </w:tblCellMar>
        </w:tblPrEx>
        <w:tc>
          <w:tcPr>
            <w:tcW w:w="4050" w:type="dxa"/>
            <w:tcBorders>
              <w:top w:val="nil"/>
              <w:bottom w:val="nil"/>
            </w:tcBorders>
          </w:tcPr>
          <w:p w:rsidR="001E4735" w:rsidRPr="00E55D53" w:rsidRDefault="001E4735" w:rsidP="001E4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1E4735" w:rsidRPr="00E55D53" w:rsidRDefault="001E4735" w:rsidP="001E4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</w:tcPr>
          <w:p w:rsidR="001E4735" w:rsidRPr="00E55D53" w:rsidRDefault="001E4735" w:rsidP="001E4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1E4735" w:rsidRPr="00E55D53" w:rsidRDefault="001E4735" w:rsidP="001E4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E4735" w:rsidRPr="00E55D53" w:rsidRDefault="001E4735" w:rsidP="001E4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E4735" w:rsidRPr="00E55D53" w:rsidRDefault="001E4735" w:rsidP="001E4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E4735" w:rsidRPr="00E55D53" w:rsidRDefault="001E4735" w:rsidP="001E4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:rsidR="001E4735" w:rsidRPr="00E55D53" w:rsidRDefault="001E4735" w:rsidP="001E4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4735" w:rsidRPr="00E55D53" w:rsidTr="00CC417D">
        <w:tblPrEx>
          <w:tblCellMar>
            <w:top w:w="0" w:type="dxa"/>
            <w:bottom w:w="0" w:type="dxa"/>
          </w:tblCellMar>
        </w:tblPrEx>
        <w:tc>
          <w:tcPr>
            <w:tcW w:w="4050" w:type="dxa"/>
            <w:tcBorders>
              <w:top w:val="nil"/>
              <w:bottom w:val="nil"/>
            </w:tcBorders>
          </w:tcPr>
          <w:p w:rsidR="001E4735" w:rsidRPr="00E55D53" w:rsidRDefault="001E4735" w:rsidP="001E4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ที่ยกเลิกไม่ได้</w:t>
            </w: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1E4735" w:rsidRPr="00E55D53" w:rsidRDefault="001E4735" w:rsidP="001E4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</w:tcPr>
          <w:p w:rsidR="001E4735" w:rsidRPr="00E55D53" w:rsidRDefault="001E4735" w:rsidP="001E4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1E4735" w:rsidRPr="00E55D53" w:rsidRDefault="001E4735" w:rsidP="001E4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E4735" w:rsidRPr="00E55D53" w:rsidRDefault="001E4735" w:rsidP="001E4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1E4735" w:rsidRPr="00E55D53" w:rsidRDefault="001E4735" w:rsidP="001E4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E4735" w:rsidRPr="00E55D53" w:rsidRDefault="001E4735" w:rsidP="001E4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:rsidR="001E4735" w:rsidRPr="00E55D53" w:rsidRDefault="001E4735" w:rsidP="001E4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5F66" w:rsidRPr="00E55D53" w:rsidTr="00992783">
        <w:tblPrEx>
          <w:tblCellMar>
            <w:top w:w="0" w:type="dxa"/>
            <w:bottom w:w="0" w:type="dxa"/>
          </w:tblCellMar>
        </w:tblPrEx>
        <w:tc>
          <w:tcPr>
            <w:tcW w:w="4050" w:type="dxa"/>
            <w:tcBorders>
              <w:top w:val="nil"/>
              <w:bottom w:val="nil"/>
            </w:tcBorders>
          </w:tcPr>
          <w:p w:rsidR="00FA5F66" w:rsidRPr="00E55D53" w:rsidRDefault="00FA5F66" w:rsidP="00FA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FA5F66" w:rsidRPr="0066114F" w:rsidRDefault="00701859" w:rsidP="00FA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9,405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:rsidR="00FA5F66" w:rsidRPr="00E55D53" w:rsidRDefault="00FA5F66" w:rsidP="00FA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FA5F66" w:rsidRPr="0066114F" w:rsidRDefault="00FA5F66" w:rsidP="00FA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A5F66" w:rsidRPr="00E55D53" w:rsidRDefault="00FA5F66" w:rsidP="00FA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A5F66" w:rsidRPr="00B002DE" w:rsidRDefault="001D0010" w:rsidP="00FA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5,288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A5F66" w:rsidRPr="00E55D53" w:rsidRDefault="00FA5F66" w:rsidP="00FA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:rsidR="00FA5F66" w:rsidRPr="00B002DE" w:rsidRDefault="00FA5F66" w:rsidP="00FA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 w:rsidRPr="00B002DE">
              <w:rPr>
                <w:rFonts w:ascii="Angsana New" w:hAnsi="Angsana New"/>
                <w:sz w:val="30"/>
                <w:szCs w:val="30"/>
              </w:rPr>
              <w:t>7,899</w:t>
            </w:r>
          </w:p>
        </w:tc>
      </w:tr>
      <w:tr w:rsidR="00FA5F66" w:rsidRPr="00E55D53" w:rsidTr="00CC417D">
        <w:tblPrEx>
          <w:tblCellMar>
            <w:top w:w="0" w:type="dxa"/>
            <w:bottom w:w="0" w:type="dxa"/>
          </w:tblCellMar>
        </w:tblPrEx>
        <w:tc>
          <w:tcPr>
            <w:tcW w:w="4050" w:type="dxa"/>
            <w:tcBorders>
              <w:top w:val="nil"/>
              <w:bottom w:val="nil"/>
            </w:tcBorders>
          </w:tcPr>
          <w:p w:rsidR="00FA5F66" w:rsidRPr="00E55D53" w:rsidRDefault="00FA5F66" w:rsidP="00FA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43" w:type="dxa"/>
            <w:tcBorders>
              <w:top w:val="nil"/>
              <w:bottom w:val="single" w:sz="4" w:space="0" w:color="auto"/>
            </w:tcBorders>
          </w:tcPr>
          <w:p w:rsidR="00FA5F66" w:rsidRPr="0066114F" w:rsidRDefault="001D0010" w:rsidP="00FA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4,272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:rsidR="00FA5F66" w:rsidRPr="00E55D53" w:rsidRDefault="00FA5F66" w:rsidP="00FA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</w:tcPr>
          <w:p w:rsidR="00FA5F66" w:rsidRPr="0066114F" w:rsidRDefault="00FA5F66" w:rsidP="00FA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6,538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A5F66" w:rsidRPr="00E55D53" w:rsidRDefault="00FA5F66" w:rsidP="00FA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FA5F66" w:rsidRPr="00B002DE" w:rsidRDefault="001D0010" w:rsidP="00FA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A5F66" w:rsidRPr="00E55D53" w:rsidRDefault="00FA5F66" w:rsidP="00FA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single" w:sz="4" w:space="0" w:color="auto"/>
            </w:tcBorders>
          </w:tcPr>
          <w:p w:rsidR="00FA5F66" w:rsidRPr="00B002DE" w:rsidRDefault="00FA5F66" w:rsidP="00FA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 w:rsidRPr="00B002DE">
              <w:rPr>
                <w:rFonts w:ascii="Angsana New" w:hAnsi="Angsana New"/>
                <w:sz w:val="30"/>
                <w:szCs w:val="30"/>
              </w:rPr>
              <w:t>4,558</w:t>
            </w:r>
          </w:p>
        </w:tc>
      </w:tr>
      <w:tr w:rsidR="00FA5F66" w:rsidRPr="00E55D53" w:rsidTr="00CC417D">
        <w:tblPrEx>
          <w:tblCellMar>
            <w:top w:w="0" w:type="dxa"/>
            <w:bottom w:w="0" w:type="dxa"/>
          </w:tblCellMar>
        </w:tblPrEx>
        <w:tc>
          <w:tcPr>
            <w:tcW w:w="4050" w:type="dxa"/>
            <w:tcBorders>
              <w:top w:val="nil"/>
              <w:bottom w:val="nil"/>
            </w:tcBorders>
          </w:tcPr>
          <w:p w:rsidR="00FA5F66" w:rsidRPr="00E55D53" w:rsidRDefault="00FA5F66" w:rsidP="00FA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5D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FA5F66" w:rsidRPr="0066114F" w:rsidRDefault="001D0010" w:rsidP="00701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</w:t>
            </w:r>
            <w:r w:rsidR="00701859">
              <w:rPr>
                <w:rFonts w:ascii="Angsana New" w:hAnsi="Angsana New"/>
                <w:b/>
                <w:bCs/>
                <w:sz w:val="30"/>
                <w:szCs w:val="30"/>
              </w:rPr>
              <w:t>677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:rsidR="00FA5F66" w:rsidRPr="0066114F" w:rsidRDefault="00FA5F66" w:rsidP="00FA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:rsidR="00FA5F66" w:rsidRPr="0066114F" w:rsidRDefault="00FA5F66" w:rsidP="00FA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17,641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A5F66" w:rsidRPr="0066114F" w:rsidRDefault="00FA5F66" w:rsidP="00FA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A5F66" w:rsidRPr="00B002DE" w:rsidRDefault="001D0010" w:rsidP="00FA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6,295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A5F66" w:rsidRPr="0066114F" w:rsidRDefault="00FA5F66" w:rsidP="00FA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:rsidR="00FA5F66" w:rsidRPr="00B002DE" w:rsidRDefault="00FA5F66" w:rsidP="00FA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02DE">
              <w:rPr>
                <w:rFonts w:ascii="Angsana New" w:hAnsi="Angsana New"/>
                <w:b/>
                <w:bCs/>
                <w:sz w:val="30"/>
                <w:szCs w:val="30"/>
              </w:rPr>
              <w:t>12,457</w:t>
            </w:r>
          </w:p>
        </w:tc>
      </w:tr>
      <w:tr w:rsidR="00FA5F66" w:rsidRPr="00E55D53" w:rsidTr="00CC417D">
        <w:tblPrEx>
          <w:tblCellMar>
            <w:top w:w="0" w:type="dxa"/>
            <w:bottom w:w="0" w:type="dxa"/>
          </w:tblCellMar>
        </w:tblPrEx>
        <w:tc>
          <w:tcPr>
            <w:tcW w:w="4050" w:type="dxa"/>
            <w:tcBorders>
              <w:top w:val="nil"/>
              <w:bottom w:val="nil"/>
            </w:tcBorders>
          </w:tcPr>
          <w:p w:rsidR="00FA5F66" w:rsidRPr="00E55D53" w:rsidRDefault="00FA5F66" w:rsidP="00FA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double" w:sz="4" w:space="0" w:color="auto"/>
              <w:bottom w:val="nil"/>
            </w:tcBorders>
          </w:tcPr>
          <w:p w:rsidR="00FA5F66" w:rsidRPr="0066114F" w:rsidRDefault="00FA5F66" w:rsidP="00FA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</w:tcPr>
          <w:p w:rsidR="00FA5F66" w:rsidRPr="0066114F" w:rsidRDefault="00FA5F66" w:rsidP="00FA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16" w:type="dxa"/>
            <w:tcBorders>
              <w:top w:val="double" w:sz="4" w:space="0" w:color="auto"/>
              <w:bottom w:val="nil"/>
            </w:tcBorders>
          </w:tcPr>
          <w:p w:rsidR="00FA5F66" w:rsidRPr="0066114F" w:rsidRDefault="00FA5F66" w:rsidP="00FA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A5F66" w:rsidRPr="0066114F" w:rsidRDefault="00FA5F66" w:rsidP="00FA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:rsidR="00FA5F66" w:rsidRPr="00B002DE" w:rsidRDefault="00FA5F66" w:rsidP="00FA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A5F66" w:rsidRPr="0066114F" w:rsidRDefault="00FA5F66" w:rsidP="00FA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double" w:sz="4" w:space="0" w:color="auto"/>
              <w:bottom w:val="nil"/>
            </w:tcBorders>
          </w:tcPr>
          <w:p w:rsidR="00FA5F66" w:rsidRPr="00B002DE" w:rsidRDefault="00FA5F66" w:rsidP="00FA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A5F66" w:rsidRPr="00E55D53" w:rsidTr="00CC417D">
        <w:tblPrEx>
          <w:tblCellMar>
            <w:top w:w="0" w:type="dxa"/>
            <w:bottom w:w="0" w:type="dxa"/>
          </w:tblCellMar>
        </w:tblPrEx>
        <w:tc>
          <w:tcPr>
            <w:tcW w:w="4050" w:type="dxa"/>
            <w:tcBorders>
              <w:top w:val="nil"/>
              <w:bottom w:val="nil"/>
            </w:tcBorders>
          </w:tcPr>
          <w:p w:rsidR="00FA5F66" w:rsidRPr="00E55D53" w:rsidRDefault="00FA5F66" w:rsidP="00FA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FA5F66" w:rsidRPr="0066114F" w:rsidRDefault="00FA5F66" w:rsidP="00FA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</w:tcPr>
          <w:p w:rsidR="00FA5F66" w:rsidRPr="0066114F" w:rsidRDefault="00FA5F66" w:rsidP="00FA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FA5F66" w:rsidRPr="0066114F" w:rsidRDefault="00FA5F66" w:rsidP="00FA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A5F66" w:rsidRPr="0066114F" w:rsidRDefault="00FA5F66" w:rsidP="00FA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A5F66" w:rsidRPr="00B002DE" w:rsidRDefault="00FA5F66" w:rsidP="00FA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A5F66" w:rsidRPr="0066114F" w:rsidRDefault="00FA5F66" w:rsidP="00FA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:rsidR="00FA5F66" w:rsidRPr="00B002DE" w:rsidRDefault="00FA5F66" w:rsidP="00FA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A5F66" w:rsidRPr="00E55D53" w:rsidTr="00CC417D">
        <w:tblPrEx>
          <w:tblCellMar>
            <w:top w:w="0" w:type="dxa"/>
            <w:bottom w:w="0" w:type="dxa"/>
          </w:tblCellMar>
        </w:tblPrEx>
        <w:tc>
          <w:tcPr>
            <w:tcW w:w="4050" w:type="dxa"/>
            <w:tcBorders>
              <w:top w:val="nil"/>
              <w:bottom w:val="nil"/>
            </w:tcBorders>
          </w:tcPr>
          <w:p w:rsidR="00FA5F66" w:rsidRPr="00CC417D" w:rsidRDefault="00FA5F66" w:rsidP="00FA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C417D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43" w:type="dxa"/>
            <w:tcBorders>
              <w:top w:val="nil"/>
              <w:bottom w:val="nil"/>
            </w:tcBorders>
          </w:tcPr>
          <w:p w:rsidR="00FA5F66" w:rsidRPr="00CC417D" w:rsidRDefault="001D0010" w:rsidP="00FA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47,769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:rsidR="00FA5F66" w:rsidRPr="00CC417D" w:rsidRDefault="00FA5F66" w:rsidP="00FA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</w:tcPr>
          <w:p w:rsidR="00FA5F66" w:rsidRPr="00CC417D" w:rsidRDefault="00FA5F66" w:rsidP="00FA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 w:rsidRPr="00CC417D">
              <w:rPr>
                <w:rFonts w:ascii="Angsana New" w:hAnsi="Angsana New"/>
                <w:sz w:val="30"/>
                <w:szCs w:val="30"/>
              </w:rPr>
              <w:t>48,441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A5F66" w:rsidRPr="00CC417D" w:rsidRDefault="00FA5F66" w:rsidP="00FA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A5F66" w:rsidRPr="00CC417D" w:rsidRDefault="001D0010" w:rsidP="00FA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47,769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A5F66" w:rsidRPr="00CC417D" w:rsidRDefault="00FA5F66" w:rsidP="00FA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:rsidR="00FA5F66" w:rsidRPr="00CC417D" w:rsidRDefault="00FA5F66" w:rsidP="00FA5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 w:rsidRPr="00CC417D">
              <w:rPr>
                <w:rFonts w:ascii="Angsana New" w:hAnsi="Angsana New"/>
                <w:sz w:val="30"/>
                <w:szCs w:val="30"/>
              </w:rPr>
              <w:t>48,441</w:t>
            </w:r>
          </w:p>
        </w:tc>
      </w:tr>
    </w:tbl>
    <w:p w:rsidR="00CC417D" w:rsidRPr="00630BC4" w:rsidRDefault="00CC417D" w:rsidP="00CC4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18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CC417D" w:rsidRDefault="00444803" w:rsidP="00CC4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1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</w:rPr>
        <w:tab/>
      </w:r>
      <w:r w:rsidR="00CC417D" w:rsidRPr="00D17F65">
        <w:rPr>
          <w:rFonts w:ascii="Angsana New" w:hAnsi="Angsana New" w:hint="cs"/>
          <w:sz w:val="30"/>
          <w:szCs w:val="30"/>
          <w:cs/>
        </w:rPr>
        <w:t>กลุ่มบริษัทได้ลงนามในสัญญาเช่า</w:t>
      </w:r>
      <w:r w:rsidR="00CC417D">
        <w:rPr>
          <w:rFonts w:ascii="Angsana New" w:hAnsi="Angsana New" w:hint="cs"/>
          <w:sz w:val="30"/>
          <w:szCs w:val="30"/>
          <w:cs/>
        </w:rPr>
        <w:t>ยาน</w:t>
      </w:r>
      <w:r w:rsidR="00CC417D" w:rsidRPr="00D17F65">
        <w:rPr>
          <w:rFonts w:ascii="Angsana New" w:hAnsi="Angsana New" w:hint="cs"/>
          <w:sz w:val="30"/>
          <w:szCs w:val="30"/>
          <w:cs/>
        </w:rPr>
        <w:t>พาหนะ</w:t>
      </w:r>
      <w:r w:rsidR="00CC417D">
        <w:rPr>
          <w:rFonts w:ascii="Angsana New" w:hAnsi="Angsana New" w:hint="cs"/>
          <w:sz w:val="30"/>
          <w:szCs w:val="30"/>
          <w:cs/>
        </w:rPr>
        <w:t>และอุปกรณ์สำนักงาน</w:t>
      </w:r>
      <w:r w:rsidR="00CC417D" w:rsidRPr="00D17F65">
        <w:rPr>
          <w:rFonts w:ascii="Angsana New" w:hAnsi="Angsana New" w:hint="cs"/>
          <w:sz w:val="30"/>
          <w:szCs w:val="30"/>
          <w:cs/>
        </w:rPr>
        <w:t>เป็นเวลา</w:t>
      </w:r>
      <w:r w:rsidR="00CC417D">
        <w:rPr>
          <w:rFonts w:ascii="Angsana New" w:hAnsi="Angsana New" w:hint="cs"/>
          <w:sz w:val="30"/>
          <w:szCs w:val="30"/>
          <w:cs/>
        </w:rPr>
        <w:t>ที่แตกต่างกัน</w:t>
      </w:r>
      <w:r w:rsidR="00CC417D" w:rsidRPr="006F1AC0">
        <w:rPr>
          <w:rFonts w:ascii="Angsana New" w:hAnsi="Angsana New" w:hint="cs"/>
          <w:sz w:val="28"/>
          <w:szCs w:val="28"/>
          <w:cs/>
        </w:rPr>
        <w:t xml:space="preserve"> </w:t>
      </w:r>
      <w:r w:rsidR="00CC417D" w:rsidRPr="00D17F65">
        <w:rPr>
          <w:rFonts w:ascii="Angsana New" w:hAnsi="Angsana New" w:hint="cs"/>
          <w:sz w:val="30"/>
          <w:szCs w:val="30"/>
          <w:cs/>
        </w:rPr>
        <w:t xml:space="preserve">ซึ่งจะครบกำหนดในระหว่างปี </w:t>
      </w:r>
      <w:r w:rsidR="001D0010">
        <w:rPr>
          <w:rFonts w:ascii="Angsana New" w:hAnsi="Angsana New"/>
          <w:sz w:val="30"/>
          <w:szCs w:val="30"/>
        </w:rPr>
        <w:t>2560</w:t>
      </w:r>
      <w:r w:rsidR="00CC417D" w:rsidRPr="00D17F65">
        <w:rPr>
          <w:rFonts w:ascii="Angsana New" w:hAnsi="Angsana New"/>
          <w:sz w:val="30"/>
          <w:szCs w:val="30"/>
        </w:rPr>
        <w:t xml:space="preserve"> </w:t>
      </w:r>
      <w:r w:rsidR="00CC417D" w:rsidRPr="00D17F65">
        <w:rPr>
          <w:rFonts w:ascii="Angsana New" w:hAnsi="Angsana New" w:hint="cs"/>
          <w:sz w:val="30"/>
          <w:szCs w:val="30"/>
          <w:cs/>
        </w:rPr>
        <w:t xml:space="preserve">ถึง </w:t>
      </w:r>
      <w:r w:rsidR="00CC417D" w:rsidRPr="00D17F65">
        <w:rPr>
          <w:rFonts w:ascii="Angsana New" w:hAnsi="Angsana New"/>
          <w:sz w:val="30"/>
          <w:szCs w:val="30"/>
        </w:rPr>
        <w:t>256</w:t>
      </w:r>
      <w:r w:rsidR="001D0010">
        <w:rPr>
          <w:rFonts w:ascii="Angsana New" w:hAnsi="Angsana New"/>
          <w:sz w:val="30"/>
          <w:szCs w:val="30"/>
        </w:rPr>
        <w:t>4</w:t>
      </w:r>
    </w:p>
    <w:p w:rsidR="00D10E4B" w:rsidRDefault="00D10E4B" w:rsidP="00561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180"/>
        <w:jc w:val="thaiDistribute"/>
        <w:rPr>
          <w:rFonts w:ascii="Angsana New" w:eastAsia="Cordia New" w:hAnsi="Angsana New"/>
          <w:spacing w:val="-6"/>
          <w:sz w:val="30"/>
          <w:szCs w:val="30"/>
        </w:rPr>
      </w:pPr>
    </w:p>
    <w:p w:rsidR="00585752" w:rsidRPr="00E56A39" w:rsidRDefault="00BE3DEC" w:rsidP="00765F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244F3E">
        <w:rPr>
          <w:rFonts w:ascii="Angsana New" w:hAnsi="Angsana New"/>
          <w:b/>
          <w:bCs/>
          <w:sz w:val="30"/>
          <w:szCs w:val="30"/>
        </w:rPr>
        <w:t>2</w:t>
      </w:r>
      <w:r w:rsidR="00D82A6F">
        <w:rPr>
          <w:rFonts w:ascii="Angsana New" w:hAnsi="Angsana New"/>
          <w:b/>
          <w:bCs/>
          <w:sz w:val="30"/>
          <w:szCs w:val="30"/>
        </w:rPr>
        <w:tab/>
      </w:r>
      <w:r w:rsidR="00585752" w:rsidRPr="00E56A39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  <w:r w:rsidR="00585752" w:rsidRPr="00E56A39">
        <w:rPr>
          <w:rFonts w:ascii="Angsana New" w:hAnsi="Angsana New"/>
          <w:b/>
          <w:bCs/>
          <w:sz w:val="30"/>
          <w:szCs w:val="30"/>
        </w:rPr>
        <w:t xml:space="preserve">    </w:t>
      </w:r>
    </w:p>
    <w:p w:rsidR="002A6845" w:rsidRPr="00630BC4" w:rsidRDefault="002A6845" w:rsidP="006B2D44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630BC4" w:rsidRPr="00846F87" w:rsidRDefault="00630BC4" w:rsidP="00630BC4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846F87">
        <w:rPr>
          <w:rFonts w:ascii="Angsana New" w:hAnsi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846F87">
        <w:rPr>
          <w:rFonts w:ascii="Angsana New" w:hAnsi="Angsana New" w:hint="cs"/>
          <w:sz w:val="30"/>
          <w:szCs w:val="30"/>
          <w:cs/>
          <w:lang w:val="en-US" w:bidi="th-TH"/>
        </w:rPr>
        <w:t>ที่</w:t>
      </w:r>
      <w:r w:rsidRPr="00846F87">
        <w:rPr>
          <w:rFonts w:ascii="Angsana New" w:hAnsi="Angsana New"/>
          <w:sz w:val="30"/>
          <w:szCs w:val="30"/>
          <w:cs/>
          <w:lang w:val="en-US" w:bidi="th-TH"/>
        </w:rPr>
        <w:t>ปรับปรุงใหม่</w:t>
      </w:r>
      <w:r w:rsidRPr="00846F87">
        <w:rPr>
          <w:rFonts w:ascii="Angsana New" w:hAnsi="Angsana New" w:hint="cs"/>
          <w:sz w:val="30"/>
          <w:szCs w:val="30"/>
          <w:cs/>
          <w:lang w:val="en-US" w:bidi="th-TH"/>
        </w:rPr>
        <w:t>หลายฉบับได้มีการประกาศและ</w:t>
      </w:r>
      <w:r w:rsidRPr="00846F87">
        <w:rPr>
          <w:rFonts w:ascii="Angsana New" w:hAnsi="Angsana New"/>
          <w:sz w:val="30"/>
          <w:szCs w:val="30"/>
          <w:cs/>
          <w:lang w:val="en-US" w:bidi="th-TH"/>
        </w:rPr>
        <w:t>ยังไม่มีผลบังคับใช้และไม่ได้นำมาใช้ในการจัดทำงบการเงินนี้ มาตรฐานการรายงานทางการเงินที่ปรับปรุงใหม่เหล่านี้อาจเกี่ยวข้องกับการดำเนินงานของ</w:t>
      </w:r>
      <w:r w:rsidRPr="0090075B">
        <w:rPr>
          <w:rFonts w:ascii="Angsana New" w:hAnsi="Angsana New"/>
          <w:sz w:val="30"/>
          <w:szCs w:val="30"/>
          <w:cs/>
          <w:lang w:val="en-US" w:bidi="th-TH"/>
        </w:rPr>
        <w:t>กลุ่มบริษัท</w:t>
      </w:r>
      <w:r w:rsidRPr="00846F87">
        <w:rPr>
          <w:rFonts w:ascii="Angsana New" w:hAnsi="Angsana New" w:hint="cs"/>
          <w:sz w:val="30"/>
          <w:szCs w:val="30"/>
          <w:cs/>
          <w:lang w:val="en-US" w:bidi="th-TH"/>
        </w:rPr>
        <w:t xml:space="preserve"> และ</w:t>
      </w:r>
      <w:r w:rsidRPr="00846F87">
        <w:rPr>
          <w:rFonts w:ascii="Angsana New" w:hAnsi="Angsana New"/>
          <w:sz w:val="30"/>
          <w:szCs w:val="30"/>
          <w:cs/>
          <w:lang w:val="en-US" w:bidi="th-TH"/>
        </w:rPr>
        <w:t>ถือปฏิบัติกับงบการเงินสำหรับรอบระยะเวลาบัญชี</w:t>
      </w:r>
      <w:r w:rsidRPr="00846F87">
        <w:rPr>
          <w:rFonts w:ascii="Angsana New" w:hAnsi="Angsana New" w:hint="cs"/>
          <w:sz w:val="30"/>
          <w:szCs w:val="30"/>
          <w:cs/>
          <w:lang w:val="en-US" w:bidi="th-TH"/>
        </w:rPr>
        <w:t>ที่</w:t>
      </w:r>
      <w:r w:rsidRPr="00846F87">
        <w:rPr>
          <w:rFonts w:ascii="Angsana New" w:hAnsi="Angsana New"/>
          <w:sz w:val="30"/>
          <w:szCs w:val="30"/>
          <w:cs/>
          <w:lang w:val="en-US" w:bidi="th-TH"/>
        </w:rPr>
        <w:t>เริ่มในหรือหลัง</w:t>
      </w:r>
      <w:r w:rsidR="00ED60DD">
        <w:rPr>
          <w:rFonts w:ascii="Angsana New" w:hAnsi="Angsana New"/>
          <w:sz w:val="30"/>
          <w:szCs w:val="30"/>
          <w:lang w:val="en-US" w:bidi="th-TH"/>
        </w:rPr>
        <w:t xml:space="preserve">                    </w:t>
      </w:r>
      <w:r w:rsidRPr="00846F87">
        <w:rPr>
          <w:rFonts w:ascii="Angsana New" w:hAnsi="Angsana New"/>
          <w:sz w:val="30"/>
          <w:szCs w:val="30"/>
          <w:cs/>
          <w:lang w:val="en-US" w:bidi="th-TH"/>
        </w:rPr>
        <w:t>วันที่</w:t>
      </w:r>
      <w:r w:rsidR="00ED60DD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846F87">
        <w:rPr>
          <w:rFonts w:ascii="Angsana New" w:hAnsi="Angsana New"/>
          <w:sz w:val="30"/>
          <w:szCs w:val="30"/>
          <w:lang w:val="en-US" w:bidi="th-TH"/>
        </w:rPr>
        <w:t>1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 มกราคม</w:t>
      </w:r>
      <w:r w:rsidRPr="00846F8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/>
          <w:sz w:val="30"/>
          <w:szCs w:val="30"/>
          <w:lang w:val="en-US" w:bidi="th-TH"/>
        </w:rPr>
        <w:t>2560</w:t>
      </w:r>
      <w:r w:rsidRPr="00846F8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90075B">
        <w:rPr>
          <w:rFonts w:ascii="Angsana New" w:hAnsi="Angsana New"/>
          <w:sz w:val="30"/>
          <w:szCs w:val="30"/>
          <w:cs/>
          <w:lang w:val="en-US" w:bidi="th-TH"/>
        </w:rPr>
        <w:t>กลุ่มบริษัท</w:t>
      </w:r>
      <w:r w:rsidRPr="00846F87">
        <w:rPr>
          <w:rFonts w:ascii="Angsana New" w:hAnsi="Angsana New"/>
          <w:sz w:val="30"/>
          <w:szCs w:val="30"/>
          <w:cs/>
          <w:lang w:val="en-US" w:bidi="th-TH"/>
        </w:rPr>
        <w:t>ไม่มีแผนที่จะนำมาตรฐานการรายงานทางการเงินเหล่านี้มาใช้ก่อนวันถือปฏิบัติ</w:t>
      </w:r>
    </w:p>
    <w:p w:rsidR="00630BC4" w:rsidRPr="00630BC4" w:rsidRDefault="00630BC4" w:rsidP="00630BC4">
      <w:pPr>
        <w:tabs>
          <w:tab w:val="left" w:pos="8910"/>
        </w:tabs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tbl>
      <w:tblPr>
        <w:tblW w:w="9270" w:type="dxa"/>
        <w:tblInd w:w="558" w:type="dxa"/>
        <w:tblLook w:val="01E0"/>
      </w:tblPr>
      <w:tblGrid>
        <w:gridCol w:w="4050"/>
        <w:gridCol w:w="5220"/>
      </w:tblGrid>
      <w:tr w:rsidR="00630BC4" w:rsidRPr="00653666" w:rsidTr="00FF735B">
        <w:trPr>
          <w:tblHeader/>
        </w:trPr>
        <w:tc>
          <w:tcPr>
            <w:tcW w:w="4050" w:type="dxa"/>
          </w:tcPr>
          <w:p w:rsidR="00630BC4" w:rsidRPr="00653666" w:rsidRDefault="00630BC4" w:rsidP="00FF735B">
            <w:pPr>
              <w:pStyle w:val="block"/>
              <w:spacing w:after="0" w:line="240" w:lineRule="atLeast"/>
              <w:ind w:left="162" w:hanging="16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5366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</w:p>
        </w:tc>
        <w:tc>
          <w:tcPr>
            <w:tcW w:w="5220" w:type="dxa"/>
          </w:tcPr>
          <w:p w:rsidR="00630BC4" w:rsidRPr="00653666" w:rsidRDefault="00630BC4" w:rsidP="00FF735B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5366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เรื่อง</w:t>
            </w:r>
          </w:p>
        </w:tc>
      </w:tr>
      <w:tr w:rsidR="00630BC4" w:rsidRPr="00AC78C3" w:rsidTr="00FF735B">
        <w:tc>
          <w:tcPr>
            <w:tcW w:w="405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162" w:right="-198" w:hanging="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1 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2559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22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46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การนำเสนองบการเงิน</w:t>
            </w:r>
          </w:p>
        </w:tc>
      </w:tr>
      <w:tr w:rsidR="00630BC4" w:rsidRPr="00694622" w:rsidTr="00FF735B">
        <w:tc>
          <w:tcPr>
            <w:tcW w:w="405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162" w:right="-198" w:hanging="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694622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2559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22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</w:tr>
      <w:tr w:rsidR="00630BC4" w:rsidRPr="00694622" w:rsidTr="00FF735B">
        <w:tc>
          <w:tcPr>
            <w:tcW w:w="405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162" w:right="-198" w:hanging="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694622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2559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22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งบกระแสเงินสด</w:t>
            </w:r>
          </w:p>
        </w:tc>
      </w:tr>
      <w:tr w:rsidR="00630BC4" w:rsidRPr="00AC78C3" w:rsidTr="00FF735B">
        <w:tc>
          <w:tcPr>
            <w:tcW w:w="405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162" w:right="-198" w:hanging="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lastRenderedPageBreak/>
              <w:t xml:space="preserve">มาตรฐานการบัญชี ฉบับที่ </w:t>
            </w:r>
            <w:r w:rsidRPr="00694622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2559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22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นโยบายการบัญชี</w:t>
            </w:r>
            <w:r w:rsidRPr="006946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การเปลี่ยนแปลงประมาณการทางบัญชีและข้อผิดพลาด</w:t>
            </w:r>
          </w:p>
        </w:tc>
      </w:tr>
      <w:tr w:rsidR="00630BC4" w:rsidRPr="00694622" w:rsidTr="00FF735B">
        <w:tc>
          <w:tcPr>
            <w:tcW w:w="405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162" w:right="-198" w:hanging="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694622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2559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22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เหตุการณ์ภายหลังรอบระยะเวลารายงาน</w:t>
            </w:r>
          </w:p>
        </w:tc>
      </w:tr>
      <w:tr w:rsidR="00630BC4" w:rsidRPr="00694622" w:rsidTr="00FF735B">
        <w:tc>
          <w:tcPr>
            <w:tcW w:w="405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162" w:right="-198" w:hanging="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694622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2559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22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ภาษีเงินได้</w:t>
            </w:r>
          </w:p>
        </w:tc>
      </w:tr>
      <w:tr w:rsidR="00630BC4" w:rsidRPr="00AC78C3" w:rsidTr="00FF735B">
        <w:tc>
          <w:tcPr>
            <w:tcW w:w="405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162" w:right="-288" w:hanging="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มาตรฐานการบัญชี ฉบับที่ 1</w:t>
            </w:r>
            <w:r w:rsidRPr="00694622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2559</w:t>
            </w:r>
            <w:r w:rsidRPr="006946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22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46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ที่ดิน อาคารและอุปกรณ์</w:t>
            </w:r>
          </w:p>
        </w:tc>
      </w:tr>
      <w:tr w:rsidR="00630BC4" w:rsidRPr="00694622" w:rsidTr="00FF735B">
        <w:tc>
          <w:tcPr>
            <w:tcW w:w="405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162" w:right="-288" w:hanging="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694622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2559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22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สัญญาเช่า</w:t>
            </w:r>
          </w:p>
        </w:tc>
      </w:tr>
      <w:tr w:rsidR="00630BC4" w:rsidRPr="00694622" w:rsidTr="00FF735B">
        <w:tc>
          <w:tcPr>
            <w:tcW w:w="405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162" w:right="-288" w:hanging="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46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มาตรฐานการบัญชี ฉบับที่ 1</w:t>
            </w:r>
            <w:r w:rsidRPr="00694622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6946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(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2559</w:t>
            </w:r>
            <w:r w:rsidRPr="006946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22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46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รายได้</w:t>
            </w:r>
          </w:p>
        </w:tc>
      </w:tr>
      <w:tr w:rsidR="00630BC4" w:rsidRPr="00694622" w:rsidTr="00FF735B">
        <w:tc>
          <w:tcPr>
            <w:tcW w:w="405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162" w:right="-288" w:hanging="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มาตรฐานการบัญชี ฉบับที่ 1</w:t>
            </w:r>
            <w:r w:rsidRPr="00694622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2559</w:t>
            </w:r>
            <w:r w:rsidRPr="006946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22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0"/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</w:pPr>
            <w:r w:rsidRPr="006946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ผลประโยชน์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ของ</w:t>
            </w:r>
            <w:r w:rsidRPr="006946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พนักงาน</w:t>
            </w:r>
          </w:p>
        </w:tc>
      </w:tr>
      <w:tr w:rsidR="00630BC4" w:rsidRPr="00AC78C3" w:rsidTr="00FF735B">
        <w:tc>
          <w:tcPr>
            <w:tcW w:w="405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162" w:right="-288" w:hanging="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694622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Pr="006946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(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2559</w:t>
            </w:r>
            <w:r w:rsidRPr="006946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22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46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</w:tr>
      <w:tr w:rsidR="00630BC4" w:rsidRPr="00694622" w:rsidTr="00FF735B">
        <w:tc>
          <w:tcPr>
            <w:tcW w:w="405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162" w:right="-288" w:hanging="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694622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2559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22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ต้นทุนการกู้ยืม</w:t>
            </w:r>
          </w:p>
        </w:tc>
      </w:tr>
      <w:tr w:rsidR="00630BC4" w:rsidRPr="00AC78C3" w:rsidTr="00FF735B">
        <w:tc>
          <w:tcPr>
            <w:tcW w:w="4050" w:type="dxa"/>
          </w:tcPr>
          <w:p w:rsidR="00630BC4" w:rsidRPr="00B95148" w:rsidRDefault="00630BC4" w:rsidP="00FF735B">
            <w:pPr>
              <w:pStyle w:val="block"/>
              <w:spacing w:after="0" w:line="240" w:lineRule="atLeast"/>
              <w:ind w:left="162" w:right="-288" w:hanging="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9514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B95148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Pr="00B9514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2559</w:t>
            </w:r>
            <w:r w:rsidRPr="00B9514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22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630BC4" w:rsidRPr="00AC78C3" w:rsidTr="00FF735B">
        <w:tc>
          <w:tcPr>
            <w:tcW w:w="4050" w:type="dxa"/>
          </w:tcPr>
          <w:p w:rsidR="00630BC4" w:rsidRPr="00B95148" w:rsidRDefault="00630BC4" w:rsidP="00FF735B">
            <w:pPr>
              <w:pStyle w:val="block"/>
              <w:spacing w:after="0" w:line="240" w:lineRule="atLeast"/>
              <w:ind w:left="162" w:right="-288" w:hanging="180"/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</w:pPr>
            <w:r w:rsidRPr="00B9514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B95148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Pr="00B9514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2559</w:t>
            </w:r>
            <w:r w:rsidRPr="00B9514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220" w:type="dxa"/>
          </w:tcPr>
          <w:p w:rsidR="00630BC4" w:rsidRPr="00EB312C" w:rsidRDefault="00630BC4" w:rsidP="00FF735B">
            <w:pPr>
              <w:pStyle w:val="block"/>
              <w:spacing w:after="0" w:line="240" w:lineRule="atLeast"/>
              <w:ind w:left="0"/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</w:pPr>
            <w:r w:rsidRPr="00EB312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การบัญชีและการรายงานโครงการผลประโยชน์เมื่อออก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     </w:t>
            </w:r>
            <w:r w:rsidRPr="00EB312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จากงาน</w:t>
            </w:r>
          </w:p>
        </w:tc>
      </w:tr>
      <w:tr w:rsidR="00630BC4" w:rsidRPr="00694622" w:rsidTr="00FF735B">
        <w:tc>
          <w:tcPr>
            <w:tcW w:w="405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162" w:right="-288" w:hanging="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694622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2559</w:t>
            </w:r>
            <w:r w:rsidRPr="006946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22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46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30BC4" w:rsidRPr="00694622" w:rsidTr="00FF735B">
        <w:tc>
          <w:tcPr>
            <w:tcW w:w="405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162" w:right="-288" w:hanging="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694622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2559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22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กำไรต่อหุ้น</w:t>
            </w:r>
          </w:p>
        </w:tc>
      </w:tr>
      <w:tr w:rsidR="00630BC4" w:rsidRPr="00694622" w:rsidTr="00FF735B">
        <w:tc>
          <w:tcPr>
            <w:tcW w:w="405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162" w:right="-288" w:hanging="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694622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2559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22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งบการเงินระหว่างกาล</w:t>
            </w:r>
          </w:p>
        </w:tc>
      </w:tr>
      <w:tr w:rsidR="00630BC4" w:rsidRPr="00AC78C3" w:rsidTr="00FF735B">
        <w:tc>
          <w:tcPr>
            <w:tcW w:w="405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162" w:right="-288" w:hanging="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694622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2559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22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การด้อยค่าของสินทรัพย์</w:t>
            </w:r>
          </w:p>
        </w:tc>
      </w:tr>
      <w:tr w:rsidR="00630BC4" w:rsidRPr="00694622" w:rsidTr="00FF735B">
        <w:tc>
          <w:tcPr>
            <w:tcW w:w="405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162" w:right="-288" w:hanging="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694622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2559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22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ประมาณการหนี้สิน</w:t>
            </w:r>
            <w:r w:rsidRPr="006946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หนี้สินที่อาจเกิดขึ้น</w:t>
            </w:r>
            <w:r w:rsidRPr="006946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และสินทรัพย์ที่อาจเกิดขึ้น</w:t>
            </w:r>
          </w:p>
        </w:tc>
      </w:tr>
      <w:tr w:rsidR="00630BC4" w:rsidRPr="00694622" w:rsidTr="00FF735B">
        <w:tc>
          <w:tcPr>
            <w:tcW w:w="405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162" w:right="-288" w:hanging="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694622"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2559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22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สินทรัพย์ไม่มีตัวตน</w:t>
            </w:r>
          </w:p>
        </w:tc>
      </w:tr>
      <w:tr w:rsidR="00630BC4" w:rsidRPr="00AC78C3" w:rsidTr="00FF735B">
        <w:tc>
          <w:tcPr>
            <w:tcW w:w="405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162" w:right="-288" w:hanging="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694622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2559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22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อสังหาริมทรัพย์เพื่อการลงทุน</w:t>
            </w:r>
          </w:p>
        </w:tc>
      </w:tr>
      <w:tr w:rsidR="00630BC4" w:rsidRPr="00AC78C3" w:rsidTr="00FF735B">
        <w:tc>
          <w:tcPr>
            <w:tcW w:w="4050" w:type="dxa"/>
          </w:tcPr>
          <w:p w:rsidR="00630BC4" w:rsidRPr="00874C90" w:rsidRDefault="00630BC4" w:rsidP="00FF735B">
            <w:pPr>
              <w:pStyle w:val="block"/>
              <w:spacing w:after="0" w:line="240" w:lineRule="atLeast"/>
              <w:ind w:left="162" w:right="-288" w:hanging="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74C9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874C90">
              <w:rPr>
                <w:rFonts w:ascii="Angsana New" w:hAnsi="Angsana New"/>
                <w:sz w:val="30"/>
                <w:szCs w:val="30"/>
                <w:lang w:val="en-US" w:bidi="th-TH"/>
              </w:rPr>
              <w:t>107</w:t>
            </w:r>
            <w:r w:rsidRPr="00874C9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2559</w:t>
            </w:r>
            <w:r w:rsidRPr="00874C9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220" w:type="dxa"/>
          </w:tcPr>
          <w:p w:rsidR="00630BC4" w:rsidRPr="00874C90" w:rsidRDefault="00630BC4" w:rsidP="00FF735B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74C9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การแสดงรายการและการเปิดเผยข้อมูลสำหรับเครื่องมือทางการเงิน</w:t>
            </w:r>
          </w:p>
        </w:tc>
      </w:tr>
      <w:tr w:rsidR="00630BC4" w:rsidRPr="00AC78C3" w:rsidTr="00FF735B">
        <w:tc>
          <w:tcPr>
            <w:tcW w:w="405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162" w:right="-288" w:hanging="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  <w:r w:rsidRPr="00694622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Pr="00694622">
              <w:rPr>
                <w:rFonts w:ascii="Angsana New" w:hAnsi="Angsana New"/>
                <w:sz w:val="30"/>
                <w:szCs w:val="30"/>
                <w:lang w:val="en-US" w:bidi="th-TH"/>
              </w:rPr>
              <w:t>8 (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2559</w:t>
            </w:r>
            <w:r w:rsidRPr="00694622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) 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522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46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ส่วนงานดำเนินงาน</w:t>
            </w:r>
          </w:p>
        </w:tc>
      </w:tr>
      <w:tr w:rsidR="00630BC4" w:rsidRPr="00694622" w:rsidTr="00FF735B">
        <w:tc>
          <w:tcPr>
            <w:tcW w:w="405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162" w:right="-288" w:hanging="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46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มาตรฐานการรายงานทางการเงินฉบับที่ </w:t>
            </w:r>
            <w:r w:rsidRPr="00694622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694622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2559</w:t>
            </w:r>
            <w:r w:rsidRPr="00694622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) 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522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46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630BC4" w:rsidRPr="00AC78C3" w:rsidTr="00FF735B">
        <w:tc>
          <w:tcPr>
            <w:tcW w:w="405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162" w:right="-288" w:hanging="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  <w:r w:rsidRPr="00694622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FF089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="00FF089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69462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694622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2559</w:t>
            </w:r>
            <w:r w:rsidRPr="00694622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) 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522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46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การวัดมูลค่ายุติธรรม</w:t>
            </w:r>
          </w:p>
        </w:tc>
      </w:tr>
      <w:tr w:rsidR="00630BC4" w:rsidRPr="00AC78C3" w:rsidTr="00FF735B">
        <w:tc>
          <w:tcPr>
            <w:tcW w:w="4050" w:type="dxa"/>
          </w:tcPr>
          <w:p w:rsidR="00630BC4" w:rsidRPr="00874C90" w:rsidRDefault="00630BC4" w:rsidP="00FF735B">
            <w:pPr>
              <w:pStyle w:val="block"/>
              <w:spacing w:after="0" w:line="240" w:lineRule="atLeast"/>
              <w:ind w:left="162" w:right="-288" w:hanging="180"/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220" w:type="dxa"/>
          </w:tcPr>
          <w:p w:rsidR="00630BC4" w:rsidRPr="00874C90" w:rsidRDefault="00630BC4" w:rsidP="00FF735B">
            <w:pPr>
              <w:pStyle w:val="block"/>
              <w:spacing w:after="0" w:line="240" w:lineRule="atLeast"/>
              <w:ind w:left="0"/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</w:pPr>
          </w:p>
        </w:tc>
      </w:tr>
      <w:tr w:rsidR="00630BC4" w:rsidRPr="00AC78C3" w:rsidTr="00FF735B">
        <w:tc>
          <w:tcPr>
            <w:tcW w:w="405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162" w:right="-288" w:hanging="180"/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</w:pPr>
            <w:r w:rsidRPr="00874C9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lastRenderedPageBreak/>
              <w:t xml:space="preserve">การตีความมาตรฐานการบัญชี ฉบับที่ </w:t>
            </w:r>
            <w:r w:rsidRPr="00874C9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15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 </w:t>
            </w:r>
            <w:r w:rsidRPr="00874C9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2559</w:t>
            </w:r>
            <w:r w:rsidRPr="00874C9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22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74C9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สัญญาเช่าดำเนินงาน</w:t>
            </w:r>
            <w:r w:rsidRPr="00874C9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  <w:r w:rsidRPr="00874C9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สิ่งจูงใจที่ให้แก่ผู้เช่า</w:t>
            </w:r>
          </w:p>
        </w:tc>
      </w:tr>
      <w:tr w:rsidR="00630BC4" w:rsidRPr="00694622" w:rsidTr="00FF735B">
        <w:tc>
          <w:tcPr>
            <w:tcW w:w="405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162" w:right="-288" w:hanging="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การตีความมาตรฐานการบัญชี ฉบับที่ </w:t>
            </w:r>
            <w:r w:rsidRPr="00694622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27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 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2559</w:t>
            </w:r>
            <w:r w:rsidRPr="006946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22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การประเมินเนื้อหาสัญญาเช่าที่ทำขึ้นตามรูปแบบกฎหมาย</w:t>
            </w:r>
          </w:p>
        </w:tc>
      </w:tr>
      <w:tr w:rsidR="00630BC4" w:rsidRPr="00AC78C3" w:rsidTr="00FF735B">
        <w:tc>
          <w:tcPr>
            <w:tcW w:w="405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162" w:right="-288" w:hanging="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  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Pr="00694622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2559</w:t>
            </w:r>
            <w:r w:rsidRPr="006946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22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การเปลี่ยนแปลงในหนี้สินที่เกิดขึ้นจากการรื้อถอน</w:t>
            </w:r>
            <w:r w:rsidRPr="006946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การบูรณะ</w:t>
            </w:r>
            <w:r w:rsidRPr="006946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และหนี้สินที่มีลักษณะคล้ายคลึงกัน</w:t>
            </w:r>
          </w:p>
        </w:tc>
      </w:tr>
      <w:tr w:rsidR="00630BC4" w:rsidRPr="00AC78C3" w:rsidTr="00FF735B">
        <w:tc>
          <w:tcPr>
            <w:tcW w:w="405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162" w:right="-288" w:hanging="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  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Pr="00694622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4 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2559</w:t>
            </w:r>
            <w:r w:rsidRPr="006946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22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การประเมินว่าข้อตกลงประกอบด้วยสัญญาเช่าหรือไม่</w:t>
            </w:r>
          </w:p>
        </w:tc>
      </w:tr>
      <w:tr w:rsidR="00630BC4" w:rsidRPr="00AC78C3" w:rsidTr="00FF735B">
        <w:tc>
          <w:tcPr>
            <w:tcW w:w="405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162" w:right="-288" w:hanging="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   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Pr="00694622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10 </w:t>
            </w: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2559</w:t>
            </w:r>
            <w:r w:rsidRPr="006946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5220" w:type="dxa"/>
          </w:tcPr>
          <w:p w:rsidR="00630BC4" w:rsidRPr="00694622" w:rsidRDefault="00630BC4" w:rsidP="00FF735B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946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งบการเงินระหว่างกาลและการด้อยค่า</w:t>
            </w:r>
          </w:p>
        </w:tc>
      </w:tr>
      <w:tr w:rsidR="00630BC4" w:rsidRPr="00AC78C3" w:rsidTr="00FF735B">
        <w:tc>
          <w:tcPr>
            <w:tcW w:w="4050" w:type="dxa"/>
          </w:tcPr>
          <w:p w:rsidR="00630BC4" w:rsidRPr="005719EF" w:rsidRDefault="00630BC4" w:rsidP="00FF735B">
            <w:pPr>
              <w:pStyle w:val="block"/>
              <w:spacing w:after="0" w:line="240" w:lineRule="atLeast"/>
              <w:ind w:left="162" w:right="-288" w:hanging="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719E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ประกาศสภาวิชาชีพบัญชี ฉบับที่ </w:t>
            </w:r>
            <w:r w:rsidRPr="005719EF">
              <w:rPr>
                <w:rFonts w:ascii="Angsana New" w:hAnsi="Angsana New"/>
                <w:sz w:val="30"/>
                <w:szCs w:val="30"/>
                <w:lang w:val="en-US" w:bidi="th-TH"/>
              </w:rPr>
              <w:t>5/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2559</w:t>
            </w:r>
          </w:p>
        </w:tc>
        <w:tc>
          <w:tcPr>
            <w:tcW w:w="5220" w:type="dxa"/>
          </w:tcPr>
          <w:p w:rsidR="00630BC4" w:rsidRPr="00F051A1" w:rsidRDefault="00630BC4" w:rsidP="00FF735B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051A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แนวปฏิบัติทางการบัญชีสำหรับการตัดรายการสินทรัพย์ทางการเงินและหนี้สินทางการเงิน</w:t>
            </w:r>
          </w:p>
        </w:tc>
      </w:tr>
    </w:tbl>
    <w:p w:rsidR="00630BC4" w:rsidRPr="00630BC4" w:rsidRDefault="00630BC4" w:rsidP="006B2D44">
      <w:pPr>
        <w:pStyle w:val="block"/>
        <w:spacing w:after="0" w:line="240" w:lineRule="atLeast"/>
        <w:ind w:left="540"/>
        <w:jc w:val="thaiDistribute"/>
        <w:rPr>
          <w:rFonts w:ascii="Angsana New" w:hAnsi="Angsana New" w:hint="cs"/>
          <w:sz w:val="32"/>
          <w:szCs w:val="32"/>
          <w:lang w:val="en-US" w:bidi="th-TH"/>
        </w:rPr>
      </w:pPr>
    </w:p>
    <w:p w:rsidR="006B2D44" w:rsidRPr="00DA0DFF" w:rsidRDefault="006B2D44" w:rsidP="006B2D44">
      <w:pPr>
        <w:tabs>
          <w:tab w:val="clear" w:pos="227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 w:rsidRPr="0090075B">
        <w:rPr>
          <w:rFonts w:ascii="Angsana New" w:hAnsi="Angsana New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ได้ประเมินในเบื้องต้น</w:t>
      </w:r>
      <w:r w:rsidRPr="00D43D8C">
        <w:rPr>
          <w:rFonts w:ascii="Angsana New" w:hAnsi="Angsana New"/>
          <w:sz w:val="30"/>
          <w:szCs w:val="30"/>
          <w:cs/>
        </w:rPr>
        <w:t>ถึงผลกระทบที่อาจเกิดขึ้น</w:t>
      </w:r>
      <w:r>
        <w:rPr>
          <w:rFonts w:ascii="Angsana New" w:hAnsi="Angsana New" w:hint="cs"/>
          <w:sz w:val="30"/>
          <w:szCs w:val="30"/>
          <w:cs/>
        </w:rPr>
        <w:t>ต่อ</w:t>
      </w:r>
      <w:r w:rsidRPr="0090075B">
        <w:rPr>
          <w:rFonts w:ascii="Angsana New" w:hAnsi="Angsana New"/>
          <w:sz w:val="30"/>
          <w:szCs w:val="30"/>
          <w:cs/>
        </w:rPr>
        <w:t>งบการเงินรวมหรืองบการเงินเฉพาะกิจการ</w:t>
      </w:r>
      <w:r>
        <w:rPr>
          <w:rFonts w:ascii="Angsana New" w:hAnsi="Angsana New" w:hint="cs"/>
          <w:sz w:val="30"/>
          <w:szCs w:val="30"/>
          <w:cs/>
        </w:rPr>
        <w:t>จากการถือปฏิบัติตามมาตรฐานการรายงานทางการเงินที่ปรับปรุงใหม่เหล่านี้  ซึ่ง</w:t>
      </w:r>
      <w:r w:rsidRPr="00D43D8C">
        <w:rPr>
          <w:rFonts w:ascii="Angsana New" w:hAnsi="Angsana New" w:hint="cs"/>
          <w:sz w:val="30"/>
          <w:szCs w:val="30"/>
          <w:cs/>
        </w:rPr>
        <w:t>คาดว่าไม่มีผลกระทบที่มีสาระสำคัญต่องบการเงินในงวดที่ถือปฏิบัติ</w:t>
      </w:r>
      <w:r w:rsidRPr="006D32E8">
        <w:rPr>
          <w:rFonts w:ascii="Angsana New" w:hAnsi="Angsana New" w:hint="cs"/>
          <w:sz w:val="30"/>
          <w:szCs w:val="30"/>
          <w:cs/>
        </w:rPr>
        <w:t xml:space="preserve">  </w:t>
      </w:r>
    </w:p>
    <w:p w:rsidR="00585752" w:rsidRPr="007D41EB" w:rsidRDefault="00585752" w:rsidP="00765FCD">
      <w:pPr>
        <w:pStyle w:val="block"/>
        <w:tabs>
          <w:tab w:val="num" w:pos="540"/>
        </w:tabs>
        <w:spacing w:after="0" w:line="240" w:lineRule="atLeast"/>
        <w:ind w:left="540"/>
        <w:jc w:val="thaiDistribute"/>
        <w:rPr>
          <w:rFonts w:ascii="Angsana New" w:hAnsi="Angsana New"/>
          <w:sz w:val="18"/>
          <w:szCs w:val="18"/>
          <w:highlight w:val="yellow"/>
          <w:lang w:val="en-US" w:bidi="th-TH"/>
        </w:rPr>
      </w:pPr>
    </w:p>
    <w:sectPr w:rsidR="00585752" w:rsidRPr="007D41EB" w:rsidSect="00C55443">
      <w:headerReference w:type="default" r:id="rId16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5EF3" w:rsidRDefault="00DE5EF3">
      <w:r>
        <w:separator/>
      </w:r>
    </w:p>
  </w:endnote>
  <w:endnote w:type="continuationSeparator" w:id="1">
    <w:p w:rsidR="00DE5EF3" w:rsidRDefault="00DE5E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35B" w:rsidRPr="00E103AA" w:rsidRDefault="00FF735B" w:rsidP="001E25B2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103AA">
      <w:rPr>
        <w:rStyle w:val="PageNumber"/>
        <w:rFonts w:ascii="Angsana New" w:hAnsi="Angsana New"/>
        <w:sz w:val="30"/>
        <w:szCs w:val="30"/>
      </w:rPr>
      <w:fldChar w:fldCharType="begin"/>
    </w:r>
    <w:r w:rsidRPr="00E103A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103AA">
      <w:rPr>
        <w:rStyle w:val="PageNumber"/>
        <w:rFonts w:ascii="Angsana New" w:hAnsi="Angsana New"/>
        <w:sz w:val="30"/>
        <w:szCs w:val="30"/>
      </w:rPr>
      <w:fldChar w:fldCharType="separate"/>
    </w:r>
    <w:r w:rsidR="00873CC4">
      <w:rPr>
        <w:rStyle w:val="PageNumber"/>
        <w:rFonts w:ascii="Angsana New" w:hAnsi="Angsana New"/>
        <w:noProof/>
        <w:sz w:val="30"/>
        <w:szCs w:val="30"/>
      </w:rPr>
      <w:t>44</w:t>
    </w:r>
    <w:r w:rsidRPr="00E103AA">
      <w:rPr>
        <w:rStyle w:val="PageNumber"/>
        <w:rFonts w:ascii="Angsana New" w:hAnsi="Angsana New"/>
        <w:sz w:val="30"/>
        <w:szCs w:val="30"/>
      </w:rPr>
      <w:fldChar w:fldCharType="end"/>
    </w:r>
  </w:p>
  <w:p w:rsidR="00FF735B" w:rsidRPr="006F2F16" w:rsidRDefault="00FF735B" w:rsidP="00D60CE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i/>
        <w:iCs/>
        <w:sz w:val="30"/>
        <w:szCs w:val="30"/>
      </w:rPr>
    </w:pPr>
    <w:r w:rsidRPr="006F2F16">
      <w:rPr>
        <w:rFonts w:ascii="Angsana New" w:hAnsi="Angsana New"/>
        <w:i/>
        <w:iCs/>
        <w:sz w:val="30"/>
        <w:szCs w:val="30"/>
      </w:rPr>
      <w:cr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35B" w:rsidRDefault="00FF735B" w:rsidP="009649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rPr>
        <w:rFonts w:ascii="Angsana New" w:hAnsi="Angsana New"/>
        <w:sz w:val="30"/>
        <w:szCs w:val="30"/>
        <w:lang w:val="nl-NL"/>
      </w:rPr>
    </w:pPr>
    <w:r w:rsidRPr="00376A71">
      <w:rPr>
        <w:rFonts w:ascii="Angsana New" w:hAnsi="Angsana New"/>
        <w:sz w:val="30"/>
        <w:szCs w:val="30"/>
      </w:rPr>
      <w:fldChar w:fldCharType="begin"/>
    </w:r>
    <w:r w:rsidRPr="00376A71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637497">
      <w:rPr>
        <w:rFonts w:ascii="Angsana New" w:hAnsi="Angsana New"/>
        <w:noProof/>
        <w:sz w:val="30"/>
        <w:szCs w:val="30"/>
      </w:rPr>
      <w:t>metcot3</w:t>
    </w:r>
    <w:r w:rsidRPr="00376A71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</w:t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 xml:space="preserve"> </w:t>
    </w:r>
    <w:r>
      <w:rPr>
        <w:rFonts w:ascii="Angsana New" w:hAnsi="Angsana New" w:hint="cs"/>
        <w:sz w:val="30"/>
        <w:szCs w:val="30"/>
        <w:cs/>
      </w:rPr>
      <w:t xml:space="preserve">    </w:t>
    </w:r>
    <w:r w:rsidRPr="003D7EA3">
      <w:rPr>
        <w:rFonts w:ascii="Angsana New" w:hAnsi="Angsana New"/>
        <w:sz w:val="30"/>
        <w:szCs w:val="30"/>
        <w:cs/>
      </w:rPr>
      <w:t xml:space="preserve"> </w:t>
    </w:r>
    <w:r w:rsidRPr="003D7EA3">
      <w:rPr>
        <w:rStyle w:val="PageNumber"/>
        <w:rFonts w:ascii="Angsana New" w:hAnsi="Angsana New"/>
        <w:sz w:val="30"/>
        <w:szCs w:val="30"/>
      </w:rPr>
      <w:fldChar w:fldCharType="begin"/>
    </w:r>
    <w:r w:rsidRPr="003D7EA3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3D7EA3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Pr="003D7EA3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35B" w:rsidRPr="004236AC" w:rsidRDefault="00FF735B" w:rsidP="00411AFE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36AC">
      <w:rPr>
        <w:rStyle w:val="PageNumber"/>
        <w:rFonts w:ascii="Angsana New" w:hAnsi="Angsana New"/>
        <w:sz w:val="30"/>
        <w:szCs w:val="30"/>
      </w:rPr>
      <w:fldChar w:fldCharType="begin"/>
    </w:r>
    <w:r w:rsidRPr="004236A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6AC">
      <w:rPr>
        <w:rStyle w:val="PageNumber"/>
        <w:rFonts w:ascii="Angsana New" w:hAnsi="Angsana New"/>
        <w:sz w:val="30"/>
        <w:szCs w:val="30"/>
      </w:rPr>
      <w:fldChar w:fldCharType="separate"/>
    </w:r>
    <w:r w:rsidR="00873CC4">
      <w:rPr>
        <w:rStyle w:val="PageNumber"/>
        <w:rFonts w:ascii="Angsana New" w:hAnsi="Angsana New"/>
        <w:noProof/>
        <w:sz w:val="30"/>
        <w:szCs w:val="30"/>
      </w:rPr>
      <w:t>81</w:t>
    </w:r>
    <w:r w:rsidRPr="004236AC">
      <w:rPr>
        <w:rStyle w:val="PageNumber"/>
        <w:rFonts w:ascii="Angsana New" w:hAnsi="Angsana New"/>
        <w:sz w:val="30"/>
        <w:szCs w:val="30"/>
      </w:rPr>
      <w:fldChar w:fldCharType="end"/>
    </w:r>
  </w:p>
  <w:p w:rsidR="00FF735B" w:rsidRPr="00A66E5C" w:rsidRDefault="00FF735B" w:rsidP="00411AFE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5EF3" w:rsidRDefault="00DE5EF3">
      <w:r>
        <w:separator/>
      </w:r>
    </w:p>
  </w:footnote>
  <w:footnote w:type="continuationSeparator" w:id="1">
    <w:p w:rsidR="00DE5EF3" w:rsidRDefault="00DE5E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35B" w:rsidRPr="00B97AC9" w:rsidRDefault="00FF735B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</w:rPr>
    </w:pPr>
    <w:r w:rsidRPr="00B97AC9">
      <w:rPr>
        <w:rFonts w:ascii="Angsana New" w:hAnsi="Angsana New" w:hint="cs"/>
        <w:b/>
        <w:bCs/>
        <w:sz w:val="32"/>
        <w:szCs w:val="32"/>
        <w:cs/>
      </w:rPr>
      <w:t>บริษัท มูราโมโต้ อีเล็คตรอน (ประเทศไทย) จำกัด (มหาชน) และบริษัทย่อย</w:t>
    </w:r>
  </w:p>
  <w:p w:rsidR="00FF735B" w:rsidRDefault="00FF735B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97AC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FF735B" w:rsidRDefault="00FF735B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>
      <w:rPr>
        <w:rFonts w:ascii="Angsana New" w:hAnsi="Angsana New" w:hint="cs"/>
        <w:b/>
        <w:bCs/>
        <w:sz w:val="32"/>
        <w:szCs w:val="32"/>
        <w:cs/>
        <w:lang w:val="th-TH"/>
      </w:rPr>
      <w:t>สำหรับปีสิ้นสุดวันที่ 30 กันยายน 2560</w:t>
    </w:r>
  </w:p>
  <w:p w:rsidR="00FF735B" w:rsidRPr="00B97AC9" w:rsidRDefault="00FF735B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  <w:cs/>
        <w:lang w:val="th-TH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35B" w:rsidRPr="003333FB" w:rsidRDefault="00FF735B" w:rsidP="00A02F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มูราโมโต้ อีเล็คตรอน (ประเทศไทย) จำกัด (มหาชน) และบริษัทย่อย</w:t>
    </w:r>
  </w:p>
  <w:p w:rsidR="00FF735B" w:rsidRPr="003333FB" w:rsidRDefault="00FF735B" w:rsidP="00A02F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3333F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FF735B" w:rsidRDefault="00FF735B" w:rsidP="00A02F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สำหรับแต่ละปีสิ้นสุด</w:t>
    </w:r>
    <w:r w:rsidRPr="003333FB">
      <w:rPr>
        <w:rFonts w:ascii="Angsana New" w:hAnsi="Angsana New"/>
        <w:b/>
        <w:bCs/>
        <w:sz w:val="32"/>
        <w:szCs w:val="32"/>
        <w:cs/>
      </w:rPr>
      <w:t>วันที่ 3</w:t>
    </w:r>
    <w:r>
      <w:rPr>
        <w:rFonts w:ascii="Angsana New" w:hAnsi="Angsana New" w:hint="cs"/>
        <w:b/>
        <w:bCs/>
        <w:sz w:val="32"/>
        <w:szCs w:val="32"/>
        <w:cs/>
      </w:rPr>
      <w:t xml:space="preserve">0 กันยายน </w:t>
    </w:r>
    <w:r w:rsidRPr="003333FB">
      <w:rPr>
        <w:rFonts w:ascii="Angsana New" w:hAnsi="Angsana New"/>
        <w:b/>
        <w:bCs/>
        <w:sz w:val="32"/>
        <w:szCs w:val="32"/>
        <w:cs/>
      </w:rPr>
      <w:t>254</w:t>
    </w:r>
    <w:r>
      <w:rPr>
        <w:rFonts w:ascii="Angsana New" w:hAnsi="Angsana New" w:hint="cs"/>
        <w:b/>
        <w:bCs/>
        <w:sz w:val="32"/>
        <w:szCs w:val="32"/>
        <w:cs/>
      </w:rPr>
      <w:t xml:space="preserve">9 </w:t>
    </w:r>
    <w:r w:rsidRPr="003333FB">
      <w:rPr>
        <w:rFonts w:ascii="Angsana New" w:hAnsi="Angsana New"/>
        <w:b/>
        <w:bCs/>
        <w:sz w:val="32"/>
        <w:szCs w:val="32"/>
        <w:cs/>
      </w:rPr>
      <w:t>และ 254</w:t>
    </w:r>
    <w:r>
      <w:rPr>
        <w:rFonts w:ascii="Angsana New" w:hAnsi="Angsana New" w:hint="cs"/>
        <w:b/>
        <w:bCs/>
        <w:sz w:val="32"/>
        <w:szCs w:val="32"/>
        <w:cs/>
      </w:rPr>
      <w:t>8</w:t>
    </w:r>
  </w:p>
  <w:p w:rsidR="00FF735B" w:rsidRPr="003333FB" w:rsidRDefault="00FF735B" w:rsidP="00A02F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35B" w:rsidRPr="00C45CE0" w:rsidRDefault="00FF735B" w:rsidP="00411AFE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:rsidR="00FF735B" w:rsidRPr="00C45CE0" w:rsidRDefault="00FF735B" w:rsidP="00411AFE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หมายเหตุประกอบงบการเงิน </w:t>
    </w:r>
  </w:p>
  <w:p w:rsidR="00FF735B" w:rsidRPr="007B5BE1" w:rsidRDefault="00FF735B" w:rsidP="007B5B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>
      <w:rPr>
        <w:rFonts w:ascii="Angsana New" w:hAnsi="Angsana New" w:hint="cs"/>
        <w:b/>
        <w:bCs/>
        <w:sz w:val="32"/>
        <w:szCs w:val="32"/>
        <w:cs/>
        <w:lang w:val="th-TH"/>
      </w:rPr>
      <w:t>สำหรับปีสิ้นสุดวันที่ 30 กันยายน 2560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35B" w:rsidRPr="003333FB" w:rsidRDefault="00FF735B" w:rsidP="0035270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มูราโมโต้ อีเล็คตรอน (ประเทศไทย) จำกัด (มหาชน) และบริษัทย่อย</w:t>
    </w:r>
  </w:p>
  <w:p w:rsidR="00FF735B" w:rsidRPr="003333FB" w:rsidRDefault="00FF735B" w:rsidP="0035270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3333F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FF735B" w:rsidRDefault="00FF735B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>
      <w:rPr>
        <w:rFonts w:ascii="Angsana New" w:hAnsi="Angsana New" w:hint="cs"/>
        <w:b/>
        <w:bCs/>
        <w:sz w:val="32"/>
        <w:szCs w:val="32"/>
        <w:cs/>
        <w:lang w:val="th-TH"/>
      </w:rPr>
      <w:t>สำหรับปีสิ้นสุดวันที่ 30 กันยายน 2560</w:t>
    </w:r>
  </w:p>
  <w:p w:rsidR="00FF735B" w:rsidRPr="00CD129D" w:rsidRDefault="00FF735B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24"/>
        <w:szCs w:val="24"/>
        <w:cs/>
        <w:lang w:val="th-TH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35B" w:rsidRPr="003333FB" w:rsidRDefault="00FF735B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มูราโมโต้ อีเล็คตรอน (ประเทศไทย) จำกัด (มหาชน) และบริษัทย่อย</w:t>
    </w:r>
  </w:p>
  <w:p w:rsidR="00FF735B" w:rsidRDefault="00FF735B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333F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FF735B" w:rsidRPr="003333FB" w:rsidRDefault="00FF735B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  <w:cs/>
        <w:lang w:val="th-TH"/>
      </w:rPr>
    </w:pPr>
    <w:r>
      <w:rPr>
        <w:rFonts w:ascii="Angsana New" w:hAnsi="Angsana New" w:hint="cs"/>
        <w:b/>
        <w:bCs/>
        <w:sz w:val="32"/>
        <w:szCs w:val="32"/>
        <w:cs/>
        <w:lang w:val="th-TH"/>
      </w:rPr>
      <w:t>สำหรับปีสิ้นสุดวันที่ 30 กันยายน 2560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35B" w:rsidRPr="003333FB" w:rsidRDefault="00FF735B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มูราโมโต้ อีเล็คตรอน (ประเทศไทย) จำกัด (มหาชน) และบริษัทย่อย</w:t>
    </w:r>
  </w:p>
  <w:p w:rsidR="00FF735B" w:rsidRDefault="00FF735B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333F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FF735B" w:rsidRDefault="00FF735B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>
      <w:rPr>
        <w:rFonts w:ascii="Angsana New" w:hAnsi="Angsana New" w:hint="cs"/>
        <w:b/>
        <w:bCs/>
        <w:sz w:val="32"/>
        <w:szCs w:val="32"/>
        <w:cs/>
        <w:lang w:val="th-TH"/>
      </w:rPr>
      <w:t>สำหรับปีสิ้นสุดวันที่ 30 กันยายน 2560</w:t>
    </w:r>
  </w:p>
  <w:p w:rsidR="00FF735B" w:rsidRPr="003333FB" w:rsidRDefault="00FF735B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  <w:cs/>
        <w:lang w:val="th-TH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FooterCha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Caption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AAAddress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HeaderChar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Index8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Heading9Char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Heading8Char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Heading7Char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Head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Heading6Char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5DC0631"/>
    <w:multiLevelType w:val="hybridMultilevel"/>
    <w:tmpl w:val="C5225848"/>
    <w:lvl w:ilvl="0" w:tplc="2A58FDCC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81A4796"/>
    <w:multiLevelType w:val="hybridMultilevel"/>
    <w:tmpl w:val="2F44B97A"/>
    <w:lvl w:ilvl="0" w:tplc="8AD0B6CC">
      <w:numFmt w:val="bullet"/>
      <w:lvlText w:val="-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TableofFigures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A297125"/>
    <w:multiLevelType w:val="singleLevel"/>
    <w:tmpl w:val="CC8A7736"/>
    <w:lvl w:ilvl="0">
      <w:start w:val="1"/>
      <w:numFmt w:val="bullet"/>
      <w:pStyle w:val="TOC6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>
    <w:nsid w:val="3F431FB7"/>
    <w:multiLevelType w:val="singleLevel"/>
    <w:tmpl w:val="C4102D84"/>
    <w:lvl w:ilvl="0">
      <w:start w:val="1"/>
      <w:numFmt w:val="bullet"/>
      <w:pStyle w:val="TOC9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>
    <w:nsid w:val="61D03881"/>
    <w:multiLevelType w:val="multilevel"/>
    <w:tmpl w:val="E4D697BE"/>
    <w:lvl w:ilvl="0">
      <w:start w:val="3"/>
      <w:numFmt w:val="decimal"/>
      <w:lvlText w:val="%1"/>
      <w:lvlJc w:val="left"/>
      <w:pPr>
        <w:ind w:left="720" w:hanging="360"/>
      </w:pPr>
      <w:rPr>
        <w:rFonts w:ascii="Angsana New" w:eastAsia="Calibri" w:hAnsi="Angsana New" w:cs="Angsana New" w:hint="default"/>
        <w:sz w:val="30"/>
        <w:szCs w:val="30"/>
      </w:rPr>
    </w:lvl>
    <w:lvl w:ilvl="1">
      <w:numFmt w:val="decimal"/>
      <w:isLgl/>
      <w:lvlText w:val="%1.%2"/>
      <w:lvlJc w:val="left"/>
      <w:pPr>
        <w:ind w:left="1035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>
    <w:nsid w:val="66AD448B"/>
    <w:multiLevelType w:val="singleLevel"/>
    <w:tmpl w:val="E6002CD6"/>
    <w:lvl w:ilvl="0">
      <w:start w:val="1"/>
      <w:numFmt w:val="lowerLetter"/>
      <w:pStyle w:val="BodyTextIndentChar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>
    <w:nsid w:val="7C6031E4"/>
    <w:multiLevelType w:val="hybridMultilevel"/>
    <w:tmpl w:val="A5D6AF3C"/>
    <w:lvl w:ilvl="0" w:tplc="FE7A49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2"/>
  </w:num>
  <w:num w:numId="14">
    <w:abstractNumId w:val="15"/>
  </w:num>
  <w:num w:numId="15">
    <w:abstractNumId w:val="17"/>
  </w:num>
  <w:num w:numId="16">
    <w:abstractNumId w:val="10"/>
  </w:num>
  <w:num w:numId="17">
    <w:abstractNumId w:val="21"/>
  </w:num>
  <w:num w:numId="18">
    <w:abstractNumId w:val="19"/>
  </w:num>
  <w:num w:numId="19">
    <w:abstractNumId w:val="23"/>
  </w:num>
  <w:num w:numId="20">
    <w:abstractNumId w:val="18"/>
  </w:num>
  <w:num w:numId="21">
    <w:abstractNumId w:val="14"/>
  </w:num>
  <w:num w:numId="22">
    <w:abstractNumId w:val="20"/>
  </w:num>
  <w:num w:numId="23">
    <w:abstractNumId w:val="12"/>
  </w:num>
  <w:num w:numId="24">
    <w:abstractNumId w:val="11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3074" fill="f" fillcolor="#f49100" strokecolor="#f49100">
      <v:fill color="#f49100" on="f"/>
      <v:stroke color="#f49100"/>
      <o:colormru v:ext="edit" colors="#f49100,#8f9286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CB6A5C"/>
    <w:rsid w:val="00000613"/>
    <w:rsid w:val="00000FD2"/>
    <w:rsid w:val="00001049"/>
    <w:rsid w:val="00001A75"/>
    <w:rsid w:val="00002306"/>
    <w:rsid w:val="00002F82"/>
    <w:rsid w:val="00003210"/>
    <w:rsid w:val="00003411"/>
    <w:rsid w:val="000035BE"/>
    <w:rsid w:val="00003D2D"/>
    <w:rsid w:val="00004310"/>
    <w:rsid w:val="000043E7"/>
    <w:rsid w:val="0000473F"/>
    <w:rsid w:val="0000476B"/>
    <w:rsid w:val="00004D93"/>
    <w:rsid w:val="00005675"/>
    <w:rsid w:val="00005765"/>
    <w:rsid w:val="00005903"/>
    <w:rsid w:val="00005A16"/>
    <w:rsid w:val="000065E5"/>
    <w:rsid w:val="00006CBE"/>
    <w:rsid w:val="00007E83"/>
    <w:rsid w:val="00010395"/>
    <w:rsid w:val="00011144"/>
    <w:rsid w:val="000114C6"/>
    <w:rsid w:val="00011578"/>
    <w:rsid w:val="00011B6F"/>
    <w:rsid w:val="00012B2B"/>
    <w:rsid w:val="00012DBC"/>
    <w:rsid w:val="0001302F"/>
    <w:rsid w:val="000142B7"/>
    <w:rsid w:val="00014317"/>
    <w:rsid w:val="00015419"/>
    <w:rsid w:val="00015FE7"/>
    <w:rsid w:val="000160B7"/>
    <w:rsid w:val="00016193"/>
    <w:rsid w:val="00016718"/>
    <w:rsid w:val="00016A5C"/>
    <w:rsid w:val="00016B4D"/>
    <w:rsid w:val="00016B70"/>
    <w:rsid w:val="00016C93"/>
    <w:rsid w:val="000171CC"/>
    <w:rsid w:val="00020135"/>
    <w:rsid w:val="00020555"/>
    <w:rsid w:val="00020FCE"/>
    <w:rsid w:val="00020FE9"/>
    <w:rsid w:val="00021B48"/>
    <w:rsid w:val="00022BE8"/>
    <w:rsid w:val="00023B40"/>
    <w:rsid w:val="00023B96"/>
    <w:rsid w:val="00024005"/>
    <w:rsid w:val="000241E8"/>
    <w:rsid w:val="00024533"/>
    <w:rsid w:val="0002461A"/>
    <w:rsid w:val="00024643"/>
    <w:rsid w:val="00024937"/>
    <w:rsid w:val="00024E14"/>
    <w:rsid w:val="00025724"/>
    <w:rsid w:val="00025802"/>
    <w:rsid w:val="00025B11"/>
    <w:rsid w:val="000262B8"/>
    <w:rsid w:val="00026360"/>
    <w:rsid w:val="000270F5"/>
    <w:rsid w:val="000277C9"/>
    <w:rsid w:val="0002793A"/>
    <w:rsid w:val="000300A6"/>
    <w:rsid w:val="00030103"/>
    <w:rsid w:val="00030E27"/>
    <w:rsid w:val="00031939"/>
    <w:rsid w:val="00031D12"/>
    <w:rsid w:val="00031E46"/>
    <w:rsid w:val="00031E89"/>
    <w:rsid w:val="00032128"/>
    <w:rsid w:val="0003222E"/>
    <w:rsid w:val="00032B80"/>
    <w:rsid w:val="00032BB4"/>
    <w:rsid w:val="00032D26"/>
    <w:rsid w:val="00032DBF"/>
    <w:rsid w:val="00032E0E"/>
    <w:rsid w:val="00033677"/>
    <w:rsid w:val="00033949"/>
    <w:rsid w:val="00034F59"/>
    <w:rsid w:val="00035252"/>
    <w:rsid w:val="0003620B"/>
    <w:rsid w:val="000367F0"/>
    <w:rsid w:val="0003681E"/>
    <w:rsid w:val="0003688D"/>
    <w:rsid w:val="00036CE9"/>
    <w:rsid w:val="00036FE3"/>
    <w:rsid w:val="0003785B"/>
    <w:rsid w:val="000378AD"/>
    <w:rsid w:val="000401AA"/>
    <w:rsid w:val="00040B00"/>
    <w:rsid w:val="00040EAE"/>
    <w:rsid w:val="00041364"/>
    <w:rsid w:val="0004181D"/>
    <w:rsid w:val="0004247F"/>
    <w:rsid w:val="00042820"/>
    <w:rsid w:val="00042AA4"/>
    <w:rsid w:val="000432B0"/>
    <w:rsid w:val="000445BA"/>
    <w:rsid w:val="000452B6"/>
    <w:rsid w:val="00045DE6"/>
    <w:rsid w:val="00046EA2"/>
    <w:rsid w:val="000470D5"/>
    <w:rsid w:val="00047811"/>
    <w:rsid w:val="0004794A"/>
    <w:rsid w:val="0005090B"/>
    <w:rsid w:val="00050968"/>
    <w:rsid w:val="00050BE5"/>
    <w:rsid w:val="00051FF2"/>
    <w:rsid w:val="00052034"/>
    <w:rsid w:val="00052409"/>
    <w:rsid w:val="00052617"/>
    <w:rsid w:val="000529A7"/>
    <w:rsid w:val="00052FBC"/>
    <w:rsid w:val="00053E82"/>
    <w:rsid w:val="00054830"/>
    <w:rsid w:val="00054D4B"/>
    <w:rsid w:val="00055B8A"/>
    <w:rsid w:val="00055D69"/>
    <w:rsid w:val="00055DB6"/>
    <w:rsid w:val="00055E51"/>
    <w:rsid w:val="00056096"/>
    <w:rsid w:val="00056BDA"/>
    <w:rsid w:val="00056F74"/>
    <w:rsid w:val="00056FAB"/>
    <w:rsid w:val="00057440"/>
    <w:rsid w:val="00060449"/>
    <w:rsid w:val="00060BD2"/>
    <w:rsid w:val="000610D2"/>
    <w:rsid w:val="00061830"/>
    <w:rsid w:val="00061993"/>
    <w:rsid w:val="0006262A"/>
    <w:rsid w:val="00062C01"/>
    <w:rsid w:val="00062E2F"/>
    <w:rsid w:val="00063635"/>
    <w:rsid w:val="000637D4"/>
    <w:rsid w:val="00063CC2"/>
    <w:rsid w:val="00064358"/>
    <w:rsid w:val="00064B81"/>
    <w:rsid w:val="00065EEF"/>
    <w:rsid w:val="00065F25"/>
    <w:rsid w:val="0006644A"/>
    <w:rsid w:val="00067707"/>
    <w:rsid w:val="000700E3"/>
    <w:rsid w:val="0007037B"/>
    <w:rsid w:val="00070667"/>
    <w:rsid w:val="00070E7E"/>
    <w:rsid w:val="000722BF"/>
    <w:rsid w:val="000729A9"/>
    <w:rsid w:val="00072F40"/>
    <w:rsid w:val="000734A7"/>
    <w:rsid w:val="000735A3"/>
    <w:rsid w:val="0007373C"/>
    <w:rsid w:val="00074175"/>
    <w:rsid w:val="0007437F"/>
    <w:rsid w:val="00074D40"/>
    <w:rsid w:val="0007542A"/>
    <w:rsid w:val="0007558B"/>
    <w:rsid w:val="000772BB"/>
    <w:rsid w:val="000774C8"/>
    <w:rsid w:val="00080ADA"/>
    <w:rsid w:val="00080D32"/>
    <w:rsid w:val="00081377"/>
    <w:rsid w:val="000814F4"/>
    <w:rsid w:val="0008325C"/>
    <w:rsid w:val="000834ED"/>
    <w:rsid w:val="00083E52"/>
    <w:rsid w:val="00083FC9"/>
    <w:rsid w:val="000858F3"/>
    <w:rsid w:val="000867BD"/>
    <w:rsid w:val="00086927"/>
    <w:rsid w:val="00086FC0"/>
    <w:rsid w:val="00087715"/>
    <w:rsid w:val="00087839"/>
    <w:rsid w:val="00087918"/>
    <w:rsid w:val="00087D28"/>
    <w:rsid w:val="00087DA8"/>
    <w:rsid w:val="00087DE4"/>
    <w:rsid w:val="000906EB"/>
    <w:rsid w:val="00090792"/>
    <w:rsid w:val="00090B74"/>
    <w:rsid w:val="00090CC6"/>
    <w:rsid w:val="000910A1"/>
    <w:rsid w:val="00091268"/>
    <w:rsid w:val="00091BDC"/>
    <w:rsid w:val="00092120"/>
    <w:rsid w:val="000926E3"/>
    <w:rsid w:val="00092790"/>
    <w:rsid w:val="00092B2F"/>
    <w:rsid w:val="00092DDF"/>
    <w:rsid w:val="00093A04"/>
    <w:rsid w:val="00095234"/>
    <w:rsid w:val="0009571C"/>
    <w:rsid w:val="00095A36"/>
    <w:rsid w:val="00095EF7"/>
    <w:rsid w:val="0009674A"/>
    <w:rsid w:val="00096FAB"/>
    <w:rsid w:val="0009714F"/>
    <w:rsid w:val="0009715C"/>
    <w:rsid w:val="000976F6"/>
    <w:rsid w:val="000978BC"/>
    <w:rsid w:val="00097D83"/>
    <w:rsid w:val="000A0415"/>
    <w:rsid w:val="000A0AF0"/>
    <w:rsid w:val="000A0F7C"/>
    <w:rsid w:val="000A0F7F"/>
    <w:rsid w:val="000A0FAA"/>
    <w:rsid w:val="000A1321"/>
    <w:rsid w:val="000A13BE"/>
    <w:rsid w:val="000A172F"/>
    <w:rsid w:val="000A1E5C"/>
    <w:rsid w:val="000A2234"/>
    <w:rsid w:val="000A2677"/>
    <w:rsid w:val="000A2A57"/>
    <w:rsid w:val="000A315D"/>
    <w:rsid w:val="000A34CB"/>
    <w:rsid w:val="000A3C69"/>
    <w:rsid w:val="000A42A4"/>
    <w:rsid w:val="000A45DA"/>
    <w:rsid w:val="000A4AD2"/>
    <w:rsid w:val="000A4F25"/>
    <w:rsid w:val="000A500B"/>
    <w:rsid w:val="000A588F"/>
    <w:rsid w:val="000A5F59"/>
    <w:rsid w:val="000A6566"/>
    <w:rsid w:val="000A659A"/>
    <w:rsid w:val="000A6610"/>
    <w:rsid w:val="000A66A6"/>
    <w:rsid w:val="000A7A1D"/>
    <w:rsid w:val="000A7FE6"/>
    <w:rsid w:val="000B01BA"/>
    <w:rsid w:val="000B023B"/>
    <w:rsid w:val="000B0302"/>
    <w:rsid w:val="000B05AC"/>
    <w:rsid w:val="000B0BAD"/>
    <w:rsid w:val="000B0F50"/>
    <w:rsid w:val="000B2568"/>
    <w:rsid w:val="000B292C"/>
    <w:rsid w:val="000B2F4F"/>
    <w:rsid w:val="000B3CEB"/>
    <w:rsid w:val="000B433D"/>
    <w:rsid w:val="000B481E"/>
    <w:rsid w:val="000B4E3F"/>
    <w:rsid w:val="000B530D"/>
    <w:rsid w:val="000B5790"/>
    <w:rsid w:val="000B5EEC"/>
    <w:rsid w:val="000B5F78"/>
    <w:rsid w:val="000B6082"/>
    <w:rsid w:val="000B6B74"/>
    <w:rsid w:val="000B6CD5"/>
    <w:rsid w:val="000B7249"/>
    <w:rsid w:val="000B7603"/>
    <w:rsid w:val="000B7AB4"/>
    <w:rsid w:val="000C04AA"/>
    <w:rsid w:val="000C06C4"/>
    <w:rsid w:val="000C0E88"/>
    <w:rsid w:val="000C155D"/>
    <w:rsid w:val="000C2BE3"/>
    <w:rsid w:val="000C2F41"/>
    <w:rsid w:val="000C40C6"/>
    <w:rsid w:val="000C5041"/>
    <w:rsid w:val="000C5DF2"/>
    <w:rsid w:val="000C5F67"/>
    <w:rsid w:val="000C6292"/>
    <w:rsid w:val="000C6422"/>
    <w:rsid w:val="000C68D5"/>
    <w:rsid w:val="000C6E89"/>
    <w:rsid w:val="000C6FC3"/>
    <w:rsid w:val="000C6FDD"/>
    <w:rsid w:val="000C70EA"/>
    <w:rsid w:val="000C750F"/>
    <w:rsid w:val="000D01BA"/>
    <w:rsid w:val="000D0643"/>
    <w:rsid w:val="000D079E"/>
    <w:rsid w:val="000D18BC"/>
    <w:rsid w:val="000D1D7B"/>
    <w:rsid w:val="000D2103"/>
    <w:rsid w:val="000D24D7"/>
    <w:rsid w:val="000D2DCE"/>
    <w:rsid w:val="000D3075"/>
    <w:rsid w:val="000D31B4"/>
    <w:rsid w:val="000D358B"/>
    <w:rsid w:val="000D35BB"/>
    <w:rsid w:val="000D3C78"/>
    <w:rsid w:val="000D3E0F"/>
    <w:rsid w:val="000D3F13"/>
    <w:rsid w:val="000D4101"/>
    <w:rsid w:val="000D4764"/>
    <w:rsid w:val="000D536E"/>
    <w:rsid w:val="000D6344"/>
    <w:rsid w:val="000D6BD4"/>
    <w:rsid w:val="000D6F9E"/>
    <w:rsid w:val="000D7882"/>
    <w:rsid w:val="000E11C9"/>
    <w:rsid w:val="000E2332"/>
    <w:rsid w:val="000E2589"/>
    <w:rsid w:val="000E287C"/>
    <w:rsid w:val="000E34D7"/>
    <w:rsid w:val="000E3CBD"/>
    <w:rsid w:val="000E4AA9"/>
    <w:rsid w:val="000E4C84"/>
    <w:rsid w:val="000E5237"/>
    <w:rsid w:val="000E569B"/>
    <w:rsid w:val="000E570C"/>
    <w:rsid w:val="000E5E7C"/>
    <w:rsid w:val="000E7137"/>
    <w:rsid w:val="000E79CF"/>
    <w:rsid w:val="000E7D97"/>
    <w:rsid w:val="000E7DFC"/>
    <w:rsid w:val="000F062D"/>
    <w:rsid w:val="000F068D"/>
    <w:rsid w:val="000F18ED"/>
    <w:rsid w:val="000F190A"/>
    <w:rsid w:val="000F190D"/>
    <w:rsid w:val="000F2063"/>
    <w:rsid w:val="000F209F"/>
    <w:rsid w:val="000F2142"/>
    <w:rsid w:val="000F214B"/>
    <w:rsid w:val="000F2210"/>
    <w:rsid w:val="000F238E"/>
    <w:rsid w:val="000F24AB"/>
    <w:rsid w:val="000F2F23"/>
    <w:rsid w:val="000F380B"/>
    <w:rsid w:val="000F45DB"/>
    <w:rsid w:val="000F46EF"/>
    <w:rsid w:val="000F49A9"/>
    <w:rsid w:val="000F49B1"/>
    <w:rsid w:val="000F4B3C"/>
    <w:rsid w:val="000F50D7"/>
    <w:rsid w:val="000F5495"/>
    <w:rsid w:val="000F54CF"/>
    <w:rsid w:val="000F5BF5"/>
    <w:rsid w:val="000F6784"/>
    <w:rsid w:val="000F7CA6"/>
    <w:rsid w:val="000F7DE6"/>
    <w:rsid w:val="00100627"/>
    <w:rsid w:val="00100BC5"/>
    <w:rsid w:val="00100E19"/>
    <w:rsid w:val="001018F0"/>
    <w:rsid w:val="00101A6D"/>
    <w:rsid w:val="00101B1D"/>
    <w:rsid w:val="00101BE3"/>
    <w:rsid w:val="0010208B"/>
    <w:rsid w:val="0010238D"/>
    <w:rsid w:val="00102477"/>
    <w:rsid w:val="001024C4"/>
    <w:rsid w:val="001030D7"/>
    <w:rsid w:val="00103363"/>
    <w:rsid w:val="001034EB"/>
    <w:rsid w:val="00103730"/>
    <w:rsid w:val="00103AE8"/>
    <w:rsid w:val="00103B2F"/>
    <w:rsid w:val="00104AE3"/>
    <w:rsid w:val="0010522D"/>
    <w:rsid w:val="0010557D"/>
    <w:rsid w:val="0010596E"/>
    <w:rsid w:val="001060F2"/>
    <w:rsid w:val="001062D3"/>
    <w:rsid w:val="00106894"/>
    <w:rsid w:val="001070BC"/>
    <w:rsid w:val="00107F21"/>
    <w:rsid w:val="00107F9A"/>
    <w:rsid w:val="001101D4"/>
    <w:rsid w:val="001105BB"/>
    <w:rsid w:val="00111B89"/>
    <w:rsid w:val="00111EEA"/>
    <w:rsid w:val="001121B5"/>
    <w:rsid w:val="001122B7"/>
    <w:rsid w:val="0011236A"/>
    <w:rsid w:val="00112F00"/>
    <w:rsid w:val="001130B8"/>
    <w:rsid w:val="00113F6C"/>
    <w:rsid w:val="001141AD"/>
    <w:rsid w:val="001142F1"/>
    <w:rsid w:val="00114774"/>
    <w:rsid w:val="0011538C"/>
    <w:rsid w:val="00115629"/>
    <w:rsid w:val="00115CA4"/>
    <w:rsid w:val="00115EF0"/>
    <w:rsid w:val="00116379"/>
    <w:rsid w:val="00116878"/>
    <w:rsid w:val="00116B0F"/>
    <w:rsid w:val="0011706F"/>
    <w:rsid w:val="001171BE"/>
    <w:rsid w:val="0011766A"/>
    <w:rsid w:val="00117699"/>
    <w:rsid w:val="00117889"/>
    <w:rsid w:val="00117A94"/>
    <w:rsid w:val="00120090"/>
    <w:rsid w:val="001222D5"/>
    <w:rsid w:val="00122364"/>
    <w:rsid w:val="0012275C"/>
    <w:rsid w:val="001228C6"/>
    <w:rsid w:val="00122CF4"/>
    <w:rsid w:val="00122D03"/>
    <w:rsid w:val="00123989"/>
    <w:rsid w:val="00123A45"/>
    <w:rsid w:val="00124202"/>
    <w:rsid w:val="0012485C"/>
    <w:rsid w:val="00124F8E"/>
    <w:rsid w:val="0012500F"/>
    <w:rsid w:val="001253FB"/>
    <w:rsid w:val="00125A35"/>
    <w:rsid w:val="00125AC0"/>
    <w:rsid w:val="00125B36"/>
    <w:rsid w:val="00125C0D"/>
    <w:rsid w:val="00126656"/>
    <w:rsid w:val="0012672D"/>
    <w:rsid w:val="00126A7B"/>
    <w:rsid w:val="00126B24"/>
    <w:rsid w:val="0012711F"/>
    <w:rsid w:val="0012736E"/>
    <w:rsid w:val="00127D57"/>
    <w:rsid w:val="00127D9D"/>
    <w:rsid w:val="00127FAF"/>
    <w:rsid w:val="00130909"/>
    <w:rsid w:val="0013136D"/>
    <w:rsid w:val="00131435"/>
    <w:rsid w:val="00131823"/>
    <w:rsid w:val="001319D3"/>
    <w:rsid w:val="00131BFD"/>
    <w:rsid w:val="00131E2C"/>
    <w:rsid w:val="00132594"/>
    <w:rsid w:val="0013271C"/>
    <w:rsid w:val="00132B0A"/>
    <w:rsid w:val="00132B4D"/>
    <w:rsid w:val="00132D0C"/>
    <w:rsid w:val="00133751"/>
    <w:rsid w:val="001338F8"/>
    <w:rsid w:val="00133D40"/>
    <w:rsid w:val="0013579E"/>
    <w:rsid w:val="00135977"/>
    <w:rsid w:val="00135AA5"/>
    <w:rsid w:val="00136318"/>
    <w:rsid w:val="00136333"/>
    <w:rsid w:val="001365D2"/>
    <w:rsid w:val="00136B56"/>
    <w:rsid w:val="00137A1D"/>
    <w:rsid w:val="00141017"/>
    <w:rsid w:val="00141CC2"/>
    <w:rsid w:val="00141DCB"/>
    <w:rsid w:val="001421E3"/>
    <w:rsid w:val="00142404"/>
    <w:rsid w:val="00142D88"/>
    <w:rsid w:val="001430AE"/>
    <w:rsid w:val="001436FA"/>
    <w:rsid w:val="00143DE1"/>
    <w:rsid w:val="00144AD4"/>
    <w:rsid w:val="00144DE3"/>
    <w:rsid w:val="001452C6"/>
    <w:rsid w:val="00146098"/>
    <w:rsid w:val="0014677C"/>
    <w:rsid w:val="0014747A"/>
    <w:rsid w:val="0014766F"/>
    <w:rsid w:val="00147774"/>
    <w:rsid w:val="001477B8"/>
    <w:rsid w:val="0014786B"/>
    <w:rsid w:val="00150504"/>
    <w:rsid w:val="00150599"/>
    <w:rsid w:val="001512A3"/>
    <w:rsid w:val="00151E19"/>
    <w:rsid w:val="00151F45"/>
    <w:rsid w:val="00152F82"/>
    <w:rsid w:val="001539CD"/>
    <w:rsid w:val="00153B33"/>
    <w:rsid w:val="0015403E"/>
    <w:rsid w:val="00154113"/>
    <w:rsid w:val="001556D9"/>
    <w:rsid w:val="0015575E"/>
    <w:rsid w:val="00155884"/>
    <w:rsid w:val="001563A0"/>
    <w:rsid w:val="001564FF"/>
    <w:rsid w:val="0015682E"/>
    <w:rsid w:val="00156BF2"/>
    <w:rsid w:val="00157DB5"/>
    <w:rsid w:val="00157E9C"/>
    <w:rsid w:val="00160346"/>
    <w:rsid w:val="0016098E"/>
    <w:rsid w:val="00161878"/>
    <w:rsid w:val="00162ADE"/>
    <w:rsid w:val="00162F99"/>
    <w:rsid w:val="00163A02"/>
    <w:rsid w:val="00163DCC"/>
    <w:rsid w:val="001654FA"/>
    <w:rsid w:val="0016621A"/>
    <w:rsid w:val="00166258"/>
    <w:rsid w:val="001665A9"/>
    <w:rsid w:val="00166794"/>
    <w:rsid w:val="00166EF8"/>
    <w:rsid w:val="001675CF"/>
    <w:rsid w:val="00167873"/>
    <w:rsid w:val="00167B38"/>
    <w:rsid w:val="0017075B"/>
    <w:rsid w:val="00170B51"/>
    <w:rsid w:val="001715B2"/>
    <w:rsid w:val="00171647"/>
    <w:rsid w:val="00171B3F"/>
    <w:rsid w:val="00172154"/>
    <w:rsid w:val="001721AA"/>
    <w:rsid w:val="0017259C"/>
    <w:rsid w:val="00172AD4"/>
    <w:rsid w:val="00172D85"/>
    <w:rsid w:val="0017306B"/>
    <w:rsid w:val="00173A4D"/>
    <w:rsid w:val="00173B6A"/>
    <w:rsid w:val="0017466F"/>
    <w:rsid w:val="0017476C"/>
    <w:rsid w:val="0017485D"/>
    <w:rsid w:val="00175887"/>
    <w:rsid w:val="00175EEA"/>
    <w:rsid w:val="00176A21"/>
    <w:rsid w:val="0017737D"/>
    <w:rsid w:val="0017787E"/>
    <w:rsid w:val="00177D56"/>
    <w:rsid w:val="00180DCE"/>
    <w:rsid w:val="00181341"/>
    <w:rsid w:val="00181E1B"/>
    <w:rsid w:val="001820A7"/>
    <w:rsid w:val="001820C2"/>
    <w:rsid w:val="0018283F"/>
    <w:rsid w:val="00183519"/>
    <w:rsid w:val="001836BD"/>
    <w:rsid w:val="0018387A"/>
    <w:rsid w:val="00184D0C"/>
    <w:rsid w:val="00185042"/>
    <w:rsid w:val="001856F4"/>
    <w:rsid w:val="0018593A"/>
    <w:rsid w:val="001860FE"/>
    <w:rsid w:val="00186856"/>
    <w:rsid w:val="00186A2D"/>
    <w:rsid w:val="00186D03"/>
    <w:rsid w:val="00186E63"/>
    <w:rsid w:val="001879AE"/>
    <w:rsid w:val="00190E58"/>
    <w:rsid w:val="00191011"/>
    <w:rsid w:val="001913CC"/>
    <w:rsid w:val="00192799"/>
    <w:rsid w:val="00193106"/>
    <w:rsid w:val="00193150"/>
    <w:rsid w:val="001934BB"/>
    <w:rsid w:val="0019504A"/>
    <w:rsid w:val="001957CC"/>
    <w:rsid w:val="001958DF"/>
    <w:rsid w:val="0019641C"/>
    <w:rsid w:val="0019643B"/>
    <w:rsid w:val="00196562"/>
    <w:rsid w:val="00196EE9"/>
    <w:rsid w:val="0019732A"/>
    <w:rsid w:val="001A01DE"/>
    <w:rsid w:val="001A04B1"/>
    <w:rsid w:val="001A05B8"/>
    <w:rsid w:val="001A0878"/>
    <w:rsid w:val="001A16AB"/>
    <w:rsid w:val="001A18CA"/>
    <w:rsid w:val="001A20E1"/>
    <w:rsid w:val="001A2113"/>
    <w:rsid w:val="001A22CD"/>
    <w:rsid w:val="001A2BD3"/>
    <w:rsid w:val="001A3067"/>
    <w:rsid w:val="001A3622"/>
    <w:rsid w:val="001A3CE3"/>
    <w:rsid w:val="001A4D01"/>
    <w:rsid w:val="001A547D"/>
    <w:rsid w:val="001A5781"/>
    <w:rsid w:val="001A5FA8"/>
    <w:rsid w:val="001A6DEE"/>
    <w:rsid w:val="001A7810"/>
    <w:rsid w:val="001B0079"/>
    <w:rsid w:val="001B0158"/>
    <w:rsid w:val="001B1752"/>
    <w:rsid w:val="001B21F2"/>
    <w:rsid w:val="001B2ED3"/>
    <w:rsid w:val="001B35B7"/>
    <w:rsid w:val="001B363F"/>
    <w:rsid w:val="001B3BAE"/>
    <w:rsid w:val="001B3D69"/>
    <w:rsid w:val="001B3F42"/>
    <w:rsid w:val="001B47FF"/>
    <w:rsid w:val="001B493D"/>
    <w:rsid w:val="001B698B"/>
    <w:rsid w:val="001B6F61"/>
    <w:rsid w:val="001B7CAF"/>
    <w:rsid w:val="001B7FE6"/>
    <w:rsid w:val="001C026F"/>
    <w:rsid w:val="001C047C"/>
    <w:rsid w:val="001C07CD"/>
    <w:rsid w:val="001C2E54"/>
    <w:rsid w:val="001C345B"/>
    <w:rsid w:val="001C34D8"/>
    <w:rsid w:val="001C37CF"/>
    <w:rsid w:val="001C3909"/>
    <w:rsid w:val="001C3ACA"/>
    <w:rsid w:val="001C3C46"/>
    <w:rsid w:val="001C3CA1"/>
    <w:rsid w:val="001C406A"/>
    <w:rsid w:val="001C4424"/>
    <w:rsid w:val="001C4AB0"/>
    <w:rsid w:val="001C4EB5"/>
    <w:rsid w:val="001C5918"/>
    <w:rsid w:val="001C5DB4"/>
    <w:rsid w:val="001C64B6"/>
    <w:rsid w:val="001C65AC"/>
    <w:rsid w:val="001C663C"/>
    <w:rsid w:val="001C667C"/>
    <w:rsid w:val="001C6806"/>
    <w:rsid w:val="001C6C3B"/>
    <w:rsid w:val="001C79B9"/>
    <w:rsid w:val="001D0010"/>
    <w:rsid w:val="001D02C7"/>
    <w:rsid w:val="001D0B36"/>
    <w:rsid w:val="001D0CFC"/>
    <w:rsid w:val="001D158C"/>
    <w:rsid w:val="001D1B7D"/>
    <w:rsid w:val="001D2737"/>
    <w:rsid w:val="001D2B57"/>
    <w:rsid w:val="001D326E"/>
    <w:rsid w:val="001D4066"/>
    <w:rsid w:val="001D4369"/>
    <w:rsid w:val="001D4399"/>
    <w:rsid w:val="001D46BC"/>
    <w:rsid w:val="001D4FCA"/>
    <w:rsid w:val="001D541B"/>
    <w:rsid w:val="001D5474"/>
    <w:rsid w:val="001D5FA7"/>
    <w:rsid w:val="001D6446"/>
    <w:rsid w:val="001D653A"/>
    <w:rsid w:val="001D6D0A"/>
    <w:rsid w:val="001D7087"/>
    <w:rsid w:val="001E031A"/>
    <w:rsid w:val="001E0523"/>
    <w:rsid w:val="001E0D60"/>
    <w:rsid w:val="001E13EA"/>
    <w:rsid w:val="001E1474"/>
    <w:rsid w:val="001E1652"/>
    <w:rsid w:val="001E1738"/>
    <w:rsid w:val="001E1E26"/>
    <w:rsid w:val="001E25B2"/>
    <w:rsid w:val="001E2677"/>
    <w:rsid w:val="001E2900"/>
    <w:rsid w:val="001E2ECB"/>
    <w:rsid w:val="001E2F3F"/>
    <w:rsid w:val="001E313F"/>
    <w:rsid w:val="001E31FE"/>
    <w:rsid w:val="001E34B9"/>
    <w:rsid w:val="001E3A73"/>
    <w:rsid w:val="001E46DC"/>
    <w:rsid w:val="001E4735"/>
    <w:rsid w:val="001E4A8A"/>
    <w:rsid w:val="001E5288"/>
    <w:rsid w:val="001E57AD"/>
    <w:rsid w:val="001E59EB"/>
    <w:rsid w:val="001E5CF7"/>
    <w:rsid w:val="001E6940"/>
    <w:rsid w:val="001E7123"/>
    <w:rsid w:val="001E7135"/>
    <w:rsid w:val="001E7514"/>
    <w:rsid w:val="001E7F66"/>
    <w:rsid w:val="001F0215"/>
    <w:rsid w:val="001F0960"/>
    <w:rsid w:val="001F13A2"/>
    <w:rsid w:val="001F1979"/>
    <w:rsid w:val="001F2821"/>
    <w:rsid w:val="001F2BE6"/>
    <w:rsid w:val="001F2CEB"/>
    <w:rsid w:val="001F2D0F"/>
    <w:rsid w:val="001F310B"/>
    <w:rsid w:val="001F4839"/>
    <w:rsid w:val="001F49F8"/>
    <w:rsid w:val="001F50BD"/>
    <w:rsid w:val="001F5149"/>
    <w:rsid w:val="001F544E"/>
    <w:rsid w:val="001F65A8"/>
    <w:rsid w:val="001F71D7"/>
    <w:rsid w:val="001F735F"/>
    <w:rsid w:val="001F746B"/>
    <w:rsid w:val="001F7641"/>
    <w:rsid w:val="002000A5"/>
    <w:rsid w:val="0020010C"/>
    <w:rsid w:val="00200461"/>
    <w:rsid w:val="002006B6"/>
    <w:rsid w:val="002007E4"/>
    <w:rsid w:val="00200A50"/>
    <w:rsid w:val="00200D0A"/>
    <w:rsid w:val="00201273"/>
    <w:rsid w:val="0020135E"/>
    <w:rsid w:val="00201783"/>
    <w:rsid w:val="00201F25"/>
    <w:rsid w:val="00202A4F"/>
    <w:rsid w:val="002035D9"/>
    <w:rsid w:val="002036E6"/>
    <w:rsid w:val="00203E7B"/>
    <w:rsid w:val="00203F10"/>
    <w:rsid w:val="00204C46"/>
    <w:rsid w:val="00204E78"/>
    <w:rsid w:val="00205A6A"/>
    <w:rsid w:val="00205B8F"/>
    <w:rsid w:val="00205D43"/>
    <w:rsid w:val="00205EA8"/>
    <w:rsid w:val="00206DEC"/>
    <w:rsid w:val="00206FA5"/>
    <w:rsid w:val="002073ED"/>
    <w:rsid w:val="0020750B"/>
    <w:rsid w:val="0020769D"/>
    <w:rsid w:val="00207977"/>
    <w:rsid w:val="00207F4D"/>
    <w:rsid w:val="00207F71"/>
    <w:rsid w:val="00207F81"/>
    <w:rsid w:val="0021049E"/>
    <w:rsid w:val="00210B43"/>
    <w:rsid w:val="002119F3"/>
    <w:rsid w:val="00211DDE"/>
    <w:rsid w:val="00211E0D"/>
    <w:rsid w:val="00212AA4"/>
    <w:rsid w:val="00212DDE"/>
    <w:rsid w:val="002130AC"/>
    <w:rsid w:val="0021356F"/>
    <w:rsid w:val="002137A2"/>
    <w:rsid w:val="00213F1C"/>
    <w:rsid w:val="00214854"/>
    <w:rsid w:val="00214ACE"/>
    <w:rsid w:val="00214ACF"/>
    <w:rsid w:val="00214E06"/>
    <w:rsid w:val="00214E11"/>
    <w:rsid w:val="00214E9A"/>
    <w:rsid w:val="00215416"/>
    <w:rsid w:val="00216B85"/>
    <w:rsid w:val="00216BF0"/>
    <w:rsid w:val="00216CE5"/>
    <w:rsid w:val="002174DD"/>
    <w:rsid w:val="002174EC"/>
    <w:rsid w:val="0021767E"/>
    <w:rsid w:val="002204DB"/>
    <w:rsid w:val="00220CA0"/>
    <w:rsid w:val="00220DBD"/>
    <w:rsid w:val="00221134"/>
    <w:rsid w:val="002212CC"/>
    <w:rsid w:val="002219DE"/>
    <w:rsid w:val="00221C5D"/>
    <w:rsid w:val="00221CC5"/>
    <w:rsid w:val="00221CD7"/>
    <w:rsid w:val="002221E4"/>
    <w:rsid w:val="00222397"/>
    <w:rsid w:val="00222B2D"/>
    <w:rsid w:val="00222BFE"/>
    <w:rsid w:val="002234A4"/>
    <w:rsid w:val="002235A6"/>
    <w:rsid w:val="00223609"/>
    <w:rsid w:val="00223904"/>
    <w:rsid w:val="00224A10"/>
    <w:rsid w:val="00224EC8"/>
    <w:rsid w:val="00225C49"/>
    <w:rsid w:val="0022600F"/>
    <w:rsid w:val="002265E6"/>
    <w:rsid w:val="00226A58"/>
    <w:rsid w:val="00226CBB"/>
    <w:rsid w:val="00226DD4"/>
    <w:rsid w:val="00226FCB"/>
    <w:rsid w:val="002274CB"/>
    <w:rsid w:val="002276AA"/>
    <w:rsid w:val="0023080C"/>
    <w:rsid w:val="00230F78"/>
    <w:rsid w:val="002310C9"/>
    <w:rsid w:val="0023211D"/>
    <w:rsid w:val="0023281F"/>
    <w:rsid w:val="00232DEE"/>
    <w:rsid w:val="00232EF0"/>
    <w:rsid w:val="00233CAB"/>
    <w:rsid w:val="00233F84"/>
    <w:rsid w:val="00234398"/>
    <w:rsid w:val="0023528C"/>
    <w:rsid w:val="00235898"/>
    <w:rsid w:val="00235A70"/>
    <w:rsid w:val="00236395"/>
    <w:rsid w:val="00236439"/>
    <w:rsid w:val="00236717"/>
    <w:rsid w:val="00236A66"/>
    <w:rsid w:val="00236C36"/>
    <w:rsid w:val="0023744E"/>
    <w:rsid w:val="00237478"/>
    <w:rsid w:val="00240300"/>
    <w:rsid w:val="00240913"/>
    <w:rsid w:val="00240C84"/>
    <w:rsid w:val="00240F9E"/>
    <w:rsid w:val="00241280"/>
    <w:rsid w:val="00241604"/>
    <w:rsid w:val="00241630"/>
    <w:rsid w:val="00241B25"/>
    <w:rsid w:val="00241FF4"/>
    <w:rsid w:val="002420FB"/>
    <w:rsid w:val="002423DC"/>
    <w:rsid w:val="002424EE"/>
    <w:rsid w:val="00242863"/>
    <w:rsid w:val="002429BA"/>
    <w:rsid w:val="00242AA8"/>
    <w:rsid w:val="00242CDF"/>
    <w:rsid w:val="002432DD"/>
    <w:rsid w:val="0024354C"/>
    <w:rsid w:val="00243680"/>
    <w:rsid w:val="00243D6D"/>
    <w:rsid w:val="002443E8"/>
    <w:rsid w:val="00244A6F"/>
    <w:rsid w:val="00244C17"/>
    <w:rsid w:val="00244F3E"/>
    <w:rsid w:val="0024559F"/>
    <w:rsid w:val="00245ED3"/>
    <w:rsid w:val="00246211"/>
    <w:rsid w:val="002462C5"/>
    <w:rsid w:val="002472A5"/>
    <w:rsid w:val="00247C32"/>
    <w:rsid w:val="00247FCF"/>
    <w:rsid w:val="002500B0"/>
    <w:rsid w:val="002501EC"/>
    <w:rsid w:val="00250347"/>
    <w:rsid w:val="00250B8C"/>
    <w:rsid w:val="00250F47"/>
    <w:rsid w:val="002517C5"/>
    <w:rsid w:val="002521B4"/>
    <w:rsid w:val="002525C1"/>
    <w:rsid w:val="00252606"/>
    <w:rsid w:val="0025284F"/>
    <w:rsid w:val="002530D2"/>
    <w:rsid w:val="002530FD"/>
    <w:rsid w:val="002532AB"/>
    <w:rsid w:val="00253814"/>
    <w:rsid w:val="002539A0"/>
    <w:rsid w:val="00254251"/>
    <w:rsid w:val="00254375"/>
    <w:rsid w:val="0025526A"/>
    <w:rsid w:val="0025637A"/>
    <w:rsid w:val="00257321"/>
    <w:rsid w:val="0026038A"/>
    <w:rsid w:val="002604AC"/>
    <w:rsid w:val="0026066E"/>
    <w:rsid w:val="00261841"/>
    <w:rsid w:val="00261BBF"/>
    <w:rsid w:val="00261DA9"/>
    <w:rsid w:val="002622A6"/>
    <w:rsid w:val="002622B4"/>
    <w:rsid w:val="002625E2"/>
    <w:rsid w:val="0026293B"/>
    <w:rsid w:val="00262DEE"/>
    <w:rsid w:val="002633AC"/>
    <w:rsid w:val="0026385D"/>
    <w:rsid w:val="0026392E"/>
    <w:rsid w:val="00263C42"/>
    <w:rsid w:val="0026462D"/>
    <w:rsid w:val="002648F8"/>
    <w:rsid w:val="00264A33"/>
    <w:rsid w:val="00265093"/>
    <w:rsid w:val="00265A47"/>
    <w:rsid w:val="00266E63"/>
    <w:rsid w:val="00266E8A"/>
    <w:rsid w:val="00267AFC"/>
    <w:rsid w:val="002709AA"/>
    <w:rsid w:val="00272569"/>
    <w:rsid w:val="00272989"/>
    <w:rsid w:val="00273193"/>
    <w:rsid w:val="00273291"/>
    <w:rsid w:val="00273D94"/>
    <w:rsid w:val="002749F4"/>
    <w:rsid w:val="002759D4"/>
    <w:rsid w:val="002763C3"/>
    <w:rsid w:val="002765E9"/>
    <w:rsid w:val="00276F30"/>
    <w:rsid w:val="0027770A"/>
    <w:rsid w:val="002777E5"/>
    <w:rsid w:val="00277923"/>
    <w:rsid w:val="00277E06"/>
    <w:rsid w:val="00277F1D"/>
    <w:rsid w:val="002800BF"/>
    <w:rsid w:val="0028091E"/>
    <w:rsid w:val="00280DBE"/>
    <w:rsid w:val="002816B0"/>
    <w:rsid w:val="002818D3"/>
    <w:rsid w:val="0028247A"/>
    <w:rsid w:val="002829DF"/>
    <w:rsid w:val="00282C5A"/>
    <w:rsid w:val="00282CCB"/>
    <w:rsid w:val="002844BF"/>
    <w:rsid w:val="00284871"/>
    <w:rsid w:val="00285278"/>
    <w:rsid w:val="00285612"/>
    <w:rsid w:val="002857B0"/>
    <w:rsid w:val="00285895"/>
    <w:rsid w:val="00285BC4"/>
    <w:rsid w:val="00285BDB"/>
    <w:rsid w:val="00285C0C"/>
    <w:rsid w:val="00286B1C"/>
    <w:rsid w:val="00286D05"/>
    <w:rsid w:val="00287B4D"/>
    <w:rsid w:val="00287F24"/>
    <w:rsid w:val="002908D4"/>
    <w:rsid w:val="00290BAB"/>
    <w:rsid w:val="0029182C"/>
    <w:rsid w:val="00291993"/>
    <w:rsid w:val="002922F9"/>
    <w:rsid w:val="00292D4C"/>
    <w:rsid w:val="00293875"/>
    <w:rsid w:val="00293EB4"/>
    <w:rsid w:val="002944C5"/>
    <w:rsid w:val="002947AD"/>
    <w:rsid w:val="002954C1"/>
    <w:rsid w:val="002954EB"/>
    <w:rsid w:val="0029561B"/>
    <w:rsid w:val="002957C2"/>
    <w:rsid w:val="00296412"/>
    <w:rsid w:val="00297A40"/>
    <w:rsid w:val="002A041A"/>
    <w:rsid w:val="002A0635"/>
    <w:rsid w:val="002A0850"/>
    <w:rsid w:val="002A09E4"/>
    <w:rsid w:val="002A10D4"/>
    <w:rsid w:val="002A13D3"/>
    <w:rsid w:val="002A15A9"/>
    <w:rsid w:val="002A1C72"/>
    <w:rsid w:val="002A1DD3"/>
    <w:rsid w:val="002A2455"/>
    <w:rsid w:val="002A2557"/>
    <w:rsid w:val="002A27C6"/>
    <w:rsid w:val="002A305C"/>
    <w:rsid w:val="002A318B"/>
    <w:rsid w:val="002A3511"/>
    <w:rsid w:val="002A429C"/>
    <w:rsid w:val="002A4BC9"/>
    <w:rsid w:val="002A4DEA"/>
    <w:rsid w:val="002A59DD"/>
    <w:rsid w:val="002A5C31"/>
    <w:rsid w:val="002A664A"/>
    <w:rsid w:val="002A6685"/>
    <w:rsid w:val="002A6845"/>
    <w:rsid w:val="002A6969"/>
    <w:rsid w:val="002A6A94"/>
    <w:rsid w:val="002A6BDB"/>
    <w:rsid w:val="002A703E"/>
    <w:rsid w:val="002A7061"/>
    <w:rsid w:val="002A7556"/>
    <w:rsid w:val="002A7A6B"/>
    <w:rsid w:val="002A7BAD"/>
    <w:rsid w:val="002B02B9"/>
    <w:rsid w:val="002B0337"/>
    <w:rsid w:val="002B101B"/>
    <w:rsid w:val="002B13F4"/>
    <w:rsid w:val="002B19D1"/>
    <w:rsid w:val="002B1A77"/>
    <w:rsid w:val="002B1B2B"/>
    <w:rsid w:val="002B26FC"/>
    <w:rsid w:val="002B2932"/>
    <w:rsid w:val="002B2B77"/>
    <w:rsid w:val="002B31BE"/>
    <w:rsid w:val="002B335D"/>
    <w:rsid w:val="002B3723"/>
    <w:rsid w:val="002B3B3E"/>
    <w:rsid w:val="002B3CA3"/>
    <w:rsid w:val="002B48AA"/>
    <w:rsid w:val="002B53A9"/>
    <w:rsid w:val="002B5F05"/>
    <w:rsid w:val="002B6247"/>
    <w:rsid w:val="002B638A"/>
    <w:rsid w:val="002B6431"/>
    <w:rsid w:val="002B6900"/>
    <w:rsid w:val="002B6AED"/>
    <w:rsid w:val="002C0847"/>
    <w:rsid w:val="002C0ADA"/>
    <w:rsid w:val="002C0D7B"/>
    <w:rsid w:val="002C0E3A"/>
    <w:rsid w:val="002C1025"/>
    <w:rsid w:val="002C1283"/>
    <w:rsid w:val="002C13A2"/>
    <w:rsid w:val="002C16F3"/>
    <w:rsid w:val="002C1FA6"/>
    <w:rsid w:val="002C29DE"/>
    <w:rsid w:val="002C2AFD"/>
    <w:rsid w:val="002C2B3B"/>
    <w:rsid w:val="002C2C12"/>
    <w:rsid w:val="002C345A"/>
    <w:rsid w:val="002C4438"/>
    <w:rsid w:val="002C477D"/>
    <w:rsid w:val="002C50BA"/>
    <w:rsid w:val="002C52CF"/>
    <w:rsid w:val="002C5CE4"/>
    <w:rsid w:val="002C65D4"/>
    <w:rsid w:val="002C65DC"/>
    <w:rsid w:val="002C6745"/>
    <w:rsid w:val="002C6F3A"/>
    <w:rsid w:val="002C7819"/>
    <w:rsid w:val="002C797C"/>
    <w:rsid w:val="002C7A11"/>
    <w:rsid w:val="002D11B5"/>
    <w:rsid w:val="002D136A"/>
    <w:rsid w:val="002D1399"/>
    <w:rsid w:val="002D2864"/>
    <w:rsid w:val="002D303B"/>
    <w:rsid w:val="002D3B90"/>
    <w:rsid w:val="002D3C1B"/>
    <w:rsid w:val="002D3F38"/>
    <w:rsid w:val="002D3FE7"/>
    <w:rsid w:val="002D4108"/>
    <w:rsid w:val="002D44F8"/>
    <w:rsid w:val="002D60FD"/>
    <w:rsid w:val="002D6669"/>
    <w:rsid w:val="002D6B6F"/>
    <w:rsid w:val="002D6B9F"/>
    <w:rsid w:val="002D7798"/>
    <w:rsid w:val="002E04D4"/>
    <w:rsid w:val="002E065C"/>
    <w:rsid w:val="002E094F"/>
    <w:rsid w:val="002E17D4"/>
    <w:rsid w:val="002E1C29"/>
    <w:rsid w:val="002E2927"/>
    <w:rsid w:val="002E2C1F"/>
    <w:rsid w:val="002E304D"/>
    <w:rsid w:val="002E3873"/>
    <w:rsid w:val="002E387F"/>
    <w:rsid w:val="002E3AC9"/>
    <w:rsid w:val="002E4461"/>
    <w:rsid w:val="002E474E"/>
    <w:rsid w:val="002E4A9C"/>
    <w:rsid w:val="002E50C0"/>
    <w:rsid w:val="002E5581"/>
    <w:rsid w:val="002E5BEC"/>
    <w:rsid w:val="002E5EC9"/>
    <w:rsid w:val="002E6791"/>
    <w:rsid w:val="002E6CD1"/>
    <w:rsid w:val="002E6ECA"/>
    <w:rsid w:val="002E7363"/>
    <w:rsid w:val="002E774C"/>
    <w:rsid w:val="002F07A3"/>
    <w:rsid w:val="002F091B"/>
    <w:rsid w:val="002F1560"/>
    <w:rsid w:val="002F254D"/>
    <w:rsid w:val="002F28BB"/>
    <w:rsid w:val="002F3503"/>
    <w:rsid w:val="002F3CC4"/>
    <w:rsid w:val="002F3D93"/>
    <w:rsid w:val="002F42E2"/>
    <w:rsid w:val="002F447E"/>
    <w:rsid w:val="002F4890"/>
    <w:rsid w:val="002F49FB"/>
    <w:rsid w:val="002F4A72"/>
    <w:rsid w:val="002F5038"/>
    <w:rsid w:val="002F5419"/>
    <w:rsid w:val="002F6422"/>
    <w:rsid w:val="002F68EE"/>
    <w:rsid w:val="002F6DBD"/>
    <w:rsid w:val="002F6F63"/>
    <w:rsid w:val="002F6FEA"/>
    <w:rsid w:val="002F706D"/>
    <w:rsid w:val="002F7C02"/>
    <w:rsid w:val="003005C5"/>
    <w:rsid w:val="00300985"/>
    <w:rsid w:val="003012CF"/>
    <w:rsid w:val="0030160D"/>
    <w:rsid w:val="00301D25"/>
    <w:rsid w:val="00302040"/>
    <w:rsid w:val="003022B0"/>
    <w:rsid w:val="0030249A"/>
    <w:rsid w:val="003029F6"/>
    <w:rsid w:val="003032E7"/>
    <w:rsid w:val="00303A20"/>
    <w:rsid w:val="00303B5B"/>
    <w:rsid w:val="00303EF1"/>
    <w:rsid w:val="00304C20"/>
    <w:rsid w:val="00305039"/>
    <w:rsid w:val="003051B0"/>
    <w:rsid w:val="00305DBD"/>
    <w:rsid w:val="0030605A"/>
    <w:rsid w:val="003070FB"/>
    <w:rsid w:val="00307948"/>
    <w:rsid w:val="00310130"/>
    <w:rsid w:val="00310256"/>
    <w:rsid w:val="00310F74"/>
    <w:rsid w:val="00311007"/>
    <w:rsid w:val="00312F06"/>
    <w:rsid w:val="003135EA"/>
    <w:rsid w:val="00313B55"/>
    <w:rsid w:val="0031436B"/>
    <w:rsid w:val="00314497"/>
    <w:rsid w:val="00315307"/>
    <w:rsid w:val="00315482"/>
    <w:rsid w:val="00315B5A"/>
    <w:rsid w:val="00316A78"/>
    <w:rsid w:val="003172A3"/>
    <w:rsid w:val="00317F81"/>
    <w:rsid w:val="00320250"/>
    <w:rsid w:val="00320AB8"/>
    <w:rsid w:val="00321119"/>
    <w:rsid w:val="00321D4C"/>
    <w:rsid w:val="003220E4"/>
    <w:rsid w:val="003225E9"/>
    <w:rsid w:val="003227AB"/>
    <w:rsid w:val="00322BB9"/>
    <w:rsid w:val="00322BE4"/>
    <w:rsid w:val="00323BDC"/>
    <w:rsid w:val="00323D20"/>
    <w:rsid w:val="00323FE2"/>
    <w:rsid w:val="00324CC2"/>
    <w:rsid w:val="00327B20"/>
    <w:rsid w:val="003304F9"/>
    <w:rsid w:val="00330826"/>
    <w:rsid w:val="00331445"/>
    <w:rsid w:val="00331558"/>
    <w:rsid w:val="00332538"/>
    <w:rsid w:val="0033263B"/>
    <w:rsid w:val="0033291C"/>
    <w:rsid w:val="003333FB"/>
    <w:rsid w:val="0033367C"/>
    <w:rsid w:val="003344A6"/>
    <w:rsid w:val="00334AA8"/>
    <w:rsid w:val="00334C7B"/>
    <w:rsid w:val="003350A7"/>
    <w:rsid w:val="003350D6"/>
    <w:rsid w:val="003354A4"/>
    <w:rsid w:val="00335779"/>
    <w:rsid w:val="003357E6"/>
    <w:rsid w:val="00335E6E"/>
    <w:rsid w:val="003360BF"/>
    <w:rsid w:val="003361AF"/>
    <w:rsid w:val="00336338"/>
    <w:rsid w:val="00336727"/>
    <w:rsid w:val="00336762"/>
    <w:rsid w:val="00336DF7"/>
    <w:rsid w:val="003403B6"/>
    <w:rsid w:val="00340C9E"/>
    <w:rsid w:val="00341A4F"/>
    <w:rsid w:val="00341E42"/>
    <w:rsid w:val="00341EEC"/>
    <w:rsid w:val="003429C8"/>
    <w:rsid w:val="00343586"/>
    <w:rsid w:val="00343795"/>
    <w:rsid w:val="003442EC"/>
    <w:rsid w:val="00344E63"/>
    <w:rsid w:val="00345661"/>
    <w:rsid w:val="00345CCC"/>
    <w:rsid w:val="00345E0E"/>
    <w:rsid w:val="003460EC"/>
    <w:rsid w:val="0034657B"/>
    <w:rsid w:val="003470EE"/>
    <w:rsid w:val="0034746D"/>
    <w:rsid w:val="00347A31"/>
    <w:rsid w:val="003503A2"/>
    <w:rsid w:val="00350C29"/>
    <w:rsid w:val="003510AA"/>
    <w:rsid w:val="003514B0"/>
    <w:rsid w:val="00351835"/>
    <w:rsid w:val="00351E4C"/>
    <w:rsid w:val="0035237D"/>
    <w:rsid w:val="003523CB"/>
    <w:rsid w:val="00352705"/>
    <w:rsid w:val="0035281D"/>
    <w:rsid w:val="0035306C"/>
    <w:rsid w:val="00353890"/>
    <w:rsid w:val="00353ABC"/>
    <w:rsid w:val="00354702"/>
    <w:rsid w:val="00354F9F"/>
    <w:rsid w:val="00355F08"/>
    <w:rsid w:val="00355F5F"/>
    <w:rsid w:val="00356124"/>
    <w:rsid w:val="00356481"/>
    <w:rsid w:val="003566F5"/>
    <w:rsid w:val="00356890"/>
    <w:rsid w:val="00356A72"/>
    <w:rsid w:val="0035703F"/>
    <w:rsid w:val="00357631"/>
    <w:rsid w:val="00357A8D"/>
    <w:rsid w:val="00357EB6"/>
    <w:rsid w:val="00357EFA"/>
    <w:rsid w:val="00361020"/>
    <w:rsid w:val="00362099"/>
    <w:rsid w:val="003626B8"/>
    <w:rsid w:val="00362ABC"/>
    <w:rsid w:val="00362DE4"/>
    <w:rsid w:val="003639CD"/>
    <w:rsid w:val="00364288"/>
    <w:rsid w:val="003644E3"/>
    <w:rsid w:val="00364ACC"/>
    <w:rsid w:val="00365569"/>
    <w:rsid w:val="0036577E"/>
    <w:rsid w:val="00365A9F"/>
    <w:rsid w:val="00365F29"/>
    <w:rsid w:val="00365F37"/>
    <w:rsid w:val="00366F87"/>
    <w:rsid w:val="0036745F"/>
    <w:rsid w:val="003674DD"/>
    <w:rsid w:val="0037025A"/>
    <w:rsid w:val="003702F9"/>
    <w:rsid w:val="0037046B"/>
    <w:rsid w:val="00370B25"/>
    <w:rsid w:val="003725C9"/>
    <w:rsid w:val="003729AD"/>
    <w:rsid w:val="00372EA6"/>
    <w:rsid w:val="003736EA"/>
    <w:rsid w:val="00373B4D"/>
    <w:rsid w:val="00373E43"/>
    <w:rsid w:val="0037427B"/>
    <w:rsid w:val="00374356"/>
    <w:rsid w:val="00374C96"/>
    <w:rsid w:val="00375613"/>
    <w:rsid w:val="00375B28"/>
    <w:rsid w:val="00375CB5"/>
    <w:rsid w:val="00375E75"/>
    <w:rsid w:val="00376A71"/>
    <w:rsid w:val="00376E64"/>
    <w:rsid w:val="003771C2"/>
    <w:rsid w:val="003778D1"/>
    <w:rsid w:val="00377BD8"/>
    <w:rsid w:val="00380645"/>
    <w:rsid w:val="00380CD5"/>
    <w:rsid w:val="0038178A"/>
    <w:rsid w:val="00381A21"/>
    <w:rsid w:val="003824CC"/>
    <w:rsid w:val="003825D5"/>
    <w:rsid w:val="00382868"/>
    <w:rsid w:val="00382E9D"/>
    <w:rsid w:val="003835ED"/>
    <w:rsid w:val="00383909"/>
    <w:rsid w:val="00383A0C"/>
    <w:rsid w:val="00385573"/>
    <w:rsid w:val="0038596A"/>
    <w:rsid w:val="0038643F"/>
    <w:rsid w:val="00386B7A"/>
    <w:rsid w:val="00386D18"/>
    <w:rsid w:val="0038797C"/>
    <w:rsid w:val="00387DAB"/>
    <w:rsid w:val="00390906"/>
    <w:rsid w:val="00391C5C"/>
    <w:rsid w:val="00391DDD"/>
    <w:rsid w:val="00392147"/>
    <w:rsid w:val="0039226A"/>
    <w:rsid w:val="003933C8"/>
    <w:rsid w:val="00393FA1"/>
    <w:rsid w:val="00394815"/>
    <w:rsid w:val="00394B0E"/>
    <w:rsid w:val="00394CC3"/>
    <w:rsid w:val="00394FEC"/>
    <w:rsid w:val="0039694C"/>
    <w:rsid w:val="00396A36"/>
    <w:rsid w:val="00397583"/>
    <w:rsid w:val="003A0634"/>
    <w:rsid w:val="003A0752"/>
    <w:rsid w:val="003A0810"/>
    <w:rsid w:val="003A0DA2"/>
    <w:rsid w:val="003A13D7"/>
    <w:rsid w:val="003A1474"/>
    <w:rsid w:val="003A19D1"/>
    <w:rsid w:val="003A1BED"/>
    <w:rsid w:val="003A257E"/>
    <w:rsid w:val="003A2A3B"/>
    <w:rsid w:val="003A2A95"/>
    <w:rsid w:val="003A2BFC"/>
    <w:rsid w:val="003A2F6A"/>
    <w:rsid w:val="003A3050"/>
    <w:rsid w:val="003A324D"/>
    <w:rsid w:val="003A3676"/>
    <w:rsid w:val="003A3816"/>
    <w:rsid w:val="003A39F9"/>
    <w:rsid w:val="003A47D4"/>
    <w:rsid w:val="003A4BC4"/>
    <w:rsid w:val="003A5291"/>
    <w:rsid w:val="003A5BE8"/>
    <w:rsid w:val="003A6235"/>
    <w:rsid w:val="003A67E0"/>
    <w:rsid w:val="003A68FC"/>
    <w:rsid w:val="003A74C8"/>
    <w:rsid w:val="003A79F5"/>
    <w:rsid w:val="003A7E04"/>
    <w:rsid w:val="003B00D5"/>
    <w:rsid w:val="003B0615"/>
    <w:rsid w:val="003B2DE1"/>
    <w:rsid w:val="003B2F9A"/>
    <w:rsid w:val="003B331C"/>
    <w:rsid w:val="003B3BC6"/>
    <w:rsid w:val="003B3CC3"/>
    <w:rsid w:val="003B40BD"/>
    <w:rsid w:val="003B40E5"/>
    <w:rsid w:val="003B49AF"/>
    <w:rsid w:val="003B4CE2"/>
    <w:rsid w:val="003B5264"/>
    <w:rsid w:val="003B5516"/>
    <w:rsid w:val="003B5DA7"/>
    <w:rsid w:val="003B73B0"/>
    <w:rsid w:val="003B77A2"/>
    <w:rsid w:val="003B7869"/>
    <w:rsid w:val="003B790A"/>
    <w:rsid w:val="003B7B4B"/>
    <w:rsid w:val="003B7CBE"/>
    <w:rsid w:val="003B7E43"/>
    <w:rsid w:val="003C0186"/>
    <w:rsid w:val="003C131E"/>
    <w:rsid w:val="003C15FB"/>
    <w:rsid w:val="003C1719"/>
    <w:rsid w:val="003C183B"/>
    <w:rsid w:val="003C1888"/>
    <w:rsid w:val="003C19F7"/>
    <w:rsid w:val="003C1EFF"/>
    <w:rsid w:val="003C1FE0"/>
    <w:rsid w:val="003C2102"/>
    <w:rsid w:val="003C39D7"/>
    <w:rsid w:val="003C3B0C"/>
    <w:rsid w:val="003C41B5"/>
    <w:rsid w:val="003C4227"/>
    <w:rsid w:val="003C4320"/>
    <w:rsid w:val="003C49BF"/>
    <w:rsid w:val="003C53CF"/>
    <w:rsid w:val="003C5790"/>
    <w:rsid w:val="003C5837"/>
    <w:rsid w:val="003C5A87"/>
    <w:rsid w:val="003C5D8E"/>
    <w:rsid w:val="003C6130"/>
    <w:rsid w:val="003C6181"/>
    <w:rsid w:val="003C62A0"/>
    <w:rsid w:val="003C65DD"/>
    <w:rsid w:val="003C735E"/>
    <w:rsid w:val="003C7EF2"/>
    <w:rsid w:val="003D01E2"/>
    <w:rsid w:val="003D040F"/>
    <w:rsid w:val="003D0467"/>
    <w:rsid w:val="003D0CA3"/>
    <w:rsid w:val="003D1641"/>
    <w:rsid w:val="003D17DC"/>
    <w:rsid w:val="003D1FAF"/>
    <w:rsid w:val="003D2BA3"/>
    <w:rsid w:val="003D39C2"/>
    <w:rsid w:val="003D3FF3"/>
    <w:rsid w:val="003D4428"/>
    <w:rsid w:val="003D489A"/>
    <w:rsid w:val="003D5628"/>
    <w:rsid w:val="003D5667"/>
    <w:rsid w:val="003D5B20"/>
    <w:rsid w:val="003D6315"/>
    <w:rsid w:val="003D640C"/>
    <w:rsid w:val="003D74B2"/>
    <w:rsid w:val="003D7EA3"/>
    <w:rsid w:val="003E06D2"/>
    <w:rsid w:val="003E0869"/>
    <w:rsid w:val="003E0B70"/>
    <w:rsid w:val="003E0BB3"/>
    <w:rsid w:val="003E0F38"/>
    <w:rsid w:val="003E1CFA"/>
    <w:rsid w:val="003E2201"/>
    <w:rsid w:val="003E2358"/>
    <w:rsid w:val="003E2AA5"/>
    <w:rsid w:val="003E2F52"/>
    <w:rsid w:val="003E3334"/>
    <w:rsid w:val="003E351A"/>
    <w:rsid w:val="003E3EA5"/>
    <w:rsid w:val="003E434D"/>
    <w:rsid w:val="003E490F"/>
    <w:rsid w:val="003E4D03"/>
    <w:rsid w:val="003E527E"/>
    <w:rsid w:val="003E59B9"/>
    <w:rsid w:val="003E696B"/>
    <w:rsid w:val="003F0014"/>
    <w:rsid w:val="003F0216"/>
    <w:rsid w:val="003F02B3"/>
    <w:rsid w:val="003F040B"/>
    <w:rsid w:val="003F0412"/>
    <w:rsid w:val="003F0806"/>
    <w:rsid w:val="003F10A6"/>
    <w:rsid w:val="003F166C"/>
    <w:rsid w:val="003F1D4F"/>
    <w:rsid w:val="003F1D77"/>
    <w:rsid w:val="003F243E"/>
    <w:rsid w:val="003F25E6"/>
    <w:rsid w:val="003F265A"/>
    <w:rsid w:val="003F2B09"/>
    <w:rsid w:val="003F2BF2"/>
    <w:rsid w:val="003F2CA0"/>
    <w:rsid w:val="003F2F69"/>
    <w:rsid w:val="003F3762"/>
    <w:rsid w:val="003F38F7"/>
    <w:rsid w:val="003F3945"/>
    <w:rsid w:val="003F46EC"/>
    <w:rsid w:val="003F4C03"/>
    <w:rsid w:val="003F5811"/>
    <w:rsid w:val="003F5817"/>
    <w:rsid w:val="003F6677"/>
    <w:rsid w:val="003F6869"/>
    <w:rsid w:val="003F68C1"/>
    <w:rsid w:val="003F6D53"/>
    <w:rsid w:val="003F7912"/>
    <w:rsid w:val="003F7D8C"/>
    <w:rsid w:val="003F7EC7"/>
    <w:rsid w:val="004002E3"/>
    <w:rsid w:val="00400373"/>
    <w:rsid w:val="0040043E"/>
    <w:rsid w:val="00400B95"/>
    <w:rsid w:val="00401858"/>
    <w:rsid w:val="00401A8B"/>
    <w:rsid w:val="004023BB"/>
    <w:rsid w:val="00402682"/>
    <w:rsid w:val="004029CF"/>
    <w:rsid w:val="00402D92"/>
    <w:rsid w:val="00403143"/>
    <w:rsid w:val="004034CD"/>
    <w:rsid w:val="00403815"/>
    <w:rsid w:val="00403A83"/>
    <w:rsid w:val="00403F1E"/>
    <w:rsid w:val="00404154"/>
    <w:rsid w:val="00404655"/>
    <w:rsid w:val="0040520D"/>
    <w:rsid w:val="0040679A"/>
    <w:rsid w:val="0040691E"/>
    <w:rsid w:val="00406A80"/>
    <w:rsid w:val="00406BFD"/>
    <w:rsid w:val="00406F19"/>
    <w:rsid w:val="0041071E"/>
    <w:rsid w:val="00410CFB"/>
    <w:rsid w:val="004119F1"/>
    <w:rsid w:val="00411AFE"/>
    <w:rsid w:val="00412203"/>
    <w:rsid w:val="00412424"/>
    <w:rsid w:val="004124D4"/>
    <w:rsid w:val="0041250D"/>
    <w:rsid w:val="00412593"/>
    <w:rsid w:val="0041280A"/>
    <w:rsid w:val="00412F4E"/>
    <w:rsid w:val="00413A20"/>
    <w:rsid w:val="00413A66"/>
    <w:rsid w:val="00413D28"/>
    <w:rsid w:val="004146A6"/>
    <w:rsid w:val="00415569"/>
    <w:rsid w:val="00415893"/>
    <w:rsid w:val="00415C4A"/>
    <w:rsid w:val="004167CA"/>
    <w:rsid w:val="00416C40"/>
    <w:rsid w:val="00416E1A"/>
    <w:rsid w:val="00417262"/>
    <w:rsid w:val="00417347"/>
    <w:rsid w:val="00417DB8"/>
    <w:rsid w:val="0042006D"/>
    <w:rsid w:val="00420F3B"/>
    <w:rsid w:val="004216B5"/>
    <w:rsid w:val="00421AA5"/>
    <w:rsid w:val="004220A2"/>
    <w:rsid w:val="004221C2"/>
    <w:rsid w:val="004226ED"/>
    <w:rsid w:val="00422FF2"/>
    <w:rsid w:val="00423135"/>
    <w:rsid w:val="00423665"/>
    <w:rsid w:val="0042380B"/>
    <w:rsid w:val="004238C4"/>
    <w:rsid w:val="00424412"/>
    <w:rsid w:val="00424424"/>
    <w:rsid w:val="00424623"/>
    <w:rsid w:val="00424A72"/>
    <w:rsid w:val="004251CC"/>
    <w:rsid w:val="004252C2"/>
    <w:rsid w:val="00425362"/>
    <w:rsid w:val="004254AC"/>
    <w:rsid w:val="00425B2D"/>
    <w:rsid w:val="00425F67"/>
    <w:rsid w:val="0042606A"/>
    <w:rsid w:val="00426336"/>
    <w:rsid w:val="00426407"/>
    <w:rsid w:val="004267F4"/>
    <w:rsid w:val="00427BC8"/>
    <w:rsid w:val="00430396"/>
    <w:rsid w:val="00430B4D"/>
    <w:rsid w:val="0043195A"/>
    <w:rsid w:val="00431CD5"/>
    <w:rsid w:val="00431D3C"/>
    <w:rsid w:val="004324E7"/>
    <w:rsid w:val="004325DF"/>
    <w:rsid w:val="0043266E"/>
    <w:rsid w:val="004327B4"/>
    <w:rsid w:val="00432FAE"/>
    <w:rsid w:val="00433437"/>
    <w:rsid w:val="004334A3"/>
    <w:rsid w:val="00433985"/>
    <w:rsid w:val="00433F0B"/>
    <w:rsid w:val="00434888"/>
    <w:rsid w:val="00434B00"/>
    <w:rsid w:val="004352DC"/>
    <w:rsid w:val="004355D3"/>
    <w:rsid w:val="004358A7"/>
    <w:rsid w:val="00435E83"/>
    <w:rsid w:val="00436167"/>
    <w:rsid w:val="0043677F"/>
    <w:rsid w:val="00436E68"/>
    <w:rsid w:val="00437792"/>
    <w:rsid w:val="00440344"/>
    <w:rsid w:val="00441612"/>
    <w:rsid w:val="00441B5F"/>
    <w:rsid w:val="00441C8B"/>
    <w:rsid w:val="00441DB4"/>
    <w:rsid w:val="00441F07"/>
    <w:rsid w:val="00442162"/>
    <w:rsid w:val="004424A9"/>
    <w:rsid w:val="00442A3A"/>
    <w:rsid w:val="00442A77"/>
    <w:rsid w:val="00443425"/>
    <w:rsid w:val="00443472"/>
    <w:rsid w:val="00444803"/>
    <w:rsid w:val="0044543B"/>
    <w:rsid w:val="00446616"/>
    <w:rsid w:val="0044678E"/>
    <w:rsid w:val="004467AE"/>
    <w:rsid w:val="0044694B"/>
    <w:rsid w:val="00446F8B"/>
    <w:rsid w:val="00447332"/>
    <w:rsid w:val="004477BC"/>
    <w:rsid w:val="004478D4"/>
    <w:rsid w:val="00447FD7"/>
    <w:rsid w:val="00447FE9"/>
    <w:rsid w:val="0045014D"/>
    <w:rsid w:val="00450C2B"/>
    <w:rsid w:val="00450EB6"/>
    <w:rsid w:val="004516C9"/>
    <w:rsid w:val="004517A6"/>
    <w:rsid w:val="00451EE6"/>
    <w:rsid w:val="00452282"/>
    <w:rsid w:val="004525C4"/>
    <w:rsid w:val="00452770"/>
    <w:rsid w:val="00452AD6"/>
    <w:rsid w:val="00453314"/>
    <w:rsid w:val="0045361C"/>
    <w:rsid w:val="00453D27"/>
    <w:rsid w:val="004547EB"/>
    <w:rsid w:val="00455187"/>
    <w:rsid w:val="00455774"/>
    <w:rsid w:val="00456EAC"/>
    <w:rsid w:val="004572F2"/>
    <w:rsid w:val="00457E96"/>
    <w:rsid w:val="0046030B"/>
    <w:rsid w:val="004608C7"/>
    <w:rsid w:val="004620FE"/>
    <w:rsid w:val="00462495"/>
    <w:rsid w:val="0046282B"/>
    <w:rsid w:val="004628FC"/>
    <w:rsid w:val="004629BB"/>
    <w:rsid w:val="00462B63"/>
    <w:rsid w:val="00462F60"/>
    <w:rsid w:val="0046356C"/>
    <w:rsid w:val="00463609"/>
    <w:rsid w:val="004638B0"/>
    <w:rsid w:val="00463ADE"/>
    <w:rsid w:val="0046429B"/>
    <w:rsid w:val="00464863"/>
    <w:rsid w:val="00465213"/>
    <w:rsid w:val="004657A3"/>
    <w:rsid w:val="00465F6E"/>
    <w:rsid w:val="00466952"/>
    <w:rsid w:val="0046696D"/>
    <w:rsid w:val="00466C6F"/>
    <w:rsid w:val="00466C8D"/>
    <w:rsid w:val="00467353"/>
    <w:rsid w:val="004675E0"/>
    <w:rsid w:val="00467893"/>
    <w:rsid w:val="00467A99"/>
    <w:rsid w:val="00467AB7"/>
    <w:rsid w:val="00470113"/>
    <w:rsid w:val="004706C1"/>
    <w:rsid w:val="0047119A"/>
    <w:rsid w:val="004719AA"/>
    <w:rsid w:val="00471EF9"/>
    <w:rsid w:val="00472FF8"/>
    <w:rsid w:val="0047353F"/>
    <w:rsid w:val="0047357A"/>
    <w:rsid w:val="004739F2"/>
    <w:rsid w:val="0047462A"/>
    <w:rsid w:val="004748BA"/>
    <w:rsid w:val="00474B83"/>
    <w:rsid w:val="00475134"/>
    <w:rsid w:val="0047538A"/>
    <w:rsid w:val="00475836"/>
    <w:rsid w:val="00475AB5"/>
    <w:rsid w:val="00475FA0"/>
    <w:rsid w:val="004767F8"/>
    <w:rsid w:val="00476E6B"/>
    <w:rsid w:val="00476EC9"/>
    <w:rsid w:val="0047768F"/>
    <w:rsid w:val="00477D31"/>
    <w:rsid w:val="00480508"/>
    <w:rsid w:val="00480F65"/>
    <w:rsid w:val="00481246"/>
    <w:rsid w:val="00481624"/>
    <w:rsid w:val="00481E17"/>
    <w:rsid w:val="00481FDA"/>
    <w:rsid w:val="0048206D"/>
    <w:rsid w:val="0048215F"/>
    <w:rsid w:val="00482FCC"/>
    <w:rsid w:val="00482FE2"/>
    <w:rsid w:val="00483633"/>
    <w:rsid w:val="00483776"/>
    <w:rsid w:val="00483FD0"/>
    <w:rsid w:val="004841E1"/>
    <w:rsid w:val="00484AAA"/>
    <w:rsid w:val="00484E9A"/>
    <w:rsid w:val="00486299"/>
    <w:rsid w:val="00486D20"/>
    <w:rsid w:val="00486EF6"/>
    <w:rsid w:val="00487081"/>
    <w:rsid w:val="004873D2"/>
    <w:rsid w:val="00487B91"/>
    <w:rsid w:val="004900FA"/>
    <w:rsid w:val="00490145"/>
    <w:rsid w:val="00490B18"/>
    <w:rsid w:val="00490DDE"/>
    <w:rsid w:val="00491142"/>
    <w:rsid w:val="004914C5"/>
    <w:rsid w:val="00491C9F"/>
    <w:rsid w:val="00491EB3"/>
    <w:rsid w:val="00493003"/>
    <w:rsid w:val="00493735"/>
    <w:rsid w:val="00493A18"/>
    <w:rsid w:val="00493C71"/>
    <w:rsid w:val="00494269"/>
    <w:rsid w:val="00494441"/>
    <w:rsid w:val="00494B40"/>
    <w:rsid w:val="00494E03"/>
    <w:rsid w:val="004951CD"/>
    <w:rsid w:val="004954C1"/>
    <w:rsid w:val="0049693D"/>
    <w:rsid w:val="00496B8E"/>
    <w:rsid w:val="00496D42"/>
    <w:rsid w:val="00497E87"/>
    <w:rsid w:val="004A0800"/>
    <w:rsid w:val="004A080E"/>
    <w:rsid w:val="004A0E6A"/>
    <w:rsid w:val="004A1AAE"/>
    <w:rsid w:val="004A2438"/>
    <w:rsid w:val="004A2991"/>
    <w:rsid w:val="004A3256"/>
    <w:rsid w:val="004A3790"/>
    <w:rsid w:val="004A4276"/>
    <w:rsid w:val="004A51FD"/>
    <w:rsid w:val="004A55E3"/>
    <w:rsid w:val="004A59A9"/>
    <w:rsid w:val="004A64CB"/>
    <w:rsid w:val="004A65B7"/>
    <w:rsid w:val="004A66B5"/>
    <w:rsid w:val="004A677E"/>
    <w:rsid w:val="004A7029"/>
    <w:rsid w:val="004A72C6"/>
    <w:rsid w:val="004A772E"/>
    <w:rsid w:val="004A78D0"/>
    <w:rsid w:val="004B045A"/>
    <w:rsid w:val="004B0A3B"/>
    <w:rsid w:val="004B16D9"/>
    <w:rsid w:val="004B19B1"/>
    <w:rsid w:val="004B1A72"/>
    <w:rsid w:val="004B1A8E"/>
    <w:rsid w:val="004B1EB6"/>
    <w:rsid w:val="004B224C"/>
    <w:rsid w:val="004B2E24"/>
    <w:rsid w:val="004B2E30"/>
    <w:rsid w:val="004B3385"/>
    <w:rsid w:val="004B33E0"/>
    <w:rsid w:val="004B35F0"/>
    <w:rsid w:val="004B3B42"/>
    <w:rsid w:val="004B5A04"/>
    <w:rsid w:val="004B5CF7"/>
    <w:rsid w:val="004B6C3C"/>
    <w:rsid w:val="004B6D83"/>
    <w:rsid w:val="004B6FD3"/>
    <w:rsid w:val="004B71EA"/>
    <w:rsid w:val="004B767B"/>
    <w:rsid w:val="004B78AD"/>
    <w:rsid w:val="004C0D01"/>
    <w:rsid w:val="004C0D34"/>
    <w:rsid w:val="004C0FA8"/>
    <w:rsid w:val="004C2795"/>
    <w:rsid w:val="004C2FBF"/>
    <w:rsid w:val="004C3078"/>
    <w:rsid w:val="004C417D"/>
    <w:rsid w:val="004C43D0"/>
    <w:rsid w:val="004C4B35"/>
    <w:rsid w:val="004C4E90"/>
    <w:rsid w:val="004C5BEE"/>
    <w:rsid w:val="004C5DF3"/>
    <w:rsid w:val="004C69A7"/>
    <w:rsid w:val="004C727D"/>
    <w:rsid w:val="004C7D4E"/>
    <w:rsid w:val="004D0087"/>
    <w:rsid w:val="004D02A8"/>
    <w:rsid w:val="004D02C0"/>
    <w:rsid w:val="004D15F2"/>
    <w:rsid w:val="004D1E4C"/>
    <w:rsid w:val="004D23C3"/>
    <w:rsid w:val="004D24B7"/>
    <w:rsid w:val="004D25C4"/>
    <w:rsid w:val="004D2F35"/>
    <w:rsid w:val="004D32E3"/>
    <w:rsid w:val="004D3B50"/>
    <w:rsid w:val="004D471C"/>
    <w:rsid w:val="004D57DC"/>
    <w:rsid w:val="004D5994"/>
    <w:rsid w:val="004D5995"/>
    <w:rsid w:val="004D5A35"/>
    <w:rsid w:val="004D64AF"/>
    <w:rsid w:val="004D6CD1"/>
    <w:rsid w:val="004D6F13"/>
    <w:rsid w:val="004D6FA5"/>
    <w:rsid w:val="004E06D3"/>
    <w:rsid w:val="004E07B6"/>
    <w:rsid w:val="004E09C5"/>
    <w:rsid w:val="004E1880"/>
    <w:rsid w:val="004E2059"/>
    <w:rsid w:val="004E26C7"/>
    <w:rsid w:val="004E284B"/>
    <w:rsid w:val="004E2C31"/>
    <w:rsid w:val="004E2D36"/>
    <w:rsid w:val="004E367C"/>
    <w:rsid w:val="004E3A47"/>
    <w:rsid w:val="004E3DC6"/>
    <w:rsid w:val="004E3EAD"/>
    <w:rsid w:val="004E41D6"/>
    <w:rsid w:val="004E4607"/>
    <w:rsid w:val="004E4BB1"/>
    <w:rsid w:val="004E527A"/>
    <w:rsid w:val="004E562D"/>
    <w:rsid w:val="004E577C"/>
    <w:rsid w:val="004E5B2C"/>
    <w:rsid w:val="004E5FDF"/>
    <w:rsid w:val="004E61C6"/>
    <w:rsid w:val="004E6214"/>
    <w:rsid w:val="004E6A08"/>
    <w:rsid w:val="004E6AF6"/>
    <w:rsid w:val="004E71F6"/>
    <w:rsid w:val="004F0217"/>
    <w:rsid w:val="004F0CFD"/>
    <w:rsid w:val="004F0FCF"/>
    <w:rsid w:val="004F12AA"/>
    <w:rsid w:val="004F14F9"/>
    <w:rsid w:val="004F1D0F"/>
    <w:rsid w:val="004F22DE"/>
    <w:rsid w:val="004F2312"/>
    <w:rsid w:val="004F268E"/>
    <w:rsid w:val="004F2C84"/>
    <w:rsid w:val="004F3C1E"/>
    <w:rsid w:val="004F50EB"/>
    <w:rsid w:val="004F52C2"/>
    <w:rsid w:val="004F5ACC"/>
    <w:rsid w:val="004F5C89"/>
    <w:rsid w:val="004F6760"/>
    <w:rsid w:val="004F6B9B"/>
    <w:rsid w:val="004F6CE0"/>
    <w:rsid w:val="004F746D"/>
    <w:rsid w:val="004F7926"/>
    <w:rsid w:val="004F7C33"/>
    <w:rsid w:val="004F7CD5"/>
    <w:rsid w:val="004F7DD0"/>
    <w:rsid w:val="005002AE"/>
    <w:rsid w:val="00500B7D"/>
    <w:rsid w:val="00500E93"/>
    <w:rsid w:val="00501B61"/>
    <w:rsid w:val="00501F40"/>
    <w:rsid w:val="00502742"/>
    <w:rsid w:val="00502D6F"/>
    <w:rsid w:val="00502F21"/>
    <w:rsid w:val="005032A5"/>
    <w:rsid w:val="005033D2"/>
    <w:rsid w:val="00503853"/>
    <w:rsid w:val="00503F8E"/>
    <w:rsid w:val="0050434A"/>
    <w:rsid w:val="005049AF"/>
    <w:rsid w:val="005059DF"/>
    <w:rsid w:val="00505DD0"/>
    <w:rsid w:val="00505FB3"/>
    <w:rsid w:val="005068CA"/>
    <w:rsid w:val="00507172"/>
    <w:rsid w:val="00507B50"/>
    <w:rsid w:val="00507BDE"/>
    <w:rsid w:val="00510059"/>
    <w:rsid w:val="00510506"/>
    <w:rsid w:val="005105F2"/>
    <w:rsid w:val="00510ABA"/>
    <w:rsid w:val="00510F76"/>
    <w:rsid w:val="00511E91"/>
    <w:rsid w:val="00512444"/>
    <w:rsid w:val="00512804"/>
    <w:rsid w:val="00512B48"/>
    <w:rsid w:val="00512DA4"/>
    <w:rsid w:val="00513503"/>
    <w:rsid w:val="00513533"/>
    <w:rsid w:val="00513E7E"/>
    <w:rsid w:val="00514469"/>
    <w:rsid w:val="00514491"/>
    <w:rsid w:val="005147AF"/>
    <w:rsid w:val="005149D2"/>
    <w:rsid w:val="00514BF9"/>
    <w:rsid w:val="00514EAB"/>
    <w:rsid w:val="00515039"/>
    <w:rsid w:val="005154AD"/>
    <w:rsid w:val="005155A1"/>
    <w:rsid w:val="00516A6E"/>
    <w:rsid w:val="00516ACA"/>
    <w:rsid w:val="00516F8F"/>
    <w:rsid w:val="00517654"/>
    <w:rsid w:val="00517B22"/>
    <w:rsid w:val="00520310"/>
    <w:rsid w:val="005207B6"/>
    <w:rsid w:val="00520D34"/>
    <w:rsid w:val="005217C3"/>
    <w:rsid w:val="00521EAC"/>
    <w:rsid w:val="00522424"/>
    <w:rsid w:val="00522997"/>
    <w:rsid w:val="00522C60"/>
    <w:rsid w:val="00522F8F"/>
    <w:rsid w:val="00523279"/>
    <w:rsid w:val="00523C5C"/>
    <w:rsid w:val="00524E04"/>
    <w:rsid w:val="00524EA2"/>
    <w:rsid w:val="0052574E"/>
    <w:rsid w:val="005259DB"/>
    <w:rsid w:val="00526705"/>
    <w:rsid w:val="00526E8A"/>
    <w:rsid w:val="00527244"/>
    <w:rsid w:val="00527761"/>
    <w:rsid w:val="00530175"/>
    <w:rsid w:val="005310F3"/>
    <w:rsid w:val="00532B2C"/>
    <w:rsid w:val="00532C10"/>
    <w:rsid w:val="00533909"/>
    <w:rsid w:val="00534D9C"/>
    <w:rsid w:val="005350CF"/>
    <w:rsid w:val="005351D6"/>
    <w:rsid w:val="0053542B"/>
    <w:rsid w:val="00535A46"/>
    <w:rsid w:val="00535F25"/>
    <w:rsid w:val="00536678"/>
    <w:rsid w:val="00536700"/>
    <w:rsid w:val="00536912"/>
    <w:rsid w:val="00537786"/>
    <w:rsid w:val="00537979"/>
    <w:rsid w:val="005408E9"/>
    <w:rsid w:val="005419D7"/>
    <w:rsid w:val="00541D5C"/>
    <w:rsid w:val="0054243F"/>
    <w:rsid w:val="0054299D"/>
    <w:rsid w:val="005435EA"/>
    <w:rsid w:val="00543C00"/>
    <w:rsid w:val="00543DFE"/>
    <w:rsid w:val="005441CC"/>
    <w:rsid w:val="0054567B"/>
    <w:rsid w:val="00545741"/>
    <w:rsid w:val="00545FB2"/>
    <w:rsid w:val="005463C5"/>
    <w:rsid w:val="005463CF"/>
    <w:rsid w:val="00546A54"/>
    <w:rsid w:val="00546B32"/>
    <w:rsid w:val="00546ED5"/>
    <w:rsid w:val="00547E63"/>
    <w:rsid w:val="005504C8"/>
    <w:rsid w:val="00551238"/>
    <w:rsid w:val="00551592"/>
    <w:rsid w:val="005515E6"/>
    <w:rsid w:val="005524E1"/>
    <w:rsid w:val="005537B6"/>
    <w:rsid w:val="005539C6"/>
    <w:rsid w:val="00553AE6"/>
    <w:rsid w:val="00554200"/>
    <w:rsid w:val="005548D2"/>
    <w:rsid w:val="00554A59"/>
    <w:rsid w:val="00554B33"/>
    <w:rsid w:val="00554B82"/>
    <w:rsid w:val="00554F57"/>
    <w:rsid w:val="00555E4C"/>
    <w:rsid w:val="00555FD4"/>
    <w:rsid w:val="00556148"/>
    <w:rsid w:val="00556857"/>
    <w:rsid w:val="00557C0B"/>
    <w:rsid w:val="00557FA6"/>
    <w:rsid w:val="005605E3"/>
    <w:rsid w:val="005610CB"/>
    <w:rsid w:val="0056168D"/>
    <w:rsid w:val="00561EE6"/>
    <w:rsid w:val="005622AE"/>
    <w:rsid w:val="00562E33"/>
    <w:rsid w:val="00563130"/>
    <w:rsid w:val="0056343E"/>
    <w:rsid w:val="0056452C"/>
    <w:rsid w:val="00564B40"/>
    <w:rsid w:val="00564C19"/>
    <w:rsid w:val="00564FC2"/>
    <w:rsid w:val="00565838"/>
    <w:rsid w:val="005663CD"/>
    <w:rsid w:val="00566913"/>
    <w:rsid w:val="005669A3"/>
    <w:rsid w:val="005669D7"/>
    <w:rsid w:val="00567631"/>
    <w:rsid w:val="00567A0F"/>
    <w:rsid w:val="00567EB1"/>
    <w:rsid w:val="00570533"/>
    <w:rsid w:val="0057062A"/>
    <w:rsid w:val="00570A88"/>
    <w:rsid w:val="0057101D"/>
    <w:rsid w:val="00571E01"/>
    <w:rsid w:val="00571E20"/>
    <w:rsid w:val="00572980"/>
    <w:rsid w:val="00573562"/>
    <w:rsid w:val="00573DF1"/>
    <w:rsid w:val="0057408F"/>
    <w:rsid w:val="00574127"/>
    <w:rsid w:val="00574A63"/>
    <w:rsid w:val="00574C8A"/>
    <w:rsid w:val="00574E52"/>
    <w:rsid w:val="00575B44"/>
    <w:rsid w:val="00575CB5"/>
    <w:rsid w:val="00576EE3"/>
    <w:rsid w:val="005772A8"/>
    <w:rsid w:val="005805E9"/>
    <w:rsid w:val="005807ED"/>
    <w:rsid w:val="005808BA"/>
    <w:rsid w:val="00580D8B"/>
    <w:rsid w:val="00582D9D"/>
    <w:rsid w:val="00582FA0"/>
    <w:rsid w:val="00584C19"/>
    <w:rsid w:val="0058534F"/>
    <w:rsid w:val="00585752"/>
    <w:rsid w:val="00586786"/>
    <w:rsid w:val="00586D46"/>
    <w:rsid w:val="005871B7"/>
    <w:rsid w:val="00587622"/>
    <w:rsid w:val="005877D2"/>
    <w:rsid w:val="005877E9"/>
    <w:rsid w:val="00587FFD"/>
    <w:rsid w:val="005907BD"/>
    <w:rsid w:val="00590D6E"/>
    <w:rsid w:val="00590E11"/>
    <w:rsid w:val="005917E4"/>
    <w:rsid w:val="00592323"/>
    <w:rsid w:val="00592396"/>
    <w:rsid w:val="0059244F"/>
    <w:rsid w:val="005924CA"/>
    <w:rsid w:val="00592A60"/>
    <w:rsid w:val="00592C7E"/>
    <w:rsid w:val="00593859"/>
    <w:rsid w:val="00594114"/>
    <w:rsid w:val="005943C4"/>
    <w:rsid w:val="005947CA"/>
    <w:rsid w:val="00596909"/>
    <w:rsid w:val="00597557"/>
    <w:rsid w:val="00597B22"/>
    <w:rsid w:val="005A0375"/>
    <w:rsid w:val="005A0E03"/>
    <w:rsid w:val="005A0E1B"/>
    <w:rsid w:val="005A171B"/>
    <w:rsid w:val="005A1DDE"/>
    <w:rsid w:val="005A2220"/>
    <w:rsid w:val="005A246E"/>
    <w:rsid w:val="005A2683"/>
    <w:rsid w:val="005A2C1C"/>
    <w:rsid w:val="005A3400"/>
    <w:rsid w:val="005A4021"/>
    <w:rsid w:val="005A42EB"/>
    <w:rsid w:val="005A48B9"/>
    <w:rsid w:val="005A5020"/>
    <w:rsid w:val="005A50FB"/>
    <w:rsid w:val="005A5458"/>
    <w:rsid w:val="005A62B1"/>
    <w:rsid w:val="005A6C3D"/>
    <w:rsid w:val="005A6C8F"/>
    <w:rsid w:val="005A7946"/>
    <w:rsid w:val="005A79BC"/>
    <w:rsid w:val="005B024D"/>
    <w:rsid w:val="005B03A3"/>
    <w:rsid w:val="005B0507"/>
    <w:rsid w:val="005B0594"/>
    <w:rsid w:val="005B0859"/>
    <w:rsid w:val="005B0CE1"/>
    <w:rsid w:val="005B1655"/>
    <w:rsid w:val="005B1B68"/>
    <w:rsid w:val="005B2390"/>
    <w:rsid w:val="005B240D"/>
    <w:rsid w:val="005B292E"/>
    <w:rsid w:val="005B2A00"/>
    <w:rsid w:val="005B2B22"/>
    <w:rsid w:val="005B31B7"/>
    <w:rsid w:val="005B35A0"/>
    <w:rsid w:val="005B427E"/>
    <w:rsid w:val="005B4777"/>
    <w:rsid w:val="005B4CCA"/>
    <w:rsid w:val="005B54DC"/>
    <w:rsid w:val="005B5D9D"/>
    <w:rsid w:val="005B6CD1"/>
    <w:rsid w:val="005B7A7D"/>
    <w:rsid w:val="005B7A85"/>
    <w:rsid w:val="005B7D0E"/>
    <w:rsid w:val="005C00E0"/>
    <w:rsid w:val="005C0174"/>
    <w:rsid w:val="005C0305"/>
    <w:rsid w:val="005C0423"/>
    <w:rsid w:val="005C047E"/>
    <w:rsid w:val="005C05FB"/>
    <w:rsid w:val="005C087F"/>
    <w:rsid w:val="005C1681"/>
    <w:rsid w:val="005C3658"/>
    <w:rsid w:val="005C463D"/>
    <w:rsid w:val="005C477A"/>
    <w:rsid w:val="005C4B54"/>
    <w:rsid w:val="005C4ED8"/>
    <w:rsid w:val="005C5958"/>
    <w:rsid w:val="005C5FCB"/>
    <w:rsid w:val="005C744C"/>
    <w:rsid w:val="005D0461"/>
    <w:rsid w:val="005D0A4F"/>
    <w:rsid w:val="005D0CAA"/>
    <w:rsid w:val="005D0D88"/>
    <w:rsid w:val="005D0EFD"/>
    <w:rsid w:val="005D10FF"/>
    <w:rsid w:val="005D14F1"/>
    <w:rsid w:val="005D1808"/>
    <w:rsid w:val="005D18BB"/>
    <w:rsid w:val="005D2380"/>
    <w:rsid w:val="005D31E2"/>
    <w:rsid w:val="005D3850"/>
    <w:rsid w:val="005D4D4C"/>
    <w:rsid w:val="005D4F3A"/>
    <w:rsid w:val="005D5029"/>
    <w:rsid w:val="005D54BC"/>
    <w:rsid w:val="005D5525"/>
    <w:rsid w:val="005D5855"/>
    <w:rsid w:val="005D5EDF"/>
    <w:rsid w:val="005D602D"/>
    <w:rsid w:val="005D60B8"/>
    <w:rsid w:val="005D695F"/>
    <w:rsid w:val="005D7D0B"/>
    <w:rsid w:val="005E0698"/>
    <w:rsid w:val="005E1065"/>
    <w:rsid w:val="005E197F"/>
    <w:rsid w:val="005E1B78"/>
    <w:rsid w:val="005E2ACB"/>
    <w:rsid w:val="005E2E2D"/>
    <w:rsid w:val="005E3D51"/>
    <w:rsid w:val="005E43F6"/>
    <w:rsid w:val="005E4983"/>
    <w:rsid w:val="005E5479"/>
    <w:rsid w:val="005E61A9"/>
    <w:rsid w:val="005E622C"/>
    <w:rsid w:val="005E72E9"/>
    <w:rsid w:val="005E79EE"/>
    <w:rsid w:val="005E7AA7"/>
    <w:rsid w:val="005F01B5"/>
    <w:rsid w:val="005F096B"/>
    <w:rsid w:val="005F0B12"/>
    <w:rsid w:val="005F0EAB"/>
    <w:rsid w:val="005F10A0"/>
    <w:rsid w:val="005F10BC"/>
    <w:rsid w:val="005F155F"/>
    <w:rsid w:val="005F18B7"/>
    <w:rsid w:val="005F22C6"/>
    <w:rsid w:val="005F2548"/>
    <w:rsid w:val="005F2774"/>
    <w:rsid w:val="005F2CED"/>
    <w:rsid w:val="005F306F"/>
    <w:rsid w:val="005F341A"/>
    <w:rsid w:val="005F36BF"/>
    <w:rsid w:val="005F3A79"/>
    <w:rsid w:val="005F3A8C"/>
    <w:rsid w:val="005F3E11"/>
    <w:rsid w:val="005F4395"/>
    <w:rsid w:val="005F4BD0"/>
    <w:rsid w:val="005F5613"/>
    <w:rsid w:val="005F59F1"/>
    <w:rsid w:val="005F6210"/>
    <w:rsid w:val="005F70C7"/>
    <w:rsid w:val="005F7FC0"/>
    <w:rsid w:val="00600606"/>
    <w:rsid w:val="00600879"/>
    <w:rsid w:val="00600B41"/>
    <w:rsid w:val="00601720"/>
    <w:rsid w:val="00601792"/>
    <w:rsid w:val="00601AB7"/>
    <w:rsid w:val="0060307E"/>
    <w:rsid w:val="0060375B"/>
    <w:rsid w:val="00603A8F"/>
    <w:rsid w:val="00603E52"/>
    <w:rsid w:val="006048DF"/>
    <w:rsid w:val="00604D65"/>
    <w:rsid w:val="00604F1F"/>
    <w:rsid w:val="006050CB"/>
    <w:rsid w:val="00605275"/>
    <w:rsid w:val="00605450"/>
    <w:rsid w:val="00605523"/>
    <w:rsid w:val="0060590E"/>
    <w:rsid w:val="00605D55"/>
    <w:rsid w:val="0060689C"/>
    <w:rsid w:val="00606BA4"/>
    <w:rsid w:val="00606BB2"/>
    <w:rsid w:val="00606F33"/>
    <w:rsid w:val="0060776B"/>
    <w:rsid w:val="00607EB6"/>
    <w:rsid w:val="00610351"/>
    <w:rsid w:val="0061057B"/>
    <w:rsid w:val="00610980"/>
    <w:rsid w:val="006117E0"/>
    <w:rsid w:val="0061197C"/>
    <w:rsid w:val="006119D6"/>
    <w:rsid w:val="00611E8F"/>
    <w:rsid w:val="006120F0"/>
    <w:rsid w:val="0061279A"/>
    <w:rsid w:val="0061326A"/>
    <w:rsid w:val="00613821"/>
    <w:rsid w:val="006152E8"/>
    <w:rsid w:val="00615FCA"/>
    <w:rsid w:val="00616012"/>
    <w:rsid w:val="0061601B"/>
    <w:rsid w:val="00616F85"/>
    <w:rsid w:val="0061704A"/>
    <w:rsid w:val="0061784E"/>
    <w:rsid w:val="00620171"/>
    <w:rsid w:val="006208BD"/>
    <w:rsid w:val="00620E78"/>
    <w:rsid w:val="006210F2"/>
    <w:rsid w:val="006216F6"/>
    <w:rsid w:val="00621E1D"/>
    <w:rsid w:val="00622AC6"/>
    <w:rsid w:val="00622BA2"/>
    <w:rsid w:val="00622C3A"/>
    <w:rsid w:val="00622E9C"/>
    <w:rsid w:val="0062327E"/>
    <w:rsid w:val="006233C2"/>
    <w:rsid w:val="00623475"/>
    <w:rsid w:val="006243AD"/>
    <w:rsid w:val="0062492E"/>
    <w:rsid w:val="00624BA7"/>
    <w:rsid w:val="00625131"/>
    <w:rsid w:val="00625ABD"/>
    <w:rsid w:val="00625BC2"/>
    <w:rsid w:val="00626097"/>
    <w:rsid w:val="006261B4"/>
    <w:rsid w:val="00626C2C"/>
    <w:rsid w:val="00626FF9"/>
    <w:rsid w:val="00627354"/>
    <w:rsid w:val="0063021D"/>
    <w:rsid w:val="0063034A"/>
    <w:rsid w:val="00630BC4"/>
    <w:rsid w:val="00630DA8"/>
    <w:rsid w:val="00630DF5"/>
    <w:rsid w:val="0063112B"/>
    <w:rsid w:val="0063197D"/>
    <w:rsid w:val="00631E30"/>
    <w:rsid w:val="00632372"/>
    <w:rsid w:val="0063261E"/>
    <w:rsid w:val="00632A10"/>
    <w:rsid w:val="00632CCD"/>
    <w:rsid w:val="00632D0D"/>
    <w:rsid w:val="00632E33"/>
    <w:rsid w:val="006336DA"/>
    <w:rsid w:val="006348B7"/>
    <w:rsid w:val="00634999"/>
    <w:rsid w:val="00634D12"/>
    <w:rsid w:val="00635381"/>
    <w:rsid w:val="00635B38"/>
    <w:rsid w:val="00635D6B"/>
    <w:rsid w:val="006361D7"/>
    <w:rsid w:val="00636330"/>
    <w:rsid w:val="00636CA7"/>
    <w:rsid w:val="006372A5"/>
    <w:rsid w:val="006372FF"/>
    <w:rsid w:val="00637497"/>
    <w:rsid w:val="006377C7"/>
    <w:rsid w:val="00640A2E"/>
    <w:rsid w:val="00640B5D"/>
    <w:rsid w:val="0064145E"/>
    <w:rsid w:val="006419F7"/>
    <w:rsid w:val="0064253C"/>
    <w:rsid w:val="0064275F"/>
    <w:rsid w:val="00642D33"/>
    <w:rsid w:val="00643424"/>
    <w:rsid w:val="006446C9"/>
    <w:rsid w:val="0064483E"/>
    <w:rsid w:val="00645628"/>
    <w:rsid w:val="00645A5E"/>
    <w:rsid w:val="00646242"/>
    <w:rsid w:val="00646BA9"/>
    <w:rsid w:val="00646D38"/>
    <w:rsid w:val="00646F59"/>
    <w:rsid w:val="00647117"/>
    <w:rsid w:val="006475D5"/>
    <w:rsid w:val="00650844"/>
    <w:rsid w:val="00650EF9"/>
    <w:rsid w:val="006516B3"/>
    <w:rsid w:val="00652001"/>
    <w:rsid w:val="0065215F"/>
    <w:rsid w:val="006521B3"/>
    <w:rsid w:val="00652952"/>
    <w:rsid w:val="00652C00"/>
    <w:rsid w:val="00652EC2"/>
    <w:rsid w:val="006531BC"/>
    <w:rsid w:val="00653242"/>
    <w:rsid w:val="00653AB1"/>
    <w:rsid w:val="00653C74"/>
    <w:rsid w:val="00653F0C"/>
    <w:rsid w:val="0065464F"/>
    <w:rsid w:val="00654C3B"/>
    <w:rsid w:val="00654C8A"/>
    <w:rsid w:val="00655067"/>
    <w:rsid w:val="00655B0A"/>
    <w:rsid w:val="00655B4C"/>
    <w:rsid w:val="00655D01"/>
    <w:rsid w:val="006560E7"/>
    <w:rsid w:val="00656809"/>
    <w:rsid w:val="00656DC8"/>
    <w:rsid w:val="00656E26"/>
    <w:rsid w:val="0065724F"/>
    <w:rsid w:val="00657531"/>
    <w:rsid w:val="0066114F"/>
    <w:rsid w:val="00661207"/>
    <w:rsid w:val="00662AA3"/>
    <w:rsid w:val="006632A9"/>
    <w:rsid w:val="006633DD"/>
    <w:rsid w:val="00663413"/>
    <w:rsid w:val="00663557"/>
    <w:rsid w:val="00663646"/>
    <w:rsid w:val="00664282"/>
    <w:rsid w:val="006656B1"/>
    <w:rsid w:val="0066578C"/>
    <w:rsid w:val="0066596A"/>
    <w:rsid w:val="00665E62"/>
    <w:rsid w:val="0066626A"/>
    <w:rsid w:val="006663C7"/>
    <w:rsid w:val="006669BB"/>
    <w:rsid w:val="00666BAC"/>
    <w:rsid w:val="00666CE9"/>
    <w:rsid w:val="00667293"/>
    <w:rsid w:val="00667770"/>
    <w:rsid w:val="006677BA"/>
    <w:rsid w:val="00667B2E"/>
    <w:rsid w:val="00670076"/>
    <w:rsid w:val="00670E28"/>
    <w:rsid w:val="00671F26"/>
    <w:rsid w:val="00672002"/>
    <w:rsid w:val="00672018"/>
    <w:rsid w:val="006722F7"/>
    <w:rsid w:val="006727C7"/>
    <w:rsid w:val="00672D93"/>
    <w:rsid w:val="0067302F"/>
    <w:rsid w:val="0067317C"/>
    <w:rsid w:val="00673398"/>
    <w:rsid w:val="0067341B"/>
    <w:rsid w:val="006736D3"/>
    <w:rsid w:val="00673805"/>
    <w:rsid w:val="00673B1A"/>
    <w:rsid w:val="006747A7"/>
    <w:rsid w:val="006752EB"/>
    <w:rsid w:val="00675387"/>
    <w:rsid w:val="0067586B"/>
    <w:rsid w:val="00676294"/>
    <w:rsid w:val="00676398"/>
    <w:rsid w:val="00677AE4"/>
    <w:rsid w:val="0068052F"/>
    <w:rsid w:val="00680DDC"/>
    <w:rsid w:val="00680F8A"/>
    <w:rsid w:val="006812B9"/>
    <w:rsid w:val="00681A5A"/>
    <w:rsid w:val="00681A7F"/>
    <w:rsid w:val="00681DE6"/>
    <w:rsid w:val="00681F19"/>
    <w:rsid w:val="00682182"/>
    <w:rsid w:val="006823D6"/>
    <w:rsid w:val="00682EA1"/>
    <w:rsid w:val="00683327"/>
    <w:rsid w:val="00683329"/>
    <w:rsid w:val="00683CAE"/>
    <w:rsid w:val="00683D44"/>
    <w:rsid w:val="00684162"/>
    <w:rsid w:val="00684703"/>
    <w:rsid w:val="006864A5"/>
    <w:rsid w:val="00686D3A"/>
    <w:rsid w:val="006876E8"/>
    <w:rsid w:val="006908EE"/>
    <w:rsid w:val="00691240"/>
    <w:rsid w:val="006912A7"/>
    <w:rsid w:val="006916FF"/>
    <w:rsid w:val="00691DE3"/>
    <w:rsid w:val="00691FFF"/>
    <w:rsid w:val="006931DC"/>
    <w:rsid w:val="0069320A"/>
    <w:rsid w:val="006935FA"/>
    <w:rsid w:val="00693FF4"/>
    <w:rsid w:val="00694F65"/>
    <w:rsid w:val="00695370"/>
    <w:rsid w:val="00695C2B"/>
    <w:rsid w:val="00695D2F"/>
    <w:rsid w:val="00695DC2"/>
    <w:rsid w:val="00695F81"/>
    <w:rsid w:val="006964CD"/>
    <w:rsid w:val="006A03B6"/>
    <w:rsid w:val="006A04A7"/>
    <w:rsid w:val="006A0BE0"/>
    <w:rsid w:val="006A16B5"/>
    <w:rsid w:val="006A1914"/>
    <w:rsid w:val="006A269A"/>
    <w:rsid w:val="006A2976"/>
    <w:rsid w:val="006A3009"/>
    <w:rsid w:val="006A3133"/>
    <w:rsid w:val="006A399E"/>
    <w:rsid w:val="006A4A85"/>
    <w:rsid w:val="006A4E1A"/>
    <w:rsid w:val="006A539B"/>
    <w:rsid w:val="006A5BB2"/>
    <w:rsid w:val="006A6B36"/>
    <w:rsid w:val="006A6E22"/>
    <w:rsid w:val="006A77C9"/>
    <w:rsid w:val="006A7ED3"/>
    <w:rsid w:val="006B031D"/>
    <w:rsid w:val="006B113F"/>
    <w:rsid w:val="006B1368"/>
    <w:rsid w:val="006B182D"/>
    <w:rsid w:val="006B276F"/>
    <w:rsid w:val="006B2D44"/>
    <w:rsid w:val="006B31F9"/>
    <w:rsid w:val="006B3E53"/>
    <w:rsid w:val="006B3EA8"/>
    <w:rsid w:val="006B3EFD"/>
    <w:rsid w:val="006B3FF0"/>
    <w:rsid w:val="006B41C6"/>
    <w:rsid w:val="006B458C"/>
    <w:rsid w:val="006B4C42"/>
    <w:rsid w:val="006B52DF"/>
    <w:rsid w:val="006B5675"/>
    <w:rsid w:val="006B5CDC"/>
    <w:rsid w:val="006B6820"/>
    <w:rsid w:val="006B74F4"/>
    <w:rsid w:val="006B7F66"/>
    <w:rsid w:val="006C0E42"/>
    <w:rsid w:val="006C222A"/>
    <w:rsid w:val="006C2F29"/>
    <w:rsid w:val="006C3659"/>
    <w:rsid w:val="006C3947"/>
    <w:rsid w:val="006C41B5"/>
    <w:rsid w:val="006C4423"/>
    <w:rsid w:val="006C46DE"/>
    <w:rsid w:val="006C53C4"/>
    <w:rsid w:val="006C5AD5"/>
    <w:rsid w:val="006C5EDE"/>
    <w:rsid w:val="006C67F3"/>
    <w:rsid w:val="006C6887"/>
    <w:rsid w:val="006C6D6E"/>
    <w:rsid w:val="006C74BE"/>
    <w:rsid w:val="006D02FF"/>
    <w:rsid w:val="006D03A7"/>
    <w:rsid w:val="006D054D"/>
    <w:rsid w:val="006D0563"/>
    <w:rsid w:val="006D128C"/>
    <w:rsid w:val="006D158D"/>
    <w:rsid w:val="006D1851"/>
    <w:rsid w:val="006D1A29"/>
    <w:rsid w:val="006D1B5E"/>
    <w:rsid w:val="006D1F0E"/>
    <w:rsid w:val="006D312A"/>
    <w:rsid w:val="006D3148"/>
    <w:rsid w:val="006D3214"/>
    <w:rsid w:val="006D36F8"/>
    <w:rsid w:val="006D431F"/>
    <w:rsid w:val="006D4465"/>
    <w:rsid w:val="006D4BDC"/>
    <w:rsid w:val="006D4D48"/>
    <w:rsid w:val="006D4EBC"/>
    <w:rsid w:val="006D5202"/>
    <w:rsid w:val="006D61CE"/>
    <w:rsid w:val="006D620C"/>
    <w:rsid w:val="006D6658"/>
    <w:rsid w:val="006D725F"/>
    <w:rsid w:val="006D75E6"/>
    <w:rsid w:val="006D79A0"/>
    <w:rsid w:val="006D7D4F"/>
    <w:rsid w:val="006D7F30"/>
    <w:rsid w:val="006E00C6"/>
    <w:rsid w:val="006E0ADA"/>
    <w:rsid w:val="006E0EC8"/>
    <w:rsid w:val="006E1CAE"/>
    <w:rsid w:val="006E1E32"/>
    <w:rsid w:val="006E1FCE"/>
    <w:rsid w:val="006E26B2"/>
    <w:rsid w:val="006E2B92"/>
    <w:rsid w:val="006E41C9"/>
    <w:rsid w:val="006E44C4"/>
    <w:rsid w:val="006E4551"/>
    <w:rsid w:val="006E472C"/>
    <w:rsid w:val="006E4B57"/>
    <w:rsid w:val="006E556E"/>
    <w:rsid w:val="006E57B6"/>
    <w:rsid w:val="006E61A6"/>
    <w:rsid w:val="006E6248"/>
    <w:rsid w:val="006E66EE"/>
    <w:rsid w:val="006E6CAE"/>
    <w:rsid w:val="006E733E"/>
    <w:rsid w:val="006E7C84"/>
    <w:rsid w:val="006E7EC3"/>
    <w:rsid w:val="006F039B"/>
    <w:rsid w:val="006F09D6"/>
    <w:rsid w:val="006F0E9A"/>
    <w:rsid w:val="006F1533"/>
    <w:rsid w:val="006F1651"/>
    <w:rsid w:val="006F248D"/>
    <w:rsid w:val="006F25B1"/>
    <w:rsid w:val="006F2F16"/>
    <w:rsid w:val="006F316A"/>
    <w:rsid w:val="006F3436"/>
    <w:rsid w:val="006F3495"/>
    <w:rsid w:val="006F38E3"/>
    <w:rsid w:val="006F39F5"/>
    <w:rsid w:val="006F4005"/>
    <w:rsid w:val="006F5CC3"/>
    <w:rsid w:val="006F6975"/>
    <w:rsid w:val="006F6995"/>
    <w:rsid w:val="006F6F1D"/>
    <w:rsid w:val="006F7304"/>
    <w:rsid w:val="006F783A"/>
    <w:rsid w:val="006F7A1D"/>
    <w:rsid w:val="006F7D2A"/>
    <w:rsid w:val="007003E1"/>
    <w:rsid w:val="00701160"/>
    <w:rsid w:val="0070155A"/>
    <w:rsid w:val="00701859"/>
    <w:rsid w:val="007019D3"/>
    <w:rsid w:val="00701C1D"/>
    <w:rsid w:val="00702482"/>
    <w:rsid w:val="00702DDD"/>
    <w:rsid w:val="00703452"/>
    <w:rsid w:val="00703C0F"/>
    <w:rsid w:val="007041CC"/>
    <w:rsid w:val="00704A3E"/>
    <w:rsid w:val="00704B24"/>
    <w:rsid w:val="00704BA8"/>
    <w:rsid w:val="0070528A"/>
    <w:rsid w:val="00705818"/>
    <w:rsid w:val="007062B4"/>
    <w:rsid w:val="00706346"/>
    <w:rsid w:val="00706523"/>
    <w:rsid w:val="00706528"/>
    <w:rsid w:val="0070676A"/>
    <w:rsid w:val="007079F8"/>
    <w:rsid w:val="00707E29"/>
    <w:rsid w:val="0071019F"/>
    <w:rsid w:val="0071063A"/>
    <w:rsid w:val="007107AE"/>
    <w:rsid w:val="007116C7"/>
    <w:rsid w:val="007118CA"/>
    <w:rsid w:val="0071236F"/>
    <w:rsid w:val="007135DC"/>
    <w:rsid w:val="00713DED"/>
    <w:rsid w:val="0071455F"/>
    <w:rsid w:val="0071476B"/>
    <w:rsid w:val="00715617"/>
    <w:rsid w:val="00715AE5"/>
    <w:rsid w:val="007163A9"/>
    <w:rsid w:val="00716520"/>
    <w:rsid w:val="00716AD7"/>
    <w:rsid w:val="00716C37"/>
    <w:rsid w:val="007173D0"/>
    <w:rsid w:val="00717B15"/>
    <w:rsid w:val="007200EF"/>
    <w:rsid w:val="007203E8"/>
    <w:rsid w:val="00720876"/>
    <w:rsid w:val="007210A8"/>
    <w:rsid w:val="0072120A"/>
    <w:rsid w:val="0072129A"/>
    <w:rsid w:val="0072142A"/>
    <w:rsid w:val="00721EA7"/>
    <w:rsid w:val="00722297"/>
    <w:rsid w:val="00722C31"/>
    <w:rsid w:val="00722F47"/>
    <w:rsid w:val="007236BE"/>
    <w:rsid w:val="0072371B"/>
    <w:rsid w:val="00723D3F"/>
    <w:rsid w:val="00724065"/>
    <w:rsid w:val="00724070"/>
    <w:rsid w:val="00724126"/>
    <w:rsid w:val="007258BF"/>
    <w:rsid w:val="00725C35"/>
    <w:rsid w:val="00727D16"/>
    <w:rsid w:val="00730336"/>
    <w:rsid w:val="00730874"/>
    <w:rsid w:val="007313B0"/>
    <w:rsid w:val="007319EA"/>
    <w:rsid w:val="007321E3"/>
    <w:rsid w:val="007334F6"/>
    <w:rsid w:val="00734923"/>
    <w:rsid w:val="0073571A"/>
    <w:rsid w:val="0073646C"/>
    <w:rsid w:val="00736A0A"/>
    <w:rsid w:val="00737D94"/>
    <w:rsid w:val="0074077B"/>
    <w:rsid w:val="00740CBC"/>
    <w:rsid w:val="007413DD"/>
    <w:rsid w:val="00741550"/>
    <w:rsid w:val="00741C39"/>
    <w:rsid w:val="00742653"/>
    <w:rsid w:val="00742A4F"/>
    <w:rsid w:val="00742E0E"/>
    <w:rsid w:val="00742FCC"/>
    <w:rsid w:val="007434A8"/>
    <w:rsid w:val="00743A94"/>
    <w:rsid w:val="00743CE7"/>
    <w:rsid w:val="00743E80"/>
    <w:rsid w:val="00744423"/>
    <w:rsid w:val="00745528"/>
    <w:rsid w:val="0074595E"/>
    <w:rsid w:val="0074679A"/>
    <w:rsid w:val="00747262"/>
    <w:rsid w:val="00747346"/>
    <w:rsid w:val="00747531"/>
    <w:rsid w:val="00747A70"/>
    <w:rsid w:val="00747DBA"/>
    <w:rsid w:val="007510E4"/>
    <w:rsid w:val="0075198E"/>
    <w:rsid w:val="00751AD5"/>
    <w:rsid w:val="007521C9"/>
    <w:rsid w:val="00752774"/>
    <w:rsid w:val="00752E12"/>
    <w:rsid w:val="0075343C"/>
    <w:rsid w:val="0075377E"/>
    <w:rsid w:val="00753981"/>
    <w:rsid w:val="007539D9"/>
    <w:rsid w:val="00753EEB"/>
    <w:rsid w:val="007540FE"/>
    <w:rsid w:val="007547E1"/>
    <w:rsid w:val="007554B0"/>
    <w:rsid w:val="0075661D"/>
    <w:rsid w:val="0075667D"/>
    <w:rsid w:val="00756DAF"/>
    <w:rsid w:val="0075747C"/>
    <w:rsid w:val="00757ACF"/>
    <w:rsid w:val="00757E23"/>
    <w:rsid w:val="00760718"/>
    <w:rsid w:val="007618E0"/>
    <w:rsid w:val="007619DF"/>
    <w:rsid w:val="00762A06"/>
    <w:rsid w:val="00762ECD"/>
    <w:rsid w:val="00763385"/>
    <w:rsid w:val="00763398"/>
    <w:rsid w:val="007633C8"/>
    <w:rsid w:val="007635D0"/>
    <w:rsid w:val="00763FDA"/>
    <w:rsid w:val="00764BA8"/>
    <w:rsid w:val="00764E8B"/>
    <w:rsid w:val="00764ED4"/>
    <w:rsid w:val="0076528F"/>
    <w:rsid w:val="0076551C"/>
    <w:rsid w:val="0076580C"/>
    <w:rsid w:val="00765FCD"/>
    <w:rsid w:val="007663B7"/>
    <w:rsid w:val="00766900"/>
    <w:rsid w:val="00766F22"/>
    <w:rsid w:val="00767189"/>
    <w:rsid w:val="00767700"/>
    <w:rsid w:val="00767AAA"/>
    <w:rsid w:val="00767C48"/>
    <w:rsid w:val="00767EC0"/>
    <w:rsid w:val="0077004F"/>
    <w:rsid w:val="00770144"/>
    <w:rsid w:val="007702AF"/>
    <w:rsid w:val="00770327"/>
    <w:rsid w:val="0077059F"/>
    <w:rsid w:val="00770807"/>
    <w:rsid w:val="00770D3D"/>
    <w:rsid w:val="00770DEE"/>
    <w:rsid w:val="00771774"/>
    <w:rsid w:val="0077185D"/>
    <w:rsid w:val="00772547"/>
    <w:rsid w:val="0077321A"/>
    <w:rsid w:val="007736B8"/>
    <w:rsid w:val="0077372B"/>
    <w:rsid w:val="00773A4B"/>
    <w:rsid w:val="00773D1B"/>
    <w:rsid w:val="00773E87"/>
    <w:rsid w:val="007749CF"/>
    <w:rsid w:val="00774ECD"/>
    <w:rsid w:val="0077509E"/>
    <w:rsid w:val="00775287"/>
    <w:rsid w:val="00775737"/>
    <w:rsid w:val="00775B0B"/>
    <w:rsid w:val="00775E81"/>
    <w:rsid w:val="00775EA0"/>
    <w:rsid w:val="00776083"/>
    <w:rsid w:val="007802C2"/>
    <w:rsid w:val="00780757"/>
    <w:rsid w:val="007808EC"/>
    <w:rsid w:val="00780F35"/>
    <w:rsid w:val="00781706"/>
    <w:rsid w:val="0078170C"/>
    <w:rsid w:val="00782679"/>
    <w:rsid w:val="00782686"/>
    <w:rsid w:val="00782900"/>
    <w:rsid w:val="00782B82"/>
    <w:rsid w:val="007830F5"/>
    <w:rsid w:val="00784353"/>
    <w:rsid w:val="0078462E"/>
    <w:rsid w:val="00784AE7"/>
    <w:rsid w:val="00785F9F"/>
    <w:rsid w:val="0078741E"/>
    <w:rsid w:val="00787483"/>
    <w:rsid w:val="00787742"/>
    <w:rsid w:val="00787815"/>
    <w:rsid w:val="007879E1"/>
    <w:rsid w:val="00787D0A"/>
    <w:rsid w:val="00790C0B"/>
    <w:rsid w:val="007918FD"/>
    <w:rsid w:val="00791C9B"/>
    <w:rsid w:val="00791EBC"/>
    <w:rsid w:val="00791F7E"/>
    <w:rsid w:val="007932CE"/>
    <w:rsid w:val="00793A2D"/>
    <w:rsid w:val="00795138"/>
    <w:rsid w:val="007955C7"/>
    <w:rsid w:val="007971AC"/>
    <w:rsid w:val="007973B6"/>
    <w:rsid w:val="007A0876"/>
    <w:rsid w:val="007A12C3"/>
    <w:rsid w:val="007A15A7"/>
    <w:rsid w:val="007A1906"/>
    <w:rsid w:val="007A1FFC"/>
    <w:rsid w:val="007A25CC"/>
    <w:rsid w:val="007A4347"/>
    <w:rsid w:val="007A46A9"/>
    <w:rsid w:val="007A49BE"/>
    <w:rsid w:val="007A53F6"/>
    <w:rsid w:val="007A5C16"/>
    <w:rsid w:val="007A5F8E"/>
    <w:rsid w:val="007A622A"/>
    <w:rsid w:val="007A67E3"/>
    <w:rsid w:val="007A6827"/>
    <w:rsid w:val="007A6856"/>
    <w:rsid w:val="007A6A4F"/>
    <w:rsid w:val="007A6AD2"/>
    <w:rsid w:val="007A6DB4"/>
    <w:rsid w:val="007A7840"/>
    <w:rsid w:val="007A7E48"/>
    <w:rsid w:val="007B0150"/>
    <w:rsid w:val="007B0A95"/>
    <w:rsid w:val="007B10CC"/>
    <w:rsid w:val="007B15F4"/>
    <w:rsid w:val="007B1F58"/>
    <w:rsid w:val="007B2150"/>
    <w:rsid w:val="007B27E6"/>
    <w:rsid w:val="007B2A7B"/>
    <w:rsid w:val="007B2F36"/>
    <w:rsid w:val="007B3A97"/>
    <w:rsid w:val="007B3C81"/>
    <w:rsid w:val="007B4313"/>
    <w:rsid w:val="007B45AA"/>
    <w:rsid w:val="007B4B50"/>
    <w:rsid w:val="007B508D"/>
    <w:rsid w:val="007B5189"/>
    <w:rsid w:val="007B5389"/>
    <w:rsid w:val="007B5784"/>
    <w:rsid w:val="007B59C2"/>
    <w:rsid w:val="007B5BE1"/>
    <w:rsid w:val="007B633F"/>
    <w:rsid w:val="007B63A0"/>
    <w:rsid w:val="007B66F3"/>
    <w:rsid w:val="007B6E24"/>
    <w:rsid w:val="007B793A"/>
    <w:rsid w:val="007B7A44"/>
    <w:rsid w:val="007B7CE3"/>
    <w:rsid w:val="007C089D"/>
    <w:rsid w:val="007C213A"/>
    <w:rsid w:val="007C2560"/>
    <w:rsid w:val="007C2572"/>
    <w:rsid w:val="007C2D08"/>
    <w:rsid w:val="007C3EA0"/>
    <w:rsid w:val="007C4240"/>
    <w:rsid w:val="007C5101"/>
    <w:rsid w:val="007C5E9E"/>
    <w:rsid w:val="007C6297"/>
    <w:rsid w:val="007C62FA"/>
    <w:rsid w:val="007C6AD8"/>
    <w:rsid w:val="007C6DA5"/>
    <w:rsid w:val="007C7703"/>
    <w:rsid w:val="007C7954"/>
    <w:rsid w:val="007C79CA"/>
    <w:rsid w:val="007D05BA"/>
    <w:rsid w:val="007D1792"/>
    <w:rsid w:val="007D1C60"/>
    <w:rsid w:val="007D1CA4"/>
    <w:rsid w:val="007D1E5B"/>
    <w:rsid w:val="007D2699"/>
    <w:rsid w:val="007D2804"/>
    <w:rsid w:val="007D3707"/>
    <w:rsid w:val="007D3713"/>
    <w:rsid w:val="007D3B67"/>
    <w:rsid w:val="007D41EB"/>
    <w:rsid w:val="007D42E9"/>
    <w:rsid w:val="007D443A"/>
    <w:rsid w:val="007D460E"/>
    <w:rsid w:val="007D4792"/>
    <w:rsid w:val="007D5065"/>
    <w:rsid w:val="007D58C7"/>
    <w:rsid w:val="007D5DE7"/>
    <w:rsid w:val="007D5FAF"/>
    <w:rsid w:val="007D6AEA"/>
    <w:rsid w:val="007E086A"/>
    <w:rsid w:val="007E0F2F"/>
    <w:rsid w:val="007E13B6"/>
    <w:rsid w:val="007E13C3"/>
    <w:rsid w:val="007E2204"/>
    <w:rsid w:val="007E2514"/>
    <w:rsid w:val="007E2570"/>
    <w:rsid w:val="007E28AE"/>
    <w:rsid w:val="007E2B35"/>
    <w:rsid w:val="007E2D62"/>
    <w:rsid w:val="007E3C10"/>
    <w:rsid w:val="007E3FFF"/>
    <w:rsid w:val="007E4495"/>
    <w:rsid w:val="007E48FC"/>
    <w:rsid w:val="007E4CFB"/>
    <w:rsid w:val="007E4EA3"/>
    <w:rsid w:val="007E544D"/>
    <w:rsid w:val="007E580C"/>
    <w:rsid w:val="007E7211"/>
    <w:rsid w:val="007E727F"/>
    <w:rsid w:val="007E7748"/>
    <w:rsid w:val="007E7F33"/>
    <w:rsid w:val="007F017B"/>
    <w:rsid w:val="007F0397"/>
    <w:rsid w:val="007F05AE"/>
    <w:rsid w:val="007F07E3"/>
    <w:rsid w:val="007F1270"/>
    <w:rsid w:val="007F1909"/>
    <w:rsid w:val="007F19E6"/>
    <w:rsid w:val="007F21F7"/>
    <w:rsid w:val="007F28F9"/>
    <w:rsid w:val="007F3288"/>
    <w:rsid w:val="007F32CF"/>
    <w:rsid w:val="007F331C"/>
    <w:rsid w:val="007F3567"/>
    <w:rsid w:val="007F5332"/>
    <w:rsid w:val="007F55E5"/>
    <w:rsid w:val="007F5645"/>
    <w:rsid w:val="007F63A8"/>
    <w:rsid w:val="007F6767"/>
    <w:rsid w:val="007F7833"/>
    <w:rsid w:val="007F7B5B"/>
    <w:rsid w:val="007F7BE7"/>
    <w:rsid w:val="007F7DF9"/>
    <w:rsid w:val="007F7F44"/>
    <w:rsid w:val="00800934"/>
    <w:rsid w:val="00800C8E"/>
    <w:rsid w:val="00800D70"/>
    <w:rsid w:val="00802B92"/>
    <w:rsid w:val="00802EFB"/>
    <w:rsid w:val="00802FCB"/>
    <w:rsid w:val="00803BBE"/>
    <w:rsid w:val="008041ED"/>
    <w:rsid w:val="00804BC8"/>
    <w:rsid w:val="00804BDD"/>
    <w:rsid w:val="00805239"/>
    <w:rsid w:val="008063D8"/>
    <w:rsid w:val="0080693C"/>
    <w:rsid w:val="0080695A"/>
    <w:rsid w:val="00806DF4"/>
    <w:rsid w:val="00806F71"/>
    <w:rsid w:val="00806FB0"/>
    <w:rsid w:val="0081000C"/>
    <w:rsid w:val="00810322"/>
    <w:rsid w:val="008106D0"/>
    <w:rsid w:val="00810721"/>
    <w:rsid w:val="00810A34"/>
    <w:rsid w:val="00811356"/>
    <w:rsid w:val="00811398"/>
    <w:rsid w:val="0081286E"/>
    <w:rsid w:val="00812D14"/>
    <w:rsid w:val="00812F33"/>
    <w:rsid w:val="00813520"/>
    <w:rsid w:val="00813AB0"/>
    <w:rsid w:val="0081437B"/>
    <w:rsid w:val="008149CC"/>
    <w:rsid w:val="0081561F"/>
    <w:rsid w:val="00815A27"/>
    <w:rsid w:val="0081687A"/>
    <w:rsid w:val="008171D9"/>
    <w:rsid w:val="00817C35"/>
    <w:rsid w:val="00820329"/>
    <w:rsid w:val="008203A1"/>
    <w:rsid w:val="00820529"/>
    <w:rsid w:val="00820A35"/>
    <w:rsid w:val="0082126E"/>
    <w:rsid w:val="00821446"/>
    <w:rsid w:val="0082146B"/>
    <w:rsid w:val="00822037"/>
    <w:rsid w:val="008225D7"/>
    <w:rsid w:val="0082277B"/>
    <w:rsid w:val="00822CFB"/>
    <w:rsid w:val="008231D0"/>
    <w:rsid w:val="00823460"/>
    <w:rsid w:val="0082366F"/>
    <w:rsid w:val="0082372A"/>
    <w:rsid w:val="0082517F"/>
    <w:rsid w:val="008254DA"/>
    <w:rsid w:val="00825A4D"/>
    <w:rsid w:val="008269F5"/>
    <w:rsid w:val="00826FAB"/>
    <w:rsid w:val="00827720"/>
    <w:rsid w:val="008304E3"/>
    <w:rsid w:val="00831A51"/>
    <w:rsid w:val="00832141"/>
    <w:rsid w:val="0083238F"/>
    <w:rsid w:val="00832C67"/>
    <w:rsid w:val="00833D71"/>
    <w:rsid w:val="00833EDC"/>
    <w:rsid w:val="00833FE3"/>
    <w:rsid w:val="008345C9"/>
    <w:rsid w:val="00835EC4"/>
    <w:rsid w:val="00835F5B"/>
    <w:rsid w:val="00836293"/>
    <w:rsid w:val="0083644C"/>
    <w:rsid w:val="0083748D"/>
    <w:rsid w:val="00840537"/>
    <w:rsid w:val="00840DA4"/>
    <w:rsid w:val="00843188"/>
    <w:rsid w:val="008431CB"/>
    <w:rsid w:val="0084330D"/>
    <w:rsid w:val="00843594"/>
    <w:rsid w:val="00843AEA"/>
    <w:rsid w:val="00843E6C"/>
    <w:rsid w:val="00843F54"/>
    <w:rsid w:val="008445DE"/>
    <w:rsid w:val="008454B5"/>
    <w:rsid w:val="008457BC"/>
    <w:rsid w:val="00845A27"/>
    <w:rsid w:val="0084607F"/>
    <w:rsid w:val="00846DB8"/>
    <w:rsid w:val="00846EC0"/>
    <w:rsid w:val="008479D8"/>
    <w:rsid w:val="00847E28"/>
    <w:rsid w:val="0085046E"/>
    <w:rsid w:val="00852213"/>
    <w:rsid w:val="0085283E"/>
    <w:rsid w:val="00852840"/>
    <w:rsid w:val="00852D90"/>
    <w:rsid w:val="00853397"/>
    <w:rsid w:val="00853B1C"/>
    <w:rsid w:val="00853B44"/>
    <w:rsid w:val="00853C61"/>
    <w:rsid w:val="00853C97"/>
    <w:rsid w:val="00853F62"/>
    <w:rsid w:val="008550D5"/>
    <w:rsid w:val="008553D5"/>
    <w:rsid w:val="00855443"/>
    <w:rsid w:val="00855C73"/>
    <w:rsid w:val="008564E2"/>
    <w:rsid w:val="008565B9"/>
    <w:rsid w:val="0085668A"/>
    <w:rsid w:val="00856936"/>
    <w:rsid w:val="00856B02"/>
    <w:rsid w:val="00856EE1"/>
    <w:rsid w:val="0085739C"/>
    <w:rsid w:val="00857739"/>
    <w:rsid w:val="00861606"/>
    <w:rsid w:val="00861739"/>
    <w:rsid w:val="00861A5F"/>
    <w:rsid w:val="00862901"/>
    <w:rsid w:val="00862F1F"/>
    <w:rsid w:val="00863112"/>
    <w:rsid w:val="00863595"/>
    <w:rsid w:val="0086387A"/>
    <w:rsid w:val="00864122"/>
    <w:rsid w:val="00864201"/>
    <w:rsid w:val="008642EA"/>
    <w:rsid w:val="008642EF"/>
    <w:rsid w:val="00864626"/>
    <w:rsid w:val="00864C08"/>
    <w:rsid w:val="00865595"/>
    <w:rsid w:val="0086589C"/>
    <w:rsid w:val="00865E06"/>
    <w:rsid w:val="00866F41"/>
    <w:rsid w:val="00867177"/>
    <w:rsid w:val="0087076B"/>
    <w:rsid w:val="008708CC"/>
    <w:rsid w:val="00870AC7"/>
    <w:rsid w:val="00870BBA"/>
    <w:rsid w:val="00870E16"/>
    <w:rsid w:val="008710DB"/>
    <w:rsid w:val="00871738"/>
    <w:rsid w:val="00871B95"/>
    <w:rsid w:val="00871E11"/>
    <w:rsid w:val="00872163"/>
    <w:rsid w:val="008721F5"/>
    <w:rsid w:val="008725C3"/>
    <w:rsid w:val="00872F4A"/>
    <w:rsid w:val="008732B0"/>
    <w:rsid w:val="008735C6"/>
    <w:rsid w:val="00873CC4"/>
    <w:rsid w:val="00874F52"/>
    <w:rsid w:val="00875661"/>
    <w:rsid w:val="00876721"/>
    <w:rsid w:val="0087719E"/>
    <w:rsid w:val="00877746"/>
    <w:rsid w:val="0087778E"/>
    <w:rsid w:val="00877AE6"/>
    <w:rsid w:val="00880FFA"/>
    <w:rsid w:val="00881079"/>
    <w:rsid w:val="008811C9"/>
    <w:rsid w:val="008815E2"/>
    <w:rsid w:val="00882285"/>
    <w:rsid w:val="0088231D"/>
    <w:rsid w:val="00882435"/>
    <w:rsid w:val="0088267F"/>
    <w:rsid w:val="0088288B"/>
    <w:rsid w:val="00884392"/>
    <w:rsid w:val="008845C0"/>
    <w:rsid w:val="00884670"/>
    <w:rsid w:val="00884FC1"/>
    <w:rsid w:val="00885DFC"/>
    <w:rsid w:val="00886FF0"/>
    <w:rsid w:val="00887089"/>
    <w:rsid w:val="008877BE"/>
    <w:rsid w:val="00887AF1"/>
    <w:rsid w:val="00887DB5"/>
    <w:rsid w:val="00890127"/>
    <w:rsid w:val="008906BE"/>
    <w:rsid w:val="00890D46"/>
    <w:rsid w:val="00890F60"/>
    <w:rsid w:val="0089177E"/>
    <w:rsid w:val="00891C0F"/>
    <w:rsid w:val="0089258C"/>
    <w:rsid w:val="00893602"/>
    <w:rsid w:val="008937DC"/>
    <w:rsid w:val="00893A2C"/>
    <w:rsid w:val="008940FE"/>
    <w:rsid w:val="008965E9"/>
    <w:rsid w:val="00896DAC"/>
    <w:rsid w:val="00897308"/>
    <w:rsid w:val="0089752A"/>
    <w:rsid w:val="008979F2"/>
    <w:rsid w:val="008A0213"/>
    <w:rsid w:val="008A0698"/>
    <w:rsid w:val="008A16CF"/>
    <w:rsid w:val="008A17B2"/>
    <w:rsid w:val="008A1CA6"/>
    <w:rsid w:val="008A1DD2"/>
    <w:rsid w:val="008A24D2"/>
    <w:rsid w:val="008A24F4"/>
    <w:rsid w:val="008A272C"/>
    <w:rsid w:val="008A29BA"/>
    <w:rsid w:val="008A30B7"/>
    <w:rsid w:val="008A3727"/>
    <w:rsid w:val="008A44F4"/>
    <w:rsid w:val="008A4CA9"/>
    <w:rsid w:val="008A63FC"/>
    <w:rsid w:val="008A6605"/>
    <w:rsid w:val="008A691E"/>
    <w:rsid w:val="008A6BA7"/>
    <w:rsid w:val="008A7F39"/>
    <w:rsid w:val="008A7FE6"/>
    <w:rsid w:val="008B0009"/>
    <w:rsid w:val="008B0772"/>
    <w:rsid w:val="008B1106"/>
    <w:rsid w:val="008B1112"/>
    <w:rsid w:val="008B1143"/>
    <w:rsid w:val="008B19C5"/>
    <w:rsid w:val="008B1A9F"/>
    <w:rsid w:val="008B1F8B"/>
    <w:rsid w:val="008B22EF"/>
    <w:rsid w:val="008B3604"/>
    <w:rsid w:val="008B3A7D"/>
    <w:rsid w:val="008B432C"/>
    <w:rsid w:val="008B46A9"/>
    <w:rsid w:val="008B4BC9"/>
    <w:rsid w:val="008B51C8"/>
    <w:rsid w:val="008B601E"/>
    <w:rsid w:val="008B6665"/>
    <w:rsid w:val="008B774C"/>
    <w:rsid w:val="008B79F7"/>
    <w:rsid w:val="008C0637"/>
    <w:rsid w:val="008C09FF"/>
    <w:rsid w:val="008C1384"/>
    <w:rsid w:val="008C146D"/>
    <w:rsid w:val="008C1CFE"/>
    <w:rsid w:val="008C239E"/>
    <w:rsid w:val="008C26B8"/>
    <w:rsid w:val="008C28FA"/>
    <w:rsid w:val="008C28FF"/>
    <w:rsid w:val="008C2A04"/>
    <w:rsid w:val="008C2A7A"/>
    <w:rsid w:val="008C2E92"/>
    <w:rsid w:val="008C2EAE"/>
    <w:rsid w:val="008C3C49"/>
    <w:rsid w:val="008C3DBB"/>
    <w:rsid w:val="008C42D1"/>
    <w:rsid w:val="008C5165"/>
    <w:rsid w:val="008C597F"/>
    <w:rsid w:val="008C59B2"/>
    <w:rsid w:val="008C5D65"/>
    <w:rsid w:val="008C63F0"/>
    <w:rsid w:val="008C65E4"/>
    <w:rsid w:val="008C681D"/>
    <w:rsid w:val="008C6D16"/>
    <w:rsid w:val="008C718A"/>
    <w:rsid w:val="008C731B"/>
    <w:rsid w:val="008C7B7A"/>
    <w:rsid w:val="008C7E60"/>
    <w:rsid w:val="008D0598"/>
    <w:rsid w:val="008D075F"/>
    <w:rsid w:val="008D0E76"/>
    <w:rsid w:val="008D20F0"/>
    <w:rsid w:val="008D2971"/>
    <w:rsid w:val="008D29BA"/>
    <w:rsid w:val="008D43CC"/>
    <w:rsid w:val="008D53FE"/>
    <w:rsid w:val="008D569F"/>
    <w:rsid w:val="008D6437"/>
    <w:rsid w:val="008D6C96"/>
    <w:rsid w:val="008D716C"/>
    <w:rsid w:val="008D78AE"/>
    <w:rsid w:val="008E0F7F"/>
    <w:rsid w:val="008E1260"/>
    <w:rsid w:val="008E1669"/>
    <w:rsid w:val="008E1E60"/>
    <w:rsid w:val="008E2A85"/>
    <w:rsid w:val="008E2E9D"/>
    <w:rsid w:val="008E332A"/>
    <w:rsid w:val="008E36A2"/>
    <w:rsid w:val="008E3A74"/>
    <w:rsid w:val="008E3F4B"/>
    <w:rsid w:val="008E410B"/>
    <w:rsid w:val="008E41CB"/>
    <w:rsid w:val="008E42EE"/>
    <w:rsid w:val="008E44E4"/>
    <w:rsid w:val="008E5028"/>
    <w:rsid w:val="008E5283"/>
    <w:rsid w:val="008E5A27"/>
    <w:rsid w:val="008E5C8E"/>
    <w:rsid w:val="008E617C"/>
    <w:rsid w:val="008E61E1"/>
    <w:rsid w:val="008E6456"/>
    <w:rsid w:val="008E647A"/>
    <w:rsid w:val="008E64C0"/>
    <w:rsid w:val="008E6D81"/>
    <w:rsid w:val="008E7069"/>
    <w:rsid w:val="008E70BC"/>
    <w:rsid w:val="008E73E5"/>
    <w:rsid w:val="008E75E0"/>
    <w:rsid w:val="008E764F"/>
    <w:rsid w:val="008E78C7"/>
    <w:rsid w:val="008E78CD"/>
    <w:rsid w:val="008F1D41"/>
    <w:rsid w:val="008F1EF8"/>
    <w:rsid w:val="008F2905"/>
    <w:rsid w:val="008F296A"/>
    <w:rsid w:val="008F3119"/>
    <w:rsid w:val="008F3763"/>
    <w:rsid w:val="008F37A3"/>
    <w:rsid w:val="008F3AF0"/>
    <w:rsid w:val="008F3C80"/>
    <w:rsid w:val="008F3D17"/>
    <w:rsid w:val="008F4432"/>
    <w:rsid w:val="008F44B9"/>
    <w:rsid w:val="008F4649"/>
    <w:rsid w:val="008F4A5B"/>
    <w:rsid w:val="008F5430"/>
    <w:rsid w:val="008F55E6"/>
    <w:rsid w:val="008F5958"/>
    <w:rsid w:val="008F5EAF"/>
    <w:rsid w:val="008F60FE"/>
    <w:rsid w:val="008F6653"/>
    <w:rsid w:val="008F70B1"/>
    <w:rsid w:val="008F70FD"/>
    <w:rsid w:val="008F7824"/>
    <w:rsid w:val="008F7A72"/>
    <w:rsid w:val="008F7F47"/>
    <w:rsid w:val="0090013B"/>
    <w:rsid w:val="00900A98"/>
    <w:rsid w:val="00900AD7"/>
    <w:rsid w:val="00901964"/>
    <w:rsid w:val="00901F07"/>
    <w:rsid w:val="00903DFB"/>
    <w:rsid w:val="0090403C"/>
    <w:rsid w:val="00904437"/>
    <w:rsid w:val="00905238"/>
    <w:rsid w:val="00905456"/>
    <w:rsid w:val="00905518"/>
    <w:rsid w:val="0090595C"/>
    <w:rsid w:val="00906AC0"/>
    <w:rsid w:val="009077DB"/>
    <w:rsid w:val="00907B8C"/>
    <w:rsid w:val="00907CA2"/>
    <w:rsid w:val="00907D4C"/>
    <w:rsid w:val="00907E86"/>
    <w:rsid w:val="0091024A"/>
    <w:rsid w:val="0091090F"/>
    <w:rsid w:val="00911A58"/>
    <w:rsid w:val="00911C07"/>
    <w:rsid w:val="00912062"/>
    <w:rsid w:val="0091206A"/>
    <w:rsid w:val="00912BF5"/>
    <w:rsid w:val="009134B5"/>
    <w:rsid w:val="00913B9B"/>
    <w:rsid w:val="0091408E"/>
    <w:rsid w:val="0091441D"/>
    <w:rsid w:val="00914631"/>
    <w:rsid w:val="0091540B"/>
    <w:rsid w:val="009161AE"/>
    <w:rsid w:val="009167DC"/>
    <w:rsid w:val="0091682B"/>
    <w:rsid w:val="00916B3F"/>
    <w:rsid w:val="00916DAC"/>
    <w:rsid w:val="00920147"/>
    <w:rsid w:val="00920312"/>
    <w:rsid w:val="0092152F"/>
    <w:rsid w:val="009224E1"/>
    <w:rsid w:val="009225EB"/>
    <w:rsid w:val="00922AF2"/>
    <w:rsid w:val="009234E2"/>
    <w:rsid w:val="00924800"/>
    <w:rsid w:val="0092498E"/>
    <w:rsid w:val="00925CA4"/>
    <w:rsid w:val="00925D04"/>
    <w:rsid w:val="009265F1"/>
    <w:rsid w:val="00926665"/>
    <w:rsid w:val="009266F0"/>
    <w:rsid w:val="00926A5B"/>
    <w:rsid w:val="00926D44"/>
    <w:rsid w:val="009270B9"/>
    <w:rsid w:val="00927710"/>
    <w:rsid w:val="00927E34"/>
    <w:rsid w:val="00930A0E"/>
    <w:rsid w:val="00931977"/>
    <w:rsid w:val="00931EE0"/>
    <w:rsid w:val="009320E5"/>
    <w:rsid w:val="00933BC9"/>
    <w:rsid w:val="00934309"/>
    <w:rsid w:val="00934585"/>
    <w:rsid w:val="00934B30"/>
    <w:rsid w:val="00934EFC"/>
    <w:rsid w:val="00935B1A"/>
    <w:rsid w:val="00935C34"/>
    <w:rsid w:val="00936AE8"/>
    <w:rsid w:val="0093736C"/>
    <w:rsid w:val="00940382"/>
    <w:rsid w:val="00940B4F"/>
    <w:rsid w:val="00940C55"/>
    <w:rsid w:val="009414FE"/>
    <w:rsid w:val="009415E0"/>
    <w:rsid w:val="00941B06"/>
    <w:rsid w:val="00941E9A"/>
    <w:rsid w:val="009422AA"/>
    <w:rsid w:val="0094246D"/>
    <w:rsid w:val="00942621"/>
    <w:rsid w:val="0094266E"/>
    <w:rsid w:val="00942FD1"/>
    <w:rsid w:val="00943BD5"/>
    <w:rsid w:val="00945302"/>
    <w:rsid w:val="009459A5"/>
    <w:rsid w:val="00945AF1"/>
    <w:rsid w:val="0094642E"/>
    <w:rsid w:val="0094648E"/>
    <w:rsid w:val="009467FB"/>
    <w:rsid w:val="009470F3"/>
    <w:rsid w:val="009472A3"/>
    <w:rsid w:val="00947A78"/>
    <w:rsid w:val="00947C5D"/>
    <w:rsid w:val="00947DB6"/>
    <w:rsid w:val="009501F3"/>
    <w:rsid w:val="00950780"/>
    <w:rsid w:val="00950F67"/>
    <w:rsid w:val="009513F1"/>
    <w:rsid w:val="00952402"/>
    <w:rsid w:val="009537A3"/>
    <w:rsid w:val="009537C0"/>
    <w:rsid w:val="00953B31"/>
    <w:rsid w:val="00954358"/>
    <w:rsid w:val="0095524A"/>
    <w:rsid w:val="0095563D"/>
    <w:rsid w:val="00955742"/>
    <w:rsid w:val="00956309"/>
    <w:rsid w:val="00956C90"/>
    <w:rsid w:val="0095731F"/>
    <w:rsid w:val="00957951"/>
    <w:rsid w:val="00957953"/>
    <w:rsid w:val="00957A43"/>
    <w:rsid w:val="00957E29"/>
    <w:rsid w:val="00960048"/>
    <w:rsid w:val="00960516"/>
    <w:rsid w:val="009607CE"/>
    <w:rsid w:val="00960A18"/>
    <w:rsid w:val="00960C41"/>
    <w:rsid w:val="00961267"/>
    <w:rsid w:val="009614DD"/>
    <w:rsid w:val="00961518"/>
    <w:rsid w:val="00961A12"/>
    <w:rsid w:val="00961F8F"/>
    <w:rsid w:val="00961FD2"/>
    <w:rsid w:val="00962425"/>
    <w:rsid w:val="009629AC"/>
    <w:rsid w:val="00962D81"/>
    <w:rsid w:val="0096329F"/>
    <w:rsid w:val="009638E1"/>
    <w:rsid w:val="00963920"/>
    <w:rsid w:val="009639AA"/>
    <w:rsid w:val="0096423A"/>
    <w:rsid w:val="00964969"/>
    <w:rsid w:val="00964B2D"/>
    <w:rsid w:val="00964C4B"/>
    <w:rsid w:val="00965104"/>
    <w:rsid w:val="009657AB"/>
    <w:rsid w:val="00965839"/>
    <w:rsid w:val="009662A5"/>
    <w:rsid w:val="00966312"/>
    <w:rsid w:val="0096667B"/>
    <w:rsid w:val="00966C7A"/>
    <w:rsid w:val="00966F57"/>
    <w:rsid w:val="00966F7F"/>
    <w:rsid w:val="009672EB"/>
    <w:rsid w:val="0096790A"/>
    <w:rsid w:val="00967C2E"/>
    <w:rsid w:val="00967D65"/>
    <w:rsid w:val="009704FC"/>
    <w:rsid w:val="00970C48"/>
    <w:rsid w:val="00970E65"/>
    <w:rsid w:val="009710AD"/>
    <w:rsid w:val="009712F9"/>
    <w:rsid w:val="009719B4"/>
    <w:rsid w:val="00971EC0"/>
    <w:rsid w:val="0097218B"/>
    <w:rsid w:val="009725CD"/>
    <w:rsid w:val="00972722"/>
    <w:rsid w:val="00972801"/>
    <w:rsid w:val="00972904"/>
    <w:rsid w:val="00972C8D"/>
    <w:rsid w:val="00972D23"/>
    <w:rsid w:val="00973396"/>
    <w:rsid w:val="009737FD"/>
    <w:rsid w:val="00973A57"/>
    <w:rsid w:val="0097406C"/>
    <w:rsid w:val="00974BE7"/>
    <w:rsid w:val="0097506D"/>
    <w:rsid w:val="009752A8"/>
    <w:rsid w:val="009752E5"/>
    <w:rsid w:val="00976143"/>
    <w:rsid w:val="009765AE"/>
    <w:rsid w:val="00976C4B"/>
    <w:rsid w:val="00976CE3"/>
    <w:rsid w:val="0097748A"/>
    <w:rsid w:val="00977B6A"/>
    <w:rsid w:val="00977D31"/>
    <w:rsid w:val="00980375"/>
    <w:rsid w:val="0098049B"/>
    <w:rsid w:val="00980AFE"/>
    <w:rsid w:val="00980E7A"/>
    <w:rsid w:val="00980F10"/>
    <w:rsid w:val="00981646"/>
    <w:rsid w:val="00981662"/>
    <w:rsid w:val="00981F81"/>
    <w:rsid w:val="009820D6"/>
    <w:rsid w:val="00982205"/>
    <w:rsid w:val="00982382"/>
    <w:rsid w:val="00982649"/>
    <w:rsid w:val="00982AE7"/>
    <w:rsid w:val="00982C9E"/>
    <w:rsid w:val="00982DA0"/>
    <w:rsid w:val="00983424"/>
    <w:rsid w:val="00983820"/>
    <w:rsid w:val="00983A70"/>
    <w:rsid w:val="00984339"/>
    <w:rsid w:val="009843F0"/>
    <w:rsid w:val="0098475C"/>
    <w:rsid w:val="00984EDE"/>
    <w:rsid w:val="00985F50"/>
    <w:rsid w:val="00985F9E"/>
    <w:rsid w:val="00986A5B"/>
    <w:rsid w:val="009871FB"/>
    <w:rsid w:val="00987F57"/>
    <w:rsid w:val="00990EC7"/>
    <w:rsid w:val="0099140B"/>
    <w:rsid w:val="00991524"/>
    <w:rsid w:val="00991900"/>
    <w:rsid w:val="0099195F"/>
    <w:rsid w:val="00991AB1"/>
    <w:rsid w:val="00992219"/>
    <w:rsid w:val="00992783"/>
    <w:rsid w:val="00993313"/>
    <w:rsid w:val="00993737"/>
    <w:rsid w:val="00993B47"/>
    <w:rsid w:val="00993C6C"/>
    <w:rsid w:val="00993CE7"/>
    <w:rsid w:val="009959F9"/>
    <w:rsid w:val="00996584"/>
    <w:rsid w:val="00997685"/>
    <w:rsid w:val="009978B3"/>
    <w:rsid w:val="009A00E1"/>
    <w:rsid w:val="009A0CC8"/>
    <w:rsid w:val="009A14FF"/>
    <w:rsid w:val="009A1705"/>
    <w:rsid w:val="009A1B44"/>
    <w:rsid w:val="009A2361"/>
    <w:rsid w:val="009A2400"/>
    <w:rsid w:val="009A2719"/>
    <w:rsid w:val="009A380E"/>
    <w:rsid w:val="009A3B6E"/>
    <w:rsid w:val="009A402B"/>
    <w:rsid w:val="009A404A"/>
    <w:rsid w:val="009A47EC"/>
    <w:rsid w:val="009A4C5C"/>
    <w:rsid w:val="009A4CC8"/>
    <w:rsid w:val="009A4D44"/>
    <w:rsid w:val="009A5165"/>
    <w:rsid w:val="009A5BF0"/>
    <w:rsid w:val="009A5C52"/>
    <w:rsid w:val="009A5EFD"/>
    <w:rsid w:val="009A7468"/>
    <w:rsid w:val="009A74E0"/>
    <w:rsid w:val="009A7DF1"/>
    <w:rsid w:val="009A7EC8"/>
    <w:rsid w:val="009B05EE"/>
    <w:rsid w:val="009B066E"/>
    <w:rsid w:val="009B1634"/>
    <w:rsid w:val="009B16E5"/>
    <w:rsid w:val="009B17F4"/>
    <w:rsid w:val="009B1E93"/>
    <w:rsid w:val="009B2043"/>
    <w:rsid w:val="009B2695"/>
    <w:rsid w:val="009B2BA3"/>
    <w:rsid w:val="009B37F0"/>
    <w:rsid w:val="009B3D01"/>
    <w:rsid w:val="009B3FD0"/>
    <w:rsid w:val="009B418C"/>
    <w:rsid w:val="009B4B32"/>
    <w:rsid w:val="009B4EA7"/>
    <w:rsid w:val="009B57BE"/>
    <w:rsid w:val="009B6EC1"/>
    <w:rsid w:val="009B7DB0"/>
    <w:rsid w:val="009C030C"/>
    <w:rsid w:val="009C0651"/>
    <w:rsid w:val="009C0777"/>
    <w:rsid w:val="009C0954"/>
    <w:rsid w:val="009C0EE2"/>
    <w:rsid w:val="009C0EEA"/>
    <w:rsid w:val="009C12BC"/>
    <w:rsid w:val="009C14BB"/>
    <w:rsid w:val="009C1C9C"/>
    <w:rsid w:val="009C1E86"/>
    <w:rsid w:val="009C2762"/>
    <w:rsid w:val="009C291F"/>
    <w:rsid w:val="009C35BC"/>
    <w:rsid w:val="009C473A"/>
    <w:rsid w:val="009C4C1C"/>
    <w:rsid w:val="009C4FEC"/>
    <w:rsid w:val="009C53D6"/>
    <w:rsid w:val="009C5430"/>
    <w:rsid w:val="009C549A"/>
    <w:rsid w:val="009C5EA4"/>
    <w:rsid w:val="009C619C"/>
    <w:rsid w:val="009C6E05"/>
    <w:rsid w:val="009C737E"/>
    <w:rsid w:val="009C738C"/>
    <w:rsid w:val="009C7BC6"/>
    <w:rsid w:val="009C7E51"/>
    <w:rsid w:val="009C7EB7"/>
    <w:rsid w:val="009C7F17"/>
    <w:rsid w:val="009D06D1"/>
    <w:rsid w:val="009D0847"/>
    <w:rsid w:val="009D0AEC"/>
    <w:rsid w:val="009D143E"/>
    <w:rsid w:val="009D17F5"/>
    <w:rsid w:val="009D1C93"/>
    <w:rsid w:val="009D25E6"/>
    <w:rsid w:val="009D279B"/>
    <w:rsid w:val="009D29A8"/>
    <w:rsid w:val="009D424A"/>
    <w:rsid w:val="009D445D"/>
    <w:rsid w:val="009D485E"/>
    <w:rsid w:val="009D4B9B"/>
    <w:rsid w:val="009D4D08"/>
    <w:rsid w:val="009D55FB"/>
    <w:rsid w:val="009D5775"/>
    <w:rsid w:val="009D595C"/>
    <w:rsid w:val="009D607D"/>
    <w:rsid w:val="009D6279"/>
    <w:rsid w:val="009D657C"/>
    <w:rsid w:val="009D65EB"/>
    <w:rsid w:val="009D6A0A"/>
    <w:rsid w:val="009D75FB"/>
    <w:rsid w:val="009E1372"/>
    <w:rsid w:val="009E15D6"/>
    <w:rsid w:val="009E2448"/>
    <w:rsid w:val="009E24E1"/>
    <w:rsid w:val="009E3A45"/>
    <w:rsid w:val="009E3B29"/>
    <w:rsid w:val="009E3FD9"/>
    <w:rsid w:val="009E43A8"/>
    <w:rsid w:val="009E4D10"/>
    <w:rsid w:val="009E5EEB"/>
    <w:rsid w:val="009E5F60"/>
    <w:rsid w:val="009E7C6D"/>
    <w:rsid w:val="009F0B46"/>
    <w:rsid w:val="009F0CD0"/>
    <w:rsid w:val="009F0DB0"/>
    <w:rsid w:val="009F10E5"/>
    <w:rsid w:val="009F13F8"/>
    <w:rsid w:val="009F1C5B"/>
    <w:rsid w:val="009F1C8C"/>
    <w:rsid w:val="009F1CF1"/>
    <w:rsid w:val="009F1CFD"/>
    <w:rsid w:val="009F1D4F"/>
    <w:rsid w:val="009F20D1"/>
    <w:rsid w:val="009F248D"/>
    <w:rsid w:val="009F2A27"/>
    <w:rsid w:val="009F3096"/>
    <w:rsid w:val="009F3D77"/>
    <w:rsid w:val="009F3EC8"/>
    <w:rsid w:val="009F46B3"/>
    <w:rsid w:val="009F5D9B"/>
    <w:rsid w:val="009F61A9"/>
    <w:rsid w:val="009F676D"/>
    <w:rsid w:val="009F76C6"/>
    <w:rsid w:val="009F7DAD"/>
    <w:rsid w:val="009F7DFD"/>
    <w:rsid w:val="00A00227"/>
    <w:rsid w:val="00A003CC"/>
    <w:rsid w:val="00A0090E"/>
    <w:rsid w:val="00A00A3C"/>
    <w:rsid w:val="00A0144D"/>
    <w:rsid w:val="00A01AA5"/>
    <w:rsid w:val="00A0206B"/>
    <w:rsid w:val="00A02388"/>
    <w:rsid w:val="00A025B7"/>
    <w:rsid w:val="00A02C4E"/>
    <w:rsid w:val="00A02E4D"/>
    <w:rsid w:val="00A02F40"/>
    <w:rsid w:val="00A03915"/>
    <w:rsid w:val="00A03C85"/>
    <w:rsid w:val="00A03CDA"/>
    <w:rsid w:val="00A03CDB"/>
    <w:rsid w:val="00A04096"/>
    <w:rsid w:val="00A0455D"/>
    <w:rsid w:val="00A04620"/>
    <w:rsid w:val="00A04F49"/>
    <w:rsid w:val="00A05554"/>
    <w:rsid w:val="00A0563D"/>
    <w:rsid w:val="00A056C0"/>
    <w:rsid w:val="00A05D9F"/>
    <w:rsid w:val="00A06BCF"/>
    <w:rsid w:val="00A07053"/>
    <w:rsid w:val="00A07654"/>
    <w:rsid w:val="00A07CFB"/>
    <w:rsid w:val="00A07DC9"/>
    <w:rsid w:val="00A07FE8"/>
    <w:rsid w:val="00A10311"/>
    <w:rsid w:val="00A10501"/>
    <w:rsid w:val="00A10B40"/>
    <w:rsid w:val="00A10EF8"/>
    <w:rsid w:val="00A11506"/>
    <w:rsid w:val="00A117C5"/>
    <w:rsid w:val="00A117EB"/>
    <w:rsid w:val="00A12680"/>
    <w:rsid w:val="00A12DF9"/>
    <w:rsid w:val="00A13909"/>
    <w:rsid w:val="00A13E90"/>
    <w:rsid w:val="00A14CC2"/>
    <w:rsid w:val="00A1528E"/>
    <w:rsid w:val="00A15CF2"/>
    <w:rsid w:val="00A15DE4"/>
    <w:rsid w:val="00A16235"/>
    <w:rsid w:val="00A16993"/>
    <w:rsid w:val="00A1762F"/>
    <w:rsid w:val="00A17902"/>
    <w:rsid w:val="00A17990"/>
    <w:rsid w:val="00A2172F"/>
    <w:rsid w:val="00A221F0"/>
    <w:rsid w:val="00A22CD1"/>
    <w:rsid w:val="00A232C7"/>
    <w:rsid w:val="00A23432"/>
    <w:rsid w:val="00A24A53"/>
    <w:rsid w:val="00A251F1"/>
    <w:rsid w:val="00A25338"/>
    <w:rsid w:val="00A254E7"/>
    <w:rsid w:val="00A25676"/>
    <w:rsid w:val="00A25794"/>
    <w:rsid w:val="00A25CE8"/>
    <w:rsid w:val="00A25D80"/>
    <w:rsid w:val="00A261AB"/>
    <w:rsid w:val="00A26549"/>
    <w:rsid w:val="00A26C61"/>
    <w:rsid w:val="00A26E3E"/>
    <w:rsid w:val="00A27AFC"/>
    <w:rsid w:val="00A30165"/>
    <w:rsid w:val="00A307AD"/>
    <w:rsid w:val="00A30C1C"/>
    <w:rsid w:val="00A318BB"/>
    <w:rsid w:val="00A31D30"/>
    <w:rsid w:val="00A31E0F"/>
    <w:rsid w:val="00A323C4"/>
    <w:rsid w:val="00A32527"/>
    <w:rsid w:val="00A327E0"/>
    <w:rsid w:val="00A34574"/>
    <w:rsid w:val="00A34907"/>
    <w:rsid w:val="00A3492A"/>
    <w:rsid w:val="00A349EE"/>
    <w:rsid w:val="00A34FBA"/>
    <w:rsid w:val="00A36063"/>
    <w:rsid w:val="00A3614C"/>
    <w:rsid w:val="00A36259"/>
    <w:rsid w:val="00A3761D"/>
    <w:rsid w:val="00A37D95"/>
    <w:rsid w:val="00A40179"/>
    <w:rsid w:val="00A40342"/>
    <w:rsid w:val="00A40B33"/>
    <w:rsid w:val="00A416C6"/>
    <w:rsid w:val="00A4195F"/>
    <w:rsid w:val="00A420BB"/>
    <w:rsid w:val="00A428FB"/>
    <w:rsid w:val="00A42D33"/>
    <w:rsid w:val="00A4335E"/>
    <w:rsid w:val="00A43BC6"/>
    <w:rsid w:val="00A43DFC"/>
    <w:rsid w:val="00A444D5"/>
    <w:rsid w:val="00A44A42"/>
    <w:rsid w:val="00A44AB6"/>
    <w:rsid w:val="00A44DB2"/>
    <w:rsid w:val="00A4500C"/>
    <w:rsid w:val="00A4693E"/>
    <w:rsid w:val="00A46DB9"/>
    <w:rsid w:val="00A471CB"/>
    <w:rsid w:val="00A479A8"/>
    <w:rsid w:val="00A47BDB"/>
    <w:rsid w:val="00A47D04"/>
    <w:rsid w:val="00A502E5"/>
    <w:rsid w:val="00A50684"/>
    <w:rsid w:val="00A50B3C"/>
    <w:rsid w:val="00A50F0C"/>
    <w:rsid w:val="00A516C9"/>
    <w:rsid w:val="00A51CBF"/>
    <w:rsid w:val="00A5257F"/>
    <w:rsid w:val="00A53071"/>
    <w:rsid w:val="00A53371"/>
    <w:rsid w:val="00A53931"/>
    <w:rsid w:val="00A53DEC"/>
    <w:rsid w:val="00A53E36"/>
    <w:rsid w:val="00A53FB5"/>
    <w:rsid w:val="00A54D92"/>
    <w:rsid w:val="00A550D3"/>
    <w:rsid w:val="00A5511D"/>
    <w:rsid w:val="00A5522D"/>
    <w:rsid w:val="00A554B2"/>
    <w:rsid w:val="00A556D0"/>
    <w:rsid w:val="00A55BA8"/>
    <w:rsid w:val="00A56726"/>
    <w:rsid w:val="00A569C7"/>
    <w:rsid w:val="00A569F1"/>
    <w:rsid w:val="00A56A2E"/>
    <w:rsid w:val="00A56F51"/>
    <w:rsid w:val="00A57774"/>
    <w:rsid w:val="00A57C87"/>
    <w:rsid w:val="00A57F18"/>
    <w:rsid w:val="00A57F65"/>
    <w:rsid w:val="00A600DE"/>
    <w:rsid w:val="00A60505"/>
    <w:rsid w:val="00A613CC"/>
    <w:rsid w:val="00A61556"/>
    <w:rsid w:val="00A623BB"/>
    <w:rsid w:val="00A624BC"/>
    <w:rsid w:val="00A637A5"/>
    <w:rsid w:val="00A63889"/>
    <w:rsid w:val="00A6458C"/>
    <w:rsid w:val="00A6558C"/>
    <w:rsid w:val="00A65847"/>
    <w:rsid w:val="00A65E94"/>
    <w:rsid w:val="00A662A9"/>
    <w:rsid w:val="00A669E3"/>
    <w:rsid w:val="00A67175"/>
    <w:rsid w:val="00A67441"/>
    <w:rsid w:val="00A6785A"/>
    <w:rsid w:val="00A67867"/>
    <w:rsid w:val="00A67E55"/>
    <w:rsid w:val="00A70624"/>
    <w:rsid w:val="00A708A3"/>
    <w:rsid w:val="00A70D60"/>
    <w:rsid w:val="00A7114C"/>
    <w:rsid w:val="00A71B8E"/>
    <w:rsid w:val="00A728B6"/>
    <w:rsid w:val="00A7346E"/>
    <w:rsid w:val="00A735CC"/>
    <w:rsid w:val="00A73674"/>
    <w:rsid w:val="00A73CBB"/>
    <w:rsid w:val="00A73E00"/>
    <w:rsid w:val="00A75625"/>
    <w:rsid w:val="00A75840"/>
    <w:rsid w:val="00A75989"/>
    <w:rsid w:val="00A75B01"/>
    <w:rsid w:val="00A75EC9"/>
    <w:rsid w:val="00A75F65"/>
    <w:rsid w:val="00A7605A"/>
    <w:rsid w:val="00A76CCC"/>
    <w:rsid w:val="00A77593"/>
    <w:rsid w:val="00A77EDB"/>
    <w:rsid w:val="00A77F42"/>
    <w:rsid w:val="00A805BF"/>
    <w:rsid w:val="00A80867"/>
    <w:rsid w:val="00A80B3C"/>
    <w:rsid w:val="00A80CBC"/>
    <w:rsid w:val="00A815AA"/>
    <w:rsid w:val="00A815B4"/>
    <w:rsid w:val="00A81B0C"/>
    <w:rsid w:val="00A81C6A"/>
    <w:rsid w:val="00A81CD0"/>
    <w:rsid w:val="00A82055"/>
    <w:rsid w:val="00A821B1"/>
    <w:rsid w:val="00A83EB3"/>
    <w:rsid w:val="00A8444B"/>
    <w:rsid w:val="00A84F9A"/>
    <w:rsid w:val="00A856CA"/>
    <w:rsid w:val="00A85907"/>
    <w:rsid w:val="00A8618F"/>
    <w:rsid w:val="00A866BD"/>
    <w:rsid w:val="00A86E40"/>
    <w:rsid w:val="00A86F2E"/>
    <w:rsid w:val="00A8721B"/>
    <w:rsid w:val="00A872E9"/>
    <w:rsid w:val="00A87F3C"/>
    <w:rsid w:val="00A90251"/>
    <w:rsid w:val="00A90595"/>
    <w:rsid w:val="00A90983"/>
    <w:rsid w:val="00A90DD6"/>
    <w:rsid w:val="00A91209"/>
    <w:rsid w:val="00A91723"/>
    <w:rsid w:val="00A9196C"/>
    <w:rsid w:val="00A919DC"/>
    <w:rsid w:val="00A91E09"/>
    <w:rsid w:val="00A92237"/>
    <w:rsid w:val="00A92241"/>
    <w:rsid w:val="00A92630"/>
    <w:rsid w:val="00A92854"/>
    <w:rsid w:val="00A92895"/>
    <w:rsid w:val="00A92A7D"/>
    <w:rsid w:val="00A92ACB"/>
    <w:rsid w:val="00A93602"/>
    <w:rsid w:val="00A93996"/>
    <w:rsid w:val="00A94230"/>
    <w:rsid w:val="00A9444B"/>
    <w:rsid w:val="00A9487B"/>
    <w:rsid w:val="00A949CB"/>
    <w:rsid w:val="00A94CC1"/>
    <w:rsid w:val="00A94EC7"/>
    <w:rsid w:val="00A950CD"/>
    <w:rsid w:val="00A95957"/>
    <w:rsid w:val="00A95B94"/>
    <w:rsid w:val="00A96F07"/>
    <w:rsid w:val="00A9740A"/>
    <w:rsid w:val="00A975F8"/>
    <w:rsid w:val="00A97762"/>
    <w:rsid w:val="00AA00CE"/>
    <w:rsid w:val="00AA1776"/>
    <w:rsid w:val="00AA178A"/>
    <w:rsid w:val="00AA18D0"/>
    <w:rsid w:val="00AA1DB0"/>
    <w:rsid w:val="00AA1DFB"/>
    <w:rsid w:val="00AA1F5A"/>
    <w:rsid w:val="00AA1FB3"/>
    <w:rsid w:val="00AA2733"/>
    <w:rsid w:val="00AA2A2A"/>
    <w:rsid w:val="00AA3195"/>
    <w:rsid w:val="00AA3254"/>
    <w:rsid w:val="00AA39A7"/>
    <w:rsid w:val="00AA3C5E"/>
    <w:rsid w:val="00AA3DFA"/>
    <w:rsid w:val="00AA519A"/>
    <w:rsid w:val="00AA5440"/>
    <w:rsid w:val="00AA55F6"/>
    <w:rsid w:val="00AA57F2"/>
    <w:rsid w:val="00AA5BA3"/>
    <w:rsid w:val="00AA6291"/>
    <w:rsid w:val="00AA673D"/>
    <w:rsid w:val="00AA70F4"/>
    <w:rsid w:val="00AA76EF"/>
    <w:rsid w:val="00AA7A51"/>
    <w:rsid w:val="00AA7BFA"/>
    <w:rsid w:val="00AB0322"/>
    <w:rsid w:val="00AB045F"/>
    <w:rsid w:val="00AB0751"/>
    <w:rsid w:val="00AB0833"/>
    <w:rsid w:val="00AB132E"/>
    <w:rsid w:val="00AB15EA"/>
    <w:rsid w:val="00AB19FA"/>
    <w:rsid w:val="00AB1D2C"/>
    <w:rsid w:val="00AB2809"/>
    <w:rsid w:val="00AB2B7B"/>
    <w:rsid w:val="00AB2FAF"/>
    <w:rsid w:val="00AB3550"/>
    <w:rsid w:val="00AB3C78"/>
    <w:rsid w:val="00AB3E8E"/>
    <w:rsid w:val="00AB4252"/>
    <w:rsid w:val="00AB4DC3"/>
    <w:rsid w:val="00AB57B2"/>
    <w:rsid w:val="00AB60DB"/>
    <w:rsid w:val="00AB6443"/>
    <w:rsid w:val="00AB6607"/>
    <w:rsid w:val="00AB6D11"/>
    <w:rsid w:val="00AB6F9A"/>
    <w:rsid w:val="00AB73F8"/>
    <w:rsid w:val="00AB7867"/>
    <w:rsid w:val="00AB793C"/>
    <w:rsid w:val="00AC01A4"/>
    <w:rsid w:val="00AC0610"/>
    <w:rsid w:val="00AC1036"/>
    <w:rsid w:val="00AC14E9"/>
    <w:rsid w:val="00AC15B2"/>
    <w:rsid w:val="00AC2602"/>
    <w:rsid w:val="00AC266A"/>
    <w:rsid w:val="00AC28B0"/>
    <w:rsid w:val="00AC2982"/>
    <w:rsid w:val="00AC2BED"/>
    <w:rsid w:val="00AC2BFC"/>
    <w:rsid w:val="00AC2E62"/>
    <w:rsid w:val="00AC2F15"/>
    <w:rsid w:val="00AC5A1B"/>
    <w:rsid w:val="00AC5CA5"/>
    <w:rsid w:val="00AC5F50"/>
    <w:rsid w:val="00AC6069"/>
    <w:rsid w:val="00AC6232"/>
    <w:rsid w:val="00AC6662"/>
    <w:rsid w:val="00AC6F86"/>
    <w:rsid w:val="00AC71EC"/>
    <w:rsid w:val="00AC79FE"/>
    <w:rsid w:val="00AD01CB"/>
    <w:rsid w:val="00AD064E"/>
    <w:rsid w:val="00AD070D"/>
    <w:rsid w:val="00AD0EC6"/>
    <w:rsid w:val="00AD10C2"/>
    <w:rsid w:val="00AD1A22"/>
    <w:rsid w:val="00AD2B21"/>
    <w:rsid w:val="00AD354C"/>
    <w:rsid w:val="00AD397B"/>
    <w:rsid w:val="00AD399E"/>
    <w:rsid w:val="00AD3CB5"/>
    <w:rsid w:val="00AD4539"/>
    <w:rsid w:val="00AD50F5"/>
    <w:rsid w:val="00AD5144"/>
    <w:rsid w:val="00AD579A"/>
    <w:rsid w:val="00AD587B"/>
    <w:rsid w:val="00AD63D1"/>
    <w:rsid w:val="00AD6844"/>
    <w:rsid w:val="00AD68A9"/>
    <w:rsid w:val="00AD6DEF"/>
    <w:rsid w:val="00AD7841"/>
    <w:rsid w:val="00AD7B89"/>
    <w:rsid w:val="00AE0E47"/>
    <w:rsid w:val="00AE1292"/>
    <w:rsid w:val="00AE13A7"/>
    <w:rsid w:val="00AE1D6F"/>
    <w:rsid w:val="00AE1DA3"/>
    <w:rsid w:val="00AE1E37"/>
    <w:rsid w:val="00AE1EDF"/>
    <w:rsid w:val="00AE2DCA"/>
    <w:rsid w:val="00AE2E16"/>
    <w:rsid w:val="00AE30D1"/>
    <w:rsid w:val="00AE33A4"/>
    <w:rsid w:val="00AE355E"/>
    <w:rsid w:val="00AE3781"/>
    <w:rsid w:val="00AE3EE0"/>
    <w:rsid w:val="00AE3F85"/>
    <w:rsid w:val="00AE4265"/>
    <w:rsid w:val="00AE43FA"/>
    <w:rsid w:val="00AE4DB8"/>
    <w:rsid w:val="00AE5192"/>
    <w:rsid w:val="00AE5846"/>
    <w:rsid w:val="00AE5E08"/>
    <w:rsid w:val="00AE6309"/>
    <w:rsid w:val="00AE6A9B"/>
    <w:rsid w:val="00AE6FD4"/>
    <w:rsid w:val="00AE73B4"/>
    <w:rsid w:val="00AE7EBC"/>
    <w:rsid w:val="00AE7FC8"/>
    <w:rsid w:val="00AF0047"/>
    <w:rsid w:val="00AF02D6"/>
    <w:rsid w:val="00AF039C"/>
    <w:rsid w:val="00AF09E3"/>
    <w:rsid w:val="00AF19D6"/>
    <w:rsid w:val="00AF1C2D"/>
    <w:rsid w:val="00AF2A8A"/>
    <w:rsid w:val="00AF2BDE"/>
    <w:rsid w:val="00AF2DA0"/>
    <w:rsid w:val="00AF3514"/>
    <w:rsid w:val="00AF37AE"/>
    <w:rsid w:val="00AF3C9A"/>
    <w:rsid w:val="00AF4052"/>
    <w:rsid w:val="00AF4B69"/>
    <w:rsid w:val="00AF4D30"/>
    <w:rsid w:val="00AF50C4"/>
    <w:rsid w:val="00AF539A"/>
    <w:rsid w:val="00AF540C"/>
    <w:rsid w:val="00AF5873"/>
    <w:rsid w:val="00AF6C0D"/>
    <w:rsid w:val="00AF6C0F"/>
    <w:rsid w:val="00AF7104"/>
    <w:rsid w:val="00AF7959"/>
    <w:rsid w:val="00B002DE"/>
    <w:rsid w:val="00B0067F"/>
    <w:rsid w:val="00B011B9"/>
    <w:rsid w:val="00B01C11"/>
    <w:rsid w:val="00B01F6A"/>
    <w:rsid w:val="00B02838"/>
    <w:rsid w:val="00B02B4F"/>
    <w:rsid w:val="00B02FAA"/>
    <w:rsid w:val="00B03053"/>
    <w:rsid w:val="00B03A96"/>
    <w:rsid w:val="00B0456F"/>
    <w:rsid w:val="00B045DA"/>
    <w:rsid w:val="00B0480E"/>
    <w:rsid w:val="00B049E1"/>
    <w:rsid w:val="00B04F88"/>
    <w:rsid w:val="00B052A0"/>
    <w:rsid w:val="00B06518"/>
    <w:rsid w:val="00B066AB"/>
    <w:rsid w:val="00B071C5"/>
    <w:rsid w:val="00B0780F"/>
    <w:rsid w:val="00B07DA7"/>
    <w:rsid w:val="00B10464"/>
    <w:rsid w:val="00B10B60"/>
    <w:rsid w:val="00B10E53"/>
    <w:rsid w:val="00B11EEF"/>
    <w:rsid w:val="00B11F56"/>
    <w:rsid w:val="00B1204D"/>
    <w:rsid w:val="00B122EF"/>
    <w:rsid w:val="00B12309"/>
    <w:rsid w:val="00B132D9"/>
    <w:rsid w:val="00B13A16"/>
    <w:rsid w:val="00B13CE1"/>
    <w:rsid w:val="00B1477E"/>
    <w:rsid w:val="00B14B22"/>
    <w:rsid w:val="00B14BE9"/>
    <w:rsid w:val="00B14C48"/>
    <w:rsid w:val="00B15F15"/>
    <w:rsid w:val="00B164D7"/>
    <w:rsid w:val="00B17114"/>
    <w:rsid w:val="00B17BFE"/>
    <w:rsid w:val="00B17C3F"/>
    <w:rsid w:val="00B2005B"/>
    <w:rsid w:val="00B2079D"/>
    <w:rsid w:val="00B20D9C"/>
    <w:rsid w:val="00B20FA0"/>
    <w:rsid w:val="00B20FC0"/>
    <w:rsid w:val="00B2164A"/>
    <w:rsid w:val="00B21B06"/>
    <w:rsid w:val="00B222C5"/>
    <w:rsid w:val="00B22A83"/>
    <w:rsid w:val="00B22AF5"/>
    <w:rsid w:val="00B22CC5"/>
    <w:rsid w:val="00B22F07"/>
    <w:rsid w:val="00B2324B"/>
    <w:rsid w:val="00B2337B"/>
    <w:rsid w:val="00B23C39"/>
    <w:rsid w:val="00B24043"/>
    <w:rsid w:val="00B2490D"/>
    <w:rsid w:val="00B24B8C"/>
    <w:rsid w:val="00B256F1"/>
    <w:rsid w:val="00B257D9"/>
    <w:rsid w:val="00B2585A"/>
    <w:rsid w:val="00B25B8C"/>
    <w:rsid w:val="00B25DC2"/>
    <w:rsid w:val="00B26661"/>
    <w:rsid w:val="00B27845"/>
    <w:rsid w:val="00B2792D"/>
    <w:rsid w:val="00B30175"/>
    <w:rsid w:val="00B30EB2"/>
    <w:rsid w:val="00B3107F"/>
    <w:rsid w:val="00B3119D"/>
    <w:rsid w:val="00B314BE"/>
    <w:rsid w:val="00B31EFA"/>
    <w:rsid w:val="00B32C03"/>
    <w:rsid w:val="00B330D2"/>
    <w:rsid w:val="00B333C1"/>
    <w:rsid w:val="00B33569"/>
    <w:rsid w:val="00B33C65"/>
    <w:rsid w:val="00B34342"/>
    <w:rsid w:val="00B34345"/>
    <w:rsid w:val="00B344CB"/>
    <w:rsid w:val="00B35246"/>
    <w:rsid w:val="00B352E7"/>
    <w:rsid w:val="00B35790"/>
    <w:rsid w:val="00B35796"/>
    <w:rsid w:val="00B35AE4"/>
    <w:rsid w:val="00B36D2F"/>
    <w:rsid w:val="00B36DAC"/>
    <w:rsid w:val="00B372C2"/>
    <w:rsid w:val="00B37838"/>
    <w:rsid w:val="00B37E59"/>
    <w:rsid w:val="00B40D12"/>
    <w:rsid w:val="00B41013"/>
    <w:rsid w:val="00B41277"/>
    <w:rsid w:val="00B41527"/>
    <w:rsid w:val="00B418BD"/>
    <w:rsid w:val="00B42154"/>
    <w:rsid w:val="00B42829"/>
    <w:rsid w:val="00B42D8A"/>
    <w:rsid w:val="00B42FD0"/>
    <w:rsid w:val="00B43A1E"/>
    <w:rsid w:val="00B44072"/>
    <w:rsid w:val="00B44B06"/>
    <w:rsid w:val="00B4550F"/>
    <w:rsid w:val="00B45788"/>
    <w:rsid w:val="00B457D4"/>
    <w:rsid w:val="00B45BBB"/>
    <w:rsid w:val="00B45EBC"/>
    <w:rsid w:val="00B46C00"/>
    <w:rsid w:val="00B47360"/>
    <w:rsid w:val="00B476EC"/>
    <w:rsid w:val="00B47FD6"/>
    <w:rsid w:val="00B51529"/>
    <w:rsid w:val="00B51AA7"/>
    <w:rsid w:val="00B53106"/>
    <w:rsid w:val="00B53575"/>
    <w:rsid w:val="00B545B4"/>
    <w:rsid w:val="00B54A24"/>
    <w:rsid w:val="00B57542"/>
    <w:rsid w:val="00B57658"/>
    <w:rsid w:val="00B57A5C"/>
    <w:rsid w:val="00B6018B"/>
    <w:rsid w:val="00B604D0"/>
    <w:rsid w:val="00B62AE7"/>
    <w:rsid w:val="00B62B4E"/>
    <w:rsid w:val="00B62E05"/>
    <w:rsid w:val="00B64ED6"/>
    <w:rsid w:val="00B651D4"/>
    <w:rsid w:val="00B65EB1"/>
    <w:rsid w:val="00B66281"/>
    <w:rsid w:val="00B66329"/>
    <w:rsid w:val="00B67096"/>
    <w:rsid w:val="00B67527"/>
    <w:rsid w:val="00B6790B"/>
    <w:rsid w:val="00B67AE9"/>
    <w:rsid w:val="00B67BF4"/>
    <w:rsid w:val="00B7076C"/>
    <w:rsid w:val="00B707F5"/>
    <w:rsid w:val="00B70B29"/>
    <w:rsid w:val="00B70D4C"/>
    <w:rsid w:val="00B70FEE"/>
    <w:rsid w:val="00B71932"/>
    <w:rsid w:val="00B722FF"/>
    <w:rsid w:val="00B723E6"/>
    <w:rsid w:val="00B72C7D"/>
    <w:rsid w:val="00B72DBF"/>
    <w:rsid w:val="00B73A52"/>
    <w:rsid w:val="00B7444C"/>
    <w:rsid w:val="00B74CF9"/>
    <w:rsid w:val="00B75202"/>
    <w:rsid w:val="00B75607"/>
    <w:rsid w:val="00B75F14"/>
    <w:rsid w:val="00B760A9"/>
    <w:rsid w:val="00B76A50"/>
    <w:rsid w:val="00B76FBD"/>
    <w:rsid w:val="00B77297"/>
    <w:rsid w:val="00B779EC"/>
    <w:rsid w:val="00B77A9B"/>
    <w:rsid w:val="00B77E9A"/>
    <w:rsid w:val="00B8014B"/>
    <w:rsid w:val="00B80A34"/>
    <w:rsid w:val="00B80A6F"/>
    <w:rsid w:val="00B80F14"/>
    <w:rsid w:val="00B80F4C"/>
    <w:rsid w:val="00B827B5"/>
    <w:rsid w:val="00B829F9"/>
    <w:rsid w:val="00B82A7F"/>
    <w:rsid w:val="00B82B28"/>
    <w:rsid w:val="00B8333E"/>
    <w:rsid w:val="00B83541"/>
    <w:rsid w:val="00B8398F"/>
    <w:rsid w:val="00B83A50"/>
    <w:rsid w:val="00B843E1"/>
    <w:rsid w:val="00B8451E"/>
    <w:rsid w:val="00B846B7"/>
    <w:rsid w:val="00B8557D"/>
    <w:rsid w:val="00B85B18"/>
    <w:rsid w:val="00B85B5F"/>
    <w:rsid w:val="00B86052"/>
    <w:rsid w:val="00B862A8"/>
    <w:rsid w:val="00B8641D"/>
    <w:rsid w:val="00B865E3"/>
    <w:rsid w:val="00B91AF6"/>
    <w:rsid w:val="00B9304D"/>
    <w:rsid w:val="00B930CD"/>
    <w:rsid w:val="00B9342C"/>
    <w:rsid w:val="00B93991"/>
    <w:rsid w:val="00B93D9D"/>
    <w:rsid w:val="00B942DB"/>
    <w:rsid w:val="00B9471A"/>
    <w:rsid w:val="00B955CB"/>
    <w:rsid w:val="00B95976"/>
    <w:rsid w:val="00B95EBD"/>
    <w:rsid w:val="00B96216"/>
    <w:rsid w:val="00B9667F"/>
    <w:rsid w:val="00B96E1D"/>
    <w:rsid w:val="00B96EE1"/>
    <w:rsid w:val="00B9708E"/>
    <w:rsid w:val="00B97959"/>
    <w:rsid w:val="00B97AC9"/>
    <w:rsid w:val="00B97D3A"/>
    <w:rsid w:val="00BA00EF"/>
    <w:rsid w:val="00BA0745"/>
    <w:rsid w:val="00BA0C52"/>
    <w:rsid w:val="00BA0FAC"/>
    <w:rsid w:val="00BA15A9"/>
    <w:rsid w:val="00BA1644"/>
    <w:rsid w:val="00BA1DCE"/>
    <w:rsid w:val="00BA1E9D"/>
    <w:rsid w:val="00BA22A6"/>
    <w:rsid w:val="00BA3BF9"/>
    <w:rsid w:val="00BA4ED0"/>
    <w:rsid w:val="00BA533A"/>
    <w:rsid w:val="00BA5A04"/>
    <w:rsid w:val="00BA5F76"/>
    <w:rsid w:val="00BA619B"/>
    <w:rsid w:val="00BA6812"/>
    <w:rsid w:val="00BA690A"/>
    <w:rsid w:val="00BA6981"/>
    <w:rsid w:val="00BA6B93"/>
    <w:rsid w:val="00BA6F98"/>
    <w:rsid w:val="00BA793E"/>
    <w:rsid w:val="00BA79AA"/>
    <w:rsid w:val="00BA7E47"/>
    <w:rsid w:val="00BB03C2"/>
    <w:rsid w:val="00BB04EA"/>
    <w:rsid w:val="00BB0734"/>
    <w:rsid w:val="00BB1847"/>
    <w:rsid w:val="00BB19C6"/>
    <w:rsid w:val="00BB1A71"/>
    <w:rsid w:val="00BB2215"/>
    <w:rsid w:val="00BB27A2"/>
    <w:rsid w:val="00BB2877"/>
    <w:rsid w:val="00BB2A7B"/>
    <w:rsid w:val="00BB3C63"/>
    <w:rsid w:val="00BB3FD6"/>
    <w:rsid w:val="00BB419A"/>
    <w:rsid w:val="00BB4E3F"/>
    <w:rsid w:val="00BB55C2"/>
    <w:rsid w:val="00BB5610"/>
    <w:rsid w:val="00BB6467"/>
    <w:rsid w:val="00BB687D"/>
    <w:rsid w:val="00BB7C8F"/>
    <w:rsid w:val="00BC13FF"/>
    <w:rsid w:val="00BC1759"/>
    <w:rsid w:val="00BC20E7"/>
    <w:rsid w:val="00BC275C"/>
    <w:rsid w:val="00BC3016"/>
    <w:rsid w:val="00BC3AB1"/>
    <w:rsid w:val="00BC3F12"/>
    <w:rsid w:val="00BC3FE8"/>
    <w:rsid w:val="00BC44C3"/>
    <w:rsid w:val="00BC4E4B"/>
    <w:rsid w:val="00BC5382"/>
    <w:rsid w:val="00BC5DF7"/>
    <w:rsid w:val="00BC5E88"/>
    <w:rsid w:val="00BC6236"/>
    <w:rsid w:val="00BC6346"/>
    <w:rsid w:val="00BC69DB"/>
    <w:rsid w:val="00BC6A8F"/>
    <w:rsid w:val="00BC6E70"/>
    <w:rsid w:val="00BC6EDF"/>
    <w:rsid w:val="00BC70A8"/>
    <w:rsid w:val="00BC7518"/>
    <w:rsid w:val="00BC767E"/>
    <w:rsid w:val="00BC7830"/>
    <w:rsid w:val="00BC7831"/>
    <w:rsid w:val="00BC7991"/>
    <w:rsid w:val="00BD0B35"/>
    <w:rsid w:val="00BD0E8E"/>
    <w:rsid w:val="00BD0ECF"/>
    <w:rsid w:val="00BD13AE"/>
    <w:rsid w:val="00BD180E"/>
    <w:rsid w:val="00BD1BB4"/>
    <w:rsid w:val="00BD1F3B"/>
    <w:rsid w:val="00BD21FC"/>
    <w:rsid w:val="00BD3465"/>
    <w:rsid w:val="00BD348B"/>
    <w:rsid w:val="00BD3818"/>
    <w:rsid w:val="00BD3A05"/>
    <w:rsid w:val="00BD4400"/>
    <w:rsid w:val="00BD4841"/>
    <w:rsid w:val="00BD4A46"/>
    <w:rsid w:val="00BD596B"/>
    <w:rsid w:val="00BD5E30"/>
    <w:rsid w:val="00BD629E"/>
    <w:rsid w:val="00BD699B"/>
    <w:rsid w:val="00BD747B"/>
    <w:rsid w:val="00BD772F"/>
    <w:rsid w:val="00BD7FC0"/>
    <w:rsid w:val="00BE0578"/>
    <w:rsid w:val="00BE0BB6"/>
    <w:rsid w:val="00BE151C"/>
    <w:rsid w:val="00BE156B"/>
    <w:rsid w:val="00BE16FA"/>
    <w:rsid w:val="00BE1A3F"/>
    <w:rsid w:val="00BE2761"/>
    <w:rsid w:val="00BE3765"/>
    <w:rsid w:val="00BE3D69"/>
    <w:rsid w:val="00BE3DEC"/>
    <w:rsid w:val="00BE4CC2"/>
    <w:rsid w:val="00BE55AB"/>
    <w:rsid w:val="00BE56A3"/>
    <w:rsid w:val="00BE6246"/>
    <w:rsid w:val="00BE72C6"/>
    <w:rsid w:val="00BE7410"/>
    <w:rsid w:val="00BE7566"/>
    <w:rsid w:val="00BE7642"/>
    <w:rsid w:val="00BE78E8"/>
    <w:rsid w:val="00BE7BF1"/>
    <w:rsid w:val="00BF060B"/>
    <w:rsid w:val="00BF0ED6"/>
    <w:rsid w:val="00BF1E5A"/>
    <w:rsid w:val="00BF23EC"/>
    <w:rsid w:val="00BF2BAB"/>
    <w:rsid w:val="00BF327E"/>
    <w:rsid w:val="00BF3598"/>
    <w:rsid w:val="00BF3C8F"/>
    <w:rsid w:val="00BF3FF9"/>
    <w:rsid w:val="00BF4194"/>
    <w:rsid w:val="00BF45F1"/>
    <w:rsid w:val="00BF55CF"/>
    <w:rsid w:val="00BF5A93"/>
    <w:rsid w:val="00BF5B21"/>
    <w:rsid w:val="00BF6111"/>
    <w:rsid w:val="00BF6369"/>
    <w:rsid w:val="00BF6785"/>
    <w:rsid w:val="00BF6829"/>
    <w:rsid w:val="00BF744B"/>
    <w:rsid w:val="00C001AF"/>
    <w:rsid w:val="00C001CC"/>
    <w:rsid w:val="00C00682"/>
    <w:rsid w:val="00C00916"/>
    <w:rsid w:val="00C01BF3"/>
    <w:rsid w:val="00C02027"/>
    <w:rsid w:val="00C0241F"/>
    <w:rsid w:val="00C02D55"/>
    <w:rsid w:val="00C03071"/>
    <w:rsid w:val="00C03683"/>
    <w:rsid w:val="00C04182"/>
    <w:rsid w:val="00C0468E"/>
    <w:rsid w:val="00C0471A"/>
    <w:rsid w:val="00C0477B"/>
    <w:rsid w:val="00C05ECF"/>
    <w:rsid w:val="00C06684"/>
    <w:rsid w:val="00C07720"/>
    <w:rsid w:val="00C07918"/>
    <w:rsid w:val="00C07953"/>
    <w:rsid w:val="00C07D3E"/>
    <w:rsid w:val="00C07E96"/>
    <w:rsid w:val="00C1061B"/>
    <w:rsid w:val="00C113EA"/>
    <w:rsid w:val="00C11718"/>
    <w:rsid w:val="00C119AB"/>
    <w:rsid w:val="00C11BDD"/>
    <w:rsid w:val="00C12719"/>
    <w:rsid w:val="00C131CA"/>
    <w:rsid w:val="00C139B9"/>
    <w:rsid w:val="00C159D9"/>
    <w:rsid w:val="00C15F8F"/>
    <w:rsid w:val="00C16298"/>
    <w:rsid w:val="00C16474"/>
    <w:rsid w:val="00C1654E"/>
    <w:rsid w:val="00C16861"/>
    <w:rsid w:val="00C16C32"/>
    <w:rsid w:val="00C17379"/>
    <w:rsid w:val="00C17581"/>
    <w:rsid w:val="00C17D41"/>
    <w:rsid w:val="00C200F1"/>
    <w:rsid w:val="00C20F75"/>
    <w:rsid w:val="00C21204"/>
    <w:rsid w:val="00C215EA"/>
    <w:rsid w:val="00C217AE"/>
    <w:rsid w:val="00C2252E"/>
    <w:rsid w:val="00C22651"/>
    <w:rsid w:val="00C2333A"/>
    <w:rsid w:val="00C2367A"/>
    <w:rsid w:val="00C23A3C"/>
    <w:rsid w:val="00C23A50"/>
    <w:rsid w:val="00C23E70"/>
    <w:rsid w:val="00C24041"/>
    <w:rsid w:val="00C240EB"/>
    <w:rsid w:val="00C24BBD"/>
    <w:rsid w:val="00C2546F"/>
    <w:rsid w:val="00C2547D"/>
    <w:rsid w:val="00C258DD"/>
    <w:rsid w:val="00C25BC4"/>
    <w:rsid w:val="00C25FE4"/>
    <w:rsid w:val="00C26023"/>
    <w:rsid w:val="00C2643C"/>
    <w:rsid w:val="00C26475"/>
    <w:rsid w:val="00C266EE"/>
    <w:rsid w:val="00C278C9"/>
    <w:rsid w:val="00C279F0"/>
    <w:rsid w:val="00C301E9"/>
    <w:rsid w:val="00C3063C"/>
    <w:rsid w:val="00C30FDD"/>
    <w:rsid w:val="00C31520"/>
    <w:rsid w:val="00C31B26"/>
    <w:rsid w:val="00C31C11"/>
    <w:rsid w:val="00C31D0B"/>
    <w:rsid w:val="00C32160"/>
    <w:rsid w:val="00C32431"/>
    <w:rsid w:val="00C32447"/>
    <w:rsid w:val="00C33089"/>
    <w:rsid w:val="00C338E5"/>
    <w:rsid w:val="00C33C13"/>
    <w:rsid w:val="00C348F1"/>
    <w:rsid w:val="00C3500A"/>
    <w:rsid w:val="00C3533C"/>
    <w:rsid w:val="00C3573E"/>
    <w:rsid w:val="00C36249"/>
    <w:rsid w:val="00C3635B"/>
    <w:rsid w:val="00C3651F"/>
    <w:rsid w:val="00C36BDA"/>
    <w:rsid w:val="00C36F06"/>
    <w:rsid w:val="00C37D87"/>
    <w:rsid w:val="00C403A7"/>
    <w:rsid w:val="00C403F7"/>
    <w:rsid w:val="00C40801"/>
    <w:rsid w:val="00C4089C"/>
    <w:rsid w:val="00C40939"/>
    <w:rsid w:val="00C40C18"/>
    <w:rsid w:val="00C40C5F"/>
    <w:rsid w:val="00C40E3D"/>
    <w:rsid w:val="00C4153C"/>
    <w:rsid w:val="00C418EB"/>
    <w:rsid w:val="00C41915"/>
    <w:rsid w:val="00C429E5"/>
    <w:rsid w:val="00C42EB5"/>
    <w:rsid w:val="00C43EAA"/>
    <w:rsid w:val="00C447AE"/>
    <w:rsid w:val="00C44ADB"/>
    <w:rsid w:val="00C44FE9"/>
    <w:rsid w:val="00C45153"/>
    <w:rsid w:val="00C4585A"/>
    <w:rsid w:val="00C4639C"/>
    <w:rsid w:val="00C4685C"/>
    <w:rsid w:val="00C468C9"/>
    <w:rsid w:val="00C46A5C"/>
    <w:rsid w:val="00C46D4E"/>
    <w:rsid w:val="00C4773A"/>
    <w:rsid w:val="00C478FF"/>
    <w:rsid w:val="00C47D2A"/>
    <w:rsid w:val="00C5051D"/>
    <w:rsid w:val="00C50DAB"/>
    <w:rsid w:val="00C50E06"/>
    <w:rsid w:val="00C513E1"/>
    <w:rsid w:val="00C51804"/>
    <w:rsid w:val="00C51D54"/>
    <w:rsid w:val="00C51D84"/>
    <w:rsid w:val="00C52F0D"/>
    <w:rsid w:val="00C54923"/>
    <w:rsid w:val="00C54ACA"/>
    <w:rsid w:val="00C551E7"/>
    <w:rsid w:val="00C55443"/>
    <w:rsid w:val="00C55C93"/>
    <w:rsid w:val="00C55D3D"/>
    <w:rsid w:val="00C56436"/>
    <w:rsid w:val="00C56F3B"/>
    <w:rsid w:val="00C601CB"/>
    <w:rsid w:val="00C603E9"/>
    <w:rsid w:val="00C6061A"/>
    <w:rsid w:val="00C610EC"/>
    <w:rsid w:val="00C6142B"/>
    <w:rsid w:val="00C614F5"/>
    <w:rsid w:val="00C6195A"/>
    <w:rsid w:val="00C639FE"/>
    <w:rsid w:val="00C63C4A"/>
    <w:rsid w:val="00C63CB6"/>
    <w:rsid w:val="00C640F6"/>
    <w:rsid w:val="00C64841"/>
    <w:rsid w:val="00C6555B"/>
    <w:rsid w:val="00C65C61"/>
    <w:rsid w:val="00C65F51"/>
    <w:rsid w:val="00C671C1"/>
    <w:rsid w:val="00C677B5"/>
    <w:rsid w:val="00C70296"/>
    <w:rsid w:val="00C70A53"/>
    <w:rsid w:val="00C712B0"/>
    <w:rsid w:val="00C713DD"/>
    <w:rsid w:val="00C718C4"/>
    <w:rsid w:val="00C71B21"/>
    <w:rsid w:val="00C71C33"/>
    <w:rsid w:val="00C71E99"/>
    <w:rsid w:val="00C72178"/>
    <w:rsid w:val="00C7240A"/>
    <w:rsid w:val="00C72750"/>
    <w:rsid w:val="00C72AA0"/>
    <w:rsid w:val="00C7335D"/>
    <w:rsid w:val="00C735EE"/>
    <w:rsid w:val="00C73DC4"/>
    <w:rsid w:val="00C74B70"/>
    <w:rsid w:val="00C75B95"/>
    <w:rsid w:val="00C767D9"/>
    <w:rsid w:val="00C769D6"/>
    <w:rsid w:val="00C76CAD"/>
    <w:rsid w:val="00C77025"/>
    <w:rsid w:val="00C771AF"/>
    <w:rsid w:val="00C77AEF"/>
    <w:rsid w:val="00C77EBB"/>
    <w:rsid w:val="00C806DA"/>
    <w:rsid w:val="00C80DDB"/>
    <w:rsid w:val="00C815C8"/>
    <w:rsid w:val="00C8197C"/>
    <w:rsid w:val="00C82341"/>
    <w:rsid w:val="00C826D2"/>
    <w:rsid w:val="00C83439"/>
    <w:rsid w:val="00C8353E"/>
    <w:rsid w:val="00C83712"/>
    <w:rsid w:val="00C8387F"/>
    <w:rsid w:val="00C8427F"/>
    <w:rsid w:val="00C84497"/>
    <w:rsid w:val="00C84878"/>
    <w:rsid w:val="00C850AA"/>
    <w:rsid w:val="00C850ED"/>
    <w:rsid w:val="00C85178"/>
    <w:rsid w:val="00C85F97"/>
    <w:rsid w:val="00C86A82"/>
    <w:rsid w:val="00C87113"/>
    <w:rsid w:val="00C872E1"/>
    <w:rsid w:val="00C87AE7"/>
    <w:rsid w:val="00C9011C"/>
    <w:rsid w:val="00C9029B"/>
    <w:rsid w:val="00C90EF7"/>
    <w:rsid w:val="00C91710"/>
    <w:rsid w:val="00C91D38"/>
    <w:rsid w:val="00C921C3"/>
    <w:rsid w:val="00C927CB"/>
    <w:rsid w:val="00C936D5"/>
    <w:rsid w:val="00C936EB"/>
    <w:rsid w:val="00C93CAE"/>
    <w:rsid w:val="00C93D04"/>
    <w:rsid w:val="00C93D0E"/>
    <w:rsid w:val="00C93D9C"/>
    <w:rsid w:val="00C9405F"/>
    <w:rsid w:val="00C9478C"/>
    <w:rsid w:val="00C94963"/>
    <w:rsid w:val="00C94A60"/>
    <w:rsid w:val="00C94CD7"/>
    <w:rsid w:val="00C95490"/>
    <w:rsid w:val="00C95718"/>
    <w:rsid w:val="00C959DE"/>
    <w:rsid w:val="00C95A86"/>
    <w:rsid w:val="00C96105"/>
    <w:rsid w:val="00C96298"/>
    <w:rsid w:val="00C97A32"/>
    <w:rsid w:val="00C97EBB"/>
    <w:rsid w:val="00CA0818"/>
    <w:rsid w:val="00CA0B08"/>
    <w:rsid w:val="00CA19DE"/>
    <w:rsid w:val="00CA1BA9"/>
    <w:rsid w:val="00CA1CAD"/>
    <w:rsid w:val="00CA1E99"/>
    <w:rsid w:val="00CA29DF"/>
    <w:rsid w:val="00CA3294"/>
    <w:rsid w:val="00CA39AA"/>
    <w:rsid w:val="00CA42C8"/>
    <w:rsid w:val="00CA46AD"/>
    <w:rsid w:val="00CA47CA"/>
    <w:rsid w:val="00CA497F"/>
    <w:rsid w:val="00CA54C2"/>
    <w:rsid w:val="00CA55B3"/>
    <w:rsid w:val="00CA57BF"/>
    <w:rsid w:val="00CA57E0"/>
    <w:rsid w:val="00CA596D"/>
    <w:rsid w:val="00CA67E9"/>
    <w:rsid w:val="00CA6CB9"/>
    <w:rsid w:val="00CB0103"/>
    <w:rsid w:val="00CB0190"/>
    <w:rsid w:val="00CB01C6"/>
    <w:rsid w:val="00CB1185"/>
    <w:rsid w:val="00CB1A91"/>
    <w:rsid w:val="00CB1DE5"/>
    <w:rsid w:val="00CB225F"/>
    <w:rsid w:val="00CB299C"/>
    <w:rsid w:val="00CB302F"/>
    <w:rsid w:val="00CB3736"/>
    <w:rsid w:val="00CB39E3"/>
    <w:rsid w:val="00CB43B9"/>
    <w:rsid w:val="00CB45E3"/>
    <w:rsid w:val="00CB5313"/>
    <w:rsid w:val="00CB564A"/>
    <w:rsid w:val="00CB5E4C"/>
    <w:rsid w:val="00CB6A5C"/>
    <w:rsid w:val="00CB700B"/>
    <w:rsid w:val="00CB759F"/>
    <w:rsid w:val="00CB7D9C"/>
    <w:rsid w:val="00CB7DD8"/>
    <w:rsid w:val="00CB7E24"/>
    <w:rsid w:val="00CC00B9"/>
    <w:rsid w:val="00CC02CB"/>
    <w:rsid w:val="00CC03F8"/>
    <w:rsid w:val="00CC0C99"/>
    <w:rsid w:val="00CC10DC"/>
    <w:rsid w:val="00CC1405"/>
    <w:rsid w:val="00CC14B7"/>
    <w:rsid w:val="00CC159B"/>
    <w:rsid w:val="00CC1756"/>
    <w:rsid w:val="00CC1C3E"/>
    <w:rsid w:val="00CC1C53"/>
    <w:rsid w:val="00CC24F9"/>
    <w:rsid w:val="00CC2739"/>
    <w:rsid w:val="00CC3479"/>
    <w:rsid w:val="00CC348C"/>
    <w:rsid w:val="00CC399C"/>
    <w:rsid w:val="00CC3B95"/>
    <w:rsid w:val="00CC417D"/>
    <w:rsid w:val="00CC4D30"/>
    <w:rsid w:val="00CC50EE"/>
    <w:rsid w:val="00CC5167"/>
    <w:rsid w:val="00CC636C"/>
    <w:rsid w:val="00CC63B5"/>
    <w:rsid w:val="00CC63CC"/>
    <w:rsid w:val="00CC6575"/>
    <w:rsid w:val="00CC6B7C"/>
    <w:rsid w:val="00CC7112"/>
    <w:rsid w:val="00CC79B4"/>
    <w:rsid w:val="00CC7DF0"/>
    <w:rsid w:val="00CD0027"/>
    <w:rsid w:val="00CD0599"/>
    <w:rsid w:val="00CD118F"/>
    <w:rsid w:val="00CD129D"/>
    <w:rsid w:val="00CD1545"/>
    <w:rsid w:val="00CD22D7"/>
    <w:rsid w:val="00CD2347"/>
    <w:rsid w:val="00CD28F6"/>
    <w:rsid w:val="00CD2CE4"/>
    <w:rsid w:val="00CD3569"/>
    <w:rsid w:val="00CD3ADA"/>
    <w:rsid w:val="00CD4678"/>
    <w:rsid w:val="00CD545D"/>
    <w:rsid w:val="00CD554D"/>
    <w:rsid w:val="00CD5AB4"/>
    <w:rsid w:val="00CD5D31"/>
    <w:rsid w:val="00CD5EED"/>
    <w:rsid w:val="00CD6655"/>
    <w:rsid w:val="00CD6796"/>
    <w:rsid w:val="00CD6FD5"/>
    <w:rsid w:val="00CD743D"/>
    <w:rsid w:val="00CD7517"/>
    <w:rsid w:val="00CD7BC1"/>
    <w:rsid w:val="00CE032A"/>
    <w:rsid w:val="00CE034A"/>
    <w:rsid w:val="00CE0421"/>
    <w:rsid w:val="00CE0E86"/>
    <w:rsid w:val="00CE1055"/>
    <w:rsid w:val="00CE2329"/>
    <w:rsid w:val="00CE295C"/>
    <w:rsid w:val="00CE2C77"/>
    <w:rsid w:val="00CE3149"/>
    <w:rsid w:val="00CE3822"/>
    <w:rsid w:val="00CE3A66"/>
    <w:rsid w:val="00CE470C"/>
    <w:rsid w:val="00CE4AB5"/>
    <w:rsid w:val="00CE5053"/>
    <w:rsid w:val="00CE5107"/>
    <w:rsid w:val="00CE5149"/>
    <w:rsid w:val="00CE569D"/>
    <w:rsid w:val="00CE5D34"/>
    <w:rsid w:val="00CE6AFF"/>
    <w:rsid w:val="00CE779E"/>
    <w:rsid w:val="00CE79C8"/>
    <w:rsid w:val="00CF0A04"/>
    <w:rsid w:val="00CF0C3C"/>
    <w:rsid w:val="00CF0DE2"/>
    <w:rsid w:val="00CF11D6"/>
    <w:rsid w:val="00CF1243"/>
    <w:rsid w:val="00CF2B4A"/>
    <w:rsid w:val="00CF2C46"/>
    <w:rsid w:val="00CF315D"/>
    <w:rsid w:val="00CF36BF"/>
    <w:rsid w:val="00CF3BE9"/>
    <w:rsid w:val="00CF4469"/>
    <w:rsid w:val="00CF48BF"/>
    <w:rsid w:val="00CF4BFF"/>
    <w:rsid w:val="00CF4E5A"/>
    <w:rsid w:val="00CF5104"/>
    <w:rsid w:val="00CF53ED"/>
    <w:rsid w:val="00CF54BE"/>
    <w:rsid w:val="00CF5641"/>
    <w:rsid w:val="00CF568A"/>
    <w:rsid w:val="00CF6BA6"/>
    <w:rsid w:val="00CF7230"/>
    <w:rsid w:val="00CF7525"/>
    <w:rsid w:val="00CF783D"/>
    <w:rsid w:val="00D000E5"/>
    <w:rsid w:val="00D0042C"/>
    <w:rsid w:val="00D01027"/>
    <w:rsid w:val="00D01466"/>
    <w:rsid w:val="00D01957"/>
    <w:rsid w:val="00D01A06"/>
    <w:rsid w:val="00D01D73"/>
    <w:rsid w:val="00D03044"/>
    <w:rsid w:val="00D038BB"/>
    <w:rsid w:val="00D03BAB"/>
    <w:rsid w:val="00D04B26"/>
    <w:rsid w:val="00D04CB6"/>
    <w:rsid w:val="00D05956"/>
    <w:rsid w:val="00D05A7C"/>
    <w:rsid w:val="00D05D3A"/>
    <w:rsid w:val="00D0669D"/>
    <w:rsid w:val="00D06FAA"/>
    <w:rsid w:val="00D07668"/>
    <w:rsid w:val="00D07A6F"/>
    <w:rsid w:val="00D10B0F"/>
    <w:rsid w:val="00D10E4B"/>
    <w:rsid w:val="00D10EBA"/>
    <w:rsid w:val="00D10EBF"/>
    <w:rsid w:val="00D10F04"/>
    <w:rsid w:val="00D113BD"/>
    <w:rsid w:val="00D138FC"/>
    <w:rsid w:val="00D14FF1"/>
    <w:rsid w:val="00D15160"/>
    <w:rsid w:val="00D15E49"/>
    <w:rsid w:val="00D15F14"/>
    <w:rsid w:val="00D162EB"/>
    <w:rsid w:val="00D17146"/>
    <w:rsid w:val="00D17A5F"/>
    <w:rsid w:val="00D17B1F"/>
    <w:rsid w:val="00D20D7D"/>
    <w:rsid w:val="00D21558"/>
    <w:rsid w:val="00D2182A"/>
    <w:rsid w:val="00D21A33"/>
    <w:rsid w:val="00D21A85"/>
    <w:rsid w:val="00D21D35"/>
    <w:rsid w:val="00D22EDF"/>
    <w:rsid w:val="00D23B10"/>
    <w:rsid w:val="00D23D4A"/>
    <w:rsid w:val="00D2413F"/>
    <w:rsid w:val="00D24142"/>
    <w:rsid w:val="00D24192"/>
    <w:rsid w:val="00D25237"/>
    <w:rsid w:val="00D2548E"/>
    <w:rsid w:val="00D256A6"/>
    <w:rsid w:val="00D25700"/>
    <w:rsid w:val="00D25AC3"/>
    <w:rsid w:val="00D260E8"/>
    <w:rsid w:val="00D26173"/>
    <w:rsid w:val="00D268CF"/>
    <w:rsid w:val="00D27770"/>
    <w:rsid w:val="00D278A4"/>
    <w:rsid w:val="00D27C57"/>
    <w:rsid w:val="00D302AF"/>
    <w:rsid w:val="00D30757"/>
    <w:rsid w:val="00D308C7"/>
    <w:rsid w:val="00D31847"/>
    <w:rsid w:val="00D319DA"/>
    <w:rsid w:val="00D31D83"/>
    <w:rsid w:val="00D32261"/>
    <w:rsid w:val="00D32BE9"/>
    <w:rsid w:val="00D32CBA"/>
    <w:rsid w:val="00D332BC"/>
    <w:rsid w:val="00D3330B"/>
    <w:rsid w:val="00D337FF"/>
    <w:rsid w:val="00D33F14"/>
    <w:rsid w:val="00D33FEE"/>
    <w:rsid w:val="00D34290"/>
    <w:rsid w:val="00D345ED"/>
    <w:rsid w:val="00D34775"/>
    <w:rsid w:val="00D35BC3"/>
    <w:rsid w:val="00D361F6"/>
    <w:rsid w:val="00D3632E"/>
    <w:rsid w:val="00D37C5E"/>
    <w:rsid w:val="00D37F9B"/>
    <w:rsid w:val="00D4046C"/>
    <w:rsid w:val="00D40544"/>
    <w:rsid w:val="00D40558"/>
    <w:rsid w:val="00D40E08"/>
    <w:rsid w:val="00D417C9"/>
    <w:rsid w:val="00D41AC8"/>
    <w:rsid w:val="00D42003"/>
    <w:rsid w:val="00D4222D"/>
    <w:rsid w:val="00D42659"/>
    <w:rsid w:val="00D42AAF"/>
    <w:rsid w:val="00D4306C"/>
    <w:rsid w:val="00D430C6"/>
    <w:rsid w:val="00D43A4C"/>
    <w:rsid w:val="00D43D66"/>
    <w:rsid w:val="00D447A4"/>
    <w:rsid w:val="00D44BCC"/>
    <w:rsid w:val="00D452C7"/>
    <w:rsid w:val="00D4575D"/>
    <w:rsid w:val="00D46004"/>
    <w:rsid w:val="00D46D73"/>
    <w:rsid w:val="00D470CD"/>
    <w:rsid w:val="00D47117"/>
    <w:rsid w:val="00D47239"/>
    <w:rsid w:val="00D4786E"/>
    <w:rsid w:val="00D50009"/>
    <w:rsid w:val="00D50520"/>
    <w:rsid w:val="00D50633"/>
    <w:rsid w:val="00D50D81"/>
    <w:rsid w:val="00D51274"/>
    <w:rsid w:val="00D5130B"/>
    <w:rsid w:val="00D51CD6"/>
    <w:rsid w:val="00D5301A"/>
    <w:rsid w:val="00D536AD"/>
    <w:rsid w:val="00D53A6F"/>
    <w:rsid w:val="00D53AEE"/>
    <w:rsid w:val="00D53B14"/>
    <w:rsid w:val="00D549C6"/>
    <w:rsid w:val="00D54EC6"/>
    <w:rsid w:val="00D550AA"/>
    <w:rsid w:val="00D5531B"/>
    <w:rsid w:val="00D56877"/>
    <w:rsid w:val="00D5693B"/>
    <w:rsid w:val="00D56F36"/>
    <w:rsid w:val="00D57614"/>
    <w:rsid w:val="00D57ECC"/>
    <w:rsid w:val="00D601DA"/>
    <w:rsid w:val="00D60CE2"/>
    <w:rsid w:val="00D611A8"/>
    <w:rsid w:val="00D6155E"/>
    <w:rsid w:val="00D61DC7"/>
    <w:rsid w:val="00D625F1"/>
    <w:rsid w:val="00D6260A"/>
    <w:rsid w:val="00D62B6C"/>
    <w:rsid w:val="00D62C20"/>
    <w:rsid w:val="00D62F01"/>
    <w:rsid w:val="00D6303D"/>
    <w:rsid w:val="00D63879"/>
    <w:rsid w:val="00D64354"/>
    <w:rsid w:val="00D64C08"/>
    <w:rsid w:val="00D6513C"/>
    <w:rsid w:val="00D65241"/>
    <w:rsid w:val="00D664B2"/>
    <w:rsid w:val="00D664D5"/>
    <w:rsid w:val="00D66CC3"/>
    <w:rsid w:val="00D66D36"/>
    <w:rsid w:val="00D670E1"/>
    <w:rsid w:val="00D676BB"/>
    <w:rsid w:val="00D67D7F"/>
    <w:rsid w:val="00D67E6E"/>
    <w:rsid w:val="00D67EB8"/>
    <w:rsid w:val="00D70828"/>
    <w:rsid w:val="00D710CE"/>
    <w:rsid w:val="00D7146B"/>
    <w:rsid w:val="00D722AF"/>
    <w:rsid w:val="00D72BA0"/>
    <w:rsid w:val="00D72F41"/>
    <w:rsid w:val="00D72FD6"/>
    <w:rsid w:val="00D7386A"/>
    <w:rsid w:val="00D73AAC"/>
    <w:rsid w:val="00D73B8B"/>
    <w:rsid w:val="00D73D95"/>
    <w:rsid w:val="00D7457E"/>
    <w:rsid w:val="00D747D6"/>
    <w:rsid w:val="00D74905"/>
    <w:rsid w:val="00D749D7"/>
    <w:rsid w:val="00D74A30"/>
    <w:rsid w:val="00D7538C"/>
    <w:rsid w:val="00D75F70"/>
    <w:rsid w:val="00D75F71"/>
    <w:rsid w:val="00D76197"/>
    <w:rsid w:val="00D76810"/>
    <w:rsid w:val="00D76BB5"/>
    <w:rsid w:val="00D76C52"/>
    <w:rsid w:val="00D77CD2"/>
    <w:rsid w:val="00D809AC"/>
    <w:rsid w:val="00D81746"/>
    <w:rsid w:val="00D81F4B"/>
    <w:rsid w:val="00D82590"/>
    <w:rsid w:val="00D82A6F"/>
    <w:rsid w:val="00D831A2"/>
    <w:rsid w:val="00D83987"/>
    <w:rsid w:val="00D839BA"/>
    <w:rsid w:val="00D83B60"/>
    <w:rsid w:val="00D83F1A"/>
    <w:rsid w:val="00D84156"/>
    <w:rsid w:val="00D856D4"/>
    <w:rsid w:val="00D86256"/>
    <w:rsid w:val="00D8646F"/>
    <w:rsid w:val="00D86499"/>
    <w:rsid w:val="00D868DB"/>
    <w:rsid w:val="00D86913"/>
    <w:rsid w:val="00D86BCD"/>
    <w:rsid w:val="00D87BE2"/>
    <w:rsid w:val="00D902B7"/>
    <w:rsid w:val="00D910D0"/>
    <w:rsid w:val="00D91C44"/>
    <w:rsid w:val="00D91F1B"/>
    <w:rsid w:val="00D92180"/>
    <w:rsid w:val="00D924D3"/>
    <w:rsid w:val="00D9421F"/>
    <w:rsid w:val="00D95613"/>
    <w:rsid w:val="00D95CB7"/>
    <w:rsid w:val="00D95D18"/>
    <w:rsid w:val="00D95D19"/>
    <w:rsid w:val="00D971B2"/>
    <w:rsid w:val="00D97265"/>
    <w:rsid w:val="00D973FF"/>
    <w:rsid w:val="00D97461"/>
    <w:rsid w:val="00D9761C"/>
    <w:rsid w:val="00D9761E"/>
    <w:rsid w:val="00D97818"/>
    <w:rsid w:val="00D97B81"/>
    <w:rsid w:val="00D97C48"/>
    <w:rsid w:val="00DA036E"/>
    <w:rsid w:val="00DA0D7C"/>
    <w:rsid w:val="00DA1722"/>
    <w:rsid w:val="00DA1A6E"/>
    <w:rsid w:val="00DA1A76"/>
    <w:rsid w:val="00DA1F92"/>
    <w:rsid w:val="00DA1FD0"/>
    <w:rsid w:val="00DA2759"/>
    <w:rsid w:val="00DA2A3E"/>
    <w:rsid w:val="00DA2DD7"/>
    <w:rsid w:val="00DA31CE"/>
    <w:rsid w:val="00DA37B0"/>
    <w:rsid w:val="00DA39F1"/>
    <w:rsid w:val="00DA3C9D"/>
    <w:rsid w:val="00DA46AA"/>
    <w:rsid w:val="00DA4811"/>
    <w:rsid w:val="00DA4A46"/>
    <w:rsid w:val="00DA4C0D"/>
    <w:rsid w:val="00DA55F4"/>
    <w:rsid w:val="00DA566C"/>
    <w:rsid w:val="00DA7AF7"/>
    <w:rsid w:val="00DB06EA"/>
    <w:rsid w:val="00DB0983"/>
    <w:rsid w:val="00DB09F4"/>
    <w:rsid w:val="00DB0F23"/>
    <w:rsid w:val="00DB11C5"/>
    <w:rsid w:val="00DB152E"/>
    <w:rsid w:val="00DB1EF7"/>
    <w:rsid w:val="00DB2044"/>
    <w:rsid w:val="00DB22D5"/>
    <w:rsid w:val="00DB28CE"/>
    <w:rsid w:val="00DB33CF"/>
    <w:rsid w:val="00DB3E1E"/>
    <w:rsid w:val="00DB4BED"/>
    <w:rsid w:val="00DB4C71"/>
    <w:rsid w:val="00DB4F56"/>
    <w:rsid w:val="00DB4FB7"/>
    <w:rsid w:val="00DB53D9"/>
    <w:rsid w:val="00DB5DA8"/>
    <w:rsid w:val="00DB5E6E"/>
    <w:rsid w:val="00DB6AD8"/>
    <w:rsid w:val="00DB6BD1"/>
    <w:rsid w:val="00DB72CB"/>
    <w:rsid w:val="00DC04F4"/>
    <w:rsid w:val="00DC143C"/>
    <w:rsid w:val="00DC14FD"/>
    <w:rsid w:val="00DC1595"/>
    <w:rsid w:val="00DC1867"/>
    <w:rsid w:val="00DC1974"/>
    <w:rsid w:val="00DC1A42"/>
    <w:rsid w:val="00DC24CC"/>
    <w:rsid w:val="00DC2665"/>
    <w:rsid w:val="00DC2D9B"/>
    <w:rsid w:val="00DC3459"/>
    <w:rsid w:val="00DC3692"/>
    <w:rsid w:val="00DC3A21"/>
    <w:rsid w:val="00DC460E"/>
    <w:rsid w:val="00DC4D9C"/>
    <w:rsid w:val="00DC501D"/>
    <w:rsid w:val="00DC52A4"/>
    <w:rsid w:val="00DC53F8"/>
    <w:rsid w:val="00DC5639"/>
    <w:rsid w:val="00DC5883"/>
    <w:rsid w:val="00DC58D8"/>
    <w:rsid w:val="00DC5951"/>
    <w:rsid w:val="00DC5CC0"/>
    <w:rsid w:val="00DC67AB"/>
    <w:rsid w:val="00DC67D3"/>
    <w:rsid w:val="00DC68F5"/>
    <w:rsid w:val="00DC6B89"/>
    <w:rsid w:val="00DC6F94"/>
    <w:rsid w:val="00DC7C81"/>
    <w:rsid w:val="00DD04A2"/>
    <w:rsid w:val="00DD10C3"/>
    <w:rsid w:val="00DD134B"/>
    <w:rsid w:val="00DD1BD4"/>
    <w:rsid w:val="00DD1ECF"/>
    <w:rsid w:val="00DD239F"/>
    <w:rsid w:val="00DD280B"/>
    <w:rsid w:val="00DD2965"/>
    <w:rsid w:val="00DD2ABB"/>
    <w:rsid w:val="00DD2B77"/>
    <w:rsid w:val="00DD3050"/>
    <w:rsid w:val="00DD30B5"/>
    <w:rsid w:val="00DD3F54"/>
    <w:rsid w:val="00DD47C6"/>
    <w:rsid w:val="00DD4827"/>
    <w:rsid w:val="00DD4B24"/>
    <w:rsid w:val="00DD5780"/>
    <w:rsid w:val="00DD5EDA"/>
    <w:rsid w:val="00DD65AF"/>
    <w:rsid w:val="00DD68DC"/>
    <w:rsid w:val="00DD74E3"/>
    <w:rsid w:val="00DD760B"/>
    <w:rsid w:val="00DE08E7"/>
    <w:rsid w:val="00DE0BA5"/>
    <w:rsid w:val="00DE0CCB"/>
    <w:rsid w:val="00DE0CFE"/>
    <w:rsid w:val="00DE0DF0"/>
    <w:rsid w:val="00DE15A3"/>
    <w:rsid w:val="00DE2A9A"/>
    <w:rsid w:val="00DE2C5F"/>
    <w:rsid w:val="00DE2EBD"/>
    <w:rsid w:val="00DE3CAD"/>
    <w:rsid w:val="00DE4986"/>
    <w:rsid w:val="00DE4998"/>
    <w:rsid w:val="00DE4A69"/>
    <w:rsid w:val="00DE4BCE"/>
    <w:rsid w:val="00DE545E"/>
    <w:rsid w:val="00DE5531"/>
    <w:rsid w:val="00DE5CA4"/>
    <w:rsid w:val="00DE5EF3"/>
    <w:rsid w:val="00DF0B55"/>
    <w:rsid w:val="00DF0DC2"/>
    <w:rsid w:val="00DF0E1C"/>
    <w:rsid w:val="00DF10ED"/>
    <w:rsid w:val="00DF1DE9"/>
    <w:rsid w:val="00DF256B"/>
    <w:rsid w:val="00DF31DF"/>
    <w:rsid w:val="00DF3734"/>
    <w:rsid w:val="00DF3C43"/>
    <w:rsid w:val="00DF3CFD"/>
    <w:rsid w:val="00DF3E98"/>
    <w:rsid w:val="00DF44EE"/>
    <w:rsid w:val="00DF4535"/>
    <w:rsid w:val="00DF4794"/>
    <w:rsid w:val="00DF4CB8"/>
    <w:rsid w:val="00DF4E3A"/>
    <w:rsid w:val="00DF582E"/>
    <w:rsid w:val="00DF5DA7"/>
    <w:rsid w:val="00DF5FD9"/>
    <w:rsid w:val="00DF6024"/>
    <w:rsid w:val="00DF6564"/>
    <w:rsid w:val="00DF6E62"/>
    <w:rsid w:val="00DF7316"/>
    <w:rsid w:val="00DF73F5"/>
    <w:rsid w:val="00DF7861"/>
    <w:rsid w:val="00DF7BBB"/>
    <w:rsid w:val="00DF7CE6"/>
    <w:rsid w:val="00E00F89"/>
    <w:rsid w:val="00E01394"/>
    <w:rsid w:val="00E01460"/>
    <w:rsid w:val="00E01B1A"/>
    <w:rsid w:val="00E0276A"/>
    <w:rsid w:val="00E02780"/>
    <w:rsid w:val="00E02CAE"/>
    <w:rsid w:val="00E02D28"/>
    <w:rsid w:val="00E02FE9"/>
    <w:rsid w:val="00E031FF"/>
    <w:rsid w:val="00E035EB"/>
    <w:rsid w:val="00E03D14"/>
    <w:rsid w:val="00E049B9"/>
    <w:rsid w:val="00E04FBC"/>
    <w:rsid w:val="00E04FFE"/>
    <w:rsid w:val="00E05DB8"/>
    <w:rsid w:val="00E065A9"/>
    <w:rsid w:val="00E06D2C"/>
    <w:rsid w:val="00E103AA"/>
    <w:rsid w:val="00E104E5"/>
    <w:rsid w:val="00E10704"/>
    <w:rsid w:val="00E1074F"/>
    <w:rsid w:val="00E108D4"/>
    <w:rsid w:val="00E10B28"/>
    <w:rsid w:val="00E10C73"/>
    <w:rsid w:val="00E110FB"/>
    <w:rsid w:val="00E111FF"/>
    <w:rsid w:val="00E112E1"/>
    <w:rsid w:val="00E1166A"/>
    <w:rsid w:val="00E1175C"/>
    <w:rsid w:val="00E11CD7"/>
    <w:rsid w:val="00E11E6C"/>
    <w:rsid w:val="00E12E36"/>
    <w:rsid w:val="00E131FC"/>
    <w:rsid w:val="00E13D0A"/>
    <w:rsid w:val="00E14864"/>
    <w:rsid w:val="00E14C13"/>
    <w:rsid w:val="00E14CC6"/>
    <w:rsid w:val="00E14FAD"/>
    <w:rsid w:val="00E150B5"/>
    <w:rsid w:val="00E15764"/>
    <w:rsid w:val="00E16618"/>
    <w:rsid w:val="00E16671"/>
    <w:rsid w:val="00E16696"/>
    <w:rsid w:val="00E16B54"/>
    <w:rsid w:val="00E16CA4"/>
    <w:rsid w:val="00E17049"/>
    <w:rsid w:val="00E172BC"/>
    <w:rsid w:val="00E178A4"/>
    <w:rsid w:val="00E2070D"/>
    <w:rsid w:val="00E20943"/>
    <w:rsid w:val="00E20E3F"/>
    <w:rsid w:val="00E21F20"/>
    <w:rsid w:val="00E223D1"/>
    <w:rsid w:val="00E23789"/>
    <w:rsid w:val="00E237B4"/>
    <w:rsid w:val="00E23A7D"/>
    <w:rsid w:val="00E2569C"/>
    <w:rsid w:val="00E25F7D"/>
    <w:rsid w:val="00E260BE"/>
    <w:rsid w:val="00E267D6"/>
    <w:rsid w:val="00E275F6"/>
    <w:rsid w:val="00E27665"/>
    <w:rsid w:val="00E3057C"/>
    <w:rsid w:val="00E30A15"/>
    <w:rsid w:val="00E31556"/>
    <w:rsid w:val="00E31601"/>
    <w:rsid w:val="00E3172F"/>
    <w:rsid w:val="00E31914"/>
    <w:rsid w:val="00E31B0E"/>
    <w:rsid w:val="00E31BD6"/>
    <w:rsid w:val="00E32033"/>
    <w:rsid w:val="00E32111"/>
    <w:rsid w:val="00E33353"/>
    <w:rsid w:val="00E33A71"/>
    <w:rsid w:val="00E34266"/>
    <w:rsid w:val="00E34492"/>
    <w:rsid w:val="00E34A72"/>
    <w:rsid w:val="00E34D98"/>
    <w:rsid w:val="00E35ECD"/>
    <w:rsid w:val="00E35EFC"/>
    <w:rsid w:val="00E36113"/>
    <w:rsid w:val="00E37652"/>
    <w:rsid w:val="00E4028D"/>
    <w:rsid w:val="00E4086B"/>
    <w:rsid w:val="00E41058"/>
    <w:rsid w:val="00E41491"/>
    <w:rsid w:val="00E415F3"/>
    <w:rsid w:val="00E419BE"/>
    <w:rsid w:val="00E41B07"/>
    <w:rsid w:val="00E422CB"/>
    <w:rsid w:val="00E43040"/>
    <w:rsid w:val="00E438A9"/>
    <w:rsid w:val="00E43B8F"/>
    <w:rsid w:val="00E43F33"/>
    <w:rsid w:val="00E4403B"/>
    <w:rsid w:val="00E4484B"/>
    <w:rsid w:val="00E45091"/>
    <w:rsid w:val="00E45206"/>
    <w:rsid w:val="00E4539A"/>
    <w:rsid w:val="00E4583A"/>
    <w:rsid w:val="00E45E8C"/>
    <w:rsid w:val="00E463E6"/>
    <w:rsid w:val="00E466BC"/>
    <w:rsid w:val="00E46A76"/>
    <w:rsid w:val="00E4733A"/>
    <w:rsid w:val="00E477F6"/>
    <w:rsid w:val="00E478BD"/>
    <w:rsid w:val="00E478F5"/>
    <w:rsid w:val="00E47993"/>
    <w:rsid w:val="00E47E36"/>
    <w:rsid w:val="00E47FD1"/>
    <w:rsid w:val="00E5017C"/>
    <w:rsid w:val="00E5084B"/>
    <w:rsid w:val="00E50BB3"/>
    <w:rsid w:val="00E50BB4"/>
    <w:rsid w:val="00E50BBF"/>
    <w:rsid w:val="00E5148B"/>
    <w:rsid w:val="00E51719"/>
    <w:rsid w:val="00E519AD"/>
    <w:rsid w:val="00E5298A"/>
    <w:rsid w:val="00E52F5D"/>
    <w:rsid w:val="00E536B2"/>
    <w:rsid w:val="00E53A15"/>
    <w:rsid w:val="00E53C3A"/>
    <w:rsid w:val="00E53F6F"/>
    <w:rsid w:val="00E54D24"/>
    <w:rsid w:val="00E550D0"/>
    <w:rsid w:val="00E55177"/>
    <w:rsid w:val="00E55417"/>
    <w:rsid w:val="00E55B3D"/>
    <w:rsid w:val="00E55B43"/>
    <w:rsid w:val="00E55D53"/>
    <w:rsid w:val="00E55E3D"/>
    <w:rsid w:val="00E56A39"/>
    <w:rsid w:val="00E5706E"/>
    <w:rsid w:val="00E60387"/>
    <w:rsid w:val="00E60463"/>
    <w:rsid w:val="00E60738"/>
    <w:rsid w:val="00E60A5B"/>
    <w:rsid w:val="00E60DE4"/>
    <w:rsid w:val="00E615BC"/>
    <w:rsid w:val="00E615F1"/>
    <w:rsid w:val="00E61FB8"/>
    <w:rsid w:val="00E62251"/>
    <w:rsid w:val="00E623A4"/>
    <w:rsid w:val="00E625CB"/>
    <w:rsid w:val="00E6297B"/>
    <w:rsid w:val="00E62C78"/>
    <w:rsid w:val="00E62CA2"/>
    <w:rsid w:val="00E632E9"/>
    <w:rsid w:val="00E633D0"/>
    <w:rsid w:val="00E63419"/>
    <w:rsid w:val="00E64835"/>
    <w:rsid w:val="00E64BBD"/>
    <w:rsid w:val="00E65136"/>
    <w:rsid w:val="00E651E7"/>
    <w:rsid w:val="00E655D3"/>
    <w:rsid w:val="00E656FD"/>
    <w:rsid w:val="00E65E76"/>
    <w:rsid w:val="00E66034"/>
    <w:rsid w:val="00E66076"/>
    <w:rsid w:val="00E6639C"/>
    <w:rsid w:val="00E669A0"/>
    <w:rsid w:val="00E66ED3"/>
    <w:rsid w:val="00E66F80"/>
    <w:rsid w:val="00E67A53"/>
    <w:rsid w:val="00E67C41"/>
    <w:rsid w:val="00E704D6"/>
    <w:rsid w:val="00E705B0"/>
    <w:rsid w:val="00E7105F"/>
    <w:rsid w:val="00E710FA"/>
    <w:rsid w:val="00E71C00"/>
    <w:rsid w:val="00E71CAF"/>
    <w:rsid w:val="00E7296D"/>
    <w:rsid w:val="00E72A3E"/>
    <w:rsid w:val="00E7356B"/>
    <w:rsid w:val="00E73945"/>
    <w:rsid w:val="00E74675"/>
    <w:rsid w:val="00E74824"/>
    <w:rsid w:val="00E74C91"/>
    <w:rsid w:val="00E751CC"/>
    <w:rsid w:val="00E7550A"/>
    <w:rsid w:val="00E756F9"/>
    <w:rsid w:val="00E7610C"/>
    <w:rsid w:val="00E7617F"/>
    <w:rsid w:val="00E763A8"/>
    <w:rsid w:val="00E76815"/>
    <w:rsid w:val="00E76986"/>
    <w:rsid w:val="00E76CD4"/>
    <w:rsid w:val="00E76DC2"/>
    <w:rsid w:val="00E76E72"/>
    <w:rsid w:val="00E771AA"/>
    <w:rsid w:val="00E77602"/>
    <w:rsid w:val="00E77620"/>
    <w:rsid w:val="00E77DEF"/>
    <w:rsid w:val="00E800B2"/>
    <w:rsid w:val="00E806E7"/>
    <w:rsid w:val="00E81021"/>
    <w:rsid w:val="00E819F6"/>
    <w:rsid w:val="00E81FA5"/>
    <w:rsid w:val="00E8215F"/>
    <w:rsid w:val="00E82875"/>
    <w:rsid w:val="00E8335C"/>
    <w:rsid w:val="00E8338B"/>
    <w:rsid w:val="00E84881"/>
    <w:rsid w:val="00E850BD"/>
    <w:rsid w:val="00E8525A"/>
    <w:rsid w:val="00E859CD"/>
    <w:rsid w:val="00E86098"/>
    <w:rsid w:val="00E902B4"/>
    <w:rsid w:val="00E90328"/>
    <w:rsid w:val="00E903AD"/>
    <w:rsid w:val="00E903B7"/>
    <w:rsid w:val="00E914D8"/>
    <w:rsid w:val="00E92131"/>
    <w:rsid w:val="00E9297F"/>
    <w:rsid w:val="00E92CC8"/>
    <w:rsid w:val="00E93482"/>
    <w:rsid w:val="00E94075"/>
    <w:rsid w:val="00E9444B"/>
    <w:rsid w:val="00E9454B"/>
    <w:rsid w:val="00E94561"/>
    <w:rsid w:val="00E94ED5"/>
    <w:rsid w:val="00E95789"/>
    <w:rsid w:val="00E9593E"/>
    <w:rsid w:val="00E962A7"/>
    <w:rsid w:val="00E96D24"/>
    <w:rsid w:val="00E97567"/>
    <w:rsid w:val="00E97662"/>
    <w:rsid w:val="00E97921"/>
    <w:rsid w:val="00EA007C"/>
    <w:rsid w:val="00EA0A93"/>
    <w:rsid w:val="00EA0B09"/>
    <w:rsid w:val="00EA0C93"/>
    <w:rsid w:val="00EA1736"/>
    <w:rsid w:val="00EA1737"/>
    <w:rsid w:val="00EA1776"/>
    <w:rsid w:val="00EA1A57"/>
    <w:rsid w:val="00EA1B24"/>
    <w:rsid w:val="00EA2AD4"/>
    <w:rsid w:val="00EA2F88"/>
    <w:rsid w:val="00EA39D5"/>
    <w:rsid w:val="00EA4319"/>
    <w:rsid w:val="00EA4471"/>
    <w:rsid w:val="00EA49A1"/>
    <w:rsid w:val="00EA595E"/>
    <w:rsid w:val="00EA669A"/>
    <w:rsid w:val="00EA7CDA"/>
    <w:rsid w:val="00EB0156"/>
    <w:rsid w:val="00EB0370"/>
    <w:rsid w:val="00EB0794"/>
    <w:rsid w:val="00EB099F"/>
    <w:rsid w:val="00EB0A02"/>
    <w:rsid w:val="00EB0CE1"/>
    <w:rsid w:val="00EB0E27"/>
    <w:rsid w:val="00EB1771"/>
    <w:rsid w:val="00EB1B1E"/>
    <w:rsid w:val="00EB2A64"/>
    <w:rsid w:val="00EB2C97"/>
    <w:rsid w:val="00EB3469"/>
    <w:rsid w:val="00EB3C86"/>
    <w:rsid w:val="00EB42BC"/>
    <w:rsid w:val="00EB4314"/>
    <w:rsid w:val="00EB4376"/>
    <w:rsid w:val="00EB532E"/>
    <w:rsid w:val="00EB5AFE"/>
    <w:rsid w:val="00EB63A0"/>
    <w:rsid w:val="00EB6B8F"/>
    <w:rsid w:val="00EB750E"/>
    <w:rsid w:val="00EB752C"/>
    <w:rsid w:val="00EC028D"/>
    <w:rsid w:val="00EC03ED"/>
    <w:rsid w:val="00EC0AEC"/>
    <w:rsid w:val="00EC106D"/>
    <w:rsid w:val="00EC164D"/>
    <w:rsid w:val="00EC1BC5"/>
    <w:rsid w:val="00EC205D"/>
    <w:rsid w:val="00EC24CD"/>
    <w:rsid w:val="00EC3416"/>
    <w:rsid w:val="00EC35BF"/>
    <w:rsid w:val="00EC3BFA"/>
    <w:rsid w:val="00EC401D"/>
    <w:rsid w:val="00EC43BA"/>
    <w:rsid w:val="00EC4E63"/>
    <w:rsid w:val="00EC5C20"/>
    <w:rsid w:val="00EC7121"/>
    <w:rsid w:val="00EC7637"/>
    <w:rsid w:val="00EC7909"/>
    <w:rsid w:val="00EC7E5F"/>
    <w:rsid w:val="00ED0424"/>
    <w:rsid w:val="00ED0AF7"/>
    <w:rsid w:val="00ED0F7A"/>
    <w:rsid w:val="00ED0FF6"/>
    <w:rsid w:val="00ED1149"/>
    <w:rsid w:val="00ED13D6"/>
    <w:rsid w:val="00ED17B3"/>
    <w:rsid w:val="00ED27F3"/>
    <w:rsid w:val="00ED2855"/>
    <w:rsid w:val="00ED2966"/>
    <w:rsid w:val="00ED3346"/>
    <w:rsid w:val="00ED36C0"/>
    <w:rsid w:val="00ED3C65"/>
    <w:rsid w:val="00ED3CA3"/>
    <w:rsid w:val="00ED412E"/>
    <w:rsid w:val="00ED41B9"/>
    <w:rsid w:val="00ED4235"/>
    <w:rsid w:val="00ED496F"/>
    <w:rsid w:val="00ED53CC"/>
    <w:rsid w:val="00ED579C"/>
    <w:rsid w:val="00ED60DD"/>
    <w:rsid w:val="00ED65D1"/>
    <w:rsid w:val="00ED6865"/>
    <w:rsid w:val="00ED6E10"/>
    <w:rsid w:val="00ED6F6D"/>
    <w:rsid w:val="00ED7800"/>
    <w:rsid w:val="00ED7BB4"/>
    <w:rsid w:val="00EE0409"/>
    <w:rsid w:val="00EE0C7D"/>
    <w:rsid w:val="00EE1D95"/>
    <w:rsid w:val="00EE2409"/>
    <w:rsid w:val="00EE2B98"/>
    <w:rsid w:val="00EE2BBD"/>
    <w:rsid w:val="00EE31EE"/>
    <w:rsid w:val="00EE369F"/>
    <w:rsid w:val="00EE3E53"/>
    <w:rsid w:val="00EE3FCE"/>
    <w:rsid w:val="00EE4342"/>
    <w:rsid w:val="00EE4AB9"/>
    <w:rsid w:val="00EE5021"/>
    <w:rsid w:val="00EE5EE6"/>
    <w:rsid w:val="00EE5F9E"/>
    <w:rsid w:val="00EE628D"/>
    <w:rsid w:val="00EE6FC1"/>
    <w:rsid w:val="00EE7486"/>
    <w:rsid w:val="00EE7C69"/>
    <w:rsid w:val="00EE7E65"/>
    <w:rsid w:val="00EE7F7B"/>
    <w:rsid w:val="00EF047D"/>
    <w:rsid w:val="00EF07B4"/>
    <w:rsid w:val="00EF0BA9"/>
    <w:rsid w:val="00EF0CF8"/>
    <w:rsid w:val="00EF23C5"/>
    <w:rsid w:val="00EF28F7"/>
    <w:rsid w:val="00EF2E53"/>
    <w:rsid w:val="00EF32BD"/>
    <w:rsid w:val="00EF3315"/>
    <w:rsid w:val="00EF360B"/>
    <w:rsid w:val="00EF376C"/>
    <w:rsid w:val="00EF3B66"/>
    <w:rsid w:val="00EF47F2"/>
    <w:rsid w:val="00EF4FFB"/>
    <w:rsid w:val="00EF5DB4"/>
    <w:rsid w:val="00EF621F"/>
    <w:rsid w:val="00EF6280"/>
    <w:rsid w:val="00EF62B3"/>
    <w:rsid w:val="00EF6361"/>
    <w:rsid w:val="00EF667D"/>
    <w:rsid w:val="00EF669E"/>
    <w:rsid w:val="00EF6C99"/>
    <w:rsid w:val="00EF7071"/>
    <w:rsid w:val="00EF76B5"/>
    <w:rsid w:val="00F004B6"/>
    <w:rsid w:val="00F0051A"/>
    <w:rsid w:val="00F00C52"/>
    <w:rsid w:val="00F015B6"/>
    <w:rsid w:val="00F02460"/>
    <w:rsid w:val="00F0247F"/>
    <w:rsid w:val="00F03595"/>
    <w:rsid w:val="00F038C7"/>
    <w:rsid w:val="00F03E20"/>
    <w:rsid w:val="00F044A8"/>
    <w:rsid w:val="00F049B3"/>
    <w:rsid w:val="00F04B4D"/>
    <w:rsid w:val="00F0507F"/>
    <w:rsid w:val="00F050EE"/>
    <w:rsid w:val="00F05848"/>
    <w:rsid w:val="00F05CA6"/>
    <w:rsid w:val="00F06BE6"/>
    <w:rsid w:val="00F06E08"/>
    <w:rsid w:val="00F072C5"/>
    <w:rsid w:val="00F07EF8"/>
    <w:rsid w:val="00F10CFB"/>
    <w:rsid w:val="00F10D61"/>
    <w:rsid w:val="00F11270"/>
    <w:rsid w:val="00F11DD3"/>
    <w:rsid w:val="00F12A08"/>
    <w:rsid w:val="00F12EDA"/>
    <w:rsid w:val="00F136AA"/>
    <w:rsid w:val="00F13FCE"/>
    <w:rsid w:val="00F1435A"/>
    <w:rsid w:val="00F14375"/>
    <w:rsid w:val="00F14798"/>
    <w:rsid w:val="00F15E74"/>
    <w:rsid w:val="00F16236"/>
    <w:rsid w:val="00F16784"/>
    <w:rsid w:val="00F167D5"/>
    <w:rsid w:val="00F16FED"/>
    <w:rsid w:val="00F17842"/>
    <w:rsid w:val="00F17855"/>
    <w:rsid w:val="00F179D7"/>
    <w:rsid w:val="00F17A05"/>
    <w:rsid w:val="00F2088F"/>
    <w:rsid w:val="00F208A2"/>
    <w:rsid w:val="00F214D7"/>
    <w:rsid w:val="00F21DEC"/>
    <w:rsid w:val="00F21FC0"/>
    <w:rsid w:val="00F2235C"/>
    <w:rsid w:val="00F23E34"/>
    <w:rsid w:val="00F24C56"/>
    <w:rsid w:val="00F24C66"/>
    <w:rsid w:val="00F24D4A"/>
    <w:rsid w:val="00F25387"/>
    <w:rsid w:val="00F25696"/>
    <w:rsid w:val="00F25819"/>
    <w:rsid w:val="00F25EE9"/>
    <w:rsid w:val="00F26393"/>
    <w:rsid w:val="00F265EE"/>
    <w:rsid w:val="00F273A3"/>
    <w:rsid w:val="00F30D0A"/>
    <w:rsid w:val="00F30D74"/>
    <w:rsid w:val="00F3109E"/>
    <w:rsid w:val="00F31374"/>
    <w:rsid w:val="00F313D7"/>
    <w:rsid w:val="00F31684"/>
    <w:rsid w:val="00F31C52"/>
    <w:rsid w:val="00F327A8"/>
    <w:rsid w:val="00F32A22"/>
    <w:rsid w:val="00F32D6D"/>
    <w:rsid w:val="00F3307C"/>
    <w:rsid w:val="00F3331F"/>
    <w:rsid w:val="00F339D8"/>
    <w:rsid w:val="00F33A9E"/>
    <w:rsid w:val="00F33B2C"/>
    <w:rsid w:val="00F358EC"/>
    <w:rsid w:val="00F36097"/>
    <w:rsid w:val="00F3635D"/>
    <w:rsid w:val="00F36446"/>
    <w:rsid w:val="00F36FB0"/>
    <w:rsid w:val="00F37251"/>
    <w:rsid w:val="00F37A2F"/>
    <w:rsid w:val="00F37E39"/>
    <w:rsid w:val="00F37EA9"/>
    <w:rsid w:val="00F40365"/>
    <w:rsid w:val="00F40AEB"/>
    <w:rsid w:val="00F40E0A"/>
    <w:rsid w:val="00F4116F"/>
    <w:rsid w:val="00F41C24"/>
    <w:rsid w:val="00F42188"/>
    <w:rsid w:val="00F4219A"/>
    <w:rsid w:val="00F42858"/>
    <w:rsid w:val="00F429E1"/>
    <w:rsid w:val="00F42E28"/>
    <w:rsid w:val="00F43246"/>
    <w:rsid w:val="00F438A3"/>
    <w:rsid w:val="00F439BF"/>
    <w:rsid w:val="00F43B71"/>
    <w:rsid w:val="00F43C02"/>
    <w:rsid w:val="00F43D16"/>
    <w:rsid w:val="00F43DC4"/>
    <w:rsid w:val="00F44A2E"/>
    <w:rsid w:val="00F44C0E"/>
    <w:rsid w:val="00F44D8F"/>
    <w:rsid w:val="00F44E7B"/>
    <w:rsid w:val="00F451F9"/>
    <w:rsid w:val="00F4677C"/>
    <w:rsid w:val="00F46CB6"/>
    <w:rsid w:val="00F46CE0"/>
    <w:rsid w:val="00F50B9C"/>
    <w:rsid w:val="00F51EB0"/>
    <w:rsid w:val="00F52AC8"/>
    <w:rsid w:val="00F52AFA"/>
    <w:rsid w:val="00F5339B"/>
    <w:rsid w:val="00F533A9"/>
    <w:rsid w:val="00F53558"/>
    <w:rsid w:val="00F539E9"/>
    <w:rsid w:val="00F53F5A"/>
    <w:rsid w:val="00F545E9"/>
    <w:rsid w:val="00F56617"/>
    <w:rsid w:val="00F57565"/>
    <w:rsid w:val="00F600E8"/>
    <w:rsid w:val="00F6054D"/>
    <w:rsid w:val="00F60A92"/>
    <w:rsid w:val="00F60C6D"/>
    <w:rsid w:val="00F612B7"/>
    <w:rsid w:val="00F617C9"/>
    <w:rsid w:val="00F619AC"/>
    <w:rsid w:val="00F61E80"/>
    <w:rsid w:val="00F62149"/>
    <w:rsid w:val="00F62A30"/>
    <w:rsid w:val="00F63027"/>
    <w:rsid w:val="00F63EE2"/>
    <w:rsid w:val="00F641BD"/>
    <w:rsid w:val="00F64B6B"/>
    <w:rsid w:val="00F64E68"/>
    <w:rsid w:val="00F650D6"/>
    <w:rsid w:val="00F6554E"/>
    <w:rsid w:val="00F65570"/>
    <w:rsid w:val="00F65B0A"/>
    <w:rsid w:val="00F65F59"/>
    <w:rsid w:val="00F66180"/>
    <w:rsid w:val="00F662BA"/>
    <w:rsid w:val="00F67098"/>
    <w:rsid w:val="00F6776B"/>
    <w:rsid w:val="00F67908"/>
    <w:rsid w:val="00F67978"/>
    <w:rsid w:val="00F67A3A"/>
    <w:rsid w:val="00F67ED6"/>
    <w:rsid w:val="00F700DF"/>
    <w:rsid w:val="00F703EE"/>
    <w:rsid w:val="00F7056C"/>
    <w:rsid w:val="00F708BA"/>
    <w:rsid w:val="00F7117F"/>
    <w:rsid w:val="00F71683"/>
    <w:rsid w:val="00F71E29"/>
    <w:rsid w:val="00F7249C"/>
    <w:rsid w:val="00F74196"/>
    <w:rsid w:val="00F74357"/>
    <w:rsid w:val="00F75716"/>
    <w:rsid w:val="00F75D38"/>
    <w:rsid w:val="00F75DD4"/>
    <w:rsid w:val="00F75DF5"/>
    <w:rsid w:val="00F774A9"/>
    <w:rsid w:val="00F77677"/>
    <w:rsid w:val="00F77883"/>
    <w:rsid w:val="00F816DC"/>
    <w:rsid w:val="00F8184F"/>
    <w:rsid w:val="00F819B1"/>
    <w:rsid w:val="00F81AF6"/>
    <w:rsid w:val="00F81D4E"/>
    <w:rsid w:val="00F830C9"/>
    <w:rsid w:val="00F83E76"/>
    <w:rsid w:val="00F84D42"/>
    <w:rsid w:val="00F84ED0"/>
    <w:rsid w:val="00F851C7"/>
    <w:rsid w:val="00F85604"/>
    <w:rsid w:val="00F8622D"/>
    <w:rsid w:val="00F8639C"/>
    <w:rsid w:val="00F86FEF"/>
    <w:rsid w:val="00F8753C"/>
    <w:rsid w:val="00F87793"/>
    <w:rsid w:val="00F87E9B"/>
    <w:rsid w:val="00F90454"/>
    <w:rsid w:val="00F9097D"/>
    <w:rsid w:val="00F911A7"/>
    <w:rsid w:val="00F92A4D"/>
    <w:rsid w:val="00F92CBD"/>
    <w:rsid w:val="00F92D23"/>
    <w:rsid w:val="00F92EF7"/>
    <w:rsid w:val="00F932D4"/>
    <w:rsid w:val="00F937CE"/>
    <w:rsid w:val="00F93A16"/>
    <w:rsid w:val="00F93DAA"/>
    <w:rsid w:val="00F9402D"/>
    <w:rsid w:val="00F9469E"/>
    <w:rsid w:val="00F9477C"/>
    <w:rsid w:val="00F94F6D"/>
    <w:rsid w:val="00F9565E"/>
    <w:rsid w:val="00F95AE9"/>
    <w:rsid w:val="00F96A14"/>
    <w:rsid w:val="00F97113"/>
    <w:rsid w:val="00F975DD"/>
    <w:rsid w:val="00F97A5C"/>
    <w:rsid w:val="00F97DFD"/>
    <w:rsid w:val="00F97F03"/>
    <w:rsid w:val="00FA00E1"/>
    <w:rsid w:val="00FA0445"/>
    <w:rsid w:val="00FA07E2"/>
    <w:rsid w:val="00FA0F74"/>
    <w:rsid w:val="00FA12EB"/>
    <w:rsid w:val="00FA1802"/>
    <w:rsid w:val="00FA18A8"/>
    <w:rsid w:val="00FA2120"/>
    <w:rsid w:val="00FA308D"/>
    <w:rsid w:val="00FA371B"/>
    <w:rsid w:val="00FA3736"/>
    <w:rsid w:val="00FA3A97"/>
    <w:rsid w:val="00FA3CE1"/>
    <w:rsid w:val="00FA3D68"/>
    <w:rsid w:val="00FA3FDE"/>
    <w:rsid w:val="00FA483D"/>
    <w:rsid w:val="00FA4D48"/>
    <w:rsid w:val="00FA551B"/>
    <w:rsid w:val="00FA55D2"/>
    <w:rsid w:val="00FA59B4"/>
    <w:rsid w:val="00FA5B51"/>
    <w:rsid w:val="00FA5DE4"/>
    <w:rsid w:val="00FA5DF8"/>
    <w:rsid w:val="00FA5F37"/>
    <w:rsid w:val="00FA5F66"/>
    <w:rsid w:val="00FA6DD7"/>
    <w:rsid w:val="00FA729E"/>
    <w:rsid w:val="00FA7AA0"/>
    <w:rsid w:val="00FB177D"/>
    <w:rsid w:val="00FB184C"/>
    <w:rsid w:val="00FB2517"/>
    <w:rsid w:val="00FB26E6"/>
    <w:rsid w:val="00FB26F0"/>
    <w:rsid w:val="00FB2E40"/>
    <w:rsid w:val="00FB2EAE"/>
    <w:rsid w:val="00FB408F"/>
    <w:rsid w:val="00FB41FF"/>
    <w:rsid w:val="00FB43C2"/>
    <w:rsid w:val="00FB4C27"/>
    <w:rsid w:val="00FB58F4"/>
    <w:rsid w:val="00FB5B3A"/>
    <w:rsid w:val="00FB5E0A"/>
    <w:rsid w:val="00FB667E"/>
    <w:rsid w:val="00FB7517"/>
    <w:rsid w:val="00FB763B"/>
    <w:rsid w:val="00FC0294"/>
    <w:rsid w:val="00FC09A2"/>
    <w:rsid w:val="00FC0A2F"/>
    <w:rsid w:val="00FC0E39"/>
    <w:rsid w:val="00FC1772"/>
    <w:rsid w:val="00FC2335"/>
    <w:rsid w:val="00FC2D4F"/>
    <w:rsid w:val="00FC30A3"/>
    <w:rsid w:val="00FC34F3"/>
    <w:rsid w:val="00FC35B8"/>
    <w:rsid w:val="00FC366F"/>
    <w:rsid w:val="00FC3735"/>
    <w:rsid w:val="00FC37F1"/>
    <w:rsid w:val="00FC3D15"/>
    <w:rsid w:val="00FC423E"/>
    <w:rsid w:val="00FC521E"/>
    <w:rsid w:val="00FC56C5"/>
    <w:rsid w:val="00FC56C8"/>
    <w:rsid w:val="00FC5C12"/>
    <w:rsid w:val="00FC5F69"/>
    <w:rsid w:val="00FC657F"/>
    <w:rsid w:val="00FC6ACB"/>
    <w:rsid w:val="00FC6DD3"/>
    <w:rsid w:val="00FC75F8"/>
    <w:rsid w:val="00FC770A"/>
    <w:rsid w:val="00FC79B0"/>
    <w:rsid w:val="00FD0369"/>
    <w:rsid w:val="00FD0756"/>
    <w:rsid w:val="00FD086B"/>
    <w:rsid w:val="00FD10A6"/>
    <w:rsid w:val="00FD13DA"/>
    <w:rsid w:val="00FD13FD"/>
    <w:rsid w:val="00FD1474"/>
    <w:rsid w:val="00FD195A"/>
    <w:rsid w:val="00FD1AFA"/>
    <w:rsid w:val="00FD1FE3"/>
    <w:rsid w:val="00FD20C4"/>
    <w:rsid w:val="00FD2606"/>
    <w:rsid w:val="00FD2BA3"/>
    <w:rsid w:val="00FD32B3"/>
    <w:rsid w:val="00FD3E7C"/>
    <w:rsid w:val="00FD3EDE"/>
    <w:rsid w:val="00FD4191"/>
    <w:rsid w:val="00FD4254"/>
    <w:rsid w:val="00FD5143"/>
    <w:rsid w:val="00FD5C68"/>
    <w:rsid w:val="00FD622E"/>
    <w:rsid w:val="00FD72FC"/>
    <w:rsid w:val="00FD730A"/>
    <w:rsid w:val="00FD7CCE"/>
    <w:rsid w:val="00FD7D78"/>
    <w:rsid w:val="00FE008A"/>
    <w:rsid w:val="00FE0535"/>
    <w:rsid w:val="00FE05C1"/>
    <w:rsid w:val="00FE1247"/>
    <w:rsid w:val="00FE14EF"/>
    <w:rsid w:val="00FE1A60"/>
    <w:rsid w:val="00FE1DE3"/>
    <w:rsid w:val="00FE23F5"/>
    <w:rsid w:val="00FE29F2"/>
    <w:rsid w:val="00FE2CC4"/>
    <w:rsid w:val="00FE318A"/>
    <w:rsid w:val="00FE35B9"/>
    <w:rsid w:val="00FE36E8"/>
    <w:rsid w:val="00FE3EA1"/>
    <w:rsid w:val="00FE3F9C"/>
    <w:rsid w:val="00FE3FEB"/>
    <w:rsid w:val="00FE49AF"/>
    <w:rsid w:val="00FE4A69"/>
    <w:rsid w:val="00FE4B0A"/>
    <w:rsid w:val="00FE4CB6"/>
    <w:rsid w:val="00FE4E8A"/>
    <w:rsid w:val="00FE4EA0"/>
    <w:rsid w:val="00FE4FD5"/>
    <w:rsid w:val="00FE5C02"/>
    <w:rsid w:val="00FE5CD7"/>
    <w:rsid w:val="00FE5F90"/>
    <w:rsid w:val="00FE6294"/>
    <w:rsid w:val="00FE65E4"/>
    <w:rsid w:val="00FE6934"/>
    <w:rsid w:val="00FF04DE"/>
    <w:rsid w:val="00FF0575"/>
    <w:rsid w:val="00FF0693"/>
    <w:rsid w:val="00FF0892"/>
    <w:rsid w:val="00FF1071"/>
    <w:rsid w:val="00FF119C"/>
    <w:rsid w:val="00FF126B"/>
    <w:rsid w:val="00FF12EB"/>
    <w:rsid w:val="00FF1754"/>
    <w:rsid w:val="00FF1AEE"/>
    <w:rsid w:val="00FF1B03"/>
    <w:rsid w:val="00FF1EA7"/>
    <w:rsid w:val="00FF2170"/>
    <w:rsid w:val="00FF223D"/>
    <w:rsid w:val="00FF269A"/>
    <w:rsid w:val="00FF2F8D"/>
    <w:rsid w:val="00FF326A"/>
    <w:rsid w:val="00FF33F3"/>
    <w:rsid w:val="00FF3431"/>
    <w:rsid w:val="00FF3611"/>
    <w:rsid w:val="00FF3A81"/>
    <w:rsid w:val="00FF3E88"/>
    <w:rsid w:val="00FF3EE8"/>
    <w:rsid w:val="00FF460F"/>
    <w:rsid w:val="00FF5158"/>
    <w:rsid w:val="00FF537B"/>
    <w:rsid w:val="00FF594E"/>
    <w:rsid w:val="00FF612E"/>
    <w:rsid w:val="00FF6C9C"/>
    <w:rsid w:val="00FF735B"/>
    <w:rsid w:val="00FF79E9"/>
    <w:rsid w:val="00FF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D54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character" w:customStyle="1" w:styleId="Heading1Char1">
    <w:name w:val="Heading 1 Char1"/>
    <w:link w:val="Heading1"/>
    <w:uiPriority w:val="99"/>
    <w:rsid w:val="00411AFE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12719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411AFE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411AFE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411AFE"/>
    <w:rPr>
      <w:rFonts w:cs="EucrosiaUPC"/>
      <w:b/>
      <w:bCs/>
      <w:sz w:val="28"/>
      <w:szCs w:val="28"/>
    </w:rPr>
  </w:style>
  <w:style w:type="character" w:customStyle="1" w:styleId="Heading6Char1">
    <w:name w:val="Heading 6 Char1"/>
    <w:link w:val="Heading6"/>
    <w:rsid w:val="00411AFE"/>
    <w:rPr>
      <w:rFonts w:cs="EucrosiaUPC"/>
      <w:b/>
      <w:bCs/>
      <w:sz w:val="32"/>
      <w:szCs w:val="32"/>
    </w:rPr>
  </w:style>
  <w:style w:type="character" w:customStyle="1" w:styleId="Heading7Char1">
    <w:name w:val="Heading 7 Char1"/>
    <w:link w:val="Heading7"/>
    <w:rsid w:val="00411AFE"/>
    <w:rPr>
      <w:rFonts w:cs="EucrosiaUPC"/>
      <w:sz w:val="28"/>
      <w:szCs w:val="28"/>
    </w:rPr>
  </w:style>
  <w:style w:type="character" w:customStyle="1" w:styleId="Heading8Char1">
    <w:name w:val="Heading 8 Char1"/>
    <w:link w:val="Heading8"/>
    <w:rsid w:val="00411AFE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411AFE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/>
    </w:rPr>
  </w:style>
  <w:style w:type="character" w:customStyle="1" w:styleId="HeaderChar">
    <w:name w:val="Header Char"/>
    <w:link w:val="Header"/>
    <w:uiPriority w:val="99"/>
    <w:rsid w:val="00843188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/>
    </w:rPr>
  </w:style>
  <w:style w:type="character" w:customStyle="1" w:styleId="FooterChar">
    <w:name w:val="Footer Char"/>
    <w:link w:val="Footer"/>
    <w:uiPriority w:val="99"/>
    <w:rsid w:val="004E5FD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ody Char Char Char,Body Char Char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,Body อักขระ Char,Body Char Char Char Char,Body Char Char Char1"/>
    <w:link w:val="BodyText"/>
    <w:rsid w:val="00CD28F6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411AFE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411AFE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411AFE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7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28"/>
      <w:szCs w:val="28"/>
    </w:rPr>
  </w:style>
  <w:style w:type="character" w:customStyle="1" w:styleId="BodyText3Char1">
    <w:name w:val="Body Text 3 Char1"/>
    <w:link w:val="BodyText3"/>
    <w:rsid w:val="00411AFE"/>
    <w:rPr>
      <w:rFonts w:cs="EucrosiaUPC"/>
      <w:sz w:val="28"/>
      <w:szCs w:val="28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1">
    <w:name w:val="Body Text 2 Char1"/>
    <w:link w:val="BodyText2"/>
    <w:rsid w:val="00411AFE"/>
    <w:rPr>
      <w:rFonts w:cs="EucrosiaUPC"/>
      <w:sz w:val="30"/>
      <w:szCs w:val="30"/>
      <w:lang w:val="th-TH"/>
    </w:rPr>
  </w:style>
  <w:style w:type="paragraph" w:customStyle="1" w:styleId="a4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5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 w:cs="EucrosiaUPC"/>
      <w:sz w:val="28"/>
      <w:szCs w:val="28"/>
    </w:rPr>
  </w:style>
  <w:style w:type="character" w:customStyle="1" w:styleId="BodyTextIndent2Char1">
    <w:name w:val="Body Text Indent 2 Char1"/>
    <w:link w:val="BodyTextIndent2"/>
    <w:rsid w:val="00411AFE"/>
    <w:rPr>
      <w:rFonts w:cs="EucrosiaUPC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5B24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411AF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233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PolicyHeading">
    <w:name w:val="Acc Policy Heading"/>
    <w:basedOn w:val="BodyText"/>
    <w:link w:val="AccPolicyHeadingChar"/>
    <w:autoRedefine/>
    <w:rsid w:val="00036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25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367F0"/>
    <w:rPr>
      <w:rFonts w:ascii="Angsana New" w:hAnsi="Angsana New"/>
      <w:sz w:val="30"/>
      <w:szCs w:val="30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675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E">
    <w:name w:val="?????? E"/>
    <w:basedOn w:val="Normal"/>
    <w:rsid w:val="008C2A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headingitalic">
    <w:name w:val="heading italic"/>
    <w:aliases w:val="hi"/>
    <w:basedOn w:val="Normal"/>
    <w:rsid w:val="00F703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Cs/>
      <w:i/>
      <w:iCs/>
      <w:sz w:val="22"/>
      <w:szCs w:val="20"/>
      <w:lang w:val="en-GB" w:bidi="ar-SA"/>
    </w:rPr>
  </w:style>
  <w:style w:type="paragraph" w:customStyle="1" w:styleId="e0">
    <w:name w:val="e"/>
    <w:basedOn w:val="Normal"/>
    <w:rsid w:val="00F703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456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45661"/>
    <w:rPr>
      <w:rFonts w:cs="Angsana New"/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semiHidden/>
    <w:rsid w:val="00D1714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411AFE"/>
    <w:rPr>
      <w:rFonts w:ascii="Tahoma" w:hAnsi="Tahoma" w:cs="Tahoma"/>
      <w:shd w:val="clear" w:color="auto" w:fill="000080"/>
    </w:rPr>
  </w:style>
  <w:style w:type="paragraph" w:customStyle="1" w:styleId="block">
    <w:name w:val="block"/>
    <w:aliases w:val="b,b + Angsana New,Bold,Thai Distributed Justification,Left:  0...."/>
    <w:basedOn w:val="BodyText"/>
    <w:rsid w:val="00EF36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5753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Default">
    <w:name w:val="Default"/>
    <w:rsid w:val="00324CC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24C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C1759"/>
    <w:pPr>
      <w:tabs>
        <w:tab w:val="left" w:pos="5283"/>
      </w:tabs>
      <w:spacing w:line="240" w:lineRule="auto"/>
      <w:ind w:left="1138" w:right="389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rsid w:val="00BC1759"/>
    <w:rPr>
      <w:rFonts w:ascii="Angsana New" w:hAnsi="Angsana New" w:cs="Angsana New"/>
      <w:bCs/>
      <w:i/>
      <w:iCs/>
      <w:sz w:val="24"/>
      <w:szCs w:val="24"/>
      <w:lang w:val="en-US" w:eastAsia="en-GB" w:bidi="th-TH"/>
    </w:rPr>
  </w:style>
  <w:style w:type="paragraph" w:styleId="EnvelopeReturn">
    <w:name w:val="envelope return"/>
    <w:basedOn w:val="Normal"/>
    <w:rsid w:val="000E57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styleId="NoSpacing">
    <w:name w:val="No Spacing"/>
    <w:uiPriority w:val="1"/>
    <w:qFormat/>
    <w:rsid w:val="00E97662"/>
    <w:rPr>
      <w:rFonts w:ascii="Calibri" w:eastAsia="Calibri" w:hAnsi="Calibri"/>
      <w:sz w:val="22"/>
      <w:szCs w:val="28"/>
    </w:rPr>
  </w:style>
  <w:style w:type="character" w:customStyle="1" w:styleId="Heading2Char1">
    <w:name w:val="Heading 2 Char1"/>
    <w:rsid w:val="00411A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411A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411A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411AFE"/>
    <w:rPr>
      <w:rFonts w:ascii="Arial" w:eastAsia="Times New Roman" w:hAnsi="Arial" w:cs="Times New Roman"/>
      <w:sz w:val="18"/>
      <w:szCs w:val="18"/>
    </w:rPr>
  </w:style>
  <w:style w:type="paragraph" w:customStyle="1" w:styleId="E1">
    <w:name w:val="ª×èÍºÃÔÉÑ· E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1"/>
    <w:rsid w:val="00411A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cs="Times New Roman"/>
    </w:rPr>
  </w:style>
  <w:style w:type="character" w:customStyle="1" w:styleId="SignatureChar1">
    <w:name w:val="Signature Char1"/>
    <w:link w:val="Signature"/>
    <w:rsid w:val="00411AFE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rsid w:val="00411AFE"/>
    <w:rPr>
      <w:rFonts w:ascii="Arial" w:hAnsi="Arial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411A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411AFE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411A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1AFE"/>
    <w:pPr>
      <w:spacing w:after="0"/>
    </w:pPr>
  </w:style>
  <w:style w:type="paragraph" w:customStyle="1" w:styleId="acctdividends">
    <w:name w:val="acct dividends"/>
    <w:aliases w:val="ad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1AFE"/>
    <w:pPr>
      <w:spacing w:after="0"/>
    </w:pPr>
  </w:style>
  <w:style w:type="paragraph" w:customStyle="1" w:styleId="acctindent">
    <w:name w:val="acct indent"/>
    <w:aliases w:val="ai"/>
    <w:basedOn w:val="BodyText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1AF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1AF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1A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1A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1A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1A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1A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1AF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1A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1AF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411AFE"/>
    <w:pPr>
      <w:spacing w:after="0"/>
    </w:pPr>
  </w:style>
  <w:style w:type="paragraph" w:customStyle="1" w:styleId="List1a">
    <w:name w:val="List 1a"/>
    <w:aliases w:val="1a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411A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411AFE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411AF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1AFE"/>
  </w:style>
  <w:style w:type="paragraph" w:customStyle="1" w:styleId="zreportaddinfo">
    <w:name w:val="zreport addinfo"/>
    <w:basedOn w:val="Normal"/>
    <w:rsid w:val="00411AF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1AF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1AF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1A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1A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1A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1AFE"/>
    <w:rPr>
      <w:b/>
      <w:bCs/>
    </w:rPr>
  </w:style>
  <w:style w:type="paragraph" w:customStyle="1" w:styleId="nineptbodytext">
    <w:name w:val="nine pt body text"/>
    <w:aliases w:val="9bt"/>
    <w:basedOn w:val="nineptnormal"/>
    <w:rsid w:val="00411AFE"/>
    <w:pPr>
      <w:spacing w:after="220"/>
    </w:pPr>
  </w:style>
  <w:style w:type="paragraph" w:customStyle="1" w:styleId="nineptnormal">
    <w:name w:val="nine pt normal"/>
    <w:aliases w:val="9n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1AFE"/>
    <w:pPr>
      <w:jc w:val="center"/>
    </w:pPr>
  </w:style>
  <w:style w:type="paragraph" w:customStyle="1" w:styleId="heading">
    <w:name w:val="heading"/>
    <w:aliases w:val="h"/>
    <w:basedOn w:val="BodyText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1A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1AFE"/>
  </w:style>
  <w:style w:type="paragraph" w:customStyle="1" w:styleId="nineptheadingcentredbold">
    <w:name w:val="nine pt heading centred bold"/>
    <w:aliases w:val="9hcb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1A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1A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1AFE"/>
    <w:rPr>
      <w:b/>
    </w:rPr>
  </w:style>
  <w:style w:type="paragraph" w:customStyle="1" w:styleId="nineptcolumntab1">
    <w:name w:val="nine pt column tab1"/>
    <w:aliases w:val="a91"/>
    <w:basedOn w:val="nineptnormal"/>
    <w:rsid w:val="00411A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1A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1AFE"/>
    <w:pPr>
      <w:jc w:val="center"/>
    </w:pPr>
  </w:style>
  <w:style w:type="paragraph" w:customStyle="1" w:styleId="Normalheading">
    <w:name w:val="Normal heading"/>
    <w:aliases w:val="nh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1AF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1AF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1AF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1A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1A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1A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1A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1A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1A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1A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1A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1AF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1AF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411A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1AF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411A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1A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1A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1AFE"/>
    <w:pPr>
      <w:spacing w:after="0"/>
    </w:pPr>
  </w:style>
  <w:style w:type="paragraph" w:customStyle="1" w:styleId="smallreturn">
    <w:name w:val="small return"/>
    <w:aliases w:val="sr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1AFE"/>
    <w:pPr>
      <w:spacing w:after="0"/>
    </w:pPr>
  </w:style>
  <w:style w:type="paragraph" w:customStyle="1" w:styleId="headingbolditalic">
    <w:name w:val="heading bold italic"/>
    <w:aliases w:val="hbi"/>
    <w:basedOn w:val="heading"/>
    <w:rsid w:val="00411A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1A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1A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1A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1AFE"/>
    <w:pPr>
      <w:spacing w:after="0"/>
    </w:pPr>
  </w:style>
  <w:style w:type="paragraph" w:customStyle="1" w:styleId="blockbullet">
    <w:name w:val="block bullet"/>
    <w:aliases w:val="bb"/>
    <w:basedOn w:val="block"/>
    <w:rsid w:val="00411AF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411AFE"/>
    <w:pPr>
      <w:spacing w:after="0"/>
    </w:pPr>
  </w:style>
  <w:style w:type="paragraph" w:customStyle="1" w:styleId="eightptnormal">
    <w:name w:val="eight pt normal"/>
    <w:aliases w:val="8n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1A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1A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1A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1AFE"/>
    <w:rPr>
      <w:b/>
      <w:bCs/>
    </w:rPr>
  </w:style>
  <w:style w:type="paragraph" w:customStyle="1" w:styleId="eightptbodytext">
    <w:name w:val="eight pt body text"/>
    <w:aliases w:val="8bt"/>
    <w:basedOn w:val="eightptnormal"/>
    <w:rsid w:val="00411A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1A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1A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1A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1AFE"/>
    <w:pPr>
      <w:spacing w:after="0"/>
    </w:pPr>
  </w:style>
  <w:style w:type="paragraph" w:customStyle="1" w:styleId="eightptblock">
    <w:name w:val="eight pt block"/>
    <w:aliases w:val="8b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1A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1A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1A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1AFE"/>
    <w:pPr>
      <w:spacing w:after="0"/>
    </w:pPr>
  </w:style>
  <w:style w:type="paragraph" w:customStyle="1" w:styleId="blockindent">
    <w:name w:val="block indent"/>
    <w:aliases w:val="bi"/>
    <w:basedOn w:val="block"/>
    <w:rsid w:val="00411AFE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411AFE"/>
    <w:pPr>
      <w:jc w:val="center"/>
    </w:pPr>
  </w:style>
  <w:style w:type="paragraph" w:customStyle="1" w:styleId="nineptcol">
    <w:name w:val="nine pt %col"/>
    <w:aliases w:val="9%"/>
    <w:basedOn w:val="nineptnormal"/>
    <w:rsid w:val="00411A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1A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1A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1A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1A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1A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1A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1A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1A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1A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1A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1A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11A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11A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1A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1AFE"/>
    <w:pPr>
      <w:spacing w:after="80"/>
    </w:pPr>
  </w:style>
  <w:style w:type="paragraph" w:customStyle="1" w:styleId="nineptratecol">
    <w:name w:val="nine pt rate col"/>
    <w:aliases w:val="a9r"/>
    <w:basedOn w:val="nineptnormal"/>
    <w:rsid w:val="00411A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1A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1A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1A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1A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1A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1A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1A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1A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1A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1A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1AF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411A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1A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1A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1A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1A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1A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1A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1AFE"/>
    <w:pPr>
      <w:spacing w:after="80"/>
    </w:pPr>
  </w:style>
  <w:style w:type="paragraph" w:customStyle="1" w:styleId="blockbullet2">
    <w:name w:val="block bullet 2"/>
    <w:aliases w:val="bb2"/>
    <w:basedOn w:val="BodyText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1A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1AF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1A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1AF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411A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411AFE"/>
    <w:rPr>
      <w:sz w:val="29"/>
      <w:szCs w:val="29"/>
    </w:rPr>
  </w:style>
  <w:style w:type="character" w:customStyle="1" w:styleId="shorttext">
    <w:name w:val="short_text"/>
    <w:rsid w:val="00411AFE"/>
  </w:style>
  <w:style w:type="paragraph" w:styleId="PlainText">
    <w:name w:val="Plain Text"/>
    <w:basedOn w:val="Normal"/>
    <w:link w:val="PlainTextChar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411AFE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411A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411AFE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11AFE"/>
    <w:rPr>
      <w:b/>
      <w:bCs/>
    </w:rPr>
  </w:style>
  <w:style w:type="character" w:customStyle="1" w:styleId="CommentSubjectChar">
    <w:name w:val="Comment Subject Char"/>
    <w:link w:val="CommentSubject"/>
    <w:rsid w:val="00411AFE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411AFE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411AF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3Char">
    <w:name w:val="Heading 3 Char"/>
    <w:locked/>
    <w:rsid w:val="00411AFE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411AF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411AFE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411AFE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411AFE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411AFE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411AFE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locked/>
    <w:rsid w:val="00411AFE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411AFE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411AFE"/>
  </w:style>
  <w:style w:type="character" w:customStyle="1" w:styleId="BodyText3Char">
    <w:name w:val="Body Text 3 Char"/>
    <w:locked/>
    <w:rsid w:val="00411AFE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411AFE"/>
    <w:rPr>
      <w:rFonts w:cs="EucrosiaUPC"/>
      <w:sz w:val="30"/>
      <w:szCs w:val="30"/>
      <w:lang w:bidi="th-TH"/>
    </w:rPr>
  </w:style>
  <w:style w:type="character" w:customStyle="1" w:styleId="hps">
    <w:name w:val="hps"/>
    <w:rsid w:val="00411AFE"/>
    <w:rPr>
      <w:rFonts w:cs="Times New Roman"/>
    </w:rPr>
  </w:style>
  <w:style w:type="character" w:customStyle="1" w:styleId="gt-icon-text1">
    <w:name w:val="gt-icon-text1"/>
    <w:rsid w:val="00411AFE"/>
    <w:rPr>
      <w:rFonts w:cs="Times New Roman"/>
    </w:rPr>
  </w:style>
  <w:style w:type="character" w:customStyle="1" w:styleId="longtext">
    <w:name w:val="long_text"/>
    <w:rsid w:val="00411AFE"/>
    <w:rPr>
      <w:rFonts w:cs="Times New Roman"/>
    </w:rPr>
  </w:style>
  <w:style w:type="character" w:styleId="CommentReference">
    <w:name w:val="annotation reference"/>
    <w:rsid w:val="00411AFE"/>
    <w:rPr>
      <w:rFonts w:cs="Times New Roman"/>
      <w:sz w:val="16"/>
      <w:szCs w:val="16"/>
    </w:rPr>
  </w:style>
  <w:style w:type="character" w:customStyle="1" w:styleId="CharChar22">
    <w:name w:val="Char Char22"/>
    <w:rsid w:val="00411A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11A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11A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411AFE"/>
  </w:style>
  <w:style w:type="character" w:styleId="Emphasis">
    <w:name w:val="Emphasis"/>
    <w:uiPriority w:val="20"/>
    <w:qFormat/>
    <w:rsid w:val="00411AFE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411AFE"/>
  </w:style>
  <w:style w:type="character" w:styleId="Hyperlink">
    <w:name w:val="Hyperlink"/>
    <w:uiPriority w:val="99"/>
    <w:unhideWhenUsed/>
    <w:rsid w:val="00411AFE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411AFE"/>
    <w:rPr>
      <w:color w:val="4D90F0"/>
    </w:rPr>
  </w:style>
  <w:style w:type="paragraph" w:styleId="NormalWeb">
    <w:name w:val="Normal (Web)"/>
    <w:basedOn w:val="Normal"/>
    <w:uiPriority w:val="99"/>
    <w:unhideWhenUsed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411AF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11AFE"/>
    <w:rPr>
      <w:rFonts w:ascii="Univers 45 Light" w:eastAsia="MS Mincho" w:hAnsi="Univers 45 Light" w:cs="Univers 45 Light"/>
      <w:color w:val="000000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699AC0-94B7-4338-BD6D-41473A567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65</Pages>
  <Words>11785</Words>
  <Characters>67176</Characters>
  <Application>Microsoft Office Word</Application>
  <DocSecurity>0</DocSecurity>
  <Lines>559</Lines>
  <Paragraphs>157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มงกุฎวัฒนะ จำกัด (มหาชน)</vt:lpstr>
      <vt:lpstr>บริษัท มงกุฎวัฒนะ จำกัด (มหาชน)</vt:lpstr>
    </vt:vector>
  </TitlesOfParts>
  <Company>KPMG</Company>
  <LinksUpToDate>false</LinksUpToDate>
  <CharactersWithSpaces>78804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มงกุฎวัฒนะ จำกัด (มหาชน)</dc:title>
  <dc:creator>AA</dc:creator>
  <cp:lastModifiedBy>nareenard</cp:lastModifiedBy>
  <cp:revision>2</cp:revision>
  <cp:lastPrinted>2017-11-23T09:41:00Z</cp:lastPrinted>
  <dcterms:created xsi:type="dcterms:W3CDTF">2017-11-24T11:45:00Z</dcterms:created>
  <dcterms:modified xsi:type="dcterms:W3CDTF">2017-11-24T11:45:00Z</dcterms:modified>
</cp:coreProperties>
</file>