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2A03DA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:rsidR="00FD1DC3" w:rsidRPr="002A03DA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D1DC3" w:rsidRPr="002A03DA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D1DC3" w:rsidRPr="002A03DA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0037C7" w:rsidRPr="002A03DA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037C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037C7" w:rsidRPr="002A03DA" w:rsidRDefault="000037C7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0037C7" w:rsidRPr="002A03DA" w:rsidRDefault="000037C7" w:rsidP="000037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01220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601220" w:rsidRPr="002A03DA" w:rsidRDefault="00601220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1220" w:rsidRPr="002A03DA" w:rsidRDefault="00601220" w:rsidP="006012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01220" w:rsidRPr="002A03DA" w:rsidRDefault="00601220" w:rsidP="0059498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</w:t>
            </w:r>
            <w:r w:rsidR="00594982"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ได้เสีย</w:t>
            </w: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5E436B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E436B" w:rsidRPr="002A03DA" w:rsidRDefault="005E436B" w:rsidP="005E43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E436B" w:rsidRPr="002A03DA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E436B" w:rsidRPr="002A03DA" w:rsidRDefault="005E436B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6077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566077" w:rsidRPr="002A03DA" w:rsidRDefault="00566077" w:rsidP="0056607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566077" w:rsidRPr="002A03DA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566077" w:rsidRPr="002A03DA" w:rsidRDefault="00566077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862BD2" w:rsidRPr="002A03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62BD2" w:rsidRPr="002A03DA" w:rsidTr="005C33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862BD2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62BD2" w:rsidRPr="002A03DA" w:rsidRDefault="00862BD2" w:rsidP="00862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26DAB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26DAB" w:rsidRPr="002A03DA">
        <w:trPr>
          <w:trHeight w:val="80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26DAB" w:rsidRPr="002A03DA" w:rsidRDefault="00C26DAB" w:rsidP="00C26D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ข้อมูลเพิ่มเติม</w:t>
            </w:r>
          </w:p>
        </w:tc>
      </w:tr>
    </w:tbl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</w:rPr>
        <w:br w:type="page"/>
      </w:r>
      <w:r w:rsidRPr="002A03D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0C65C9" w:rsidRPr="00FF19A6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6A5C8E" w:rsidRPr="002A03DA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E34940" w:rsidRPr="002A03DA">
        <w:rPr>
          <w:rFonts w:ascii="Angsana New" w:hAnsi="Angsana New"/>
          <w:sz w:val="30"/>
          <w:szCs w:val="30"/>
        </w:rPr>
        <w:t xml:space="preserve"> </w:t>
      </w:r>
      <w:r w:rsidR="00156771" w:rsidRPr="002A03DA">
        <w:rPr>
          <w:rFonts w:ascii="Angsana New" w:hAnsi="Angsana New"/>
          <w:sz w:val="30"/>
          <w:szCs w:val="30"/>
        </w:rPr>
        <w:t xml:space="preserve">24 </w:t>
      </w:r>
      <w:r w:rsidR="00156771" w:rsidRPr="002A03DA">
        <w:rPr>
          <w:rFonts w:ascii="Angsana New" w:hAnsi="Angsana New" w:hint="cs"/>
          <w:sz w:val="30"/>
          <w:szCs w:val="30"/>
          <w:cs/>
        </w:rPr>
        <w:t>พฤศจิกายน</w:t>
      </w:r>
      <w:r w:rsidR="006B19B5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E70016" w:rsidRPr="002A03DA">
        <w:rPr>
          <w:rFonts w:ascii="Angsana New" w:hAnsi="Angsana New"/>
          <w:sz w:val="30"/>
          <w:szCs w:val="30"/>
        </w:rPr>
        <w:t>2560</w:t>
      </w:r>
    </w:p>
    <w:p w:rsidR="000C65C9" w:rsidRPr="00C26DAB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:rsidR="00FD1DC3" w:rsidRPr="002A03DA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03D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65C9" w:rsidRPr="00FF19A6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C17455" w:rsidRPr="002A03DA" w:rsidRDefault="00C17455" w:rsidP="0060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บริษัท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03DA">
        <w:rPr>
          <w:rFonts w:ascii="Angsana New" w:hAnsi="Angsana New"/>
          <w:spacing w:val="-6"/>
          <w:sz w:val="30"/>
          <w:szCs w:val="30"/>
          <w:cs/>
        </w:rPr>
        <w:t>และมีที่อยู่จดทะเบียนตั้งอยู่เลขที่</w:t>
      </w:r>
      <w:r w:rsidRPr="002A03DA">
        <w:rPr>
          <w:rFonts w:ascii="Angsana New" w:hAnsi="Angsana New"/>
          <w:spacing w:val="-6"/>
          <w:sz w:val="30"/>
          <w:szCs w:val="30"/>
        </w:rPr>
        <w:t> 98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อาคารสาทร</w:t>
      </w:r>
      <w:r w:rsidRPr="002A03DA">
        <w:rPr>
          <w:rFonts w:ascii="Angsana New" w:hAnsi="Angsana New"/>
          <w:spacing w:val="-6"/>
          <w:sz w:val="30"/>
          <w:szCs w:val="30"/>
        </w:rPr>
        <w:t>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สแควร์</w:t>
      </w:r>
      <w:r w:rsidRPr="002A03DA">
        <w:rPr>
          <w:rFonts w:ascii="Angsana New" w:hAnsi="Angsana New"/>
          <w:spacing w:val="-6"/>
          <w:sz w:val="30"/>
          <w:szCs w:val="30"/>
        </w:rPr>
        <w:t>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ออฟฟิศ</w:t>
      </w:r>
      <w:r w:rsidRPr="002A03DA">
        <w:rPr>
          <w:rFonts w:ascii="Angsana New" w:hAnsi="Angsana New"/>
          <w:spacing w:val="-6"/>
          <w:sz w:val="30"/>
          <w:szCs w:val="30"/>
        </w:rPr>
        <w:t>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ทาวเวอร์</w:t>
      </w:r>
      <w:r w:rsidRPr="002A03DA">
        <w:rPr>
          <w:rFonts w:ascii="Angsana New" w:hAnsi="Angsana New"/>
          <w:spacing w:val="-6"/>
          <w:sz w:val="30"/>
          <w:szCs w:val="30"/>
        </w:rPr>
        <w:t>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ชั้น</w:t>
      </w:r>
      <w:r w:rsidRPr="002A03DA">
        <w:rPr>
          <w:rFonts w:ascii="Angsana New" w:hAnsi="Angsana New"/>
          <w:spacing w:val="-6"/>
          <w:sz w:val="30"/>
          <w:szCs w:val="30"/>
        </w:rPr>
        <w:t> 36 </w:t>
      </w:r>
      <w:r w:rsidRPr="002A03DA">
        <w:rPr>
          <w:rFonts w:ascii="Angsana New" w:hAnsi="Angsana New"/>
          <w:spacing w:val="-6"/>
          <w:sz w:val="30"/>
          <w:szCs w:val="30"/>
          <w:cs/>
        </w:rPr>
        <w:t>ถนนสาทรเหนือ</w:t>
      </w:r>
      <w:r w:rsidRPr="002A03DA">
        <w:rPr>
          <w:rFonts w:ascii="Angsana New" w:hAnsi="Angsana New"/>
          <w:spacing w:val="-6"/>
          <w:sz w:val="30"/>
          <w:szCs w:val="30"/>
        </w:rPr>
        <w:t> </w:t>
      </w:r>
      <w:r w:rsidRPr="002A03DA">
        <w:rPr>
          <w:rFonts w:ascii="Angsana New" w:hAnsi="Angsana New"/>
          <w:spacing w:val="-6"/>
          <w:sz w:val="30"/>
          <w:szCs w:val="30"/>
          <w:cs/>
        </w:rPr>
        <w:t xml:space="preserve">แขวงสีลม </w:t>
      </w:r>
      <w:r w:rsidR="005A5402" w:rsidRPr="002A03DA">
        <w:rPr>
          <w:rFonts w:ascii="Angsana New" w:hAnsi="Angsana New" w:hint="cs"/>
          <w:spacing w:val="-6"/>
          <w:sz w:val="30"/>
          <w:szCs w:val="30"/>
          <w:cs/>
        </w:rPr>
        <w:t xml:space="preserve">              </w:t>
      </w:r>
      <w:r w:rsidR="006012E1" w:rsidRPr="002A03DA">
        <w:rPr>
          <w:rFonts w:ascii="Angsana New" w:hAnsi="Angsana New"/>
          <w:spacing w:val="-6"/>
          <w:sz w:val="30"/>
          <w:szCs w:val="30"/>
          <w:cs/>
        </w:rPr>
        <w:t>เข</w:t>
      </w:r>
      <w:r w:rsidR="006012E1" w:rsidRPr="002A03DA">
        <w:rPr>
          <w:rFonts w:ascii="Angsana New" w:hAnsi="Angsana New" w:hint="cs"/>
          <w:spacing w:val="-6"/>
          <w:sz w:val="30"/>
          <w:szCs w:val="30"/>
          <w:cs/>
        </w:rPr>
        <w:t>ต</w:t>
      </w:r>
      <w:r w:rsidRPr="002A03DA">
        <w:rPr>
          <w:rFonts w:ascii="Angsana New" w:hAnsi="Angsana New"/>
          <w:spacing w:val="-6"/>
          <w:sz w:val="30"/>
          <w:szCs w:val="30"/>
          <w:cs/>
        </w:rPr>
        <w:t>บางรัก</w:t>
      </w:r>
      <w:r w:rsidRPr="002A03DA">
        <w:rPr>
          <w:rFonts w:ascii="Angsana New" w:hAnsi="Angsana New"/>
          <w:sz w:val="30"/>
          <w:szCs w:val="30"/>
        </w:rPr>
        <w:t> </w:t>
      </w:r>
      <w:r w:rsidRPr="002A03DA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C65C9" w:rsidRPr="00FF19A6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7455" w:rsidRPr="002A03DA" w:rsidRDefault="00C17455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E2660">
        <w:rPr>
          <w:rFonts w:ascii="Angsana New" w:hAnsi="Angsana New"/>
          <w:sz w:val="30"/>
          <w:szCs w:val="30"/>
        </w:rPr>
        <w:t>17</w:t>
      </w:r>
      <w:r w:rsidRPr="002A03D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E2660">
        <w:rPr>
          <w:rFonts w:ascii="Angsana New" w:hAnsi="Angsana New"/>
          <w:sz w:val="30"/>
          <w:szCs w:val="30"/>
        </w:rPr>
        <w:t>2537</w:t>
      </w:r>
    </w:p>
    <w:p w:rsidR="000C65C9" w:rsidRPr="00FF19A6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C65C9" w:rsidRPr="002A03DA" w:rsidRDefault="00C17455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FC0DEB"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2A03DA">
        <w:rPr>
          <w:rFonts w:ascii="Angsana New" w:hAnsi="Angsana New"/>
          <w:sz w:val="30"/>
          <w:szCs w:val="30"/>
          <w:cs/>
        </w:rPr>
        <w:t>ได้แก่บริษัท ยูนิเวนเจอร์ จำกัด (มหาชน) และบริษัท อเดลฟอส จำกัด ซึ่งบริษัททั้งสองแห่งเป็นนิติบุคคลที่จัดตั้งขึ้นในประเทศไทย</w:t>
      </w:r>
    </w:p>
    <w:p w:rsidR="000C65C9" w:rsidRPr="00FF19A6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17455" w:rsidRPr="002A03DA" w:rsidRDefault="00A275A1" w:rsidP="00C1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pacing w:val="6"/>
          <w:sz w:val="30"/>
          <w:szCs w:val="30"/>
          <w:cs/>
        </w:rPr>
        <w:t>บริษัทและ</w:t>
      </w:r>
      <w:r w:rsidR="00574F68" w:rsidRPr="002A03DA">
        <w:rPr>
          <w:rFonts w:ascii="Angsana New" w:hAnsi="Angsana New" w:hint="cs"/>
          <w:spacing w:val="6"/>
          <w:sz w:val="30"/>
          <w:szCs w:val="30"/>
          <w:cs/>
        </w:rPr>
        <w:t>กลุ่ม</w:t>
      </w:r>
      <w:r w:rsidR="00C17455" w:rsidRPr="002A03DA">
        <w:rPr>
          <w:rFonts w:ascii="Angsana New" w:hAnsi="Angsana New"/>
          <w:spacing w:val="6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="00574F68" w:rsidRPr="002A03DA">
        <w:rPr>
          <w:rFonts w:ascii="Angsana New" w:hAnsi="Angsana New" w:hint="cs"/>
          <w:spacing w:val="6"/>
          <w:sz w:val="30"/>
          <w:szCs w:val="30"/>
          <w:cs/>
        </w:rPr>
        <w:t xml:space="preserve"> ธุรกิจให้เช่าและบริการอาคารเพื่อการพาณิชย์แล</w:t>
      </w:r>
      <w:r w:rsidR="00647055" w:rsidRPr="002A03DA">
        <w:rPr>
          <w:rFonts w:ascii="Angsana New" w:hAnsi="Angsana New" w:hint="cs"/>
          <w:spacing w:val="6"/>
          <w:sz w:val="30"/>
          <w:szCs w:val="30"/>
          <w:cs/>
        </w:rPr>
        <w:t>ะกิจการโรงแรม</w:t>
      </w:r>
      <w:r w:rsidR="00C17455" w:rsidRPr="002A03D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17455" w:rsidRPr="002A03DA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46A14" w:rsidRPr="002A03DA">
        <w:rPr>
          <w:rFonts w:ascii="Angsana New" w:hAnsi="Angsana New"/>
          <w:sz w:val="30"/>
          <w:szCs w:val="30"/>
        </w:rPr>
        <w:t xml:space="preserve"> </w:t>
      </w:r>
      <w:r w:rsidR="00E46A14" w:rsidRPr="002A03DA">
        <w:rPr>
          <w:rFonts w:ascii="Angsana New" w:hAnsi="Angsana New"/>
          <w:sz w:val="30"/>
          <w:szCs w:val="30"/>
          <w:cs/>
        </w:rPr>
        <w:t>บริษัทร่วม</w:t>
      </w:r>
      <w:r w:rsidR="005421DD" w:rsidRPr="002A03D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C17455" w:rsidRPr="002A03DA">
        <w:rPr>
          <w:rFonts w:ascii="Angsana New" w:hAnsi="Angsana New"/>
          <w:sz w:val="30"/>
          <w:szCs w:val="30"/>
          <w:cs/>
        </w:rPr>
        <w:t xml:space="preserve"> </w:t>
      </w:r>
      <w:r w:rsidR="00DB61B9" w:rsidRPr="002A03DA">
        <w:rPr>
          <w:rFonts w:ascii="Angsana New" w:hAnsi="Angsana New"/>
          <w:sz w:val="30"/>
          <w:szCs w:val="30"/>
        </w:rPr>
        <w:t xml:space="preserve"> </w:t>
      </w:r>
      <w:r w:rsidR="00C17455" w:rsidRPr="002A03DA">
        <w:rPr>
          <w:rFonts w:ascii="Angsana New" w:hAnsi="Angsana New"/>
          <w:sz w:val="30"/>
          <w:szCs w:val="30"/>
          <w:cs/>
        </w:rPr>
        <w:t>ณ วันที่</w:t>
      </w:r>
      <w:r w:rsidR="00156771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156771" w:rsidRPr="002A03DA">
        <w:rPr>
          <w:rFonts w:ascii="Angsana New" w:hAnsi="Angsana New"/>
          <w:sz w:val="30"/>
          <w:szCs w:val="30"/>
        </w:rPr>
        <w:t xml:space="preserve">30 </w:t>
      </w:r>
      <w:r w:rsidR="00156771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56771" w:rsidRPr="002A03DA">
        <w:rPr>
          <w:rFonts w:ascii="Angsana New" w:hAnsi="Angsana New"/>
          <w:sz w:val="30"/>
          <w:szCs w:val="30"/>
        </w:rPr>
        <w:t xml:space="preserve">2560 </w:t>
      </w:r>
      <w:r w:rsidR="00156771" w:rsidRPr="002A03DA">
        <w:rPr>
          <w:rFonts w:ascii="Angsana New" w:hAnsi="Angsana New" w:hint="cs"/>
          <w:sz w:val="30"/>
          <w:szCs w:val="30"/>
          <w:cs/>
        </w:rPr>
        <w:t>และ</w:t>
      </w:r>
      <w:r w:rsidR="00C17455" w:rsidRPr="002A03DA">
        <w:rPr>
          <w:rFonts w:ascii="Angsana New" w:hAnsi="Angsana New"/>
          <w:sz w:val="30"/>
          <w:szCs w:val="30"/>
          <w:cs/>
        </w:rPr>
        <w:t xml:space="preserve"> </w:t>
      </w:r>
      <w:r w:rsidR="00C17455" w:rsidRPr="002A03DA">
        <w:rPr>
          <w:rFonts w:ascii="Angsana New" w:hAnsi="Angsana New"/>
          <w:sz w:val="30"/>
          <w:szCs w:val="30"/>
        </w:rPr>
        <w:t xml:space="preserve">31 </w:t>
      </w:r>
      <w:r w:rsidR="00C17455" w:rsidRPr="002A03DA">
        <w:rPr>
          <w:rFonts w:ascii="Angsana New" w:hAnsi="Angsana New"/>
          <w:sz w:val="30"/>
          <w:szCs w:val="30"/>
          <w:cs/>
        </w:rPr>
        <w:t>ธันวาคม</w:t>
      </w:r>
      <w:r w:rsidR="00DB61B9" w:rsidRPr="002A03DA">
        <w:rPr>
          <w:rFonts w:ascii="Angsana New" w:hAnsi="Angsana New"/>
          <w:sz w:val="30"/>
          <w:szCs w:val="30"/>
        </w:rPr>
        <w:t xml:space="preserve"> </w:t>
      </w:r>
      <w:r w:rsidR="008622F2" w:rsidRPr="002A03DA">
        <w:rPr>
          <w:rFonts w:ascii="Angsana New" w:hAnsi="Angsana New"/>
          <w:sz w:val="30"/>
          <w:szCs w:val="30"/>
        </w:rPr>
        <w:t>255</w:t>
      </w:r>
      <w:r w:rsidR="00693548" w:rsidRPr="002A03DA">
        <w:rPr>
          <w:rFonts w:ascii="Angsana New" w:hAnsi="Angsana New"/>
          <w:sz w:val="30"/>
          <w:szCs w:val="30"/>
        </w:rPr>
        <w:t>9</w:t>
      </w:r>
      <w:r w:rsidR="008622F2" w:rsidRPr="002A03DA">
        <w:rPr>
          <w:rFonts w:ascii="Angsana New" w:hAnsi="Angsana New"/>
          <w:sz w:val="30"/>
          <w:szCs w:val="30"/>
        </w:rPr>
        <w:t xml:space="preserve"> </w:t>
      </w:r>
      <w:r w:rsidR="00C17455" w:rsidRPr="002A03DA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F07803" w:rsidRPr="002A03DA">
        <w:rPr>
          <w:rFonts w:ascii="Angsana New" w:hAnsi="Angsana New"/>
          <w:sz w:val="30"/>
          <w:szCs w:val="30"/>
        </w:rPr>
        <w:t>1</w:t>
      </w:r>
      <w:r w:rsidR="0046239E" w:rsidRPr="002A03DA">
        <w:rPr>
          <w:rFonts w:ascii="Angsana New" w:hAnsi="Angsana New"/>
          <w:sz w:val="30"/>
          <w:szCs w:val="30"/>
        </w:rPr>
        <w:t>0</w:t>
      </w:r>
      <w:r w:rsidR="00DB61B9" w:rsidRPr="002A03DA">
        <w:rPr>
          <w:rFonts w:ascii="Angsana New" w:hAnsi="Angsana New"/>
          <w:sz w:val="30"/>
          <w:szCs w:val="30"/>
        </w:rPr>
        <w:t xml:space="preserve"> </w:t>
      </w:r>
      <w:r w:rsidR="00C17455" w:rsidRPr="002A03DA">
        <w:rPr>
          <w:rFonts w:ascii="Angsana New" w:hAnsi="Angsana New"/>
          <w:sz w:val="30"/>
          <w:szCs w:val="30"/>
          <w:cs/>
        </w:rPr>
        <w:t xml:space="preserve">และ </w:t>
      </w:r>
      <w:r w:rsidR="00DB61B9" w:rsidRPr="002A03DA">
        <w:rPr>
          <w:rFonts w:ascii="Angsana New" w:hAnsi="Angsana New"/>
          <w:sz w:val="30"/>
          <w:szCs w:val="30"/>
        </w:rPr>
        <w:t>1</w:t>
      </w:r>
      <w:r w:rsidR="0046239E" w:rsidRPr="002A03DA">
        <w:rPr>
          <w:rFonts w:ascii="Angsana New" w:hAnsi="Angsana New"/>
          <w:sz w:val="30"/>
          <w:szCs w:val="30"/>
        </w:rPr>
        <w:t>1</w:t>
      </w:r>
    </w:p>
    <w:p w:rsidR="00FD1DC3" w:rsidRPr="00FF19A6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03D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FD1DC3" w:rsidRPr="00FF19A6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FD1DC3" w:rsidRPr="00FF19A6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</w:t>
      </w:r>
      <w:r w:rsidR="004C1EDC" w:rsidRPr="002A03DA">
        <w:rPr>
          <w:rFonts w:ascii="Angsana New" w:hAnsi="Angsana New"/>
          <w:sz w:val="30"/>
          <w:szCs w:val="30"/>
          <w:cs/>
        </w:rPr>
        <w:t>ติทางการบัญชีที่ประกาศใช้โดย</w:t>
      </w:r>
      <w:r w:rsidRPr="002A03DA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:rsidR="000C65C9" w:rsidRPr="00FF19A6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082889" w:rsidRDefault="00082889" w:rsidP="0083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2A03DA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ม</w:t>
      </w:r>
      <w:r w:rsidR="00584D3A" w:rsidRPr="002A03DA">
        <w:rPr>
          <w:rFonts w:ascii="Angsana New" w:hAnsi="Angsana New" w:hint="cs"/>
          <w:sz w:val="30"/>
          <w:szCs w:val="30"/>
          <w:cs/>
        </w:rPr>
        <w:t>กราคม</w:t>
      </w:r>
      <w:r w:rsidR="00156771" w:rsidRPr="002A03DA">
        <w:rPr>
          <w:rFonts w:ascii="Angsana New" w:hAnsi="Angsana New"/>
          <w:sz w:val="30"/>
          <w:szCs w:val="30"/>
        </w:rPr>
        <w:t xml:space="preserve"> </w:t>
      </w:r>
      <w:r w:rsidR="00156771" w:rsidRPr="002A03DA">
        <w:rPr>
          <w:rFonts w:ascii="Angsana New" w:hAnsi="Angsana New" w:hint="cs"/>
          <w:sz w:val="30"/>
          <w:szCs w:val="30"/>
          <w:rtl/>
          <w:cs/>
        </w:rPr>
        <w:t>25</w:t>
      </w:r>
      <w:r w:rsidR="00156771" w:rsidRPr="002A03DA">
        <w:rPr>
          <w:rFonts w:ascii="Angsana New" w:hAnsi="Angsana New"/>
          <w:sz w:val="30"/>
          <w:szCs w:val="30"/>
        </w:rPr>
        <w:t>60</w:t>
      </w:r>
      <w:r w:rsidR="00584D3A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</w:t>
      </w:r>
      <w:r w:rsidR="00BA4D22" w:rsidRPr="002A03DA">
        <w:rPr>
          <w:rFonts w:ascii="Angsana New" w:hAnsi="Angsana New"/>
          <w:sz w:val="30"/>
          <w:szCs w:val="30"/>
          <w:cs/>
        </w:rPr>
        <w:t>รบัญชีของกลุ่มบริษัทในบางเรื่อง</w:t>
      </w:r>
      <w:r w:rsidR="00BA4D22" w:rsidRPr="002A03DA">
        <w:rPr>
          <w:rFonts w:ascii="Angsana New" w:hAnsi="Angsana New"/>
          <w:sz w:val="30"/>
          <w:szCs w:val="30"/>
        </w:rPr>
        <w:br/>
      </w:r>
      <w:r w:rsidRPr="002A03DA">
        <w:rPr>
          <w:rFonts w:ascii="Angsana New" w:hAnsi="Angsana New"/>
          <w:sz w:val="30"/>
          <w:szCs w:val="30"/>
          <w:cs/>
        </w:rPr>
        <w:t>การเปลี่ยนแปลงนี้ไม่มีผลกระทบอย่างเป็นสาระสำคัญต่องบการเงิน</w:t>
      </w:r>
    </w:p>
    <w:p w:rsidR="00572B08" w:rsidRPr="00FF19A6" w:rsidRDefault="00572B08" w:rsidP="0083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C26DAB" w:rsidRDefault="00572B0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ๆซึ่งมีผลบังคับสำหรับรอบระยะเวลาบัญชีที่เริ่มในหรือหลังวันที่ 1 มกราคม 2561 เป็นต้นไป และไม่ได้มีการนำมาใช้สำหรับการจัดทำงบการเงินนี้ </w:t>
      </w:r>
      <w:r w:rsidR="00C26DAB">
        <w:rPr>
          <w:rFonts w:ascii="Angsana New" w:hAnsi="Angsana New" w:hint="cs"/>
          <w:sz w:val="30"/>
          <w:szCs w:val="30"/>
          <w:cs/>
        </w:rPr>
        <w:t>กลุ่มบริษัทได้ประเมินในเบื้องต้นถึงผลกระ</w:t>
      </w:r>
      <w:r w:rsidR="00FF19A6">
        <w:rPr>
          <w:rFonts w:ascii="Angsana New" w:hAnsi="Angsana New" w:hint="cs"/>
          <w:sz w:val="30"/>
          <w:szCs w:val="30"/>
          <w:cs/>
        </w:rPr>
        <w:t>ทบที่อาจเกิดขึ้นต่องบการเงินรวมหรือ</w:t>
      </w:r>
      <w:r w:rsidR="00C26DAB">
        <w:rPr>
          <w:rFonts w:ascii="Angsana New" w:hAnsi="Angsana New" w:hint="cs"/>
          <w:sz w:val="30"/>
          <w:szCs w:val="30"/>
          <w:cs/>
        </w:rPr>
        <w:t>งบการเงินเฉพาะกิจการ จากการถือปฏิบัติตามมาตรฐานการรายงานการเงินที่ออกและปรับปรุงใหม่เหล่านี้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C26DAB">
        <w:rPr>
          <w:rFonts w:ascii="Angsana New" w:hAnsi="Angsana New"/>
          <w:sz w:val="30"/>
          <w:szCs w:val="30"/>
          <w:cs/>
        </w:rPr>
        <w:br w:type="page"/>
      </w:r>
    </w:p>
    <w:p w:rsidR="00FD1DC3" w:rsidRPr="002A03DA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เกณฑ์การวัดมูลค่า</w:t>
      </w:r>
    </w:p>
    <w:p w:rsidR="00FD1DC3" w:rsidRPr="002A03DA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6C289F" w:rsidRPr="002A03DA" w:rsidRDefault="00FD1DC3" w:rsidP="006C2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งบการเงินนี้ได้จัดทำขึ้นโดยถือหลักเกณฑ์การบันทึกตามราคาทุนเดิม</w:t>
      </w:r>
      <w:r w:rsidR="006C289F" w:rsidRPr="002A03DA">
        <w:rPr>
          <w:rFonts w:ascii="Angsana New" w:hAnsi="Angsana New" w:hint="cs"/>
          <w:sz w:val="30"/>
          <w:szCs w:val="30"/>
          <w:cs/>
        </w:rPr>
        <w:t xml:space="preserve"> ยกเว้นรายการ</w:t>
      </w:r>
      <w:r w:rsidR="006C289F" w:rsidRPr="002A03DA">
        <w:rPr>
          <w:rFonts w:ascii="Angsana New" w:hAnsi="Angsana New"/>
          <w:sz w:val="30"/>
          <w:szCs w:val="30"/>
          <w:cs/>
        </w:rPr>
        <w:t>ดังต่อไปนี้</w:t>
      </w:r>
      <w:r w:rsidR="006C289F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6C289F" w:rsidRPr="002A03DA" w:rsidRDefault="006C289F" w:rsidP="006C28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497"/>
        <w:gridCol w:w="4494"/>
      </w:tblGrid>
      <w:tr w:rsidR="006C289F" w:rsidRPr="002A03DA" w:rsidTr="003F365D">
        <w:tc>
          <w:tcPr>
            <w:tcW w:w="4497" w:type="dxa"/>
            <w:shd w:val="clear" w:color="auto" w:fill="auto"/>
          </w:tcPr>
          <w:p w:rsidR="006C289F" w:rsidRPr="002A03DA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6C289F" w:rsidRPr="002A03DA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6C289F" w:rsidRPr="002A03DA" w:rsidTr="003F365D">
        <w:tc>
          <w:tcPr>
            <w:tcW w:w="4497" w:type="dxa"/>
            <w:shd w:val="clear" w:color="auto" w:fill="auto"/>
          </w:tcPr>
          <w:p w:rsidR="006C289F" w:rsidRPr="002A03DA" w:rsidRDefault="008D486E" w:rsidP="00566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6C289F" w:rsidRPr="002A03DA" w:rsidRDefault="006C289F" w:rsidP="003F36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566077" w:rsidRPr="002A03DA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E55284" w:rsidRPr="002A03DA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182425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0AF3" w:rsidRPr="002A03DA">
              <w:rPr>
                <w:rFonts w:ascii="Angsana New" w:hAnsi="Angsana New" w:hint="cs"/>
                <w:sz w:val="30"/>
                <w:szCs w:val="30"/>
                <w:cs/>
              </w:rPr>
              <w:t>(ฒ</w:t>
            </w:r>
            <w:r w:rsidR="00BC2CE9" w:rsidRPr="002A03D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F66139" w:rsidRPr="002A03DA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2A03DA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FD1DC3" w:rsidRPr="002A03DA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ab/>
        <w:t>งบการเงินนี้จัดทำและแสดงหน่วยเงินตราเป็นเงินบาท</w:t>
      </w:r>
      <w:r w:rsidR="00F66139" w:rsidRPr="002A03DA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:rsidR="0025347C" w:rsidRPr="002A03DA" w:rsidRDefault="0025347C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182425" w:rsidP="008853C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2A03DA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>และประมาณการ</w:t>
      </w:r>
    </w:p>
    <w:p w:rsidR="00FD1DC3" w:rsidRPr="002A03DA" w:rsidRDefault="00FD1DC3" w:rsidP="0056210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05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ab/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="00B679E8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1B792B" w:rsidRPr="002A03DA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2A03DA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</w:t>
      </w:r>
      <w:r w:rsidR="00F66139" w:rsidRPr="002A03DA">
        <w:rPr>
          <w:rFonts w:ascii="Angsana New" w:hAnsi="Angsana New"/>
          <w:sz w:val="30"/>
          <w:szCs w:val="30"/>
          <w:cs/>
        </w:rPr>
        <w:t>การ</w:t>
      </w:r>
      <w:r w:rsidRPr="002A03DA">
        <w:rPr>
          <w:rFonts w:ascii="Angsana New" w:hAnsi="Angsana New"/>
          <w:sz w:val="30"/>
          <w:szCs w:val="30"/>
          <w:cs/>
        </w:rPr>
        <w:t>รายงานจำนวนเงินที่เกี่ยวกับ สินทรัพย์ หนี้สิน รายได้</w:t>
      </w:r>
      <w:r w:rsidR="00B679E8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และค่าใช้จ่าย ผลที่เกิดขึ้นจริงอาจแตกต่างจากที่ประมาณไว้</w:t>
      </w:r>
    </w:p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D74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2A03DA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2A03DA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Pr="002A03DA">
        <w:rPr>
          <w:rFonts w:ascii="Angsana New" w:hAnsi="Angsana New" w:hint="cs"/>
          <w:sz w:val="30"/>
          <w:szCs w:val="30"/>
          <w:cs/>
        </w:rPr>
        <w:t>การ</w:t>
      </w:r>
      <w:r w:rsidRPr="002A03DA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2A03DA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44629F" w:rsidRPr="002A03DA" w:rsidRDefault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182425" w:rsidRPr="002A03DA" w:rsidRDefault="00182425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:rsidR="00182425" w:rsidRPr="002A03DA" w:rsidRDefault="00182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A4D22" w:rsidRPr="002A03DA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BA4D22" w:rsidRPr="002A03DA" w:rsidRDefault="00BA4D22" w:rsidP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cs/>
        </w:rPr>
      </w:pPr>
    </w:p>
    <w:tbl>
      <w:tblPr>
        <w:tblW w:w="9000" w:type="dxa"/>
        <w:tblInd w:w="630" w:type="dxa"/>
        <w:tblLook w:val="04A0" w:firstRow="1" w:lastRow="0" w:firstColumn="1" w:lastColumn="0" w:noHBand="0" w:noVBand="1"/>
      </w:tblPr>
      <w:tblGrid>
        <w:gridCol w:w="2970"/>
        <w:gridCol w:w="6030"/>
      </w:tblGrid>
      <w:tr w:rsidR="00182425" w:rsidRPr="002A03DA" w:rsidTr="00E73BC0">
        <w:tc>
          <w:tcPr>
            <w:tcW w:w="2970" w:type="dxa"/>
          </w:tcPr>
          <w:p w:rsidR="00182425" w:rsidRPr="002A03DA" w:rsidRDefault="00182425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805DE3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</w:rPr>
              <w:t>3 (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ก)</w:t>
            </w:r>
          </w:p>
        </w:tc>
        <w:tc>
          <w:tcPr>
            <w:tcW w:w="6030" w:type="dxa"/>
          </w:tcPr>
          <w:p w:rsidR="00182425" w:rsidRPr="002A03DA" w:rsidRDefault="00182425" w:rsidP="0018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  <w:tr w:rsidR="00B822E7" w:rsidRPr="002A03DA" w:rsidTr="00E73BC0">
        <w:tc>
          <w:tcPr>
            <w:tcW w:w="2970" w:type="dxa"/>
          </w:tcPr>
          <w:p w:rsidR="00B822E7" w:rsidRPr="002A03DA" w:rsidRDefault="00B822E7" w:rsidP="00AA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3 </w:t>
            </w: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และ ข้อ 11</w:t>
            </w:r>
          </w:p>
        </w:tc>
        <w:tc>
          <w:tcPr>
            <w:tcW w:w="6030" w:type="dxa"/>
          </w:tcPr>
          <w:p w:rsidR="00B822E7" w:rsidRPr="002A03DA" w:rsidRDefault="00B822E7" w:rsidP="00224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การจัดทำงบการเงินรวม </w:t>
            </w:r>
            <w:r w:rsidR="00224914" w:rsidRPr="002A03DA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กลุ่มบริษัทมีอำนาจควบคุมโดยพฤตินัย </w:t>
            </w:r>
            <w:r w:rsidR="00E73BC0" w:rsidRPr="002A03DA">
              <w:rPr>
                <w:rFonts w:ascii="Angsana New" w:hAnsi="Angsana New"/>
                <w:sz w:val="30"/>
                <w:szCs w:val="30"/>
              </w:rPr>
              <w:br/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(De facto control) </w:t>
            </w:r>
            <w:r w:rsidR="00224914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ในกิจการที่กลุ่มบริษัทลงทุน </w:t>
            </w:r>
          </w:p>
        </w:tc>
      </w:tr>
    </w:tbl>
    <w:p w:rsidR="00182425" w:rsidRPr="002A03DA" w:rsidRDefault="00182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BA4D22" w:rsidRPr="002A03DA" w:rsidRDefault="00BA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44629F" w:rsidRPr="002A03DA" w:rsidRDefault="0044629F" w:rsidP="008853C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>ข้อ</w:t>
      </w:r>
      <w:r w:rsidR="00032C64" w:rsidRPr="002A03DA">
        <w:rPr>
          <w:rFonts w:ascii="Angsana New" w:hAnsi="Angsana New"/>
          <w:sz w:val="30"/>
          <w:szCs w:val="30"/>
          <w:cs/>
        </w:rPr>
        <w:t>สมมติ</w:t>
      </w:r>
      <w:r w:rsidRPr="002A03DA">
        <w:rPr>
          <w:rFonts w:ascii="Angsana New" w:hAnsi="Angsana New"/>
          <w:sz w:val="30"/>
          <w:szCs w:val="30"/>
          <w:cs/>
        </w:rPr>
        <w:t>และ</w:t>
      </w:r>
      <w:r w:rsidRPr="002A03DA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2A03DA">
        <w:rPr>
          <w:rFonts w:ascii="Angsana New" w:hAnsi="Angsana New"/>
          <w:sz w:val="30"/>
          <w:szCs w:val="30"/>
          <w:cs/>
        </w:rPr>
        <w:t>ประมาณการ</w:t>
      </w:r>
    </w:p>
    <w:p w:rsidR="0044629F" w:rsidRPr="002A03DA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010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566077" w:rsidRPr="002A03DA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2A03DA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</w:t>
      </w:r>
      <w:r w:rsidR="00566077" w:rsidRPr="002A03DA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2A03DA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  <w:r w:rsidRPr="002A03DA">
        <w:rPr>
          <w:rFonts w:ascii="Angsana New" w:hAnsi="Angsana New"/>
          <w:sz w:val="30"/>
          <w:szCs w:val="30"/>
        </w:rPr>
        <w:t xml:space="preserve"> </w:t>
      </w:r>
    </w:p>
    <w:p w:rsidR="0044629F" w:rsidRPr="002A03DA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B822E7" w:rsidRPr="002A03DA" w:rsidTr="00CA409E">
        <w:tc>
          <w:tcPr>
            <w:tcW w:w="2790" w:type="dxa"/>
          </w:tcPr>
          <w:p w:rsidR="00B822E7" w:rsidRPr="002A03DA" w:rsidRDefault="00B822E7" w:rsidP="00B8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 8</w:t>
            </w:r>
          </w:p>
        </w:tc>
        <w:tc>
          <w:tcPr>
            <w:tcW w:w="6390" w:type="dxa"/>
          </w:tcPr>
          <w:p w:rsidR="00B822E7" w:rsidRPr="002A03DA" w:rsidRDefault="00B822E7" w:rsidP="0028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37"/>
              </w:tabs>
              <w:ind w:lef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284E38" w:rsidRPr="002A03DA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มูลค่าที่คาดว่าจะได้รับคืน</w:t>
            </w:r>
            <w:r w:rsidR="00284E38" w:rsidRPr="002A03DA">
              <w:rPr>
                <w:rFonts w:ascii="Angsana New" w:hAnsi="Angsana New" w:hint="cs"/>
                <w:sz w:val="30"/>
                <w:szCs w:val="30"/>
                <w:cs/>
              </w:rPr>
              <w:t>ของโครงการอสังหาริมทรัพย์ระหว่างการพัฒนา</w:t>
            </w:r>
          </w:p>
        </w:tc>
      </w:tr>
      <w:tr w:rsidR="00B822E7" w:rsidRPr="002A03DA" w:rsidTr="00CA409E">
        <w:tc>
          <w:tcPr>
            <w:tcW w:w="2790" w:type="dxa"/>
          </w:tcPr>
          <w:p w:rsidR="00B822E7" w:rsidRPr="002A03DA" w:rsidRDefault="00B822E7" w:rsidP="00B8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หมายเหตุข้อ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และ ข้อ </w:t>
            </w:r>
            <w:r w:rsidRPr="002A03D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390" w:type="dxa"/>
          </w:tcPr>
          <w:p w:rsidR="00B822E7" w:rsidRPr="002A03DA" w:rsidRDefault="00B822E7" w:rsidP="00566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="00566077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ของเงินลงทุนในบริษัทย่อย </w:t>
            </w:r>
            <w:r w:rsidR="00284E38"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บริษัทร่วมและการร่วมค้าและเงินให้กู้ยืมแก่กิจการที่เกี่ยวข้องกัน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66077" w:rsidRPr="002A03DA">
              <w:rPr>
                <w:rFonts w:ascii="Angsana New" w:hAnsi="Angsana New" w:hint="cs"/>
                <w:sz w:val="30"/>
                <w:szCs w:val="30"/>
                <w:cs/>
              </w:rPr>
              <w:t>เกี่ยวกับการใช้</w:t>
            </w:r>
            <w:r w:rsidR="00566077" w:rsidRPr="002A03DA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ในการประมาณมูลค่าที่คาดว่าจะได้รับคืน</w:t>
            </w:r>
          </w:p>
        </w:tc>
      </w:tr>
    </w:tbl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44629F" w:rsidRPr="002A03DA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2A03DA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44629F" w:rsidRPr="002A03DA" w:rsidRDefault="0044629F" w:rsidP="00446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20"/>
          <w:szCs w:val="20"/>
          <w:cs/>
        </w:rPr>
      </w:pPr>
    </w:p>
    <w:p w:rsidR="0044629F" w:rsidRPr="002A03DA" w:rsidRDefault="0044629F" w:rsidP="00A35B21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2A03DA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2A03DA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2A03DA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2A03DA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มีการ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ทบทวนข้อมูลที่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หากมีการ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ใช้ข้อมูลจากบุคคลที่สามเพื่อวัดมูลค่ายุติธรรม </w:t>
      </w:r>
      <w:r w:rsidR="00B679E8" w:rsidRPr="002A03DA">
        <w:rPr>
          <w:rFonts w:ascii="Angsana New" w:hAnsi="Angsana New"/>
          <w:sz w:val="30"/>
          <w:szCs w:val="30"/>
          <w:cs/>
          <w:lang w:bidi="th-TH"/>
        </w:rPr>
        <w:t>เช่น ราคาจากนายหน้า</w:t>
      </w:r>
      <w:r w:rsidR="00E55284"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หรือการตั้งราคา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กลุ่มผู้ประเมิน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ได้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ที่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สนับสนุนข้อสรุป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เกี่ยวกับ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การวัดมูลค่ารวมถึง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การจัด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ระดับชั้น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ของ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ว่า</w:t>
      </w:r>
      <w:r w:rsidRPr="002A03DA">
        <w:rPr>
          <w:rFonts w:ascii="Angsana New" w:hAnsi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2A03DA">
        <w:rPr>
          <w:rFonts w:ascii="Angsana New" w:hAnsi="Angsana New" w:hint="cs"/>
          <w:sz w:val="30"/>
          <w:szCs w:val="30"/>
          <w:cs/>
        </w:rPr>
        <w:t>ประเด็น</w:t>
      </w:r>
      <w:r w:rsidRPr="002A03DA">
        <w:rPr>
          <w:rFonts w:ascii="Angsana New" w:hAnsi="Angsana New"/>
          <w:sz w:val="30"/>
          <w:szCs w:val="30"/>
          <w:cs/>
        </w:rPr>
        <w:t>ปัญหา</w:t>
      </w:r>
      <w:r w:rsidRPr="002A03DA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2A03DA">
        <w:rPr>
          <w:rFonts w:ascii="Angsana New" w:hAnsi="Angsana New"/>
          <w:sz w:val="30"/>
          <w:szCs w:val="30"/>
          <w:cs/>
        </w:rPr>
        <w:t>สำคัญ</w:t>
      </w:r>
      <w:r w:rsidRPr="002A03DA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2A03DA">
        <w:rPr>
          <w:rFonts w:ascii="Angsana New" w:hAnsi="Angsana New"/>
          <w:sz w:val="30"/>
          <w:szCs w:val="30"/>
          <w:cs/>
        </w:rPr>
        <w:t>ต่อคณะกรรมการตรวจสอบของกลุ่ม</w:t>
      </w:r>
      <w:r w:rsidRPr="002A03DA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2A03DA">
        <w:rPr>
          <w:rFonts w:ascii="Angsana New" w:hAnsi="Angsana New"/>
          <w:sz w:val="30"/>
          <w:szCs w:val="30"/>
          <w:cs/>
        </w:rPr>
        <w:t>กลุ่ม</w:t>
      </w:r>
      <w:r w:rsidRPr="002A03DA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2A03DA">
        <w:rPr>
          <w:rFonts w:ascii="Angsana New" w:hAnsi="Angsana New"/>
          <w:sz w:val="30"/>
          <w:szCs w:val="30"/>
          <w:cs/>
        </w:rPr>
        <w:t>ได้ใช้</w:t>
      </w:r>
      <w:r w:rsidRPr="002A03DA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2A03DA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2A03DA">
        <w:rPr>
          <w:rFonts w:ascii="Angsana New" w:hAnsi="Angsana New" w:hint="cs"/>
          <w:sz w:val="30"/>
          <w:szCs w:val="30"/>
          <w:cs/>
        </w:rPr>
        <w:t>ในแต่ละ</w:t>
      </w:r>
      <w:r w:rsidRPr="002A03DA">
        <w:rPr>
          <w:rFonts w:ascii="Angsana New" w:hAnsi="Angsana New"/>
          <w:sz w:val="30"/>
          <w:szCs w:val="30"/>
          <w:cs/>
        </w:rPr>
        <w:t>ลำดับชั้น</w:t>
      </w:r>
      <w:r w:rsidRPr="002A03DA">
        <w:rPr>
          <w:rFonts w:ascii="Angsana New" w:hAnsi="Angsana New" w:hint="cs"/>
          <w:sz w:val="30"/>
          <w:szCs w:val="30"/>
          <w:cs/>
        </w:rPr>
        <w:t>ของ</w:t>
      </w:r>
      <w:r w:rsidRPr="002A03DA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1522F0" w:rsidRPr="002A03DA" w:rsidRDefault="001522F0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44629F" w:rsidRPr="002A03DA" w:rsidRDefault="0044629F" w:rsidP="008853C4">
      <w:pPr>
        <w:pStyle w:val="block"/>
        <w:numPr>
          <w:ilvl w:val="0"/>
          <w:numId w:val="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2A03DA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2A03DA">
        <w:rPr>
          <w:rFonts w:ascii="Angsana New" w:hAnsi="Angsana New"/>
          <w:sz w:val="30"/>
          <w:szCs w:val="30"/>
          <w:lang w:bidi="th-TH"/>
        </w:rPr>
        <w:t>(</w:t>
      </w:r>
      <w:r w:rsidRPr="002A03DA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)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4629F" w:rsidRPr="002A03DA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 2 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lang w:bidi="th-TH"/>
        </w:rPr>
        <w:t>(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A03DA">
        <w:rPr>
          <w:rFonts w:ascii="Angsana New" w:hAnsi="Angsana New"/>
          <w:sz w:val="30"/>
          <w:szCs w:val="30"/>
          <w:lang w:bidi="th-TH"/>
        </w:rPr>
        <w:t>1</w:t>
      </w:r>
    </w:p>
    <w:p w:rsidR="0044629F" w:rsidRPr="002A03DA" w:rsidRDefault="0044629F" w:rsidP="008853C4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2A03DA">
        <w:rPr>
          <w:rFonts w:ascii="Angsana New" w:hAnsi="Angsana New"/>
          <w:sz w:val="30"/>
          <w:szCs w:val="30"/>
          <w:lang w:bidi="th-TH"/>
        </w:rPr>
        <w:t xml:space="preserve"> 3  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2A03DA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44629F" w:rsidRPr="002A03DA" w:rsidRDefault="0044629F" w:rsidP="00A35B2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หา</w:t>
      </w:r>
      <w:r w:rsidRPr="002A03DA">
        <w:rPr>
          <w:rFonts w:ascii="Angsana New" w:hAnsi="Angsana New" w:hint="cs"/>
          <w:sz w:val="30"/>
          <w:szCs w:val="30"/>
          <w:cs/>
        </w:rPr>
        <w:t>ก</w:t>
      </w:r>
      <w:r w:rsidRPr="002A03DA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2A03DA">
        <w:rPr>
          <w:rFonts w:ascii="Angsana New" w:hAnsi="Angsana New" w:hint="cs"/>
          <w:sz w:val="30"/>
          <w:szCs w:val="30"/>
          <w:cs/>
        </w:rPr>
        <w:t>ั้น</w:t>
      </w:r>
      <w:r w:rsidRPr="002A03DA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2A03DA">
        <w:rPr>
          <w:rFonts w:ascii="Angsana New" w:hAnsi="Angsana New" w:hint="cs"/>
          <w:sz w:val="30"/>
          <w:szCs w:val="30"/>
          <w:cs/>
        </w:rPr>
        <w:t>โดยรวม</w:t>
      </w:r>
      <w:r w:rsidRPr="002A03DA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2A03DA">
        <w:rPr>
          <w:rFonts w:ascii="Angsana New" w:hAnsi="Angsana New" w:hint="cs"/>
          <w:sz w:val="30"/>
          <w:szCs w:val="30"/>
          <w:cs/>
        </w:rPr>
        <w:t>ตาม</w:t>
      </w:r>
      <w:r w:rsidRPr="002A03DA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2A03DA">
        <w:rPr>
          <w:rFonts w:ascii="Angsana New" w:hAnsi="Angsana New" w:hint="cs"/>
          <w:sz w:val="30"/>
          <w:szCs w:val="30"/>
          <w:cs/>
        </w:rPr>
        <w:t>ของ</w:t>
      </w:r>
      <w:r w:rsidRPr="002A03DA">
        <w:rPr>
          <w:rFonts w:ascii="Angsana New" w:hAnsi="Angsana New"/>
          <w:sz w:val="30"/>
          <w:szCs w:val="30"/>
          <w:cs/>
        </w:rPr>
        <w:t>ข้อมูล</w:t>
      </w:r>
      <w:r w:rsidRPr="002A03DA">
        <w:rPr>
          <w:rFonts w:ascii="Angsana New" w:hAnsi="Angsana New" w:hint="cs"/>
          <w:sz w:val="30"/>
          <w:szCs w:val="30"/>
          <w:cs/>
        </w:rPr>
        <w:t>ที่อยู่</w:t>
      </w:r>
      <w:r w:rsidRPr="002A03DA">
        <w:rPr>
          <w:rFonts w:ascii="Angsana New" w:hAnsi="Angsana New"/>
          <w:sz w:val="30"/>
          <w:szCs w:val="30"/>
          <w:cs/>
        </w:rPr>
        <w:t>ในระดับต่ำสุด</w:t>
      </w:r>
      <w:r w:rsidRPr="002A03DA">
        <w:rPr>
          <w:rFonts w:ascii="Angsana New" w:hAnsi="Angsana New" w:hint="cs"/>
          <w:sz w:val="30"/>
          <w:szCs w:val="30"/>
          <w:cs/>
        </w:rPr>
        <w:t>ที่</w:t>
      </w:r>
      <w:r w:rsidRPr="002A03DA">
        <w:rPr>
          <w:rFonts w:ascii="Angsana New" w:hAnsi="Angsana New"/>
          <w:sz w:val="30"/>
          <w:szCs w:val="30"/>
          <w:cs/>
        </w:rPr>
        <w:t>มีนัยสำคัญ</w:t>
      </w:r>
      <w:r w:rsidRPr="002A03DA">
        <w:rPr>
          <w:rFonts w:ascii="Angsana New" w:hAnsi="Angsana New" w:hint="cs"/>
          <w:sz w:val="30"/>
          <w:szCs w:val="30"/>
          <w:cs/>
        </w:rPr>
        <w:t>สำหรับ</w:t>
      </w:r>
      <w:r w:rsidRPr="002A03DA">
        <w:rPr>
          <w:rFonts w:ascii="Angsana New" w:hAnsi="Angsana New"/>
          <w:sz w:val="30"/>
          <w:szCs w:val="30"/>
          <w:cs/>
        </w:rPr>
        <w:t>การวัดมูลค่า</w:t>
      </w:r>
      <w:r w:rsidRPr="002A03DA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A35B21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spacing w:val="-4"/>
          <w:szCs w:val="22"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2A03DA">
        <w:rPr>
          <w:rFonts w:ascii="Angsana New" w:hAnsi="Angsana New"/>
          <w:spacing w:val="-4"/>
          <w:sz w:val="30"/>
          <w:szCs w:val="30"/>
          <w:cs/>
          <w:lang w:val="th-TH"/>
        </w:rPr>
        <w:t>บริษัท</w:t>
      </w:r>
      <w:r w:rsidRPr="002A03DA">
        <w:rPr>
          <w:rFonts w:ascii="Angsana New" w:hAnsi="Angsana New"/>
          <w:spacing w:val="-4"/>
          <w:sz w:val="30"/>
          <w:szCs w:val="30"/>
          <w:cs/>
        </w:rPr>
        <w:t>รับรู้การโอนระหว่างลำดับชั้น</w:t>
      </w:r>
      <w:r w:rsidRPr="002A03DA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2A03DA">
        <w:rPr>
          <w:rFonts w:ascii="Angsana New" w:hAnsi="Angsana New"/>
          <w:spacing w:val="-4"/>
          <w:sz w:val="30"/>
          <w:szCs w:val="30"/>
          <w:cs/>
        </w:rPr>
        <w:t>มูลค่ายุติธรรม ณ วันสิ้น</w:t>
      </w:r>
      <w:r w:rsidRPr="002A03DA">
        <w:rPr>
          <w:rFonts w:ascii="Angsana New" w:hAnsi="Angsana New" w:hint="cs"/>
          <w:spacing w:val="-4"/>
          <w:sz w:val="30"/>
          <w:szCs w:val="30"/>
          <w:cs/>
        </w:rPr>
        <w:t>รอบระยะเวลารายงาน</w:t>
      </w:r>
      <w:r w:rsidRPr="002A03DA">
        <w:rPr>
          <w:rFonts w:ascii="Angsana New" w:hAnsi="Angsana New"/>
          <w:spacing w:val="-4"/>
          <w:sz w:val="30"/>
          <w:szCs w:val="30"/>
          <w:cs/>
        </w:rPr>
        <w:t>ที่เกิดการโอนขึ้น</w:t>
      </w:r>
    </w:p>
    <w:p w:rsidR="00CA409E" w:rsidRPr="002A03DA" w:rsidRDefault="00CA409E" w:rsidP="00D66CD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450"/>
        <w:jc w:val="thaiDistribute"/>
        <w:rPr>
          <w:rFonts w:ascii="Angsana New" w:hAnsi="Angsana New"/>
          <w:sz w:val="30"/>
          <w:szCs w:val="30"/>
        </w:rPr>
      </w:pPr>
    </w:p>
    <w:p w:rsidR="0044629F" w:rsidRPr="002A03DA" w:rsidRDefault="0044629F" w:rsidP="00CA40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2A03DA">
        <w:rPr>
          <w:rFonts w:ascii="Angsana New" w:hAnsi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 ดังต่อไปนี้</w:t>
      </w:r>
    </w:p>
    <w:p w:rsidR="000C65C9" w:rsidRPr="002A03DA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20"/>
          <w:szCs w:val="20"/>
        </w:rPr>
      </w:pPr>
    </w:p>
    <w:p w:rsidR="0044629F" w:rsidRPr="002A03DA" w:rsidRDefault="0044629F" w:rsidP="00CA409E">
      <w:pPr>
        <w:pStyle w:val="block"/>
        <w:numPr>
          <w:ilvl w:val="0"/>
          <w:numId w:val="6"/>
        </w:numPr>
        <w:tabs>
          <w:tab w:val="left" w:pos="900"/>
        </w:tabs>
        <w:spacing w:after="0" w:line="240" w:lineRule="atLeast"/>
        <w:ind w:left="990" w:right="-7" w:hanging="45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หมายเหตุข้อ</w:t>
      </w:r>
      <w:r w:rsidR="00D66CD3" w:rsidRPr="002A03DA">
        <w:rPr>
          <w:rFonts w:ascii="Angsana New" w:hAnsi="Angsana New"/>
          <w:sz w:val="30"/>
          <w:szCs w:val="30"/>
          <w:lang w:bidi="th-TH"/>
        </w:rPr>
        <w:t xml:space="preserve">  </w:t>
      </w:r>
      <w:r w:rsidR="00972726" w:rsidRPr="002A03DA">
        <w:rPr>
          <w:rFonts w:ascii="Angsana New" w:hAnsi="Angsana New"/>
          <w:sz w:val="30"/>
          <w:szCs w:val="30"/>
          <w:lang w:val="en-US" w:bidi="th-TH"/>
        </w:rPr>
        <w:t>1</w:t>
      </w:r>
      <w:r w:rsidR="00F465BD" w:rsidRPr="002A03DA">
        <w:rPr>
          <w:rFonts w:ascii="Angsana New" w:hAnsi="Angsana New"/>
          <w:sz w:val="30"/>
          <w:szCs w:val="30"/>
          <w:lang w:val="en-US" w:bidi="th-TH"/>
        </w:rPr>
        <w:t>3</w:t>
      </w:r>
      <w:r w:rsidR="00D66CD3" w:rsidRPr="002A03DA">
        <w:rPr>
          <w:rFonts w:cs="Cordia New"/>
          <w:szCs w:val="28"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  <w:r w:rsidR="00E058BD"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 และ</w:t>
      </w:r>
    </w:p>
    <w:p w:rsidR="0044629F" w:rsidRPr="002A03DA" w:rsidRDefault="0044629F" w:rsidP="00CA409E">
      <w:pPr>
        <w:pStyle w:val="block"/>
        <w:numPr>
          <w:ilvl w:val="0"/>
          <w:numId w:val="6"/>
        </w:numPr>
        <w:tabs>
          <w:tab w:val="left" w:pos="900"/>
          <w:tab w:val="left" w:pos="990"/>
        </w:tabs>
        <w:spacing w:after="0" w:line="240" w:lineRule="atLeast"/>
        <w:ind w:left="1080" w:right="-7" w:hanging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หมายเหตุข้อ </w:t>
      </w:r>
      <w:r w:rsidR="00972726" w:rsidRPr="002A03DA">
        <w:rPr>
          <w:rFonts w:ascii="Angsana New" w:hAnsi="Angsana New"/>
          <w:sz w:val="30"/>
          <w:szCs w:val="30"/>
          <w:lang w:bidi="th-TH"/>
        </w:rPr>
        <w:t xml:space="preserve"> </w:t>
      </w:r>
      <w:r w:rsidR="00647055" w:rsidRPr="002A03DA">
        <w:rPr>
          <w:rFonts w:ascii="Angsana New" w:hAnsi="Angsana New" w:hint="cs"/>
          <w:sz w:val="30"/>
          <w:szCs w:val="30"/>
          <w:cs/>
          <w:lang w:bidi="th-TH"/>
        </w:rPr>
        <w:t>39</w:t>
      </w:r>
      <w:r w:rsidR="00D66CD3" w:rsidRPr="002A03DA">
        <w:rPr>
          <w:szCs w:val="22"/>
          <w:lang w:bidi="th-TH"/>
        </w:rPr>
        <w:t xml:space="preserve">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566077" w:rsidRPr="002A03DA" w:rsidRDefault="00566077" w:rsidP="00566077">
      <w:pPr>
        <w:pStyle w:val="block"/>
        <w:tabs>
          <w:tab w:val="left" w:pos="900"/>
          <w:tab w:val="left" w:pos="990"/>
        </w:tabs>
        <w:spacing w:after="0" w:line="240" w:lineRule="atLeast"/>
        <w:ind w:left="1080" w:right="-7"/>
        <w:rPr>
          <w:rFonts w:ascii="Angsana New" w:hAnsi="Angsana New"/>
          <w:sz w:val="30"/>
          <w:szCs w:val="30"/>
          <w:lang w:bidi="th-TH"/>
        </w:rPr>
      </w:pPr>
    </w:p>
    <w:p w:rsidR="00566077" w:rsidRPr="002A03DA" w:rsidRDefault="00566077" w:rsidP="0056607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>เปลี่ยนแปลงรอบระยะเวลาบัญชี</w:t>
      </w:r>
    </w:p>
    <w:p w:rsidR="00566077" w:rsidRPr="002A03DA" w:rsidRDefault="00566077" w:rsidP="00566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66077" w:rsidRPr="002A03DA" w:rsidRDefault="00566077" w:rsidP="00B65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24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="00D30DA5" w:rsidRPr="002A03DA">
        <w:rPr>
          <w:rFonts w:ascii="Angsana New" w:hAnsi="Angsana New" w:hint="cs"/>
          <w:sz w:val="30"/>
          <w:szCs w:val="30"/>
          <w:cs/>
        </w:rPr>
        <w:t>คณะกรรมการบริษัทได้</w:t>
      </w:r>
      <w:r w:rsidRPr="002A03DA">
        <w:rPr>
          <w:rFonts w:ascii="Angsana New" w:hAnsi="Angsana New" w:hint="cs"/>
          <w:sz w:val="30"/>
          <w:szCs w:val="30"/>
          <w:cs/>
        </w:rPr>
        <w:t>อนุมัติการเปลี่ยนแปลงรอบระยะเวลาบัญชีของบริษัท</w:t>
      </w:r>
      <w:r w:rsidR="00D944EE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A03DA">
        <w:rPr>
          <w:rFonts w:ascii="Angsana New" w:hAnsi="Angsana New" w:hint="cs"/>
          <w:sz w:val="30"/>
          <w:szCs w:val="30"/>
          <w:cs/>
        </w:rPr>
        <w:t xml:space="preserve">จากเริ่มต้นวันที่ </w:t>
      </w:r>
      <w:r w:rsidRPr="002A03DA">
        <w:rPr>
          <w:rFonts w:ascii="Angsana New" w:hAnsi="Angsana New"/>
          <w:sz w:val="30"/>
          <w:szCs w:val="30"/>
        </w:rPr>
        <w:t xml:space="preserve">1 </w:t>
      </w:r>
      <w:r w:rsidRPr="002A03DA">
        <w:rPr>
          <w:rFonts w:ascii="Angsana New" w:hAnsi="Angsana New" w:hint="cs"/>
          <w:sz w:val="30"/>
          <w:szCs w:val="30"/>
          <w:cs/>
        </w:rPr>
        <w:t xml:space="preserve">มกราคม และสิ้นสุดวันที่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31 </w:t>
      </w:r>
      <w:r w:rsidRPr="002A03DA">
        <w:rPr>
          <w:rFonts w:ascii="Angsana New" w:hAnsi="Angsana New" w:hint="cs"/>
          <w:sz w:val="30"/>
          <w:szCs w:val="30"/>
          <w:cs/>
        </w:rPr>
        <w:t>ธันวาคม เป็น</w:t>
      </w:r>
      <w:r w:rsidR="00D30DA5" w:rsidRPr="002A03DA">
        <w:rPr>
          <w:rFonts w:ascii="Angsana New" w:hAnsi="Angsana New" w:hint="cs"/>
          <w:sz w:val="30"/>
          <w:szCs w:val="30"/>
          <w:cs/>
        </w:rPr>
        <w:t>ระยะเวลา</w:t>
      </w:r>
      <w:r w:rsidRPr="002A03DA">
        <w:rPr>
          <w:rFonts w:ascii="Angsana New" w:hAnsi="Angsana New" w:hint="cs"/>
          <w:sz w:val="30"/>
          <w:szCs w:val="30"/>
          <w:cs/>
        </w:rPr>
        <w:t>เริ่มต้น</w:t>
      </w:r>
      <w:r w:rsidR="00D30DA5" w:rsidRPr="002A03DA">
        <w:rPr>
          <w:rFonts w:ascii="Angsana New" w:hAnsi="Angsana New" w:hint="cs"/>
          <w:sz w:val="30"/>
          <w:szCs w:val="30"/>
          <w:cs/>
        </w:rPr>
        <w:t>จาก</w:t>
      </w:r>
      <w:r w:rsidRPr="002A03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A03DA">
        <w:rPr>
          <w:rFonts w:ascii="Angsana New" w:hAnsi="Angsana New"/>
          <w:sz w:val="30"/>
          <w:szCs w:val="30"/>
        </w:rPr>
        <w:t xml:space="preserve">1 </w:t>
      </w:r>
      <w:r w:rsidRPr="002A03DA">
        <w:rPr>
          <w:rFonts w:ascii="Angsana New" w:hAnsi="Angsana New" w:hint="cs"/>
          <w:sz w:val="30"/>
          <w:szCs w:val="30"/>
          <w:cs/>
        </w:rPr>
        <w:t xml:space="preserve">ตุลาคม และสิ้นสุดวันที่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>กันยายน ต่อมาในการประชุม</w:t>
      </w:r>
      <w:r w:rsidR="00A1118B" w:rsidRPr="002A03DA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เมื่อวันที่ </w:t>
      </w:r>
      <w:r w:rsidR="00A1118B" w:rsidRPr="002A03DA">
        <w:rPr>
          <w:rFonts w:ascii="Angsana New" w:hAnsi="Angsana New"/>
          <w:sz w:val="30"/>
          <w:szCs w:val="30"/>
        </w:rPr>
        <w:t xml:space="preserve">26 </w:t>
      </w:r>
      <w:r w:rsidR="00A1118B" w:rsidRPr="002A03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A1118B" w:rsidRPr="002A03DA">
        <w:rPr>
          <w:rFonts w:ascii="Angsana New" w:hAnsi="Angsana New"/>
          <w:sz w:val="30"/>
          <w:szCs w:val="30"/>
        </w:rPr>
        <w:t xml:space="preserve">2560 </w:t>
      </w:r>
      <w:r w:rsidR="00A1118B" w:rsidRPr="002A03DA">
        <w:rPr>
          <w:rFonts w:ascii="Angsana New" w:hAnsi="Angsana New" w:hint="cs"/>
          <w:sz w:val="30"/>
          <w:szCs w:val="30"/>
          <w:cs/>
        </w:rPr>
        <w:t xml:space="preserve">ผู้ถือหุ้นได้อนุมัติการแก้ไขข้อบังคับของบริษัทที่เกี่ยวกับการเปลี่ยนแปลงรอบระยะเวลาบัญชีโดยบริษัทได้จดทะเบียนเปลี่ยนแปลงรอบระยะเวลาบัญชีดังกล่าวกับกรมพัฒนาธุรกิจการค้า กระทรวงพาณิชย์ และได้รับการอนุมัติจากกรมสรรพากรแล้ว ส่งผลให้รอบระยะเวลาบัญชีแรกที่เปลี่ยนแปลงของบริษัทสิ้นสุดวันที่ </w:t>
      </w:r>
      <w:r w:rsidR="00A1118B" w:rsidRPr="002A03DA">
        <w:rPr>
          <w:rFonts w:ascii="Angsana New" w:hAnsi="Angsana New"/>
          <w:sz w:val="30"/>
          <w:szCs w:val="30"/>
        </w:rPr>
        <w:t>30</w:t>
      </w:r>
      <w:r w:rsidR="00A1118B" w:rsidRPr="002A03D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A1118B" w:rsidRPr="002A03DA">
        <w:rPr>
          <w:rFonts w:ascii="Angsana New" w:hAnsi="Angsana New"/>
          <w:sz w:val="30"/>
          <w:szCs w:val="30"/>
        </w:rPr>
        <w:t xml:space="preserve">2560 </w:t>
      </w:r>
      <w:r w:rsidR="00A1118B" w:rsidRPr="002A03DA">
        <w:rPr>
          <w:rFonts w:ascii="Angsana New" w:hAnsi="Angsana New" w:hint="cs"/>
          <w:sz w:val="30"/>
          <w:szCs w:val="30"/>
          <w:cs/>
        </w:rPr>
        <w:t>ดังนั้น</w:t>
      </w:r>
      <w:r w:rsidR="00931906" w:rsidRPr="002A03DA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</w:t>
      </w:r>
      <w:r w:rsidR="00931906" w:rsidRPr="002A03DA">
        <w:rPr>
          <w:rFonts w:ascii="Angsana New" w:hAnsi="Angsana New" w:hint="cs"/>
          <w:sz w:val="30"/>
          <w:szCs w:val="30"/>
          <w:cs/>
        </w:rPr>
        <w:t>ของผู้ถือหุ้นรวม</w:t>
      </w:r>
      <w:r w:rsidR="00931906" w:rsidRPr="002A03DA">
        <w:rPr>
          <w:rFonts w:ascii="Angsana New" w:hAnsi="Angsana New"/>
          <w:sz w:val="30"/>
          <w:szCs w:val="30"/>
          <w:cs/>
        </w:rPr>
        <w:t>และงบแสดงการ</w:t>
      </w:r>
      <w:r w:rsidR="00931906" w:rsidRPr="002A03DA">
        <w:rPr>
          <w:rFonts w:ascii="Angsana New" w:hAnsi="Angsana New" w:hint="cs"/>
          <w:sz w:val="30"/>
          <w:szCs w:val="30"/>
          <w:cs/>
        </w:rPr>
        <w:t>เปลี่ยน</w:t>
      </w:r>
      <w:r w:rsidR="00931906" w:rsidRPr="002A03DA">
        <w:rPr>
          <w:rFonts w:ascii="Angsana New" w:hAnsi="Angsana New"/>
          <w:sz w:val="30"/>
          <w:szCs w:val="30"/>
          <w:cs/>
        </w:rPr>
        <w:t>แปลงส่วน</w:t>
      </w:r>
      <w:r w:rsidR="00931906" w:rsidRPr="002A03DA">
        <w:rPr>
          <w:rFonts w:ascii="Angsana New" w:hAnsi="Angsana New" w:hint="cs"/>
          <w:sz w:val="30"/>
          <w:szCs w:val="30"/>
          <w:cs/>
        </w:rPr>
        <w:t>ของผู้ถือหุ้นเฉพาะกิจการ</w:t>
      </w:r>
      <w:r w:rsidR="00931906" w:rsidRPr="002A03DA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สำหรับรอบระยะเวลาบัญชีตั้งแต่วันที่ 1 มกราคม 2560 ถึงวันที่ </w:t>
      </w:r>
      <w:r w:rsidR="00931906" w:rsidRPr="002A03DA">
        <w:rPr>
          <w:rFonts w:ascii="Angsana New" w:hAnsi="Angsana New"/>
          <w:sz w:val="30"/>
          <w:szCs w:val="30"/>
        </w:rPr>
        <w:t>30</w:t>
      </w:r>
      <w:r w:rsidR="00931906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31906" w:rsidRPr="002A03DA">
        <w:rPr>
          <w:rFonts w:ascii="Angsana New" w:hAnsi="Angsana New"/>
          <w:sz w:val="30"/>
          <w:szCs w:val="30"/>
        </w:rPr>
        <w:t xml:space="preserve">2560 </w:t>
      </w:r>
      <w:r w:rsidR="00931906" w:rsidRPr="002A03DA">
        <w:rPr>
          <w:rFonts w:ascii="Angsana New" w:hAnsi="Angsana New"/>
          <w:sz w:val="30"/>
          <w:szCs w:val="30"/>
          <w:cs/>
        </w:rPr>
        <w:t>ครอบคลุมระยะเวลา</w:t>
      </w:r>
      <w:r w:rsidR="00931906" w:rsidRPr="002A03DA">
        <w:rPr>
          <w:rFonts w:ascii="Angsana New" w:hAnsi="Angsana New" w:hint="cs"/>
          <w:sz w:val="30"/>
          <w:szCs w:val="30"/>
          <w:cs/>
        </w:rPr>
        <w:t>เก้าเดือนเท่านั้น</w:t>
      </w:r>
      <w:r w:rsidR="00931906" w:rsidRPr="002A03DA">
        <w:rPr>
          <w:rFonts w:ascii="Angsana New" w:hAnsi="Angsana New"/>
          <w:sz w:val="30"/>
          <w:szCs w:val="30"/>
          <w:cs/>
        </w:rPr>
        <w:t xml:space="preserve"> ขณะที่ข</w:t>
      </w:r>
      <w:r w:rsidR="00931906" w:rsidRPr="002A03DA">
        <w:rPr>
          <w:rFonts w:ascii="Angsana New" w:hAnsi="Angsana New" w:hint="cs"/>
          <w:sz w:val="30"/>
          <w:szCs w:val="30"/>
          <w:cs/>
        </w:rPr>
        <w:t>้อมูลที่แสดง</w:t>
      </w:r>
      <w:r w:rsidR="00931906" w:rsidRPr="002A03DA">
        <w:rPr>
          <w:rFonts w:ascii="Angsana New" w:hAnsi="Angsana New"/>
          <w:sz w:val="30"/>
          <w:szCs w:val="30"/>
          <w:cs/>
        </w:rPr>
        <w:t>เปรียบเทียบ</w:t>
      </w:r>
      <w:r w:rsidR="00931906" w:rsidRPr="002A03DA">
        <w:rPr>
          <w:rFonts w:ascii="Angsana New" w:hAnsi="Angsana New" w:hint="cs"/>
          <w:sz w:val="30"/>
          <w:szCs w:val="30"/>
          <w:cs/>
        </w:rPr>
        <w:t>สำหรับปี</w:t>
      </w:r>
      <w:r w:rsidR="00C26DAB" w:rsidRPr="002A03DA">
        <w:rPr>
          <w:rFonts w:ascii="Angsana New" w:hAnsi="Angsana New"/>
          <w:sz w:val="30"/>
          <w:szCs w:val="30"/>
          <w:cs/>
        </w:rPr>
        <w:t>สิ้</w:t>
      </w:r>
      <w:r w:rsidR="00C26DAB" w:rsidRPr="002A03DA">
        <w:rPr>
          <w:rFonts w:ascii="Angsana New" w:hAnsi="Angsana New" w:hint="cs"/>
          <w:sz w:val="30"/>
          <w:szCs w:val="30"/>
          <w:cs/>
        </w:rPr>
        <w:t xml:space="preserve">นสุดวันที่ </w:t>
      </w:r>
      <w:r w:rsidR="00C26DAB">
        <w:rPr>
          <w:rFonts w:ascii="Angsana New" w:hAnsi="Angsana New"/>
          <w:sz w:val="30"/>
          <w:szCs w:val="30"/>
        </w:rPr>
        <w:br/>
      </w:r>
      <w:r w:rsidR="00C26DAB" w:rsidRPr="002A03DA">
        <w:rPr>
          <w:rFonts w:ascii="Angsana New" w:hAnsi="Angsana New"/>
          <w:sz w:val="30"/>
          <w:szCs w:val="30"/>
        </w:rPr>
        <w:t xml:space="preserve">31 </w:t>
      </w:r>
      <w:r w:rsidR="00C26DAB" w:rsidRPr="002A03DA">
        <w:rPr>
          <w:rFonts w:ascii="Angsana New" w:hAnsi="Angsana New" w:hint="cs"/>
          <w:sz w:val="30"/>
          <w:szCs w:val="30"/>
          <w:cs/>
        </w:rPr>
        <w:t>ธันวาคม</w:t>
      </w:r>
      <w:r w:rsidR="00C26DAB" w:rsidRPr="002A03DA">
        <w:rPr>
          <w:rFonts w:ascii="Angsana New" w:hAnsi="Angsana New"/>
          <w:sz w:val="30"/>
          <w:szCs w:val="30"/>
          <w:cs/>
        </w:rPr>
        <w:t xml:space="preserve"> </w:t>
      </w:r>
      <w:r w:rsidR="00C26DAB" w:rsidRPr="002A03DA">
        <w:rPr>
          <w:rFonts w:ascii="Angsana New" w:hAnsi="Angsana New"/>
          <w:sz w:val="30"/>
          <w:szCs w:val="30"/>
        </w:rPr>
        <w:t>2559</w:t>
      </w:r>
      <w:r w:rsidR="00C26DAB">
        <w:rPr>
          <w:rFonts w:ascii="Angsana New" w:hAnsi="Angsana New"/>
          <w:sz w:val="30"/>
          <w:szCs w:val="30"/>
        </w:rPr>
        <w:t xml:space="preserve"> </w:t>
      </w:r>
      <w:r w:rsidR="00931906" w:rsidRPr="002A03DA">
        <w:rPr>
          <w:rFonts w:ascii="Angsana New" w:hAnsi="Angsana New"/>
          <w:sz w:val="30"/>
          <w:szCs w:val="30"/>
          <w:cs/>
        </w:rPr>
        <w:t>เป็น</w:t>
      </w:r>
      <w:r w:rsidR="00931906" w:rsidRPr="002A03DA">
        <w:rPr>
          <w:rFonts w:ascii="Angsana New" w:hAnsi="Angsana New" w:hint="cs"/>
          <w:sz w:val="30"/>
          <w:szCs w:val="30"/>
          <w:cs/>
        </w:rPr>
        <w:t>ข้อมูลสำหรับ</w:t>
      </w:r>
      <w:r w:rsidR="00931906" w:rsidRPr="002A03DA">
        <w:rPr>
          <w:rFonts w:ascii="Angsana New" w:hAnsi="Angsana New"/>
          <w:sz w:val="30"/>
          <w:szCs w:val="30"/>
          <w:cs/>
        </w:rPr>
        <w:t>ระยะเวลาสิบสองเดือน</w:t>
      </w:r>
      <w:r w:rsidR="00931906" w:rsidRPr="002A03DA">
        <w:rPr>
          <w:rFonts w:ascii="Angsana New" w:hAnsi="Angsana New"/>
          <w:sz w:val="30"/>
          <w:szCs w:val="30"/>
        </w:rPr>
        <w:t xml:space="preserve"> </w:t>
      </w:r>
      <w:r w:rsidR="00931906" w:rsidRPr="002A03DA">
        <w:rPr>
          <w:rFonts w:ascii="Angsana New" w:hAnsi="Angsana New"/>
          <w:sz w:val="30"/>
          <w:szCs w:val="30"/>
          <w:cs/>
        </w:rPr>
        <w:t>ซึ่ง</w:t>
      </w:r>
      <w:r w:rsidR="00931906" w:rsidRPr="002A03DA">
        <w:rPr>
          <w:rFonts w:ascii="Angsana New" w:hAnsi="Angsana New" w:hint="cs"/>
          <w:sz w:val="30"/>
          <w:szCs w:val="30"/>
          <w:cs/>
        </w:rPr>
        <w:t>ทำให้ผลการดำเนินงาน</w:t>
      </w:r>
      <w:r w:rsidR="00931906" w:rsidRPr="002A03DA">
        <w:rPr>
          <w:rFonts w:ascii="Angsana New" w:hAnsi="Angsana New"/>
          <w:sz w:val="30"/>
          <w:szCs w:val="30"/>
          <w:cs/>
        </w:rPr>
        <w:t>ในรอบ</w:t>
      </w:r>
      <w:r w:rsidR="00931906" w:rsidRPr="002A03DA">
        <w:rPr>
          <w:rFonts w:ascii="Angsana New" w:hAnsi="Angsana New" w:hint="cs"/>
          <w:sz w:val="30"/>
          <w:szCs w:val="30"/>
          <w:cs/>
        </w:rPr>
        <w:t>ระยะเวลาดังกล่าวที่นำเสนอ</w:t>
      </w:r>
      <w:r w:rsidR="00931906" w:rsidRPr="002A03DA">
        <w:rPr>
          <w:rFonts w:ascii="Angsana New" w:hAnsi="Angsana New"/>
          <w:sz w:val="30"/>
          <w:szCs w:val="30"/>
          <w:cs/>
        </w:rPr>
        <w:t>ไม่สามารถเปรียบเทียบ</w:t>
      </w:r>
      <w:r w:rsidR="00931906" w:rsidRPr="002A03DA">
        <w:rPr>
          <w:rFonts w:ascii="Angsana New" w:hAnsi="Angsana New" w:hint="cs"/>
          <w:sz w:val="30"/>
          <w:szCs w:val="30"/>
          <w:cs/>
        </w:rPr>
        <w:t>กันได้</w:t>
      </w:r>
    </w:p>
    <w:p w:rsidR="00B656B9" w:rsidRPr="002A03DA" w:rsidRDefault="00B6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val="en-GB"/>
        </w:rPr>
      </w:pPr>
    </w:p>
    <w:p w:rsidR="00333211" w:rsidRPr="002A03DA" w:rsidRDefault="00333211" w:rsidP="00D66CD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333211" w:rsidRPr="002A03DA" w:rsidRDefault="00333211" w:rsidP="00333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CF79AC" w:rsidRPr="002A03DA" w:rsidRDefault="00333211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C65C9" w:rsidRPr="002A03DA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333211" w:rsidRPr="002A03DA" w:rsidRDefault="00333211" w:rsidP="00A35B21">
      <w:pPr>
        <w:pStyle w:val="BodyText2"/>
        <w:numPr>
          <w:ilvl w:val="1"/>
          <w:numId w:val="2"/>
        </w:numPr>
        <w:tabs>
          <w:tab w:val="clear" w:pos="518"/>
        </w:tabs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0C65C9" w:rsidRPr="002A03DA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333211" w:rsidRPr="002A03DA" w:rsidRDefault="00333211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</w:t>
      </w:r>
      <w:r w:rsidR="00D63EB0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และบริษัทย่อย</w:t>
      </w:r>
      <w:r w:rsidR="00D63EB0" w:rsidRPr="002A03DA">
        <w:rPr>
          <w:rFonts w:ascii="Angsana New" w:hAnsi="Angsana New"/>
          <w:sz w:val="30"/>
          <w:szCs w:val="30"/>
        </w:rPr>
        <w:t xml:space="preserve"> </w:t>
      </w:r>
      <w:r w:rsidR="00D718D8" w:rsidRPr="002A03DA">
        <w:rPr>
          <w:rFonts w:ascii="Angsana New" w:hAnsi="Angsana New"/>
          <w:sz w:val="30"/>
          <w:szCs w:val="30"/>
          <w:cs/>
        </w:rPr>
        <w:t>และ</w:t>
      </w:r>
      <w:r w:rsidR="00D718D8" w:rsidRPr="002A03DA">
        <w:rPr>
          <w:rFonts w:ascii="Angsana New" w:hAnsi="Angsana New" w:hint="cs"/>
          <w:sz w:val="30"/>
          <w:szCs w:val="30"/>
          <w:cs/>
        </w:rPr>
        <w:t>การดำเนินงาน</w:t>
      </w:r>
      <w:r w:rsidR="00D718D8" w:rsidRPr="002A03DA">
        <w:rPr>
          <w:rFonts w:ascii="Angsana New" w:hAnsi="Angsana New"/>
          <w:sz w:val="30"/>
          <w:szCs w:val="30"/>
          <w:cs/>
        </w:rPr>
        <w:t>ร่วมกัน</w:t>
      </w:r>
      <w:r w:rsidR="00E77F01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(รวมกันเรียกว่า 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F07803" w:rsidRPr="002A03DA">
        <w:rPr>
          <w:rFonts w:ascii="Angsana New" w:hAnsi="Angsana New"/>
          <w:sz w:val="30"/>
          <w:szCs w:val="30"/>
        </w:rPr>
        <w:t xml:space="preserve"> </w:t>
      </w:r>
      <w:r w:rsidR="00D718D8" w:rsidRPr="002A03DA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:rsidR="00B351FD" w:rsidRPr="002A03DA" w:rsidRDefault="00B351FD" w:rsidP="00A35B21">
      <w:pPr>
        <w:tabs>
          <w:tab w:val="clear" w:pos="454"/>
          <w:tab w:val="clear" w:pos="680"/>
          <w:tab w:val="clear" w:pos="907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:rsidR="00B351FD" w:rsidRPr="002A03DA" w:rsidRDefault="00B351FD" w:rsidP="00B351FD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:rsidR="00B351FD" w:rsidRPr="002A03DA" w:rsidRDefault="00B351FD" w:rsidP="00B351FD">
      <w:pPr>
        <w:pStyle w:val="BodyText2"/>
        <w:tabs>
          <w:tab w:val="left" w:pos="540"/>
        </w:tabs>
        <w:spacing w:before="240"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</w:t>
      </w:r>
      <w:r w:rsidRPr="002A03DA">
        <w:rPr>
          <w:rFonts w:ascii="Angsana New" w:hAnsi="Angsana New" w:hint="cs"/>
          <w:sz w:val="30"/>
          <w:szCs w:val="30"/>
          <w:cs/>
        </w:rPr>
        <w:t>ท</w:t>
      </w:r>
      <w:r w:rsidRPr="002A03DA">
        <w:rPr>
          <w:rFonts w:ascii="Angsana New" w:hAnsi="Angsana New"/>
          <w:sz w:val="30"/>
          <w:szCs w:val="30"/>
          <w:cs/>
        </w:rPr>
        <w:t>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134647" w:rsidRPr="00134647" w:rsidRDefault="00134647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B351FD" w:rsidRPr="00134647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:rsidR="00B351FD" w:rsidRPr="00134647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</w:t>
      </w:r>
    </w:p>
    <w:p w:rsidR="00B351FD" w:rsidRPr="00134647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B351FD" w:rsidRPr="00134647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B351FD" w:rsidRPr="00134647" w:rsidRDefault="00B351FD" w:rsidP="0013464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730720" w:rsidRPr="002A03DA" w:rsidRDefault="00B351FD" w:rsidP="00B351FD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B656B9" w:rsidRDefault="00B656B9" w:rsidP="002D3F9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F11EDE" w:rsidRPr="002A03DA" w:rsidRDefault="00F11EDE" w:rsidP="00CF6B4A">
      <w:pPr>
        <w:pStyle w:val="BodyText2"/>
        <w:spacing w:line="240" w:lineRule="atLeast"/>
        <w:ind w:left="450" w:right="47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:rsidR="00F11EDE" w:rsidRPr="002A03DA" w:rsidRDefault="00F11EDE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EF3DF5" w:rsidRPr="002A03DA" w:rsidRDefault="00EF3DF5" w:rsidP="00CF6B4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2A03DA">
        <w:rPr>
          <w:rFonts w:ascii="Angsana New" w:hAnsi="Angsana New"/>
          <w:sz w:val="30"/>
          <w:szCs w:val="30"/>
        </w:rPr>
        <w:t>2552</w:t>
      </w:r>
    </w:p>
    <w:p w:rsidR="000C65C9" w:rsidRPr="002A03DA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11EDE" w:rsidRPr="002A03DA" w:rsidRDefault="00F11EDE" w:rsidP="00CF6B4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วันที่มีการรวมธุรกิจภายใต้การควบคุมเดียวกันแล้วแต่วันใดจะหลังกว่า เพื่อปรับปรุงงบการเงินเปรียบเทียบ สินทรัพย์และหนี้สินที่ได้มาจะถูกรับรู้ด้วยมูลค่าตามบัญชีก่อนการจัดทำงบการเงินรวมภาย</w:t>
      </w:r>
      <w:r w:rsidR="00E77F01" w:rsidRPr="002A03DA">
        <w:rPr>
          <w:rFonts w:ascii="Angsana New" w:hAnsi="Angsana New"/>
          <w:sz w:val="30"/>
          <w:szCs w:val="30"/>
          <w:cs/>
        </w:rPr>
        <w:t>ใต้การควบคุมของผู้ถือหุ้น</w:t>
      </w:r>
      <w:r w:rsidRPr="002A03DA">
        <w:rPr>
          <w:rFonts w:ascii="Angsana New" w:hAnsi="Angsana New"/>
          <w:sz w:val="30"/>
          <w:szCs w:val="30"/>
          <w:cs/>
        </w:rPr>
        <w:t>ที่กลุ่มบริษัทมีส่วนควบคุม</w:t>
      </w:r>
      <w:r w:rsidR="00B656B9" w:rsidRPr="002A03DA">
        <w:rPr>
          <w:rFonts w:ascii="Angsana New" w:hAnsi="Angsana New" w:hint="cs"/>
          <w:sz w:val="30"/>
          <w:szCs w:val="30"/>
          <w:cs/>
        </w:rPr>
        <w:t xml:space="preserve"> ส่วนประกอบอื่นของส่วนของเจ้าของที่ได้มาจากการรวมธุรกิจถือเป็นส่วนหนึ่งของทุนของกลุ่มบริษัทเว้นแต่ส่วนที่ได้มานั้นได้รับรู้เป็นส่วนหนึ่งของส่วนเกินมูลค่าหุ้น เงินสดจ่ายในการรวมธุรกิจรับรู้โดยตรงในส่วนของเจ้าของ</w:t>
      </w:r>
    </w:p>
    <w:p w:rsidR="0077600E" w:rsidRPr="002A03DA" w:rsidRDefault="0077600E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33211" w:rsidRPr="002A03DA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333211" w:rsidRPr="002A03DA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46C7C" w:rsidRPr="002A03DA" w:rsidRDefault="00D718D8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245A85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ทำให้เกิดผลกระทบต่อจำนวนเงินผลตอบแทนของกลุ่มบริษัท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0C65C9" w:rsidRPr="002A03DA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A17D3" w:rsidRPr="002A03DA" w:rsidRDefault="002A17D3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b/>
          <w:bCs/>
          <w:color w:val="0000FF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2A17D3" w:rsidRPr="00134647" w:rsidRDefault="002A17D3" w:rsidP="00CF6B4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0"/>
          <w:szCs w:val="20"/>
        </w:rPr>
      </w:pPr>
    </w:p>
    <w:p w:rsidR="002A17D3" w:rsidRPr="002A03DA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2A03DA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0C65C9" w:rsidRPr="002A03DA" w:rsidRDefault="000C65C9" w:rsidP="00CF6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A17D3" w:rsidRPr="002A03DA" w:rsidRDefault="002A17D3" w:rsidP="00CF6B4A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2322F3" w:rsidRPr="002A03DA" w:rsidRDefault="002322F3" w:rsidP="00CF6B4A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42711" w:rsidRPr="002A03DA" w:rsidRDefault="00142711" w:rsidP="00CF6B4A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142711" w:rsidRPr="002A03DA" w:rsidRDefault="00142711" w:rsidP="00CF6B4A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450" w:firstLine="90"/>
        <w:jc w:val="thaiDistribute"/>
        <w:rPr>
          <w:rFonts w:ascii="Angsana New" w:hAnsi="Angsana New"/>
          <w:sz w:val="20"/>
          <w:szCs w:val="20"/>
        </w:rPr>
      </w:pPr>
    </w:p>
    <w:p w:rsidR="00142711" w:rsidRPr="002A03DA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ส่วนได้เสีย</w:t>
      </w:r>
      <w:r w:rsidRPr="002A03DA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2A03DA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ประกอบด้วยส่วนได้เสียในบริษัทร่วมและการร่วมค้า</w:t>
      </w:r>
    </w:p>
    <w:p w:rsidR="00134647" w:rsidRDefault="00134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142711" w:rsidRPr="002A03DA" w:rsidRDefault="00142711" w:rsidP="00CF6B4A">
      <w:pPr>
        <w:pStyle w:val="BodyText"/>
        <w:tabs>
          <w:tab w:val="clear" w:pos="454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z w:val="30"/>
          <w:szCs w:val="30"/>
          <w:cs/>
        </w:rPr>
        <w:t>มีอิทธิพลอย่าง</w:t>
      </w:r>
      <w:r w:rsidRPr="002A03DA">
        <w:rPr>
          <w:rFonts w:ascii="Angsana New" w:hAnsi="Angsana New" w:hint="cs"/>
          <w:sz w:val="30"/>
          <w:szCs w:val="30"/>
          <w:cs/>
        </w:rPr>
        <w:t>มีนัย</w:t>
      </w:r>
      <w:r w:rsidRPr="002A03DA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2A03DA">
        <w:rPr>
          <w:rFonts w:ascii="Angsana New" w:hAnsi="Angsana New" w:hint="cs"/>
          <w:sz w:val="30"/>
          <w:szCs w:val="30"/>
          <w:cs/>
        </w:rPr>
        <w:t>จ</w:t>
      </w:r>
      <w:r w:rsidRPr="002A03DA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2A03DA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2A03DA">
        <w:rPr>
          <w:rFonts w:ascii="Angsana New" w:hAnsi="Angsana New"/>
          <w:sz w:val="30"/>
          <w:szCs w:val="30"/>
          <w:cs/>
        </w:rPr>
        <w:t>นโยบายดังกล่าว</w:t>
      </w:r>
      <w:r w:rsidRPr="002A03DA">
        <w:rPr>
          <w:rFonts w:ascii="Angsana New" w:hAnsi="Angsana New" w:hint="cs"/>
          <w:sz w:val="30"/>
          <w:szCs w:val="30"/>
          <w:cs/>
        </w:rPr>
        <w:t xml:space="preserve">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142711" w:rsidRPr="002A03DA" w:rsidRDefault="00142711" w:rsidP="00142711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42711" w:rsidRPr="002A03DA" w:rsidRDefault="00142711" w:rsidP="00CF6B4A">
      <w:pPr>
        <w:pStyle w:val="BodyText"/>
        <w:tabs>
          <w:tab w:val="clear" w:pos="454"/>
        </w:tabs>
        <w:spacing w:after="0"/>
        <w:ind w:left="540"/>
        <w:jc w:val="thaiDistribute"/>
        <w:rPr>
          <w:szCs w:val="22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ส่วนได้เสียในบริษัทร่วมและการร่วมค้าบันทึกบัญชีตามวิธีส่วนได้เสีย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โดย</w:t>
      </w:r>
      <w:r w:rsidRPr="002A03DA">
        <w:rPr>
          <w:rFonts w:ascii="Angsana New" w:hAnsi="Angsana New"/>
          <w:sz w:val="30"/>
          <w:szCs w:val="30"/>
          <w:cs/>
        </w:rPr>
        <w:t>รับรู้รายการ</w:t>
      </w:r>
      <w:r w:rsidRPr="002A03DA">
        <w:rPr>
          <w:rFonts w:ascii="Angsana New" w:hAnsi="Angsana New" w:hint="cs"/>
          <w:sz w:val="30"/>
          <w:szCs w:val="30"/>
          <w:cs/>
        </w:rPr>
        <w:t>เมื่อ</w:t>
      </w:r>
      <w:r w:rsidRPr="002A03DA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ส่วนแบ่งกำไรหรือขาดทุนและกำไร</w:t>
      </w:r>
      <w:r w:rsidRPr="002A03DA">
        <w:rPr>
          <w:rFonts w:ascii="Angsana New" w:hAnsi="Angsana New" w:hint="cs"/>
          <w:sz w:val="30"/>
          <w:szCs w:val="30"/>
          <w:cs/>
        </w:rPr>
        <w:t>ขาดทุน</w:t>
      </w:r>
      <w:r w:rsidRPr="002A03DA">
        <w:rPr>
          <w:rFonts w:ascii="Angsana New" w:hAnsi="Angsana New"/>
          <w:sz w:val="30"/>
          <w:szCs w:val="30"/>
          <w:cs/>
        </w:rPr>
        <w:t>เบ็ดเสร็จอื่น</w:t>
      </w:r>
      <w:r w:rsidRPr="002A03DA">
        <w:rPr>
          <w:rFonts w:ascii="Angsana New" w:hAnsi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Pr="002A03DA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2A03DA">
        <w:t xml:space="preserve"> </w:t>
      </w:r>
    </w:p>
    <w:p w:rsidR="00BB4DE8" w:rsidRPr="002A03DA" w:rsidRDefault="00BB4DE8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33211" w:rsidRPr="002A03DA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333211" w:rsidRPr="002A03DA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A409E" w:rsidRPr="002A03DA" w:rsidRDefault="003332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102A64" w:rsidRPr="002A03DA">
        <w:rPr>
          <w:rFonts w:ascii="Angsana New" w:hAnsi="Angsana New"/>
          <w:sz w:val="30"/>
          <w:szCs w:val="30"/>
          <w:cs/>
        </w:rPr>
        <w:t>และกิจการที่ควบคุมร่วมกัน</w:t>
      </w:r>
      <w:r w:rsidRPr="002A03DA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B656B9" w:rsidRPr="002A03DA" w:rsidRDefault="00B656B9" w:rsidP="00134647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CF6B4A">
      <w:pPr>
        <w:pStyle w:val="ListParagraph"/>
        <w:numPr>
          <w:ilvl w:val="1"/>
          <w:numId w:val="2"/>
        </w:numPr>
        <w:tabs>
          <w:tab w:val="clear" w:pos="454"/>
          <w:tab w:val="clear" w:pos="518"/>
          <w:tab w:val="clear" w:pos="680"/>
          <w:tab w:val="clear" w:pos="907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43C11" w:rsidRPr="002A03DA" w:rsidRDefault="00843C11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19012A" w:rsidRPr="002A03DA">
        <w:rPr>
          <w:rFonts w:ascii="Angsana New" w:hAnsi="Angsana New" w:hint="cs"/>
          <w:i/>
          <w:iCs/>
          <w:sz w:val="30"/>
          <w:szCs w:val="30"/>
          <w:cs/>
        </w:rPr>
        <w:t>การบัญชีที่เป็นเงินตราต่างประเทศ</w:t>
      </w:r>
    </w:p>
    <w:p w:rsidR="00843C11" w:rsidRPr="002A03DA" w:rsidRDefault="00843C11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B544DA" w:rsidRPr="002A03DA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A80E32" w:rsidRPr="002A03DA">
        <w:rPr>
          <w:rFonts w:ascii="Angsana New" w:hAnsi="Angsana New" w:hint="cs"/>
          <w:sz w:val="30"/>
          <w:szCs w:val="30"/>
          <w:cs/>
        </w:rPr>
        <w:t>ของแต่ละบริษัทในกลุ่มบริษัท</w:t>
      </w:r>
      <w:r w:rsidRPr="002A03D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C62745" w:rsidRPr="002A03DA" w:rsidRDefault="00C62745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B544DA" w:rsidRPr="002A03DA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2A03DA">
        <w:rPr>
          <w:rFonts w:ascii="Angsana New" w:hAnsi="Angsana New"/>
          <w:sz w:val="30"/>
          <w:szCs w:val="30"/>
          <w:cs/>
        </w:rPr>
        <w:t>โดยใช้อัตราแลกเปลี่ยน ณ วันน</w:t>
      </w:r>
      <w:r w:rsidR="00B544DA" w:rsidRPr="002A03DA">
        <w:rPr>
          <w:rFonts w:ascii="Angsana New" w:hAnsi="Angsana New"/>
          <w:sz w:val="30"/>
          <w:szCs w:val="30"/>
          <w:cs/>
        </w:rPr>
        <w:t xml:space="preserve">ั้น </w:t>
      </w: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B544DA" w:rsidRPr="002A03DA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2A03DA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102A64" w:rsidRPr="002A03DA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5A85" w:rsidRPr="002A03DA" w:rsidRDefault="00102A64" w:rsidP="00CF6B4A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</w:t>
      </w:r>
      <w:r w:rsidR="00C62745" w:rsidRPr="002A03DA">
        <w:rPr>
          <w:rFonts w:ascii="Angsana New" w:hAnsi="Angsana New"/>
          <w:sz w:val="30"/>
          <w:szCs w:val="30"/>
          <w:cs/>
        </w:rPr>
        <w:t>ให้รับรู้เป็นกำไรหรือข</w:t>
      </w:r>
      <w:r w:rsidRPr="002A03DA">
        <w:rPr>
          <w:rFonts w:ascii="Angsana New" w:hAnsi="Angsana New"/>
          <w:sz w:val="30"/>
          <w:szCs w:val="30"/>
          <w:cs/>
        </w:rPr>
        <w:t>าดทุนในงวดบัญชีนั้น</w:t>
      </w:r>
    </w:p>
    <w:p w:rsidR="00637245" w:rsidRDefault="00637245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2A03DA" w:rsidRDefault="00FD1DC3" w:rsidP="00CF6B4A">
      <w:pPr>
        <w:pStyle w:val="BodyText2"/>
        <w:numPr>
          <w:ilvl w:val="1"/>
          <w:numId w:val="2"/>
        </w:numPr>
        <w:tabs>
          <w:tab w:val="clear" w:pos="518"/>
          <w:tab w:val="num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F6B4A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245A85" w:rsidRPr="002A03DA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2A03DA">
        <w:rPr>
          <w:rFonts w:ascii="Angsana New" w:hAnsi="Angsana New"/>
          <w:sz w:val="30"/>
          <w:szCs w:val="30"/>
          <w:cs/>
        </w:rPr>
        <w:t>ประกอบด้วย ยอดเงิ</w:t>
      </w:r>
      <w:r w:rsidR="0039444B" w:rsidRPr="002A03DA">
        <w:rPr>
          <w:rFonts w:ascii="Angsana New" w:hAnsi="Angsana New"/>
          <w:sz w:val="30"/>
          <w:szCs w:val="30"/>
          <w:cs/>
        </w:rPr>
        <w:t>นสด ยอดเงินฝากธนาคารประเภท</w:t>
      </w:r>
      <w:r w:rsidRPr="002A03DA">
        <w:rPr>
          <w:rFonts w:ascii="Angsana New" w:hAnsi="Angsana New"/>
          <w:sz w:val="30"/>
          <w:szCs w:val="30"/>
          <w:cs/>
        </w:rPr>
        <w:t>เผื่อเรียก</w:t>
      </w:r>
      <w:r w:rsidR="00634B42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ลูกหนี้การค้าและลูกหนี้อื่น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</w:t>
      </w:r>
      <w:r w:rsidR="0011428E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และการคาดการณ์เกี่ยวกับการชำระหนี้ในอนาคตของลูกค้า ลูกหนี้จะถูกตัดจำหน่ายจากบัญชีเมื่อทราบว่าเป็นหนี้สูญ</w:t>
      </w:r>
    </w:p>
    <w:p w:rsidR="00EC3C15" w:rsidRPr="002A03DA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</w:t>
      </w: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อสังหาริมทรัพย์ระหว่างการพัฒนา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640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</w:p>
    <w:p w:rsidR="00086403" w:rsidRPr="002A03DA" w:rsidRDefault="0008640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6403" w:rsidRPr="002A03DA" w:rsidRDefault="0008640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โครงการ</w:t>
      </w:r>
      <w:r w:rsidR="00FD1DC3" w:rsidRPr="002A03DA">
        <w:rPr>
          <w:rFonts w:ascii="Angsana New" w:hAnsi="Angsana New"/>
          <w:sz w:val="30"/>
          <w:szCs w:val="30"/>
          <w:cs/>
        </w:rPr>
        <w:t>อสังหาริมทรัพย์ระหว่างการพัฒนา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B656B9" w:rsidRPr="002A03DA">
        <w:rPr>
          <w:rFonts w:ascii="Angsana New" w:hAnsi="Angsana New"/>
          <w:sz w:val="30"/>
          <w:szCs w:val="30"/>
          <w:cs/>
        </w:rPr>
        <w:t>วัดมูลค่าด้วย</w:t>
      </w:r>
      <w:r w:rsidR="00FD1DC3" w:rsidRPr="002A03DA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</w:t>
      </w:r>
      <w:r w:rsidR="00B656B9" w:rsidRPr="002A03DA">
        <w:rPr>
          <w:rFonts w:ascii="Angsana New" w:hAnsi="Angsana New" w:hint="cs"/>
          <w:sz w:val="30"/>
          <w:szCs w:val="30"/>
          <w:cs/>
        </w:rPr>
        <w:t>จะ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ต่ำกว่า </w:t>
      </w:r>
    </w:p>
    <w:p w:rsidR="00086403" w:rsidRPr="002A03DA" w:rsidRDefault="0008640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640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มูลค่าสุทธิที่จะได้รับ</w:t>
      </w:r>
      <w:r w:rsidR="00086403" w:rsidRPr="002A03DA">
        <w:rPr>
          <w:rFonts w:ascii="Angsana New" w:hAnsi="Angsana New" w:hint="cs"/>
          <w:sz w:val="30"/>
          <w:szCs w:val="30"/>
          <w:cs/>
        </w:rPr>
        <w:t>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  <w:r w:rsidR="00B656B9" w:rsidRPr="002A03DA">
        <w:rPr>
          <w:rFonts w:ascii="Angsana New" w:hAnsi="Angsana New" w:hint="cs"/>
          <w:sz w:val="30"/>
          <w:szCs w:val="30"/>
          <w:cs/>
        </w:rPr>
        <w:t>ในการขาย</w:t>
      </w:r>
    </w:p>
    <w:p w:rsidR="00FD1DC3" w:rsidRPr="002A03DA" w:rsidRDefault="0008640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</w:rPr>
        <w:t xml:space="preserve"> 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</w:t>
      </w:r>
      <w:r w:rsidR="0011428E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11428E" w:rsidRPr="002A03DA" w:rsidRDefault="0011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42711" w:rsidRPr="002A03DA" w:rsidRDefault="00102A64" w:rsidP="001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เงินลงทุนในบริษัทร่วม </w:t>
      </w:r>
      <w:r w:rsidR="00FD1DC3" w:rsidRPr="002A03D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2A03DA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142711" w:rsidRPr="002A03DA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102A64" w:rsidRPr="002A03DA">
        <w:rPr>
          <w:rFonts w:ascii="Angsana New" w:hAnsi="Angsana New"/>
          <w:sz w:val="30"/>
          <w:szCs w:val="30"/>
          <w:cs/>
        </w:rPr>
        <w:t xml:space="preserve"> </w:t>
      </w:r>
      <w:r w:rsidR="006C69C6" w:rsidRPr="002A03DA">
        <w:rPr>
          <w:rFonts w:ascii="Angsana New" w:hAnsi="Angsana New"/>
          <w:sz w:val="30"/>
          <w:szCs w:val="30"/>
          <w:cs/>
        </w:rPr>
        <w:t>บริษัทย่อย</w:t>
      </w:r>
      <w:r w:rsidR="00102A64" w:rsidRPr="002A03DA">
        <w:rPr>
          <w:rFonts w:ascii="Angsana New" w:hAnsi="Angsana New"/>
          <w:sz w:val="30"/>
          <w:szCs w:val="30"/>
          <w:cs/>
        </w:rPr>
        <w:t>และ</w:t>
      </w:r>
      <w:r w:rsidR="00142711" w:rsidRPr="002A03DA">
        <w:rPr>
          <w:rFonts w:ascii="Angsana New" w:hAnsi="Angsana New"/>
          <w:sz w:val="30"/>
          <w:szCs w:val="30"/>
          <w:cs/>
        </w:rPr>
        <w:t>การร่วมค้า</w:t>
      </w:r>
      <w:r w:rsidR="00142711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7E6687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ส่วนการบันทึกบัญชีเงินลงทุนในบริษัทร่วม</w:t>
      </w:r>
      <w:r w:rsidR="00102A64" w:rsidRPr="002A03DA">
        <w:rPr>
          <w:rFonts w:ascii="Angsana New" w:hAnsi="Angsana New"/>
          <w:sz w:val="30"/>
          <w:szCs w:val="30"/>
          <w:cs/>
        </w:rPr>
        <w:t>และ</w:t>
      </w:r>
      <w:r w:rsidR="00142711" w:rsidRPr="002A03DA">
        <w:rPr>
          <w:rFonts w:ascii="Angsana New" w:hAnsi="Angsana New"/>
          <w:sz w:val="30"/>
          <w:szCs w:val="30"/>
          <w:cs/>
        </w:rPr>
        <w:t>การร่วมค้า</w:t>
      </w:r>
      <w:r w:rsidRPr="002A03DA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:rsidR="00637245" w:rsidRDefault="006372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D57A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134A19" w:rsidRPr="002A03DA" w:rsidRDefault="0013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B351FD" w:rsidRPr="002A03DA" w:rsidRDefault="00B351FD" w:rsidP="00B351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2A03DA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2A03DA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B351FD" w:rsidRPr="002A03DA" w:rsidRDefault="00B3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C69C6" w:rsidRPr="002A03DA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</w:t>
      </w:r>
      <w:r w:rsidR="00CE72B4" w:rsidRPr="002A03DA">
        <w:rPr>
          <w:rFonts w:ascii="Angsana New" w:hAnsi="Angsana New" w:hint="cs"/>
          <w:sz w:val="30"/>
          <w:szCs w:val="30"/>
          <w:cs/>
        </w:rPr>
        <w:t>บริหารงาน</w:t>
      </w:r>
    </w:p>
    <w:p w:rsidR="00AB427D" w:rsidRPr="002A03DA" w:rsidRDefault="006C69C6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</w:rPr>
        <w:t xml:space="preserve"> </w:t>
      </w:r>
    </w:p>
    <w:p w:rsidR="00FD1DC3" w:rsidRPr="002A03DA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</w:t>
      </w:r>
    </w:p>
    <w:p w:rsidR="00B544DA" w:rsidRPr="002A03DA" w:rsidRDefault="00B544DA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43BC2" w:rsidRPr="002A03DA" w:rsidRDefault="00A43BC2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BB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B544DA" w:rsidRPr="002A03DA">
        <w:rPr>
          <w:rFonts w:ascii="Angsana New" w:hAnsi="Angsana New"/>
          <w:sz w:val="30"/>
          <w:szCs w:val="30"/>
          <w:cs/>
        </w:rPr>
        <w:t>ให้ประโยชน์</w:t>
      </w:r>
      <w:r w:rsidRPr="002A03DA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B544DA" w:rsidRPr="002A03DA">
        <w:rPr>
          <w:rFonts w:ascii="Angsana New" w:hAnsi="Angsana New"/>
          <w:sz w:val="30"/>
          <w:szCs w:val="30"/>
          <w:cs/>
        </w:rPr>
        <w:t>ให้ประโยชน์</w:t>
      </w:r>
      <w:r w:rsidRPr="002A03DA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B656B9" w:rsidRPr="002A03DA" w:rsidRDefault="00B65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6922" w:type="dxa"/>
        <w:tblInd w:w="450" w:type="dxa"/>
        <w:tblLook w:val="0000" w:firstRow="0" w:lastRow="0" w:firstColumn="0" w:lastColumn="0" w:noHBand="0" w:noVBand="0"/>
      </w:tblPr>
      <w:tblGrid>
        <w:gridCol w:w="4572"/>
        <w:gridCol w:w="1900"/>
        <w:gridCol w:w="450"/>
      </w:tblGrid>
      <w:tr w:rsidR="0006490B" w:rsidRPr="002A03DA" w:rsidTr="00B656B9">
        <w:tc>
          <w:tcPr>
            <w:tcW w:w="4572" w:type="dxa"/>
            <w:vAlign w:val="bottom"/>
          </w:tcPr>
          <w:p w:rsidR="0006490B" w:rsidRPr="002A03DA" w:rsidRDefault="00CE1B8B" w:rsidP="00B65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อาคารและสิ่</w:t>
            </w:r>
            <w:r w:rsidR="0075106C" w:rsidRPr="002A03DA">
              <w:rPr>
                <w:rFonts w:ascii="Angsana New" w:hAnsi="Angsana New"/>
                <w:sz w:val="30"/>
                <w:szCs w:val="30"/>
                <w:cs/>
              </w:rPr>
              <w:t>ง</w:t>
            </w:r>
            <w:r w:rsidR="0075106C" w:rsidRPr="002A03DA">
              <w:rPr>
                <w:rFonts w:ascii="Angsana New" w:hAnsi="Angsana New" w:hint="cs"/>
                <w:sz w:val="30"/>
                <w:szCs w:val="30"/>
                <w:cs/>
              </w:rPr>
              <w:t>ก่อ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สร้างอื่น</w:t>
            </w:r>
          </w:p>
        </w:tc>
        <w:tc>
          <w:tcPr>
            <w:tcW w:w="1900" w:type="dxa"/>
          </w:tcPr>
          <w:p w:rsidR="0006490B" w:rsidRPr="002A03DA" w:rsidRDefault="00B351FD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18 - </w:t>
            </w:r>
            <w:r w:rsidR="00493ADF" w:rsidRPr="002A03D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450" w:type="dxa"/>
          </w:tcPr>
          <w:p w:rsidR="0006490B" w:rsidRPr="002A03DA" w:rsidRDefault="0006490B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2A03DA" w:rsidTr="00B656B9">
        <w:tc>
          <w:tcPr>
            <w:tcW w:w="4572" w:type="dxa"/>
            <w:vAlign w:val="bottom"/>
          </w:tcPr>
          <w:p w:rsidR="00CE1B8B" w:rsidRPr="002A03DA" w:rsidRDefault="00CE1B8B" w:rsidP="008C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900" w:type="dxa"/>
          </w:tcPr>
          <w:p w:rsidR="00CE1B8B" w:rsidRPr="002A03DA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:rsidR="00CE1B8B" w:rsidRPr="002A03DA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E1B8B" w:rsidRPr="002A03DA" w:rsidTr="00B656B9">
        <w:tc>
          <w:tcPr>
            <w:tcW w:w="4572" w:type="dxa"/>
            <w:vAlign w:val="bottom"/>
          </w:tcPr>
          <w:p w:rsidR="00CE1B8B" w:rsidRPr="002A03DA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:rsidR="00CE1B8B" w:rsidRPr="002A03DA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</w:t>
            </w:r>
            <w:r w:rsidR="00B351FD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- 15</w:t>
            </w:r>
          </w:p>
        </w:tc>
        <w:tc>
          <w:tcPr>
            <w:tcW w:w="450" w:type="dxa"/>
          </w:tcPr>
          <w:p w:rsidR="00CE1B8B" w:rsidRPr="002A03DA" w:rsidRDefault="00CE1B8B" w:rsidP="00CE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5211E" w:rsidRPr="002A03DA" w:rsidRDefault="00052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0A1EF4" w:rsidRPr="002A03DA" w:rsidRDefault="00E77F01" w:rsidP="00144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:rsidR="001447A0" w:rsidRPr="002A03DA" w:rsidRDefault="001447A0" w:rsidP="00144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2A03DA" w:rsidRDefault="00C806E5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สิทธิการเช่า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C806E5" w:rsidP="00A35B2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สิทธิการเช่า</w:t>
      </w:r>
      <w:r w:rsidR="00FD1DC3" w:rsidRPr="002A03DA">
        <w:rPr>
          <w:rFonts w:ascii="Angsana New" w:hAnsi="Angsana New"/>
          <w:sz w:val="30"/>
          <w:szCs w:val="30"/>
          <w:cs/>
        </w:rPr>
        <w:t>แสดงด้วยราคาทุนหักค่าตัดจำหน่ายสะสมและขาดทุนจากการด้อยค่า</w:t>
      </w:r>
    </w:p>
    <w:p w:rsidR="00CF3DFD" w:rsidRPr="002A03DA" w:rsidRDefault="00CF3DF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36578" w:rsidRPr="002A03DA" w:rsidRDefault="00FD1DC3" w:rsidP="0072363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ต้นทุนของ</w:t>
      </w:r>
      <w:r w:rsidR="00C806E5" w:rsidRPr="002A03DA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2A03DA">
        <w:rPr>
          <w:rFonts w:ascii="Angsana New" w:hAnsi="Angsana New"/>
          <w:sz w:val="30"/>
          <w:szCs w:val="30"/>
          <w:cs/>
        </w:rPr>
        <w:t>ประกอบด้วย ต้นทุนของแต่ละโครงการ รวมต้นทุนในการได้มา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</w:t>
      </w:r>
      <w:r w:rsidR="00C806E5" w:rsidRPr="002A03DA">
        <w:rPr>
          <w:rFonts w:ascii="Angsana New" w:hAnsi="Angsana New" w:hint="cs"/>
          <w:sz w:val="30"/>
          <w:szCs w:val="30"/>
          <w:cs/>
        </w:rPr>
        <w:t>สิทธิการเช่า</w:t>
      </w:r>
      <w:r w:rsidRPr="002A03DA">
        <w:rPr>
          <w:rFonts w:ascii="Angsana New" w:hAnsi="Angsana New"/>
          <w:sz w:val="30"/>
          <w:szCs w:val="30"/>
          <w:cs/>
        </w:rPr>
        <w:t>รวมเป็นราคาทุนของสินทรัพย์จนกระทั่งการพัฒนาสำเร็จ</w:t>
      </w:r>
    </w:p>
    <w:p w:rsidR="00154C25" w:rsidRPr="002A03DA" w:rsidRDefault="00154C25" w:rsidP="00063E8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ค่าตัดจำหน่ายจะบันทึกในกำไรหรือขาดทุน ซึ่งคำนวณโดยวิธีเส้นตรงตามอายุของสัญญาเช่าซึ่งแสดงได้ดังนี้</w:t>
      </w:r>
    </w:p>
    <w:p w:rsidR="00493ADF" w:rsidRPr="002A03DA" w:rsidRDefault="00493ADF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6922" w:type="dxa"/>
        <w:tblInd w:w="558" w:type="dxa"/>
        <w:tblLook w:val="0000" w:firstRow="0" w:lastRow="0" w:firstColumn="0" w:lastColumn="0" w:noHBand="0" w:noVBand="0"/>
      </w:tblPr>
      <w:tblGrid>
        <w:gridCol w:w="4572"/>
        <w:gridCol w:w="1900"/>
        <w:gridCol w:w="450"/>
      </w:tblGrid>
      <w:tr w:rsidR="00493ADF" w:rsidRPr="002A03DA" w:rsidTr="00B70295">
        <w:tc>
          <w:tcPr>
            <w:tcW w:w="4572" w:type="dxa"/>
            <w:vAlign w:val="bottom"/>
          </w:tcPr>
          <w:p w:rsidR="00493ADF" w:rsidRPr="002A03DA" w:rsidRDefault="00C806E5" w:rsidP="00723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6" w:right="-86" w:firstLine="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900" w:type="dxa"/>
          </w:tcPr>
          <w:p w:rsidR="00493ADF" w:rsidRPr="002A03DA" w:rsidRDefault="00493ADF" w:rsidP="00C20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72B08">
              <w:rPr>
                <w:rFonts w:ascii="Angsana New" w:hAnsi="Angsana New"/>
                <w:sz w:val="30"/>
                <w:szCs w:val="30"/>
              </w:rPr>
              <w:t>–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7E2F" w:rsidRPr="002A03DA">
              <w:rPr>
                <w:rFonts w:ascii="Angsana New" w:hAnsi="Angsana New"/>
                <w:sz w:val="30"/>
                <w:szCs w:val="30"/>
              </w:rPr>
              <w:t>3</w:t>
            </w:r>
            <w:r w:rsidR="00572B0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450" w:type="dxa"/>
          </w:tcPr>
          <w:p w:rsidR="00493ADF" w:rsidRPr="002A03DA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CE7EFF" w:rsidRDefault="00CE7EFF" w:rsidP="00BB4DE8">
      <w:pPr>
        <w:pStyle w:val="BodyText2"/>
        <w:ind w:left="518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p w:rsidR="00FD1DC3" w:rsidRPr="002A03DA" w:rsidRDefault="00FD1DC3" w:rsidP="00041DD5">
      <w:pPr>
        <w:pStyle w:val="BodyText2"/>
        <w:numPr>
          <w:ilvl w:val="1"/>
          <w:numId w:val="2"/>
        </w:numPr>
        <w:tabs>
          <w:tab w:val="clear" w:pos="518"/>
          <w:tab w:val="num" w:pos="72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FD1DC3" w:rsidRPr="002A03DA" w:rsidRDefault="00FD1DC3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sz w:val="20"/>
          <w:szCs w:val="20"/>
        </w:rPr>
      </w:pPr>
    </w:p>
    <w:p w:rsidR="000A1EF4" w:rsidRPr="002A03DA" w:rsidRDefault="00041DD5" w:rsidP="00041DD5">
      <w:pPr>
        <w:tabs>
          <w:tab w:val="clear" w:pos="454"/>
          <w:tab w:val="clear" w:pos="680"/>
          <w:tab w:val="clear" w:pos="907"/>
          <w:tab w:val="left" w:pos="426"/>
          <w:tab w:val="num" w:pos="720"/>
        </w:tabs>
        <w:spacing w:line="240" w:lineRule="auto"/>
        <w:ind w:left="540" w:hanging="5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ab/>
      </w:r>
      <w:r w:rsidRPr="002A03DA">
        <w:rPr>
          <w:rFonts w:ascii="Angsana New" w:hAnsi="Angsana New"/>
          <w:i/>
          <w:iCs/>
          <w:sz w:val="30"/>
          <w:szCs w:val="30"/>
          <w:cs/>
        </w:rPr>
        <w:tab/>
      </w:r>
      <w:r w:rsidRPr="002A03DA">
        <w:rPr>
          <w:rFonts w:ascii="Angsana New" w:hAnsi="Angsana New"/>
          <w:i/>
          <w:iCs/>
          <w:sz w:val="30"/>
          <w:szCs w:val="30"/>
          <w:cs/>
        </w:rPr>
        <w:tab/>
      </w:r>
      <w:r w:rsidR="000A1EF4" w:rsidRPr="002A03DA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0A1EF4" w:rsidRPr="002A03DA" w:rsidRDefault="000A1EF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0A1EF4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อาคารและอุปกรณ์แสดงด้วยราคาทุนหักค่าเสื่อมราคาสะสมและขาดทุนจากการด้อยค่า</w:t>
      </w:r>
    </w:p>
    <w:p w:rsidR="00ED520A" w:rsidRPr="002A03DA" w:rsidRDefault="00ED520A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D65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E023E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="00E023E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การขนย้าย</w:t>
      </w:r>
      <w:r w:rsidR="00E023E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</w:t>
      </w:r>
      <w:r w:rsidR="00487684" w:rsidRPr="002A03DA">
        <w:rPr>
          <w:rFonts w:ascii="Angsana New" w:hAnsi="Angsana New"/>
          <w:sz w:val="30"/>
          <w:szCs w:val="30"/>
          <w:cs/>
        </w:rPr>
        <w:t>ิ์</w:t>
      </w:r>
      <w:r w:rsidRPr="002A03DA">
        <w:rPr>
          <w:rFonts w:ascii="Angsana New" w:hAnsi="Angsana New"/>
          <w:sz w:val="30"/>
          <w:szCs w:val="30"/>
          <w:cs/>
        </w:rPr>
        <w:t>ซอฟ</w:t>
      </w:r>
      <w:r w:rsidR="002A17D3" w:rsidRPr="002A03DA">
        <w:rPr>
          <w:rFonts w:ascii="Angsana New" w:hAnsi="Angsana New" w:hint="cs"/>
          <w:sz w:val="30"/>
          <w:szCs w:val="30"/>
          <w:cs/>
        </w:rPr>
        <w:t>ต์</w:t>
      </w:r>
      <w:r w:rsidRPr="002A03DA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</w:t>
      </w:r>
      <w:r w:rsidR="00987328" w:rsidRPr="002A03DA">
        <w:rPr>
          <w:rFonts w:ascii="Angsana New" w:hAnsi="Angsana New"/>
          <w:sz w:val="30"/>
          <w:szCs w:val="30"/>
          <w:cs/>
        </w:rPr>
        <w:t>ขสิทธ</w:t>
      </w:r>
      <w:r w:rsidR="00987328" w:rsidRPr="002A03DA">
        <w:rPr>
          <w:rFonts w:ascii="Angsana New" w:hAnsi="Angsana New" w:hint="cs"/>
          <w:sz w:val="30"/>
          <w:szCs w:val="30"/>
          <w:cs/>
        </w:rPr>
        <w:t>ิ์</w:t>
      </w:r>
      <w:r w:rsidR="002A17D3" w:rsidRPr="002A03DA">
        <w:rPr>
          <w:rFonts w:ascii="Angsana New" w:hAnsi="Angsana New"/>
          <w:sz w:val="30"/>
          <w:szCs w:val="30"/>
          <w:cs/>
        </w:rPr>
        <w:t>ซอฟ</w:t>
      </w:r>
      <w:r w:rsidR="002A17D3" w:rsidRPr="002A03DA">
        <w:rPr>
          <w:rFonts w:ascii="Angsana New" w:hAnsi="Angsana New" w:hint="cs"/>
          <w:sz w:val="30"/>
          <w:szCs w:val="30"/>
          <w:cs/>
        </w:rPr>
        <w:t>ต์</w:t>
      </w:r>
      <w:r w:rsidR="002A17D3" w:rsidRPr="002A03DA">
        <w:rPr>
          <w:rFonts w:ascii="Angsana New" w:hAnsi="Angsana New"/>
          <w:sz w:val="30"/>
          <w:szCs w:val="30"/>
          <w:cs/>
        </w:rPr>
        <w:t>แวร์</w:t>
      </w:r>
      <w:r w:rsidRPr="002A03DA">
        <w:rPr>
          <w:rFonts w:ascii="Angsana New" w:hAnsi="Angsana New"/>
          <w:sz w:val="30"/>
          <w:szCs w:val="30"/>
          <w:cs/>
        </w:rPr>
        <w:t>นั้นให้ถือว่า</w:t>
      </w:r>
      <w:r w:rsidR="00E023E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ลิขสิทธ</w:t>
      </w:r>
      <w:r w:rsidR="00487684" w:rsidRPr="002A03DA">
        <w:rPr>
          <w:rFonts w:ascii="Angsana New" w:hAnsi="Angsana New"/>
          <w:sz w:val="30"/>
          <w:szCs w:val="30"/>
          <w:cs/>
        </w:rPr>
        <w:t>ิ์</w:t>
      </w:r>
      <w:r w:rsidR="002A17D3" w:rsidRPr="002A03DA">
        <w:rPr>
          <w:rFonts w:ascii="Angsana New" w:hAnsi="Angsana New"/>
          <w:sz w:val="30"/>
          <w:szCs w:val="30"/>
          <w:cs/>
        </w:rPr>
        <w:t>ซอฟ</w:t>
      </w:r>
      <w:r w:rsidR="002A17D3" w:rsidRPr="002A03DA">
        <w:rPr>
          <w:rFonts w:ascii="Angsana New" w:hAnsi="Angsana New" w:hint="cs"/>
          <w:sz w:val="30"/>
          <w:szCs w:val="30"/>
          <w:cs/>
        </w:rPr>
        <w:t>ต์</w:t>
      </w:r>
      <w:r w:rsidR="002A17D3" w:rsidRPr="002A03DA">
        <w:rPr>
          <w:rFonts w:ascii="Angsana New" w:hAnsi="Angsana New"/>
          <w:sz w:val="30"/>
          <w:szCs w:val="30"/>
          <w:cs/>
        </w:rPr>
        <w:t>แวร์</w:t>
      </w:r>
      <w:r w:rsidRPr="002A03DA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</w:p>
    <w:p w:rsidR="00AB427D" w:rsidRPr="002A03DA" w:rsidRDefault="00AB427D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2A03DA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E023E9" w:rsidRPr="002A03DA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2A03DA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="00E023E9" w:rsidRPr="002A03DA">
        <w:rPr>
          <w:rFonts w:ascii="Angsana New" w:hAnsi="Angsana New" w:hint="cs"/>
          <w:color w:val="000000"/>
          <w:sz w:val="30"/>
          <w:szCs w:val="30"/>
          <w:cs/>
          <w:lang w:eastAsia="en-GB"/>
        </w:rPr>
        <w:t xml:space="preserve"> </w:t>
      </w:r>
      <w:r w:rsidRPr="002A03DA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2D3F93" w:rsidRPr="002A03DA" w:rsidRDefault="002D3F9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:rsidR="00852C7E" w:rsidRPr="002A03DA" w:rsidRDefault="00FD1DC3" w:rsidP="00852C7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</w:t>
      </w:r>
      <w:r w:rsidR="00E023E9" w:rsidRPr="002A03D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E023E9" w:rsidRPr="002A03D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และอุปกรณ์ โดยรับรู้สุทธิเป็นรายได้อื่นในกำไรหรือขาดทุน</w:t>
      </w:r>
      <w:r w:rsidR="00E023E9" w:rsidRPr="002A03D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:rsidR="00931906" w:rsidRPr="002A03DA" w:rsidRDefault="00931906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4238D" w:rsidRPr="002A03DA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54238D" w:rsidRPr="002A03DA" w:rsidRDefault="0054238D" w:rsidP="0054238D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C6B4F" w:rsidRPr="002A03DA" w:rsidRDefault="0054238D" w:rsidP="004514E1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C6B4F" w:rsidRPr="002A03DA" w:rsidRDefault="00FD1DC3" w:rsidP="00FC6B4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646A9" w:rsidRPr="002A03D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="00FC6B4F" w:rsidRPr="002A03D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03DA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FD1DC3" w:rsidRPr="002A03DA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A03DA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FC6B4F" w:rsidRPr="002A03DA">
        <w:rPr>
          <w:rFonts w:ascii="Angsana New" w:hAnsi="Angsana New" w:cs="Angsana New"/>
          <w:sz w:val="30"/>
          <w:szCs w:val="30"/>
        </w:rPr>
        <w:t xml:space="preserve"> </w:t>
      </w:r>
      <w:r w:rsidRPr="002A03DA">
        <w:rPr>
          <w:rFonts w:ascii="Angsana New" w:hAnsi="Angsana New" w:cs="Angsana New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="00BE6974" w:rsidRPr="002A03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0C65C9" w:rsidRPr="002A03DA" w:rsidRDefault="000C65C9" w:rsidP="000C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CA409E" w:rsidRPr="002A03DA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B544DA" w:rsidRPr="002A03DA">
        <w:rPr>
          <w:rFonts w:ascii="Angsana New" w:hAnsi="Angsana New"/>
          <w:sz w:val="30"/>
          <w:szCs w:val="30"/>
          <w:cs/>
        </w:rPr>
        <w:t>ให้ประโยชน์</w:t>
      </w:r>
      <w:r w:rsidRPr="002A03DA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B544DA" w:rsidRPr="002A03DA">
        <w:rPr>
          <w:rFonts w:ascii="Angsana New" w:hAnsi="Angsana New"/>
          <w:sz w:val="30"/>
          <w:szCs w:val="30"/>
          <w:cs/>
        </w:rPr>
        <w:t>ให้ประโยชน์</w:t>
      </w:r>
      <w:r w:rsidR="00E37E2F" w:rsidRPr="002A03DA">
        <w:rPr>
          <w:rFonts w:ascii="Angsana New" w:hAnsi="Angsana New"/>
          <w:sz w:val="30"/>
          <w:szCs w:val="30"/>
          <w:cs/>
        </w:rPr>
        <w:t>ของสินทรัพย์แสดงได้ดังน</w:t>
      </w:r>
      <w:r w:rsidR="00E37E2F" w:rsidRPr="002A03DA">
        <w:rPr>
          <w:rFonts w:ascii="Angsana New" w:hAnsi="Angsana New" w:hint="cs"/>
          <w:sz w:val="30"/>
          <w:szCs w:val="30"/>
          <w:cs/>
        </w:rPr>
        <w:t>ี้</w:t>
      </w:r>
    </w:p>
    <w:p w:rsidR="00CA409E" w:rsidRPr="002A03DA" w:rsidRDefault="00CA409E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A409E">
      <w:pPr>
        <w:tabs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"/>
          <w:szCs w:val="2"/>
          <w:lang w:eastAsia="en-GB"/>
        </w:rPr>
      </w:pPr>
      <w:r w:rsidRPr="002A03DA">
        <w:rPr>
          <w:rFonts w:ascii="Angsana New" w:hAnsi="Angsana New"/>
          <w:color w:val="000000"/>
          <w:sz w:val="2"/>
          <w:szCs w:val="2"/>
          <w:cs/>
          <w:lang w:eastAsia="en-GB"/>
        </w:rPr>
        <w:t>ส</w:t>
      </w:r>
    </w:p>
    <w:tbl>
      <w:tblPr>
        <w:tblW w:w="6949" w:type="dxa"/>
        <w:tblInd w:w="531" w:type="dxa"/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FD1DC3" w:rsidRPr="002A03DA" w:rsidTr="00044141">
        <w:tc>
          <w:tcPr>
            <w:tcW w:w="4599" w:type="dxa"/>
            <w:vAlign w:val="bottom"/>
          </w:tcPr>
          <w:p w:rsidR="00FD1DC3" w:rsidRPr="002A03DA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1900" w:type="dxa"/>
          </w:tcPr>
          <w:p w:rsidR="00FD1DC3" w:rsidRPr="002A03DA" w:rsidRDefault="00493AD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FD1DC3" w:rsidRPr="002A03DA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2A03DA" w:rsidTr="00044141">
        <w:tc>
          <w:tcPr>
            <w:tcW w:w="4599" w:type="dxa"/>
            <w:vAlign w:val="bottom"/>
          </w:tcPr>
          <w:p w:rsidR="00FD1DC3" w:rsidRPr="002A03DA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อาคารและสิ่งก่อสร้างอื่น</w:t>
            </w:r>
          </w:p>
        </w:tc>
        <w:tc>
          <w:tcPr>
            <w:tcW w:w="1900" w:type="dxa"/>
          </w:tcPr>
          <w:p w:rsidR="00FD1DC3" w:rsidRPr="002A03DA" w:rsidRDefault="00FD1DC3" w:rsidP="0048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  <w:r w:rsidR="00B351FD" w:rsidRPr="002A03D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493ADF" w:rsidRPr="002A03DA">
              <w:rPr>
                <w:rFonts w:ascii="Angsana New" w:hAnsi="Angsana New"/>
                <w:sz w:val="30"/>
                <w:szCs w:val="30"/>
              </w:rPr>
              <w:t xml:space="preserve"> - 5</w:t>
            </w:r>
            <w:r w:rsidR="00487684" w:rsidRPr="002A03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:rsidR="00FD1DC3" w:rsidRPr="002A03DA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84E38" w:rsidRPr="002A03DA" w:rsidTr="007069F8">
        <w:tc>
          <w:tcPr>
            <w:tcW w:w="4599" w:type="dxa"/>
            <w:vAlign w:val="bottom"/>
          </w:tcPr>
          <w:p w:rsidR="00284E38" w:rsidRPr="002A03DA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00" w:type="dxa"/>
          </w:tcPr>
          <w:p w:rsidR="00284E38" w:rsidRPr="002A03DA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5 - 1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450" w:type="dxa"/>
          </w:tcPr>
          <w:p w:rsidR="00284E38" w:rsidRPr="002A03DA" w:rsidRDefault="00284E38" w:rsidP="0070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2A03DA" w:rsidTr="00044141">
        <w:tc>
          <w:tcPr>
            <w:tcW w:w="4599" w:type="dxa"/>
            <w:vAlign w:val="bottom"/>
          </w:tcPr>
          <w:p w:rsidR="00FD1DC3" w:rsidRPr="002A03DA" w:rsidRDefault="00FD1DC3" w:rsidP="00994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900" w:type="dxa"/>
          </w:tcPr>
          <w:p w:rsidR="00FD1DC3" w:rsidRPr="002A03DA" w:rsidRDefault="00B351FD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C36578"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36578"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3ADF" w:rsidRPr="002A03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50" w:type="dxa"/>
          </w:tcPr>
          <w:p w:rsidR="00FD1DC3" w:rsidRPr="002A03DA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D1DC3" w:rsidRPr="002A03DA" w:rsidTr="00044141">
        <w:tc>
          <w:tcPr>
            <w:tcW w:w="4599" w:type="dxa"/>
            <w:vAlign w:val="bottom"/>
          </w:tcPr>
          <w:p w:rsidR="00FD1DC3" w:rsidRPr="002A03DA" w:rsidRDefault="00FD1DC3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:rsidR="00FD1DC3" w:rsidRPr="002A03DA" w:rsidRDefault="00FC6B4F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FD1DC3" w:rsidRPr="002A03DA" w:rsidRDefault="00FD1DC3" w:rsidP="00C05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811E3D" w:rsidRPr="002A03DA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11E3D" w:rsidRPr="002A03DA" w:rsidRDefault="00811E3D" w:rsidP="00811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BB0C92" w:rsidRPr="002A03DA" w:rsidRDefault="00FD1DC3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5B4EA9" w:rsidRPr="002A03DA" w:rsidRDefault="005B4EA9" w:rsidP="00BB0C92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Pr="002A03DA" w:rsidRDefault="005B4EA9" w:rsidP="005B4EA9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เครื่องใช้ในการดำเนินกิจการโรงแรม ได้แก่ ลินิน เครื่องเคลือบ เครื่องแก้ว เครื่องเงิน และเครื่องใช้บางชนิดที่ใช้ในการดำเนินกิจการโรงแรม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:rsidR="00811E3D" w:rsidRPr="002A03DA" w:rsidRDefault="00811E3D" w:rsidP="00811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AF723F" w:rsidRPr="002A03DA" w:rsidRDefault="00AF723F" w:rsidP="00D55868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ค่าความนิยม </w:t>
      </w:r>
    </w:p>
    <w:p w:rsidR="00AF723F" w:rsidRPr="002A03DA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AF723F" w:rsidRPr="002A03DA" w:rsidRDefault="00AF723F" w:rsidP="00AF723F">
      <w:pPr>
        <w:autoSpaceDE w:val="0"/>
        <w:autoSpaceDN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2A03DA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ค่าความนิยมที่เกิดจากการซื้อกิจการของบริษัทย่อยรับรู้มูลค่าเริ่มแรกตามที่อธิบายในหมายเหตุข้อ</w:t>
      </w:r>
      <w:r w:rsidRPr="002A03DA">
        <w:rPr>
          <w:rFonts w:asciiTheme="majorBidi" w:hAnsiTheme="majorBidi" w:cstheme="majorBidi"/>
          <w:sz w:val="30"/>
          <w:szCs w:val="30"/>
        </w:rPr>
        <w:t> 3 (</w:t>
      </w:r>
      <w:r w:rsidRPr="002A03DA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ค่าความนิยมจะถูกวัดมูลค่าด้วยวิธีราคาทุนหักขาดทุน</w:t>
      </w:r>
      <w:r w:rsidR="00D55868" w:rsidRPr="002A03DA">
        <w:rPr>
          <w:rFonts w:asciiTheme="majorBidi" w:hAnsiTheme="majorBidi" w:cstheme="majorBidi"/>
          <w:sz w:val="30"/>
          <w:szCs w:val="30"/>
          <w:cs/>
        </w:rPr>
        <w:t xml:space="preserve">จากการด้อยค่า สำหรับตราสารทุน </w:t>
      </w:r>
      <w:r w:rsidRPr="002A03DA">
        <w:rPr>
          <w:rFonts w:asciiTheme="majorBidi" w:hAnsiTheme="majorBidi" w:cstheme="majorBidi"/>
          <w:sz w:val="30"/>
          <w:szCs w:val="30"/>
          <w:cs/>
        </w:rPr>
        <w:t>การบัญชีด้านผู้ลงทุนมูลค่าตามบัญชีของค่าความนิยมรวมอยู่ในมูลค่าตามบัญชีของเงินลงทุน และ 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:rsidR="00811E3D" w:rsidRPr="002A03DA" w:rsidRDefault="00811E3D" w:rsidP="00811E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FC6B4F" w:rsidRPr="002A03DA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สินทรัพย์ไม่มีตัวตนอื่นๆ</w:t>
      </w:r>
    </w:p>
    <w:p w:rsidR="00FC6B4F" w:rsidRPr="002A03DA" w:rsidRDefault="00FC6B4F" w:rsidP="00102A6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71554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2322F3" w:rsidRPr="002A03DA">
        <w:rPr>
          <w:rFonts w:ascii="Angsana New" w:hAnsi="Angsana New" w:hint="cs"/>
          <w:sz w:val="30"/>
          <w:szCs w:val="30"/>
          <w:cs/>
        </w:rPr>
        <w:t>อื่น</w:t>
      </w:r>
      <w:r w:rsidRPr="002A03DA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 แสดงในร</w:t>
      </w:r>
      <w:r w:rsidR="00853A8F" w:rsidRPr="002A03DA">
        <w:rPr>
          <w:rFonts w:ascii="Angsana New" w:hAnsi="Angsana New"/>
          <w:sz w:val="30"/>
          <w:szCs w:val="30"/>
          <w:cs/>
        </w:rPr>
        <w:t>าคาทุนหักค่าตัดจำหน่ายสะสมและ</w:t>
      </w:r>
      <w:r w:rsidR="00C36578" w:rsidRPr="002A03DA">
        <w:rPr>
          <w:rFonts w:ascii="Angsana New" w:hAnsi="Angsana New"/>
          <w:sz w:val="30"/>
          <w:szCs w:val="30"/>
          <w:cs/>
        </w:rPr>
        <w:t xml:space="preserve">  </w:t>
      </w:r>
      <w:r w:rsidR="00E77F01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ผลขาดทุนจากการด้อยค่าสะสม </w:t>
      </w:r>
    </w:p>
    <w:p w:rsidR="00BB4DE8" w:rsidRPr="002A03DA" w:rsidRDefault="00BB4DE8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:rsidR="00FC6B4F" w:rsidRPr="002A03DA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FC6B4F" w:rsidRPr="002A03DA" w:rsidRDefault="00FC6B4F" w:rsidP="00FC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FC6B4F" w:rsidRPr="002A03DA" w:rsidRDefault="00FC6B4F" w:rsidP="00FC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2A03DA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2A03DA">
        <w:rPr>
          <w:rFonts w:ascii="Angsana New" w:eastAsia="Calibri" w:hAnsi="Angsana New" w:hint="cs"/>
          <w:sz w:val="30"/>
          <w:szCs w:val="30"/>
          <w:cs/>
        </w:rPr>
        <w:t xml:space="preserve">  โดยรวมเป็นสินทรัพย์ที่</w:t>
      </w:r>
      <w:r w:rsidRPr="002A03DA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2A03DA">
        <w:rPr>
          <w:rFonts w:ascii="Angsana New" w:eastAsia="Calibri" w:hAnsi="Angsana New" w:hint="cs"/>
          <w:sz w:val="30"/>
          <w:szCs w:val="30"/>
          <w:cs/>
        </w:rPr>
        <w:t>ที่เกี่ยวข้องนั้น  ค่าใช้จ่ายอื่น รวมถึงค่าความนิยมและตราผลิตภัณฑ์ที่เกิดขึ้นภายในรับรู้</w:t>
      </w:r>
      <w:r w:rsidRPr="002A03DA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FC6B4F" w:rsidRPr="002A03DA" w:rsidRDefault="00FC6B4F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271554" w:rsidRPr="002A03DA" w:rsidRDefault="00271554" w:rsidP="002715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271554" w:rsidRPr="002A03DA" w:rsidRDefault="00271554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C62745" w:rsidRPr="002A03DA" w:rsidRDefault="00C62745" w:rsidP="003D1CD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</w:t>
      </w:r>
      <w:r w:rsidR="00FC6B4F" w:rsidRPr="002A03DA">
        <w:rPr>
          <w:rFonts w:ascii="Angsana New" w:hAnsi="Angsana New" w:hint="cs"/>
          <w:sz w:val="30"/>
          <w:szCs w:val="30"/>
          <w:cs/>
        </w:rPr>
        <w:t>หรือจำนว</w:t>
      </w:r>
      <w:r w:rsidR="003D1CD6" w:rsidRPr="002A03DA">
        <w:rPr>
          <w:rFonts w:ascii="Angsana New" w:hAnsi="Angsana New" w:hint="cs"/>
          <w:sz w:val="30"/>
          <w:szCs w:val="30"/>
          <w:cs/>
        </w:rPr>
        <w:t>น</w:t>
      </w:r>
      <w:r w:rsidR="00FC6B4F" w:rsidRPr="002A03DA">
        <w:rPr>
          <w:rFonts w:ascii="Angsana New" w:hAnsi="Angsana New" w:hint="cs"/>
          <w:sz w:val="30"/>
          <w:szCs w:val="30"/>
          <w:cs/>
        </w:rPr>
        <w:t>อื่นที่ใช้แทนราคาทุน</w:t>
      </w:r>
      <w:r w:rsidRPr="002A03DA">
        <w:rPr>
          <w:rFonts w:ascii="Angsana New" w:hAnsi="Angsana New"/>
          <w:sz w:val="30"/>
          <w:szCs w:val="30"/>
          <w:cs/>
        </w:rPr>
        <w:t>หักด้วยมูลค่าคงเหลือ</w:t>
      </w:r>
    </w:p>
    <w:p w:rsidR="00C62745" w:rsidRPr="002A03DA" w:rsidRDefault="00C62745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F94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</w:t>
      </w:r>
      <w:r w:rsidR="00FC6B4F" w:rsidRPr="002A03DA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="00FC6B4F" w:rsidRPr="002A03DA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รูปแบบที่คาดว่าจะได้รับประโยชน์เชิงเศรษฐกิจในอนาคตจากสินทรัพย์นั้นตาม</w:t>
      </w:r>
      <w:r w:rsidRPr="002A03D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F94734" w:rsidRPr="002A03DA">
        <w:rPr>
          <w:rFonts w:ascii="Angsana New" w:hAnsi="Angsana New" w:hint="cs"/>
          <w:sz w:val="30"/>
          <w:szCs w:val="30"/>
          <w:cs/>
        </w:rPr>
        <w:t>จากสินทรัพย์ไม่มีตัวตนซึ่งไม่รวมค่าความนิยม</w:t>
      </w:r>
      <w:r w:rsidR="00F94734" w:rsidRPr="002A03DA">
        <w:rPr>
          <w:rFonts w:ascii="Angsana New" w:hAnsi="Angsana New"/>
          <w:sz w:val="30"/>
          <w:szCs w:val="30"/>
        </w:rPr>
        <w:t xml:space="preserve"> </w:t>
      </w:r>
      <w:r w:rsidR="00F94734" w:rsidRPr="002A03DA">
        <w:rPr>
          <w:rFonts w:ascii="Angsana New" w:hAnsi="Angsana New" w:hint="cs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F94734" w:rsidRPr="002A03D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2A03DA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:rsidR="00C36578" w:rsidRPr="002A03DA" w:rsidRDefault="00C36578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7030" w:type="dxa"/>
        <w:tblInd w:w="360" w:type="dxa"/>
        <w:tblLook w:val="0000" w:firstRow="0" w:lastRow="0" w:firstColumn="0" w:lastColumn="0" w:noHBand="0" w:noVBand="0"/>
      </w:tblPr>
      <w:tblGrid>
        <w:gridCol w:w="4680"/>
        <w:gridCol w:w="1900"/>
        <w:gridCol w:w="450"/>
      </w:tblGrid>
      <w:tr w:rsidR="00493ADF" w:rsidRPr="002A03DA" w:rsidTr="00284E38">
        <w:tc>
          <w:tcPr>
            <w:tcW w:w="4680" w:type="dxa"/>
            <w:vAlign w:val="bottom"/>
          </w:tcPr>
          <w:p w:rsidR="00493ADF" w:rsidRPr="002A03DA" w:rsidRDefault="00BE6E4B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0" w:right="-8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93ADF" w:rsidRPr="002A03DA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25465E" w:rsidRPr="002A03DA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="00493ADF" w:rsidRPr="002A03D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00" w:type="dxa"/>
          </w:tcPr>
          <w:p w:rsidR="00493ADF" w:rsidRPr="002A03DA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493ADF" w:rsidRPr="002A03DA" w:rsidRDefault="00493ADF" w:rsidP="001B3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2F45A3" w:rsidRPr="002A03DA" w:rsidRDefault="002F45A3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D50868" w:rsidRPr="002A03DA" w:rsidRDefault="00D27412" w:rsidP="0054238D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:rsidR="00D55868" w:rsidRPr="002A03DA" w:rsidRDefault="00D55868" w:rsidP="0054238D">
      <w:pPr>
        <w:pStyle w:val="BodyText2"/>
        <w:ind w:left="518" w:firstLine="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CD4DB7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CD4DB7" w:rsidRPr="002A03DA">
        <w:rPr>
          <w:rFonts w:ascii="Angsana New" w:hAnsi="Angsana New" w:hint="cs"/>
          <w:sz w:val="30"/>
          <w:szCs w:val="30"/>
          <w:cs/>
        </w:rPr>
        <w:t xml:space="preserve">    </w:t>
      </w:r>
      <w:r w:rsidRPr="002A03DA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CD4DB7" w:rsidRPr="002A03DA">
        <w:rPr>
          <w:rFonts w:ascii="Angsana New" w:hAnsi="Angsana New" w:hint="cs"/>
          <w:sz w:val="30"/>
          <w:szCs w:val="30"/>
          <w:cs/>
        </w:rPr>
        <w:t xml:space="preserve"> สำหรับค่าความนิยมจะประมาณมูลค่าที่คาดว่าจะได้รับคืนทุกปีในช่วงเวลาเดียวกัน</w:t>
      </w:r>
    </w:p>
    <w:p w:rsidR="00FD1DC3" w:rsidRPr="002A03DA" w:rsidRDefault="00FD1DC3" w:rsidP="00493ADF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2A03DA" w:rsidRDefault="00FD1DC3" w:rsidP="00044141">
      <w:pPr>
        <w:tabs>
          <w:tab w:val="clear" w:pos="454"/>
          <w:tab w:val="clear" w:pos="680"/>
          <w:tab w:val="clear" w:pos="907"/>
          <w:tab w:val="left" w:pos="426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</w:t>
      </w:r>
      <w:r w:rsidR="00566F4D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566F4D" w:rsidRPr="002A03DA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="00566F4D" w:rsidRPr="002A03DA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="00566F4D" w:rsidRPr="002A03DA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="00566F4D" w:rsidRPr="002A03DA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566F4D" w:rsidRPr="002A03DA">
        <w:rPr>
          <w:rFonts w:ascii="Angsana New" w:hAnsi="Angsana New"/>
          <w:sz w:val="30"/>
          <w:szCs w:val="30"/>
          <w:cs/>
        </w:rPr>
        <w:t xml:space="preserve">  ในกรณีนี้</w:t>
      </w:r>
      <w:r w:rsidR="00566F4D" w:rsidRPr="002A03DA">
        <w:rPr>
          <w:rFonts w:ascii="Angsana New" w:hAnsi="Angsana New" w:hint="cs"/>
          <w:sz w:val="30"/>
          <w:szCs w:val="30"/>
          <w:cs/>
        </w:rPr>
        <w:t>จะ</w:t>
      </w:r>
      <w:r w:rsidR="00566F4D" w:rsidRPr="002A03DA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:rsidR="00FD1DC3" w:rsidRPr="002A03DA" w:rsidRDefault="00FD1DC3" w:rsidP="0015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566F4D" w:rsidRPr="002A03DA" w:rsidRDefault="00566F4D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2A03DA" w:rsidRDefault="00FD1DC3" w:rsidP="00D6584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55868" w:rsidRPr="002A03DA" w:rsidRDefault="00566F4D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2A03DA">
        <w:rPr>
          <w:rFonts w:ascii="Angsana New" w:hAnsi="Angsana New" w:hint="cs"/>
          <w:sz w:val="30"/>
          <w:szCs w:val="30"/>
          <w:cs/>
        </w:rPr>
        <w:t>ค่า</w:t>
      </w:r>
      <w:r w:rsidRPr="002A03DA">
        <w:rPr>
          <w:rFonts w:ascii="Angsana New" w:hAnsi="Angsana New"/>
          <w:sz w:val="30"/>
          <w:szCs w:val="30"/>
          <w:cs/>
        </w:rPr>
        <w:t>ของค่าความนิยมจะไม่มีการปรับปรุงกลับรายการ</w:t>
      </w:r>
      <w:r w:rsidR="00BE6974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FD1DC3" w:rsidRPr="002A03D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444FB8" w:rsidRPr="002A03DA">
        <w:rPr>
          <w:rFonts w:ascii="Angsana New" w:hAnsi="Angsana New"/>
          <w:sz w:val="30"/>
          <w:szCs w:val="30"/>
        </w:rPr>
        <w:t xml:space="preserve">    </w:t>
      </w:r>
      <w:r w:rsidR="00FD1DC3" w:rsidRPr="002A03DA">
        <w:rPr>
          <w:rFonts w:ascii="Angsana New" w:hAnsi="Angsana New"/>
          <w:sz w:val="30"/>
          <w:szCs w:val="30"/>
          <w:cs/>
        </w:rPr>
        <w:t>ด้อยค่ามาก่อน</w:t>
      </w:r>
    </w:p>
    <w:p w:rsidR="00D55868" w:rsidRPr="002A03DA" w:rsidRDefault="00D55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B7381D" w:rsidRPr="002A03DA" w:rsidRDefault="00B7381D" w:rsidP="00730720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bookmarkStart w:id="0" w:name="OLE_LINK7"/>
      <w:bookmarkStart w:id="1" w:name="OLE_LINK8"/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</w:t>
      </w: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นที่</w:t>
      </w: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มี</w:t>
      </w: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ภาระ</w:t>
      </w: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ดอกเบี้ย</w:t>
      </w:r>
    </w:p>
    <w:p w:rsidR="00B7381D" w:rsidRPr="002A03DA" w:rsidRDefault="00B7381D" w:rsidP="00B7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B7381D" w:rsidRPr="002A03DA" w:rsidRDefault="00B7381D" w:rsidP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หนี้สิน</w:t>
      </w:r>
      <w:r w:rsidRPr="002A03DA">
        <w:rPr>
          <w:rFonts w:ascii="Angsana New" w:hAnsi="Angsana New" w:hint="cs"/>
          <w:sz w:val="30"/>
          <w:szCs w:val="30"/>
          <w:cs/>
        </w:rPr>
        <w:t>ที่มีภาระ</w:t>
      </w:r>
      <w:r w:rsidRPr="002A03DA">
        <w:rPr>
          <w:rFonts w:ascii="Angsana New" w:hAnsi="Angsana New"/>
          <w:sz w:val="30"/>
          <w:szCs w:val="30"/>
          <w:cs/>
        </w:rPr>
        <w:t>ดอกเบี้ยบันทึก</w:t>
      </w:r>
      <w:r w:rsidRPr="002A03DA">
        <w:rPr>
          <w:rFonts w:ascii="Angsana New" w:hAnsi="Angsana New" w:hint="cs"/>
          <w:sz w:val="30"/>
          <w:szCs w:val="30"/>
          <w:cs/>
        </w:rPr>
        <w:t>เริ่มแรก</w:t>
      </w:r>
      <w:r w:rsidRPr="002A03DA">
        <w:rPr>
          <w:rFonts w:ascii="Angsana New" w:hAnsi="Angsana New"/>
          <w:sz w:val="30"/>
          <w:szCs w:val="30"/>
          <w:cs/>
        </w:rPr>
        <w:t>ใน</w:t>
      </w:r>
      <w:r w:rsidRPr="002A03DA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2A03DA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="00BE6974" w:rsidRPr="002A03DA">
        <w:rPr>
          <w:rFonts w:ascii="Angsana New" w:hAnsi="Angsana New" w:hint="cs"/>
          <w:sz w:val="30"/>
          <w:szCs w:val="30"/>
          <w:cs/>
        </w:rPr>
        <w:t xml:space="preserve">การเกิดหนี้สิน </w:t>
      </w:r>
      <w:r w:rsidR="00147B43" w:rsidRPr="002A03DA">
        <w:rPr>
          <w:rFonts w:ascii="Angsana New" w:hAnsi="Angsana New" w:hint="cs"/>
          <w:sz w:val="30"/>
          <w:szCs w:val="30"/>
          <w:cs/>
        </w:rPr>
        <w:t>ภ</w:t>
      </w:r>
      <w:r w:rsidRPr="002A03DA">
        <w:rPr>
          <w:rFonts w:ascii="Angsana New" w:hAnsi="Angsana New"/>
          <w:sz w:val="30"/>
          <w:szCs w:val="30"/>
          <w:cs/>
        </w:rPr>
        <w:t>ายหลังจากการบันทึกหนี้สิน</w:t>
      </w:r>
      <w:r w:rsidRPr="002A03DA">
        <w:rPr>
          <w:rFonts w:ascii="Angsana New" w:hAnsi="Angsana New" w:hint="cs"/>
          <w:sz w:val="30"/>
          <w:szCs w:val="30"/>
          <w:cs/>
        </w:rPr>
        <w:t>ที่</w:t>
      </w:r>
      <w:r w:rsidRPr="002A03DA">
        <w:rPr>
          <w:rFonts w:ascii="Angsana New" w:hAnsi="Angsana New"/>
          <w:sz w:val="30"/>
          <w:szCs w:val="30"/>
          <w:cs/>
        </w:rPr>
        <w:t>มี</w:t>
      </w:r>
      <w:r w:rsidRPr="002A03DA">
        <w:rPr>
          <w:rFonts w:ascii="Angsana New" w:hAnsi="Angsana New" w:hint="cs"/>
          <w:sz w:val="30"/>
          <w:szCs w:val="30"/>
          <w:cs/>
        </w:rPr>
        <w:t>ภาระ</w:t>
      </w:r>
      <w:r w:rsidRPr="002A03DA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2A03DA">
        <w:rPr>
          <w:rFonts w:ascii="Angsana New" w:hAnsi="Angsana New" w:hint="cs"/>
          <w:sz w:val="30"/>
          <w:szCs w:val="30"/>
          <w:cs/>
        </w:rPr>
        <w:t>ต่อมา</w:t>
      </w:r>
      <w:r w:rsidRPr="002A03DA">
        <w:rPr>
          <w:rFonts w:ascii="Angsana New" w:hAnsi="Angsana New"/>
          <w:sz w:val="30"/>
          <w:szCs w:val="30"/>
          <w:cs/>
        </w:rPr>
        <w:t>โดยวิธี</w:t>
      </w:r>
      <w:r w:rsidRPr="002A03DA">
        <w:rPr>
          <w:rFonts w:ascii="Angsana New" w:hAnsi="Angsana New" w:hint="cs"/>
          <w:sz w:val="30"/>
          <w:szCs w:val="30"/>
          <w:cs/>
        </w:rPr>
        <w:t>ราคา</w:t>
      </w:r>
      <w:r w:rsidRPr="002A03DA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2A03DA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2A03DA">
        <w:rPr>
          <w:rFonts w:ascii="Angsana New" w:hAnsi="Angsana New"/>
          <w:sz w:val="30"/>
          <w:szCs w:val="30"/>
          <w:cs/>
        </w:rPr>
        <w:t>และยอด</w:t>
      </w:r>
      <w:r w:rsidRPr="002A03DA">
        <w:rPr>
          <w:rFonts w:ascii="Angsana New" w:hAnsi="Angsana New" w:hint="cs"/>
          <w:sz w:val="30"/>
          <w:szCs w:val="30"/>
          <w:cs/>
        </w:rPr>
        <w:t>หนี้</w:t>
      </w:r>
      <w:r w:rsidRPr="002A03DA">
        <w:rPr>
          <w:rFonts w:ascii="Angsana New" w:hAnsi="Angsana New"/>
          <w:sz w:val="30"/>
          <w:szCs w:val="30"/>
          <w:cs/>
        </w:rPr>
        <w:t>เมื่อ</w:t>
      </w:r>
      <w:r w:rsidRPr="002A03DA">
        <w:rPr>
          <w:rFonts w:ascii="Angsana New" w:hAnsi="Angsana New" w:hint="cs"/>
          <w:sz w:val="30"/>
          <w:szCs w:val="30"/>
          <w:cs/>
        </w:rPr>
        <w:t>ครบ</w:t>
      </w:r>
      <w:r w:rsidRPr="002A03DA">
        <w:rPr>
          <w:rFonts w:ascii="Angsana New" w:hAnsi="Angsana New"/>
          <w:sz w:val="30"/>
          <w:szCs w:val="30"/>
          <w:cs/>
        </w:rPr>
        <w:t>กำหนด</w:t>
      </w:r>
      <w:r w:rsidRPr="002A03DA">
        <w:rPr>
          <w:rFonts w:ascii="Angsana New" w:hAnsi="Angsana New" w:hint="cs"/>
          <w:sz w:val="30"/>
          <w:szCs w:val="30"/>
          <w:cs/>
        </w:rPr>
        <w:t>ไถ่ถอนจะ</w:t>
      </w:r>
      <w:r w:rsidRPr="002A03DA">
        <w:rPr>
          <w:rFonts w:ascii="Angsana New" w:hAnsi="Angsana New"/>
          <w:sz w:val="30"/>
          <w:szCs w:val="30"/>
          <w:cs/>
        </w:rPr>
        <w:t>บันทึกในกำไร</w:t>
      </w:r>
      <w:r w:rsidRPr="002A03DA">
        <w:rPr>
          <w:rFonts w:ascii="Angsana New" w:hAnsi="Angsana New" w:hint="cs"/>
          <w:sz w:val="30"/>
          <w:szCs w:val="30"/>
          <w:cs/>
        </w:rPr>
        <w:t>หรือ</w:t>
      </w:r>
      <w:r w:rsidRPr="002A03DA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bookmarkEnd w:id="0"/>
    <w:bookmarkEnd w:id="1"/>
    <w:p w:rsidR="0054238D" w:rsidRPr="002A03DA" w:rsidRDefault="00542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p w:rsidR="00FD1DC3" w:rsidRPr="002A03DA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:rsidR="00FD1DC3" w:rsidRPr="002A03DA" w:rsidRDefault="00FD1DC3" w:rsidP="00E1704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67CBF" w:rsidRPr="002A03DA" w:rsidRDefault="00044141" w:rsidP="00044141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="Angsana New" w:hAnsi="Angsana New"/>
          <w:iCs/>
          <w:sz w:val="30"/>
          <w:szCs w:val="30"/>
        </w:rPr>
      </w:pPr>
      <w:r w:rsidRPr="002A03DA">
        <w:rPr>
          <w:rFonts w:ascii="Angsana New" w:hAnsi="Angsana New"/>
          <w:iCs/>
          <w:sz w:val="30"/>
          <w:szCs w:val="30"/>
        </w:rPr>
        <w:tab/>
      </w:r>
      <w:r w:rsidR="00067CBF" w:rsidRPr="002A03DA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BB4DE8" w:rsidRPr="002A03DA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  <w:r w:rsidRPr="002A03D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2A03DA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BB4DE8" w:rsidRPr="002A03DA" w:rsidRDefault="00BB4DE8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:rsidR="00067CBF" w:rsidRPr="002A03DA" w:rsidRDefault="00067CBF" w:rsidP="00BB4DE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A03D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067CBF" w:rsidRPr="002A03DA" w:rsidRDefault="00067CBF" w:rsidP="00067CBF">
      <w:pPr>
        <w:ind w:left="540"/>
        <w:rPr>
          <w:rFonts w:ascii="Angsana New" w:hAnsi="Angsana New"/>
          <w:i/>
          <w:sz w:val="20"/>
          <w:szCs w:val="20"/>
        </w:rPr>
      </w:pPr>
    </w:p>
    <w:p w:rsidR="00067CBF" w:rsidRPr="002A03DA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03DA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2A03DA">
        <w:rPr>
          <w:rFonts w:ascii="Angsana New" w:hAnsi="Angsana New" w:hint="cs"/>
          <w:i/>
          <w:sz w:val="30"/>
          <w:szCs w:val="30"/>
          <w:cs/>
        </w:rPr>
        <w:t>งวด</w:t>
      </w:r>
      <w:r w:rsidRPr="002A03DA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2A03DA">
        <w:rPr>
          <w:rFonts w:ascii="Angsana New" w:hAnsi="Angsana New" w:hint="cs"/>
          <w:i/>
          <w:sz w:val="30"/>
          <w:szCs w:val="30"/>
          <w:cs/>
        </w:rPr>
        <w:t>ส</w:t>
      </w:r>
      <w:r w:rsidRPr="002A03DA">
        <w:rPr>
          <w:rFonts w:ascii="Angsana New" w:hAnsi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:rsidR="00067CBF" w:rsidRPr="002A03DA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67CBF" w:rsidRPr="002A03DA" w:rsidRDefault="00067CBF" w:rsidP="00067CBF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A03DA">
        <w:rPr>
          <w:rFonts w:ascii="Angsana New" w:hAnsi="Angsana New"/>
          <w:i/>
          <w:sz w:val="30"/>
          <w:szCs w:val="30"/>
          <w:cs/>
        </w:rPr>
        <w:t>การคำนวณ</w:t>
      </w:r>
      <w:r w:rsidRPr="002A03DA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2A03DA">
        <w:rPr>
          <w:rFonts w:ascii="Angsana New" w:hAnsi="Angsana New"/>
          <w:i/>
          <w:sz w:val="30"/>
          <w:szCs w:val="30"/>
          <w:cs/>
        </w:rPr>
        <w:t>นั้นจัดทำโดยนักคณิ</w:t>
      </w:r>
      <w:r w:rsidR="005B4EA9" w:rsidRPr="002A03DA">
        <w:rPr>
          <w:rFonts w:ascii="Angsana New" w:hAnsi="Angsana New"/>
          <w:i/>
          <w:sz w:val="30"/>
          <w:szCs w:val="30"/>
          <w:cs/>
        </w:rPr>
        <w:t>ตศาสตร์ประกันภัยที่ได้รับอนุญาต</w:t>
      </w:r>
      <w:r w:rsidRPr="002A03DA">
        <w:rPr>
          <w:rFonts w:ascii="Angsana New" w:hAnsi="Angsana New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="00D2780B" w:rsidRPr="002A03DA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:rsidR="00067CBF" w:rsidRPr="002A03DA" w:rsidRDefault="00067CBF" w:rsidP="00067CB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67CBF" w:rsidRPr="002A03DA" w:rsidRDefault="00067CBF" w:rsidP="00067CBF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03DA">
        <w:rPr>
          <w:rFonts w:ascii="Angsana New" w:hAnsi="Angsana New" w:hint="cs"/>
          <w:i/>
          <w:sz w:val="30"/>
          <w:szCs w:val="30"/>
          <w:cs/>
        </w:rPr>
        <w:t>ใน</w:t>
      </w:r>
      <w:r w:rsidRPr="002A03DA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2A03DA">
        <w:rPr>
          <w:rFonts w:ascii="Angsana New" w:hAnsi="Angsana New"/>
          <w:i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>กำไร</w:t>
      </w:r>
      <w:r w:rsidRPr="002A03DA">
        <w:rPr>
          <w:rFonts w:ascii="Angsana New" w:hAnsi="Angsana New" w:hint="cs"/>
          <w:i/>
          <w:sz w:val="30"/>
          <w:szCs w:val="30"/>
          <w:cs/>
        </w:rPr>
        <w:t>หรือ</w:t>
      </w:r>
      <w:r w:rsidRPr="002A03DA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2A03DA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2A03DA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2A03DA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2A03DA">
        <w:rPr>
          <w:rFonts w:ascii="Angsana New" w:hAnsi="Angsana New"/>
          <w:i/>
          <w:sz w:val="30"/>
          <w:szCs w:val="30"/>
        </w:rPr>
        <w:t xml:space="preserve"> </w:t>
      </w:r>
      <w:r w:rsidRPr="002A03DA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2A03DA">
        <w:rPr>
          <w:rFonts w:ascii="Angsana New" w:hAnsi="Angsana New" w:hint="cs"/>
          <w:i/>
          <w:sz w:val="30"/>
          <w:szCs w:val="30"/>
          <w:cs/>
        </w:rPr>
        <w:t>ของ</w:t>
      </w:r>
      <w:r w:rsidRPr="002A03DA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:rsidR="002D3F93" w:rsidRPr="002A03DA" w:rsidRDefault="002D3F93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:rsidR="00067CBF" w:rsidRPr="002A03DA" w:rsidRDefault="00067CBF" w:rsidP="000378E9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2A03DA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2A03DA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2A03DA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>กำไร</w:t>
      </w:r>
      <w:r w:rsidRPr="002A03DA">
        <w:rPr>
          <w:rFonts w:ascii="Angsana New" w:hAnsi="Angsana New" w:hint="cs"/>
          <w:i/>
          <w:sz w:val="30"/>
          <w:szCs w:val="30"/>
          <w:cs/>
        </w:rPr>
        <w:t>หรือ</w:t>
      </w:r>
      <w:r w:rsidRPr="002A03DA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2A03DA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2A03DA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2A03DA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B87B73" w:rsidRDefault="00B87B73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03DA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A03DA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A03DA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2A03DA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2A03DA">
        <w:rPr>
          <w:rFonts w:ascii="Angsana New" w:hAnsi="Angsana New"/>
          <w:i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2A03DA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2A03DA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A03DA">
        <w:rPr>
          <w:rFonts w:ascii="Angsana New" w:hAnsi="Angsana New"/>
          <w:iCs/>
          <w:sz w:val="30"/>
          <w:szCs w:val="30"/>
        </w:rPr>
        <w:t>12</w:t>
      </w:r>
      <w:r w:rsidRPr="002A03DA">
        <w:rPr>
          <w:rFonts w:ascii="Angsana New" w:hAnsi="Angsana New"/>
          <w:i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2A03DA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2A03DA">
        <w:rPr>
          <w:rFonts w:ascii="Angsana New" w:hAnsi="Angsana New"/>
          <w:i/>
          <w:sz w:val="30"/>
          <w:szCs w:val="30"/>
          <w:cs/>
        </w:rPr>
        <w:t>รายงาน</w:t>
      </w:r>
      <w:r w:rsidRPr="002A03DA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A03DA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067CBF" w:rsidRPr="002A03DA" w:rsidRDefault="00067CBF" w:rsidP="00067CB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E77F01" w:rsidRPr="002A03DA" w:rsidRDefault="00067CBF" w:rsidP="00D9416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2A03DA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2A03DA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2A03DA">
        <w:rPr>
          <w:rFonts w:ascii="Angsana New" w:hAnsi="Angsana New"/>
          <w:i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2A03DA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EC3C15" w:rsidRPr="002A03DA" w:rsidRDefault="00EC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04414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563A8C" w:rsidRPr="002A03DA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20"/>
          <w:szCs w:val="20"/>
        </w:rPr>
      </w:pPr>
    </w:p>
    <w:p w:rsidR="00563A8C" w:rsidRPr="002A03DA" w:rsidRDefault="00563A8C" w:rsidP="00563A8C">
      <w:pPr>
        <w:pStyle w:val="ListParagraph"/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ประมาณการหนี้สินจะรั</w:t>
      </w:r>
      <w:r w:rsidR="00204DBB" w:rsidRPr="002A03DA">
        <w:rPr>
          <w:rFonts w:ascii="Angsana New" w:hAnsi="Angsana New"/>
          <w:sz w:val="30"/>
          <w:szCs w:val="30"/>
          <w:cs/>
        </w:rPr>
        <w:t>บรู้ก็ต่อเมื่อกลุ่มบริษัทมีภาระผูกพัน</w:t>
      </w:r>
      <w:r w:rsidRPr="002A03DA">
        <w:rPr>
          <w:rFonts w:ascii="Angsana New" w:hAnsi="Angsana New"/>
          <w:sz w:val="30"/>
          <w:szCs w:val="30"/>
          <w:cs/>
        </w:rPr>
        <w:t>ตามกฎหมาย</w:t>
      </w:r>
      <w:r w:rsidR="00204DBB" w:rsidRPr="002A03DA">
        <w:rPr>
          <w:rFonts w:ascii="Angsana New" w:hAnsi="Angsana New" w:hint="cs"/>
          <w:sz w:val="30"/>
          <w:szCs w:val="30"/>
          <w:cs/>
        </w:rPr>
        <w:t xml:space="preserve"> หรือภาระผูกพันจากการอนุมาน</w:t>
      </w:r>
      <w:r w:rsidRPr="002A03DA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04DBB" w:rsidRPr="002A03DA">
        <w:rPr>
          <w:rFonts w:ascii="Angsana New" w:hAnsi="Angsana New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2A03DA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</w:t>
      </w:r>
      <w:r w:rsidR="00BE6974" w:rsidRPr="002A03DA">
        <w:rPr>
          <w:rFonts w:ascii="Angsana New" w:hAnsi="Angsana New" w:hint="cs"/>
          <w:sz w:val="30"/>
          <w:szCs w:val="30"/>
          <w:cs/>
        </w:rPr>
        <w:t>นอน</w:t>
      </w:r>
      <w:r w:rsidRPr="002A03DA">
        <w:rPr>
          <w:rFonts w:ascii="Angsana New" w:hAnsi="Angsana New"/>
          <w:sz w:val="30"/>
          <w:szCs w:val="30"/>
          <w:cs/>
        </w:rPr>
        <w:t>ว่าประโยชน์เชิงเศรษฐกิจจะต้องถูกจ่า</w:t>
      </w:r>
      <w:r w:rsidR="005B4EA9" w:rsidRPr="002A03DA">
        <w:rPr>
          <w:rFonts w:ascii="Angsana New" w:hAnsi="Angsana New"/>
          <w:sz w:val="30"/>
          <w:szCs w:val="30"/>
          <w:cs/>
        </w:rPr>
        <w:t>ยไปเพื่อชำระภาระหนี้สินดังกล่าว</w:t>
      </w:r>
    </w:p>
    <w:p w:rsidR="00BE6974" w:rsidRPr="002A03DA" w:rsidRDefault="00BE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63A8C" w:rsidRPr="002A03DA" w:rsidRDefault="00563A8C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FD1DC3" w:rsidRPr="002A03DA" w:rsidRDefault="00FD1DC3" w:rsidP="007E4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right="27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7E48BA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รายได้จากการขายอสังหาริมทรัพย์</w:t>
      </w: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Pr="002A03DA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เมื่อสัญญาเป็นไปตามเกณฑ์สำหรับการขายสินค้า  หรือถ้าอำนาจในการควบคุม ความเสี่ยง และผลตอบแทนที่มีนัยสำคัญของความเป็นเจ้าของของงานระหว่างก่อสร้างถูกโอนให้กับผู้ซื้อ ในคราวเดียว เช่น เมื่อก่อสร้างเสร็จ หรือ หลังการส่งมอบ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p w:rsidR="004E4678" w:rsidRPr="002A03DA" w:rsidRDefault="004E4678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รายได้ค่าเช่าและค่าบริการ</w:t>
      </w:r>
    </w:p>
    <w:p w:rsidR="00CE72B4" w:rsidRPr="002A03DA" w:rsidRDefault="00CE72B4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3463C1" w:rsidRPr="002A03DA" w:rsidRDefault="00FF19A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รายได้ค่าเช่าและค่าบริการ</w:t>
      </w:r>
      <w:r w:rsidRPr="002A03DA">
        <w:rPr>
          <w:rFonts w:ascii="Angsana New" w:hAnsi="Angsana New" w:hint="cs"/>
          <w:sz w:val="30"/>
          <w:szCs w:val="30"/>
          <w:cs/>
        </w:rPr>
        <w:t>ประกอบด้วยรายได้ค่าเช่าและค่าบริการที่เกี่ยวข้องในอสังหาริมทรัพย์เพื่อการลงทุน และ</w:t>
      </w:r>
      <w:r w:rsidRPr="002A03DA">
        <w:rPr>
          <w:rFonts w:ascii="Angsana New" w:hAnsi="Angsana New"/>
          <w:sz w:val="30"/>
          <w:szCs w:val="30"/>
          <w:cs/>
        </w:rPr>
        <w:t>ราย</w:t>
      </w:r>
      <w:r w:rsidRPr="002A03DA">
        <w:rPr>
          <w:rFonts w:ascii="Angsana New" w:hAnsi="Angsana New" w:hint="cs"/>
          <w:sz w:val="30"/>
          <w:szCs w:val="30"/>
          <w:cs/>
        </w:rPr>
        <w:t>ได้จากธุรกิจการให้บริการอาคารพักอาศัย</w:t>
      </w:r>
      <w:r w:rsidR="00AC081A" w:rsidRPr="00AC081A">
        <w:rPr>
          <w:rFonts w:ascii="Angsana New" w:hAnsi="Angsana New"/>
          <w:sz w:val="30"/>
          <w:szCs w:val="30"/>
          <w:cs/>
        </w:rPr>
        <w:t xml:space="preserve"> </w:t>
      </w:r>
      <w:r w:rsidR="003463C1"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3463C1" w:rsidRPr="002A03DA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ได้ค่าเช่าที่เกี่ยวข้องใน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="009813F6" w:rsidRPr="002A03DA">
        <w:rPr>
          <w:rFonts w:ascii="Angsana New" w:hAnsi="Angsana New"/>
          <w:sz w:val="30"/>
          <w:szCs w:val="30"/>
        </w:rPr>
        <w:t xml:space="preserve"> </w:t>
      </w:r>
      <w:r w:rsidR="009813F6" w:rsidRPr="002A03DA">
        <w:rPr>
          <w:rFonts w:ascii="Angsana New" w:hAnsi="Angsana New"/>
          <w:sz w:val="30"/>
          <w:szCs w:val="30"/>
          <w:cs/>
        </w:rPr>
        <w:t>ค่าใช้จ่ายเริ่มแรกที่เกิด</w:t>
      </w:r>
      <w:r w:rsidR="009813F6" w:rsidRPr="002A03DA">
        <w:rPr>
          <w:rFonts w:ascii="Angsana New" w:hAnsi="Angsana New" w:hint="cs"/>
          <w:sz w:val="30"/>
          <w:szCs w:val="30"/>
          <w:cs/>
        </w:rPr>
        <w:t>ขึ้น</w:t>
      </w:r>
      <w:r w:rsidR="009813F6" w:rsidRPr="002A03DA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9813F6" w:rsidRPr="002A03DA">
        <w:rPr>
          <w:rFonts w:ascii="Angsana New" w:hAnsi="Angsana New"/>
          <w:sz w:val="30"/>
          <w:szCs w:val="30"/>
        </w:rPr>
        <w:t xml:space="preserve">  </w:t>
      </w:r>
      <w:r w:rsidR="005B4EA9" w:rsidRPr="002A03DA">
        <w:rPr>
          <w:rFonts w:ascii="Angsana New" w:hAnsi="Angsana New"/>
          <w:sz w:val="30"/>
          <w:szCs w:val="30"/>
          <w:cs/>
        </w:rPr>
        <w:br/>
      </w:r>
      <w:r w:rsidR="009813F6" w:rsidRPr="002A03DA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3463C1" w:rsidRPr="002A03DA" w:rsidRDefault="003463C1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3463C1" w:rsidRPr="002A03DA" w:rsidRDefault="00A71432" w:rsidP="0034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</w:t>
      </w:r>
      <w:r w:rsidRPr="002A03DA">
        <w:rPr>
          <w:rFonts w:ascii="Angsana New" w:hAnsi="Angsana New" w:hint="cs"/>
          <w:sz w:val="30"/>
          <w:szCs w:val="30"/>
          <w:cs/>
        </w:rPr>
        <w:t xml:space="preserve">ได้จากธุรกิจการให้บริการอาคารพักอาศัย </w:t>
      </w:r>
      <w:r w:rsidR="003463C1" w:rsidRPr="002A03DA">
        <w:rPr>
          <w:rFonts w:ascii="Angsana New" w:hAnsi="Angsana New" w:hint="cs"/>
          <w:sz w:val="30"/>
          <w:szCs w:val="30"/>
          <w:cs/>
        </w:rPr>
        <w:t>จากค่าห้อง</w:t>
      </w:r>
      <w:r w:rsidR="003463C1" w:rsidRPr="002A03DA">
        <w:rPr>
          <w:rFonts w:ascii="Angsana New" w:hAnsi="Angsana New"/>
          <w:sz w:val="30"/>
          <w:szCs w:val="30"/>
        </w:rPr>
        <w:t xml:space="preserve"> </w:t>
      </w:r>
      <w:r w:rsidR="003463C1" w:rsidRPr="002A03DA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="003463C1" w:rsidRPr="002A03DA">
        <w:rPr>
          <w:rFonts w:ascii="Angsana New" w:hAnsi="Angsana New"/>
          <w:sz w:val="30"/>
          <w:szCs w:val="30"/>
        </w:rPr>
        <w:t xml:space="preserve"> </w:t>
      </w:r>
      <w:r w:rsidR="003463C1" w:rsidRPr="002A03DA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="003463C1" w:rsidRPr="002A03DA">
        <w:rPr>
          <w:rFonts w:ascii="Angsana New" w:hAnsi="Angsana New"/>
          <w:sz w:val="30"/>
          <w:szCs w:val="30"/>
        </w:rPr>
        <w:t xml:space="preserve"> </w:t>
      </w:r>
      <w:r w:rsidR="003463C1" w:rsidRPr="002A03DA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="003463C1" w:rsidRPr="002A03DA">
        <w:rPr>
          <w:rFonts w:ascii="Angsana New" w:hAnsi="Angsana New"/>
          <w:sz w:val="30"/>
          <w:szCs w:val="30"/>
        </w:rPr>
        <w:t xml:space="preserve"> </w:t>
      </w:r>
      <w:r w:rsidR="003463C1" w:rsidRPr="002A03DA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รายได้สิทธิการเช่ารอตัดบัญชี ตัดบัญชีเป็นรายได้โดยวิธีเส้นตรงตลอดอายุสัญญาเช่า</w:t>
      </w:r>
    </w:p>
    <w:p w:rsidR="00AD6D0D" w:rsidRPr="002A03DA" w:rsidRDefault="00AD6D0D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รายได้ค่าสมาชิกสนามกอล์ฟ</w:t>
      </w: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รายได้ค่าสมาชิกสนามกอล์ฟรอตัดบัญชี รับรู้เป็นรายได้ภายในระยะเวลา</w:t>
      </w:r>
      <w:r w:rsidR="00C07A56" w:rsidRPr="002A03DA">
        <w:rPr>
          <w:rFonts w:ascii="Angsana New" w:hAnsi="Angsana New"/>
          <w:sz w:val="30"/>
          <w:szCs w:val="30"/>
          <w:cs/>
        </w:rPr>
        <w:t xml:space="preserve">  </w:t>
      </w:r>
      <w:r w:rsidR="00C07A56" w:rsidRPr="002A03DA">
        <w:rPr>
          <w:rFonts w:ascii="Angsana New" w:hAnsi="Angsana New"/>
          <w:sz w:val="30"/>
          <w:szCs w:val="30"/>
        </w:rPr>
        <w:t>10</w:t>
      </w:r>
      <w:r w:rsidR="00493ADF" w:rsidRPr="002A03DA">
        <w:rPr>
          <w:rFonts w:ascii="Angsana New" w:hAnsi="Angsana New"/>
          <w:sz w:val="30"/>
          <w:szCs w:val="30"/>
          <w:cs/>
        </w:rPr>
        <w:t xml:space="preserve">  </w:t>
      </w:r>
      <w:r w:rsidRPr="002A03DA">
        <w:rPr>
          <w:rFonts w:ascii="Angsana New" w:hAnsi="Angsana New"/>
          <w:sz w:val="30"/>
          <w:szCs w:val="30"/>
          <w:cs/>
        </w:rPr>
        <w:t xml:space="preserve">ปี </w:t>
      </w:r>
    </w:p>
    <w:p w:rsidR="00FD1DC3" w:rsidRPr="002A03DA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</w:t>
      </w:r>
      <w:r w:rsidR="00FD1DC3" w:rsidRPr="002A03DA">
        <w:rPr>
          <w:rFonts w:ascii="Angsana New" w:hAnsi="Angsana New"/>
          <w:i/>
          <w:iCs/>
          <w:sz w:val="30"/>
          <w:szCs w:val="30"/>
          <w:cs/>
        </w:rPr>
        <w:t>ลงทุน</w:t>
      </w:r>
    </w:p>
    <w:p w:rsidR="00FD1DC3" w:rsidRPr="002A03DA" w:rsidRDefault="00FD1DC3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C07A56" w:rsidP="007E4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รายได้จาก</w:t>
      </w:r>
      <w:r w:rsidRPr="002A03DA">
        <w:rPr>
          <w:rFonts w:ascii="Angsana New" w:hAnsi="Angsana New" w:hint="cs"/>
          <w:sz w:val="30"/>
          <w:szCs w:val="30"/>
          <w:cs/>
        </w:rPr>
        <w:t>การ</w:t>
      </w:r>
      <w:r w:rsidR="00FD1DC3" w:rsidRPr="002A03DA">
        <w:rPr>
          <w:rFonts w:ascii="Angsana New" w:hAnsi="Angsana New"/>
          <w:sz w:val="30"/>
          <w:szCs w:val="30"/>
          <w:cs/>
        </w:rPr>
        <w:t>ลงทุนประกอบด้ว</w:t>
      </w:r>
      <w:r w:rsidRPr="002A03DA">
        <w:rPr>
          <w:rFonts w:ascii="Angsana New" w:hAnsi="Angsana New"/>
          <w:sz w:val="30"/>
          <w:szCs w:val="30"/>
          <w:cs/>
        </w:rPr>
        <w:t>ย เงินปันผลและดอกเบี้ยรับจากการ</w:t>
      </w:r>
      <w:r w:rsidR="00FD1DC3" w:rsidRPr="002A03DA">
        <w:rPr>
          <w:rFonts w:ascii="Angsana New" w:hAnsi="Angsana New"/>
          <w:sz w:val="30"/>
          <w:szCs w:val="30"/>
          <w:cs/>
        </w:rPr>
        <w:t>ลงทุนและเงินฝาก</w:t>
      </w:r>
      <w:r w:rsidRPr="002A03DA">
        <w:rPr>
          <w:rFonts w:ascii="Angsana New" w:hAnsi="Angsana New" w:hint="cs"/>
          <w:sz w:val="30"/>
          <w:szCs w:val="30"/>
          <w:cs/>
        </w:rPr>
        <w:t>ธนาคาร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C6049F" w:rsidRPr="002A03DA" w:rsidRDefault="00C6049F" w:rsidP="00587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AB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FD1DC3" w:rsidRPr="002A03DA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C07A56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เงินปันผลรับบันทึกในกำไรหรือ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ขาดทุนในวันที่กลุ่มบริษัทมีสิทธิได้รับเงินปันผล  </w:t>
      </w:r>
    </w:p>
    <w:p w:rsidR="001771A1" w:rsidRPr="002A03DA" w:rsidRDefault="001771A1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</w:p>
    <w:p w:rsidR="00FD1DC3" w:rsidRPr="002A03DA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C07A56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ดอกเบี้ยรับบันทึกในกำไรหรือ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:rsidR="00DE5BA7" w:rsidRPr="002A03DA" w:rsidRDefault="00DE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D1DC3" w:rsidRPr="002A03DA" w:rsidRDefault="00D27412" w:rsidP="000378E9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ต้น</w:t>
      </w:r>
      <w:r w:rsidR="00230928"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ทุนทางการเงิน</w:t>
      </w:r>
    </w:p>
    <w:p w:rsidR="00FD1DC3" w:rsidRPr="002A03DA" w:rsidRDefault="00FD1DC3" w:rsidP="00037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204DBB" w:rsidRPr="002A03DA" w:rsidRDefault="00204DBB" w:rsidP="000378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</w:t>
      </w:r>
      <w:r w:rsidR="0003700D" w:rsidRPr="002A03DA">
        <w:rPr>
          <w:rFonts w:ascii="Angsana New" w:hAnsi="Angsana New" w:hint="cs"/>
          <w:sz w:val="30"/>
          <w:szCs w:val="30"/>
          <w:cs/>
        </w:rPr>
        <w:t>ที่มีการบันทึกเป็นต้นทุนส่วนหนึ่งของสินทรัพย์ อันเป็นผลมาจา</w:t>
      </w:r>
      <w:r w:rsidR="001C4418">
        <w:rPr>
          <w:rFonts w:ascii="Angsana New" w:hAnsi="Angsana New" w:hint="cs"/>
          <w:sz w:val="30"/>
          <w:szCs w:val="30"/>
          <w:cs/>
        </w:rPr>
        <w:t>กการใช้เวลายาวนานในการจัดหา ก่อ</w:t>
      </w:r>
      <w:r w:rsidR="0003700D" w:rsidRPr="002A03DA">
        <w:rPr>
          <w:rFonts w:ascii="Angsana New" w:hAnsi="Angsana New" w:hint="cs"/>
          <w:sz w:val="30"/>
          <w:szCs w:val="30"/>
          <w:cs/>
        </w:rPr>
        <w:t>สร้างหรือการผลิตสินทรัพย์ดังกล่าว ก่อนที่จะนำมาใช้เองหรือเพื่อขาย</w:t>
      </w:r>
    </w:p>
    <w:p w:rsidR="00BE6974" w:rsidRPr="002A03DA" w:rsidRDefault="00BE6974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FD1DC3" w:rsidRPr="002A03DA" w:rsidRDefault="00FD1DC3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FD1DC3" w:rsidRPr="002A03DA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BB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</w:p>
    <w:p w:rsidR="005B4EA9" w:rsidRPr="00637245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F19A6" w:rsidRDefault="00FD1DC3" w:rsidP="00AC0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="0072726F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FF19A6" w:rsidRPr="00CE7EFF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FD1DC3" w:rsidRPr="002A03DA" w:rsidRDefault="00FD1DC3" w:rsidP="00EC330D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การจำแนกประเภทสัญญาเช่า</w:t>
      </w:r>
    </w:p>
    <w:p w:rsidR="00FD1DC3" w:rsidRPr="002A03DA" w:rsidRDefault="00FD1DC3" w:rsidP="00EC330D">
      <w:pPr>
        <w:ind w:left="540"/>
        <w:rPr>
          <w:rFonts w:ascii="Angsana New" w:hAnsi="Angsana New"/>
          <w:sz w:val="20"/>
          <w:szCs w:val="20"/>
        </w:rPr>
      </w:pPr>
    </w:p>
    <w:p w:rsidR="00FD1DC3" w:rsidRPr="002A03DA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:rsidR="005B4EA9" w:rsidRPr="002A03DA" w:rsidRDefault="005B4EA9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5B4EA9" w:rsidRPr="002A03DA" w:rsidRDefault="005B4EA9" w:rsidP="005B4E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FD1DC3" w:rsidRPr="002A03DA" w:rsidRDefault="00FD1DC3" w:rsidP="00753361">
      <w:pPr>
        <w:pStyle w:val="BodyText2"/>
        <w:numPr>
          <w:ilvl w:val="1"/>
          <w:numId w:val="2"/>
        </w:numPr>
        <w:ind w:left="516" w:hanging="51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:rsidR="00493ADF" w:rsidRPr="002A03DA" w:rsidRDefault="00493ADF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D8791A" w:rsidRPr="002A03DA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72726F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D8791A" w:rsidRPr="002A03DA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D8791A" w:rsidRPr="002A03DA" w:rsidRDefault="00D8791A" w:rsidP="00D8791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72726F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8791A" w:rsidRPr="002A03DA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D8791A" w:rsidRPr="002A03DA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="00067CBF" w:rsidRPr="002A03DA">
        <w:rPr>
          <w:rFonts w:ascii="Angsana New" w:hAnsi="Angsana New" w:hint="cs"/>
          <w:sz w:val="30"/>
          <w:szCs w:val="30"/>
          <w:cs/>
        </w:rPr>
        <w:t>การ</w:t>
      </w:r>
      <w:r w:rsidRPr="002A03DA">
        <w:rPr>
          <w:rFonts w:ascii="Angsana New" w:hAnsi="Angsana New"/>
          <w:sz w:val="30"/>
          <w:szCs w:val="30"/>
          <w:cs/>
        </w:rPr>
        <w:t xml:space="preserve">ร่วมค้าหากเป็นไปได้ว่าจะไม่มีการกลับรายการในอนาคตอันใกล้   </w:t>
      </w:r>
    </w:p>
    <w:p w:rsidR="00D8791A" w:rsidRPr="002A03DA" w:rsidRDefault="00D8791A" w:rsidP="00493ADF">
      <w:pPr>
        <w:pStyle w:val="BodyText2"/>
        <w:ind w:left="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BB0C92" w:rsidRPr="002A03DA" w:rsidRDefault="00493ADF" w:rsidP="00067CB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การวัดมู</w:t>
      </w:r>
      <w:r w:rsidR="00D8791A" w:rsidRPr="002A03DA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51746" w:rsidRPr="002A03DA">
        <w:rPr>
          <w:rFonts w:ascii="Angsana New" w:hAnsi="Angsana New"/>
          <w:sz w:val="30"/>
          <w:szCs w:val="30"/>
          <w:cs/>
        </w:rPr>
        <w:t>กลุ่มบริษัท</w:t>
      </w:r>
      <w:r w:rsidR="00D8791A" w:rsidRPr="002A03DA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067CBF" w:rsidRPr="002A03DA" w:rsidRDefault="00067CBF" w:rsidP="00067CBF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:rsidR="00D8791A" w:rsidRPr="002A03DA" w:rsidRDefault="00D8791A" w:rsidP="00D8791A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613CB3" w:rsidRDefault="00613CB3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sz w:val="30"/>
          <w:szCs w:val="30"/>
        </w:rPr>
      </w:pPr>
    </w:p>
    <w:p w:rsidR="00D8791A" w:rsidRPr="002A03DA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eastAsia="Calibri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857790" w:rsidRPr="002A03DA">
        <w:rPr>
          <w:rFonts w:ascii="Angsana New" w:hAnsi="Angsana New"/>
          <w:sz w:val="30"/>
          <w:szCs w:val="30"/>
          <w:cs/>
        </w:rPr>
        <w:t>อกเบี้ยที่ต้อง</w:t>
      </w:r>
      <w:r w:rsidR="00BB4DE8" w:rsidRPr="002A03DA">
        <w:rPr>
          <w:rFonts w:ascii="Angsana New" w:hAnsi="Angsana New"/>
          <w:sz w:val="30"/>
          <w:szCs w:val="30"/>
          <w:cs/>
        </w:rPr>
        <w:t xml:space="preserve">ชำระ </w:t>
      </w:r>
      <w:r w:rsidR="00857790" w:rsidRPr="002A03DA">
        <w:rPr>
          <w:rFonts w:ascii="Angsana New" w:hAnsi="Angsana New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 การประเมินนี้อยู่บนพ</w:t>
      </w:r>
      <w:r w:rsidR="00363828" w:rsidRPr="002A03DA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2A03DA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57790" w:rsidRPr="002A03DA" w:rsidRDefault="00857790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sz w:val="20"/>
          <w:szCs w:val="20"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8791A" w:rsidRPr="002A03DA" w:rsidRDefault="00D8791A" w:rsidP="00493ADF">
      <w:pPr>
        <w:pStyle w:val="BodyText"/>
        <w:spacing w:after="0" w:line="240" w:lineRule="auto"/>
        <w:ind w:left="539" w:right="2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085117" w:rsidRPr="002A03DA" w:rsidRDefault="00085117" w:rsidP="0008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D8791A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:rsidR="00D82C2D" w:rsidRPr="002A03DA" w:rsidRDefault="00D82C2D" w:rsidP="00D87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E81EB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</w:t>
      </w:r>
      <w:r w:rsidR="00FD1DC3"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ต่อหุ้น </w:t>
      </w:r>
    </w:p>
    <w:p w:rsidR="00FD1DC3" w:rsidRPr="002A03DA" w:rsidRDefault="00FD1DC3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กลุ่มบริษัทแสดง</w:t>
      </w:r>
      <w:r w:rsidR="00230928" w:rsidRPr="002A03DA">
        <w:rPr>
          <w:rFonts w:ascii="Angsana New" w:hAnsi="Angsana New"/>
          <w:sz w:val="30"/>
          <w:szCs w:val="30"/>
          <w:cs/>
        </w:rPr>
        <w:t>กำไร</w:t>
      </w:r>
      <w:r w:rsidRPr="002A03DA">
        <w:rPr>
          <w:rFonts w:ascii="Angsana New" w:hAnsi="Angsana New"/>
          <w:sz w:val="30"/>
          <w:szCs w:val="30"/>
          <w:cs/>
        </w:rPr>
        <w:t>ต่อหุ้นขั้นพื้นฐานสำหรับหุ้นสามัญ</w:t>
      </w:r>
      <w:r w:rsidR="00C373FA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230928" w:rsidRPr="002A03DA">
        <w:rPr>
          <w:rFonts w:ascii="Angsana New" w:hAnsi="Angsana New"/>
          <w:sz w:val="30"/>
          <w:szCs w:val="30"/>
          <w:cs/>
        </w:rPr>
        <w:t>กำไร</w:t>
      </w:r>
      <w:r w:rsidRPr="002A03DA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="00E81EB6" w:rsidRPr="002A03DA">
        <w:rPr>
          <w:rFonts w:ascii="Angsana New" w:hAnsi="Angsana New"/>
          <w:sz w:val="30"/>
          <w:szCs w:val="30"/>
          <w:cs/>
        </w:rPr>
        <w:t>กำไร</w:t>
      </w:r>
      <w:r w:rsidR="00C373FA" w:rsidRPr="002A03DA">
        <w:rPr>
          <w:rFonts w:ascii="Angsana New" w:hAnsi="Angsana New" w:hint="cs"/>
          <w:sz w:val="30"/>
          <w:szCs w:val="30"/>
          <w:cs/>
        </w:rPr>
        <w:t>หรือ</w:t>
      </w:r>
      <w:r w:rsidR="00230928" w:rsidRPr="002A03DA">
        <w:rPr>
          <w:rFonts w:ascii="Angsana New" w:hAnsi="Angsana New"/>
          <w:sz w:val="30"/>
          <w:szCs w:val="30"/>
          <w:cs/>
        </w:rPr>
        <w:t>ขาดทุน</w:t>
      </w:r>
      <w:r w:rsidRPr="002A03DA">
        <w:rPr>
          <w:rFonts w:ascii="Angsana New" w:hAnsi="Angsana New"/>
          <w:sz w:val="30"/>
          <w:szCs w:val="30"/>
          <w:cs/>
        </w:rPr>
        <w:t>ของผู้ถือห</w:t>
      </w:r>
      <w:r w:rsidR="00230928" w:rsidRPr="002A03DA">
        <w:rPr>
          <w:rFonts w:ascii="Angsana New" w:hAnsi="Angsana New"/>
          <w:sz w:val="30"/>
          <w:szCs w:val="30"/>
          <w:cs/>
        </w:rPr>
        <w:t>ุ้นสามัญของ</w:t>
      </w:r>
      <w:r w:rsidRPr="002A03DA">
        <w:rPr>
          <w:rFonts w:ascii="Angsana New" w:hAnsi="Angsana New"/>
          <w:sz w:val="30"/>
          <w:szCs w:val="30"/>
          <w:cs/>
        </w:rPr>
        <w:t>บริษัท</w:t>
      </w:r>
      <w:r w:rsidR="00C373FA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  <w:r w:rsidR="002632DD"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051746" w:rsidRPr="002A03DA" w:rsidRDefault="00051746" w:rsidP="00EC3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051746" w:rsidRPr="002A03DA" w:rsidRDefault="00051746" w:rsidP="00753361">
      <w:pPr>
        <w:pStyle w:val="BodyText2"/>
        <w:numPr>
          <w:ilvl w:val="1"/>
          <w:numId w:val="2"/>
        </w:numPr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051746" w:rsidRPr="002A03DA" w:rsidRDefault="00051746" w:rsidP="00C47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51746" w:rsidRPr="002A03DA" w:rsidRDefault="0005174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5B4EA9" w:rsidRPr="002A03D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2A03DA">
        <w:rPr>
          <w:rFonts w:ascii="Angsana New" w:hAnsi="Angsana New"/>
          <w:sz w:val="30"/>
          <w:szCs w:val="30"/>
          <w:cs/>
        </w:rPr>
        <w:t>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</w:t>
      </w:r>
      <w:r w:rsidR="00072035" w:rsidRPr="002A03DA">
        <w:rPr>
          <w:rFonts w:ascii="Angsana New" w:hAnsi="Angsana New" w:hint="cs"/>
          <w:sz w:val="30"/>
          <w:szCs w:val="30"/>
          <w:cs/>
        </w:rPr>
        <w:t>เป็นรายการ</w:t>
      </w:r>
      <w:r w:rsidR="00D524C0" w:rsidRPr="002A03DA">
        <w:rPr>
          <w:rFonts w:ascii="Angsana New" w:hAnsi="Angsana New"/>
          <w:sz w:val="30"/>
          <w:szCs w:val="30"/>
          <w:cs/>
        </w:rPr>
        <w:t xml:space="preserve"> รายได้อื่น ส่วนแบ่ง</w:t>
      </w:r>
      <w:r w:rsidR="00230928" w:rsidRPr="002A03DA">
        <w:rPr>
          <w:rFonts w:ascii="Angsana New" w:hAnsi="Angsana New"/>
          <w:sz w:val="30"/>
          <w:szCs w:val="30"/>
          <w:cs/>
        </w:rPr>
        <w:t xml:space="preserve">กำไร (ขาดทุน) </w:t>
      </w:r>
      <w:r w:rsidR="00D524C0" w:rsidRPr="002A03DA">
        <w:rPr>
          <w:rFonts w:ascii="Angsana New" w:hAnsi="Angsana New"/>
          <w:sz w:val="30"/>
          <w:szCs w:val="30"/>
          <w:cs/>
        </w:rPr>
        <w:t>จาก</w:t>
      </w:r>
      <w:r w:rsidR="00EC4F00" w:rsidRPr="002A03DA">
        <w:rPr>
          <w:rFonts w:ascii="Angsana New" w:hAnsi="Angsana New"/>
          <w:sz w:val="30"/>
          <w:szCs w:val="30"/>
        </w:rPr>
        <w:t xml:space="preserve"> </w:t>
      </w:r>
      <w:r w:rsidR="00D524C0" w:rsidRPr="002A03DA">
        <w:rPr>
          <w:rFonts w:ascii="Angsana New" w:hAnsi="Angsana New"/>
          <w:sz w:val="30"/>
          <w:szCs w:val="30"/>
          <w:cs/>
        </w:rPr>
        <w:t>บริษัทร่วม</w:t>
      </w:r>
      <w:r w:rsidR="00041DD5" w:rsidRPr="002A03D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2632DD" w:rsidRPr="002A03DA">
        <w:rPr>
          <w:rFonts w:ascii="Angsana New" w:hAnsi="Angsana New"/>
          <w:sz w:val="30"/>
          <w:szCs w:val="30"/>
          <w:cs/>
        </w:rPr>
        <w:t xml:space="preserve"> </w:t>
      </w:r>
      <w:r w:rsidR="00C4748E" w:rsidRPr="002A03DA">
        <w:rPr>
          <w:rFonts w:ascii="Angsana New" w:hAnsi="Angsana New"/>
          <w:sz w:val="30"/>
          <w:szCs w:val="30"/>
          <w:cs/>
        </w:rPr>
        <w:t>ต้นทุนทางการเงิน สินทรัพย์และหนี้สินอื่น</w:t>
      </w:r>
    </w:p>
    <w:p w:rsidR="00C740F9" w:rsidRPr="002A03DA" w:rsidRDefault="00C740F9" w:rsidP="00A543D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D66CD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D1DC3" w:rsidRPr="002A03DA" w:rsidRDefault="00FD1DC3" w:rsidP="00C474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4E4678" w:rsidRPr="002A03DA" w:rsidRDefault="00FD1DC3" w:rsidP="005B4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6D46B8" w:rsidRPr="002A03DA">
        <w:rPr>
          <w:rFonts w:ascii="Angsana New" w:hAnsi="Angsana New" w:hint="cs"/>
          <w:sz w:val="30"/>
          <w:szCs w:val="30"/>
          <w:cs/>
        </w:rPr>
        <w:t>นัย</w:t>
      </w:r>
      <w:r w:rsidR="006D46B8" w:rsidRPr="002A03DA">
        <w:rPr>
          <w:rFonts w:ascii="Angsana New" w:hAnsi="Angsana New"/>
          <w:sz w:val="30"/>
          <w:szCs w:val="30"/>
          <w:cs/>
        </w:rPr>
        <w:t>แก้</w:t>
      </w:r>
      <w:r w:rsidRPr="002A03DA">
        <w:rPr>
          <w:rFonts w:ascii="Angsana New" w:hAnsi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C7576C" w:rsidRPr="002A03DA">
        <w:rPr>
          <w:rFonts w:ascii="Angsana New" w:hAnsi="Angsana New" w:hint="cs"/>
          <w:sz w:val="30"/>
          <w:szCs w:val="30"/>
          <w:cs/>
        </w:rPr>
        <w:t>นัย</w:t>
      </w:r>
      <w:r w:rsidRPr="002A03DA">
        <w:rPr>
          <w:rFonts w:ascii="Angsana New" w:hAnsi="Angsana New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5B4EA9" w:rsidRPr="002A03DA" w:rsidRDefault="005B4EA9" w:rsidP="005B4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D1DC3" w:rsidRDefault="00FD1DC3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ความสัมพันธ์ที่มีกับบริษัท</w:t>
      </w:r>
      <w:r w:rsidR="00F8172D" w:rsidRPr="002A03DA">
        <w:rPr>
          <w:rFonts w:ascii="Angsana New" w:hAnsi="Angsana New"/>
          <w:sz w:val="30"/>
          <w:szCs w:val="30"/>
          <w:cs/>
        </w:rPr>
        <w:t>ย่อย</w:t>
      </w:r>
      <w:r w:rsidR="00286587" w:rsidRPr="002A03DA">
        <w:rPr>
          <w:rFonts w:ascii="Angsana New" w:hAnsi="Angsana New"/>
          <w:sz w:val="30"/>
          <w:szCs w:val="30"/>
          <w:cs/>
        </w:rPr>
        <w:t xml:space="preserve"> </w:t>
      </w:r>
      <w:r w:rsidR="00F8172D" w:rsidRPr="002A03DA">
        <w:rPr>
          <w:rFonts w:ascii="Angsana New" w:hAnsi="Angsana New"/>
          <w:sz w:val="30"/>
          <w:szCs w:val="30"/>
          <w:cs/>
        </w:rPr>
        <w:t>บริษัทร่วม</w:t>
      </w:r>
      <w:r w:rsidR="00286587" w:rsidRPr="002A03DA">
        <w:rPr>
          <w:rFonts w:ascii="Angsana New" w:hAnsi="Angsana New"/>
          <w:sz w:val="30"/>
          <w:szCs w:val="30"/>
          <w:cs/>
        </w:rPr>
        <w:t xml:space="preserve"> และ</w:t>
      </w:r>
      <w:r w:rsidR="00432924" w:rsidRPr="002A03DA">
        <w:rPr>
          <w:rFonts w:ascii="Angsana New" w:hAnsi="Angsana New" w:hint="cs"/>
          <w:sz w:val="30"/>
          <w:szCs w:val="30"/>
          <w:cs/>
        </w:rPr>
        <w:t>การร่วมค้า</w:t>
      </w:r>
      <w:r w:rsidRPr="002A03DA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="00736BC3" w:rsidRPr="002A03DA">
        <w:rPr>
          <w:rFonts w:ascii="Angsana New" w:hAnsi="Angsana New"/>
          <w:sz w:val="30"/>
          <w:szCs w:val="30"/>
          <w:cs/>
        </w:rPr>
        <w:t>ข้</w:t>
      </w:r>
      <w:r w:rsidR="00736BC3" w:rsidRPr="002A03DA">
        <w:rPr>
          <w:rFonts w:ascii="Angsana New" w:hAnsi="Angsana New" w:hint="cs"/>
          <w:sz w:val="30"/>
          <w:szCs w:val="30"/>
          <w:cs/>
        </w:rPr>
        <w:t>อ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3217BE" w:rsidRPr="002A03DA">
        <w:rPr>
          <w:rFonts w:ascii="Angsana New" w:hAnsi="Angsana New"/>
          <w:sz w:val="30"/>
          <w:szCs w:val="30"/>
        </w:rPr>
        <w:t>10</w:t>
      </w:r>
      <w:r w:rsidR="00736BC3" w:rsidRPr="002A03DA">
        <w:rPr>
          <w:rFonts w:ascii="Angsana New" w:hAnsi="Angsana New"/>
          <w:sz w:val="30"/>
          <w:szCs w:val="30"/>
        </w:rPr>
        <w:t xml:space="preserve"> </w:t>
      </w:r>
      <w:r w:rsidR="003217BE" w:rsidRPr="002A03DA">
        <w:rPr>
          <w:rFonts w:ascii="Angsana New" w:hAnsi="Angsana New"/>
          <w:sz w:val="30"/>
          <w:szCs w:val="30"/>
          <w:cs/>
        </w:rPr>
        <w:t xml:space="preserve">และ </w:t>
      </w:r>
      <w:r w:rsidR="003217BE" w:rsidRPr="002A03DA">
        <w:rPr>
          <w:rFonts w:ascii="Angsana New" w:hAnsi="Angsana New"/>
          <w:sz w:val="30"/>
          <w:szCs w:val="30"/>
        </w:rPr>
        <w:t>11</w:t>
      </w:r>
      <w:r w:rsidRPr="002A03DA">
        <w:rPr>
          <w:rFonts w:ascii="Angsana New" w:hAnsi="Angsana New"/>
          <w:sz w:val="30"/>
          <w:szCs w:val="30"/>
          <w:cs/>
        </w:rPr>
        <w:t xml:space="preserve"> สำห</w:t>
      </w:r>
      <w:r w:rsidR="00F8172D" w:rsidRPr="002A03DA">
        <w:rPr>
          <w:rFonts w:ascii="Angsana New" w:hAnsi="Angsana New"/>
          <w:sz w:val="30"/>
          <w:szCs w:val="30"/>
          <w:cs/>
        </w:rPr>
        <w:t>รับความสัมพันธ์กับผู้บริหารสำคัญ</w:t>
      </w:r>
      <w:r w:rsidRPr="002A03DA">
        <w:rPr>
          <w:rFonts w:ascii="Angsana New" w:hAnsi="Angsana New"/>
          <w:sz w:val="30"/>
          <w:szCs w:val="30"/>
          <w:cs/>
        </w:rPr>
        <w:t>และบุคคลหรือกิจการที่เกี่ยวข้องกัน</w:t>
      </w:r>
      <w:r w:rsidR="00286587" w:rsidRPr="002A03DA">
        <w:rPr>
          <w:rFonts w:ascii="Angsana New" w:hAnsi="Angsana New"/>
          <w:sz w:val="30"/>
          <w:szCs w:val="30"/>
          <w:cs/>
        </w:rPr>
        <w:t>อื่น</w:t>
      </w:r>
      <w:r w:rsidR="0056210A" w:rsidRPr="002A03DA">
        <w:rPr>
          <w:rFonts w:ascii="Angsana New" w:hAnsi="Angsana New"/>
          <w:sz w:val="30"/>
          <w:szCs w:val="30"/>
          <w:cs/>
        </w:rPr>
        <w:t>ที่มีรายการกับกลุ่มบริษัท</w:t>
      </w:r>
      <w:r w:rsidR="00C7576C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CE7EFF" w:rsidRPr="002A03DA" w:rsidRDefault="00CE7EFF" w:rsidP="0054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4050"/>
      </w:tblGrid>
      <w:tr w:rsidR="00FA65D6" w:rsidRPr="002A03DA" w:rsidTr="00637245">
        <w:trPr>
          <w:trHeight w:val="20"/>
          <w:tblHeader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20"/>
                <w:szCs w:val="20"/>
              </w:rPr>
              <w:br w:type="page"/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:rsidR="00FA65D6" w:rsidRPr="002A03DA" w:rsidRDefault="00FA65D6" w:rsidP="00637245">
            <w:pPr>
              <w:tabs>
                <w:tab w:val="clear" w:pos="227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จำกัด (มหาชน)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เป็นผู้ถือหุ้นรายใหญ่โดยถือหุ้นในบริษัท</w:t>
            </w:r>
          </w:p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A03DA">
              <w:rPr>
                <w:rFonts w:ascii="Angsana New" w:hAnsi="Angsana New"/>
                <w:sz w:val="30"/>
                <w:szCs w:val="30"/>
              </w:rPr>
              <w:t>39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โฮลดิ้งส์</w:t>
            </w:r>
          </w:p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7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เป็นผู้ถือหุ้นโดยถือหุ้นในบริษัท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A03DA">
              <w:rPr>
                <w:rFonts w:ascii="Angsana New" w:hAnsi="Angsana New"/>
                <w:sz w:val="30"/>
                <w:szCs w:val="30"/>
              </w:rPr>
              <w:t>39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สยามโฮลดิ้ง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เป็นผู้ถือหุ้นของบริษัทย่อย</w:t>
            </w:r>
          </w:p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25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ศูนย์วิชาการอาคเนย์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2A03DA">
              <w:rPr>
                <w:rFonts w:ascii="Angsana New" w:hAnsi="Angsana New"/>
                <w:sz w:val="30"/>
                <w:szCs w:val="30"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2A03DA">
              <w:rPr>
                <w:rFonts w:ascii="Angsana New" w:hAnsi="Angsana New"/>
                <w:sz w:val="30"/>
                <w:szCs w:val="30"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2A03DA">
              <w:rPr>
                <w:rFonts w:ascii="Angsana New" w:hAnsi="Angsana New"/>
                <w:sz w:val="30"/>
                <w:szCs w:val="30"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</w:tcPr>
          <w:p w:rsidR="00FA65D6" w:rsidRPr="002A03DA" w:rsidRDefault="00FA65D6" w:rsidP="00FA65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ทีซีซี แลนด์ ดีเวลลอปเม้นท์ จำกัด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A65D6" w:rsidRPr="002A03DA" w:rsidTr="00637245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FA65D6" w:rsidRPr="002A03DA" w:rsidRDefault="00FA65D6" w:rsidP="00FA65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ทีซีซีซีแอล นอร์ธ ปาร์ค จำกัด </w:t>
            </w:r>
          </w:p>
        </w:tc>
        <w:tc>
          <w:tcPr>
            <w:tcW w:w="1260" w:type="dxa"/>
          </w:tcPr>
          <w:p w:rsidR="00FA65D6" w:rsidRPr="002A03DA" w:rsidRDefault="00FA65D6" w:rsidP="00FA65D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FA65D6" w:rsidRPr="002A03DA" w:rsidRDefault="00FA65D6" w:rsidP="00FA65D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D135A" w:rsidRPr="002A03DA" w:rsidTr="00637245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3D135A" w:rsidRPr="002A03DA" w:rsidRDefault="003D135A" w:rsidP="003D135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ทีซีซี แอสเซ็ทส์ (ประเทศไทย) จำกัด</w:t>
            </w:r>
          </w:p>
        </w:tc>
        <w:tc>
          <w:tcPr>
            <w:tcW w:w="1260" w:type="dxa"/>
          </w:tcPr>
          <w:p w:rsidR="003D135A" w:rsidRPr="002A03DA" w:rsidRDefault="003D135A" w:rsidP="003D135A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3D135A" w:rsidRPr="002A03DA" w:rsidRDefault="003D135A" w:rsidP="003D135A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  <w:tcMar>
              <w:left w:w="115" w:type="dxa"/>
              <w:right w:w="0" w:type="dxa"/>
            </w:tcMar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ชินาทรัพย์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เอเชีย โฮเรก้า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อินเตอร์ โฮเรก้า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C3C15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โฮเร</w:t>
            </w:r>
            <w:r w:rsidR="00E23533" w:rsidRPr="002A03DA">
              <w:rPr>
                <w:rFonts w:ascii="Angsana New" w:hAnsi="Angsana New"/>
                <w:sz w:val="30"/>
                <w:szCs w:val="30"/>
                <w:cs/>
              </w:rPr>
              <w:t>ก้า อินเตอร์เทรด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ไทยดริ้งค์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เกษมทรัพย์สิริ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เกษมทรัพย์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วัฒนา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สีมาธุรกิจ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แมนเนจเม้นท์ แอนด์ 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490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วีระวงค์</w:t>
            </w:r>
            <w:r w:rsidR="00AE11F0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ชินวัฒน์ และพาร์ทเนอร์ส</w:t>
            </w:r>
            <w:r w:rsidR="006D46B8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เอฟ แอนด์ บี อินเตอร์เนชั่นแนล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ลีพ โซลูชั่น เอเชีย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แม๊กซ์ เอเชีย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อมรินทร์พริ้นติ้ง แอนด์ พับลิซซิ่ง จำกัด (มหาชน)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2A03DA" w:rsidTr="00637245">
        <w:trPr>
          <w:trHeight w:val="20"/>
        </w:trPr>
        <w:tc>
          <w:tcPr>
            <w:tcW w:w="4230" w:type="dxa"/>
          </w:tcPr>
          <w:p w:rsidR="006F7E19" w:rsidRPr="002A03DA" w:rsidRDefault="006F7E19" w:rsidP="006F7E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ประชารัฐรักสามัคคี วิสาหกิจเพื่อสังคม (ประเทศไทย) จำกัด</w:t>
            </w:r>
          </w:p>
        </w:tc>
        <w:tc>
          <w:tcPr>
            <w:tcW w:w="1260" w:type="dxa"/>
          </w:tcPr>
          <w:p w:rsidR="006F7E19" w:rsidRPr="002A03DA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F7E19" w:rsidRPr="002A03DA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2A03DA" w:rsidTr="00637245">
        <w:trPr>
          <w:trHeight w:val="20"/>
        </w:trPr>
        <w:tc>
          <w:tcPr>
            <w:tcW w:w="4230" w:type="dxa"/>
          </w:tcPr>
          <w:p w:rsidR="006F7E19" w:rsidRPr="002A03DA" w:rsidRDefault="006F7E19" w:rsidP="006F7E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ป้อมทิพย์ (2012) จำกัด</w:t>
            </w:r>
          </w:p>
        </w:tc>
        <w:tc>
          <w:tcPr>
            <w:tcW w:w="1260" w:type="dxa"/>
          </w:tcPr>
          <w:p w:rsidR="006F7E19" w:rsidRPr="002A03DA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F7E19" w:rsidRPr="002A03DA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2A03DA" w:rsidTr="00637245">
        <w:trPr>
          <w:trHeight w:val="20"/>
        </w:trPr>
        <w:tc>
          <w:tcPr>
            <w:tcW w:w="4230" w:type="dxa"/>
          </w:tcPr>
          <w:p w:rsidR="006F7E19" w:rsidRPr="002A03DA" w:rsidRDefault="006F7E19" w:rsidP="006F7E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 กอล์ฟแอนด์สปอร์ตคลับ จำกัด</w:t>
            </w:r>
          </w:p>
        </w:tc>
        <w:tc>
          <w:tcPr>
            <w:tcW w:w="1260" w:type="dxa"/>
          </w:tcPr>
          <w:p w:rsidR="006F7E19" w:rsidRPr="002A03DA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F7E19" w:rsidRPr="002A03DA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2A03DA" w:rsidTr="00637245">
        <w:trPr>
          <w:trHeight w:val="20"/>
        </w:trPr>
        <w:tc>
          <w:tcPr>
            <w:tcW w:w="4230" w:type="dxa"/>
          </w:tcPr>
          <w:p w:rsidR="006F7E19" w:rsidRPr="002A03DA" w:rsidRDefault="006F7E19" w:rsidP="006F7E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มาร์เก็ตติ้ง จำกัด</w:t>
            </w:r>
          </w:p>
        </w:tc>
        <w:tc>
          <w:tcPr>
            <w:tcW w:w="1260" w:type="dxa"/>
          </w:tcPr>
          <w:p w:rsidR="006F7E19" w:rsidRPr="002A03DA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F7E19" w:rsidRPr="002A03DA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F7E19" w:rsidRPr="002A03DA" w:rsidTr="00637245">
        <w:trPr>
          <w:trHeight w:val="20"/>
        </w:trPr>
        <w:tc>
          <w:tcPr>
            <w:tcW w:w="4230" w:type="dxa"/>
          </w:tcPr>
          <w:p w:rsidR="006F7E19" w:rsidRPr="002A03DA" w:rsidRDefault="006F7E19" w:rsidP="006F7E1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25" w:hanging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แผ่นดินธรรม พร็อพเพอร์ตี้ ดีเวลลอปเม้นท์ จำกัด</w:t>
            </w:r>
          </w:p>
        </w:tc>
        <w:tc>
          <w:tcPr>
            <w:tcW w:w="1260" w:type="dxa"/>
          </w:tcPr>
          <w:p w:rsidR="006F7E19" w:rsidRPr="002A03DA" w:rsidRDefault="006F7E19" w:rsidP="006F7E19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F7E19" w:rsidRPr="002A03DA" w:rsidRDefault="006F7E19" w:rsidP="006F7E1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แอสคอทท์ อินเตอร์เนชั่นแนล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แมนเนจเมนท์ (ประเทศไทย)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โกลเด้นเวลธ์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ฟอร์เวิร์ด ซิสเต็ม จำกัด</w:t>
            </w:r>
            <w:r w:rsidRPr="002A03DA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เลิศรัฐการ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โรงงานอุตสาหกรรมกระดาษ</w:t>
            </w:r>
          </w:p>
          <w:p w:rsidR="00E23533" w:rsidRPr="002A03DA" w:rsidRDefault="00E23533" w:rsidP="00E23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บางปะอิน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25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ฟู๊ด ออฟ เอเชีย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โทนิค อินเตอร์เนชั่นแนล 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ไทยโชว์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2013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E23533" w:rsidRPr="002A03DA" w:rsidTr="00637245">
        <w:trPr>
          <w:trHeight w:val="20"/>
        </w:trPr>
        <w:tc>
          <w:tcPr>
            <w:tcW w:w="4230" w:type="dxa"/>
          </w:tcPr>
          <w:p w:rsidR="00E23533" w:rsidRPr="002A03DA" w:rsidRDefault="00E23533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แอสเสท เวิรด์ ลีเฌอร์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E23533" w:rsidRPr="002A03DA" w:rsidRDefault="00E23533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E23533" w:rsidRPr="002A03DA" w:rsidRDefault="00E23533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9B0215" w:rsidRPr="002A03DA" w:rsidTr="00637245">
        <w:trPr>
          <w:trHeight w:val="20"/>
        </w:trPr>
        <w:tc>
          <w:tcPr>
            <w:tcW w:w="4230" w:type="dxa"/>
          </w:tcPr>
          <w:p w:rsidR="009B0215" w:rsidRPr="002A03DA" w:rsidRDefault="009B0215" w:rsidP="00E2353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แอสเสท เวิรด์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เว็ก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9B0215" w:rsidRPr="002A03DA" w:rsidRDefault="009B0215" w:rsidP="00E23533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9B0215" w:rsidRPr="002A03DA" w:rsidRDefault="009B0215" w:rsidP="00E2353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ของบริษัทที่มีกรรมการร่วมกัน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ทีซีซี โฮเทลส์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แอสเซ็ทส์</w:t>
            </w:r>
          </w:p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แมนเนจเม้นท์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เฟรเซอร์ (ไทยแลนด์) พีทีอี แอลทีดี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6D46B8" w:rsidRPr="002A03DA" w:rsidRDefault="006D46B8" w:rsidP="00EC3C15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  <w:r w:rsidR="00EC3C15" w:rsidRPr="002A03D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4900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</w:t>
            </w:r>
            <w:r w:rsidR="00490020" w:rsidRPr="002A03DA">
              <w:rPr>
                <w:rFonts w:ascii="Angsana New" w:hAnsi="Angsana New" w:hint="cs"/>
                <w:sz w:val="30"/>
                <w:szCs w:val="30"/>
                <w:cs/>
              </w:rPr>
              <w:t>ท เฟรเซอร์ ฮอสพิทอลลิตี้ พีทีอี</w:t>
            </w:r>
            <w:r w:rsidR="000E2E60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0E2E60" w:rsidRPr="002A03DA" w:rsidRDefault="000E2E60" w:rsidP="000E2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เอฟ ซี แอล แมเนจเมนท์ เซอร์วิส พีทีอี </w:t>
            </w:r>
          </w:p>
          <w:p w:rsidR="006D46B8" w:rsidRPr="002A03DA" w:rsidRDefault="000E2E60" w:rsidP="000E2E6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:rsidR="006D46B8" w:rsidRPr="002A03DA" w:rsidRDefault="000E2E60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เป็นบริษัทย่อยของผู้ถือหุ้นใหญ่ของบริษัท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ควอลิตี้ กอล์ฟ (ประเทศไทย) จำกัด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 พิณสิริ พร็อพเพอร์ตี้ จำกัด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แมริออท อินเตอร์เนชั่นแนล </w:t>
            </w:r>
          </w:p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ประเทศไทย จำกัด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บริษัท ลักช์ชูรี โฮเต็ลส์ แอนด์ รีสอร์ท </w:t>
            </w:r>
          </w:p>
          <w:p w:rsidR="006D46B8" w:rsidRPr="002A03DA" w:rsidRDefault="006D46B8" w:rsidP="006D46B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เป็นผู้ให้บริการด้านผู้บริหารสำคัญกับกลุ่มบริษัท</w:t>
            </w:r>
          </w:p>
        </w:tc>
      </w:tr>
      <w:tr w:rsidR="006D46B8" w:rsidRPr="002A03DA" w:rsidTr="00637245">
        <w:trPr>
          <w:trHeight w:val="20"/>
        </w:trPr>
        <w:tc>
          <w:tcPr>
            <w:tcW w:w="4230" w:type="dxa"/>
          </w:tcPr>
          <w:p w:rsidR="006D46B8" w:rsidRPr="002A03DA" w:rsidRDefault="006D46B8" w:rsidP="006D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6D46B8" w:rsidRPr="002A03DA" w:rsidRDefault="006D46B8" w:rsidP="006D46B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:rsidR="006D46B8" w:rsidRPr="002A03DA" w:rsidRDefault="006D46B8" w:rsidP="006D46B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5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CE7EFF" w:rsidRDefault="00CE7EFF" w:rsidP="00706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E7EFF" w:rsidRDefault="00CE7EFF" w:rsidP="00706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CE7EFF" w:rsidRDefault="00CE7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D1DC3" w:rsidRPr="002A03DA" w:rsidRDefault="00CE7EFF" w:rsidP="002E1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FD1DC3" w:rsidRPr="002A03DA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626A7A" w:rsidRPr="002A03DA" w:rsidRDefault="00626A7A" w:rsidP="0004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5040"/>
      </w:tblGrid>
      <w:tr w:rsidR="00626A7A" w:rsidRPr="002A03DA" w:rsidTr="00F269C1">
        <w:trPr>
          <w:tblHeader/>
        </w:trPr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5040" w:type="dxa"/>
          </w:tcPr>
          <w:p w:rsidR="00626A7A" w:rsidRPr="002A03DA" w:rsidRDefault="00DE2660" w:rsidP="00AC060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5040" w:type="dxa"/>
          </w:tcPr>
          <w:p w:rsidR="00626A7A" w:rsidRPr="002A03DA" w:rsidRDefault="00AC0600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ต้นทุนบวกด้วยกำไรส่วนเพิ่ม</w:t>
            </w:r>
          </w:p>
        </w:tc>
      </w:tr>
      <w:tr w:rsidR="00DE2660" w:rsidRPr="002A03DA" w:rsidTr="00F269C1">
        <w:tc>
          <w:tcPr>
            <w:tcW w:w="4410" w:type="dxa"/>
          </w:tcPr>
          <w:p w:rsidR="00DE2660" w:rsidRPr="002A03DA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5040" w:type="dxa"/>
          </w:tcPr>
          <w:p w:rsidR="00DE2660" w:rsidRPr="002A03DA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DE2660" w:rsidRPr="002A03DA" w:rsidTr="00F269C1">
        <w:tc>
          <w:tcPr>
            <w:tcW w:w="4410" w:type="dxa"/>
          </w:tcPr>
          <w:p w:rsidR="00DE2660" w:rsidRPr="002A03DA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5040" w:type="dxa"/>
          </w:tcPr>
          <w:p w:rsidR="00DE2660" w:rsidRPr="002A03DA" w:rsidRDefault="00DE2660" w:rsidP="00DE2660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040" w:type="dxa"/>
          </w:tcPr>
          <w:p w:rsidR="00626A7A" w:rsidRPr="002A03DA" w:rsidRDefault="001C3455" w:rsidP="00481ECB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BF3D19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ต้นทุนของการกู้ยืมบวกอัตราคงที่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</w:tcPr>
          <w:p w:rsidR="00104F86" w:rsidRDefault="00626A7A" w:rsidP="00104F86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1C3455">
              <w:rPr>
                <w:rFonts w:ascii="Angsana New" w:hAnsi="Angsana New" w:hint="cs"/>
                <w:sz w:val="30"/>
                <w:szCs w:val="30"/>
                <w:cs/>
              </w:rPr>
              <w:t>ต้นทุนของการกู้ยืมของผู้ให้กู้บวกอัตราคงที่</w:t>
            </w:r>
            <w:r w:rsidR="00104F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04F86">
              <w:rPr>
                <w:rFonts w:ascii="Angsana New" w:hAnsi="Angsana New" w:hint="cs"/>
                <w:sz w:val="30"/>
                <w:szCs w:val="30"/>
                <w:cs/>
              </w:rPr>
              <w:t xml:space="preserve">หรือ </w:t>
            </w:r>
          </w:p>
          <w:p w:rsidR="00626A7A" w:rsidRPr="00104F86" w:rsidRDefault="00637245" w:rsidP="00637245">
            <w:pPr>
              <w:spacing w:line="240" w:lineRule="auto"/>
              <w:ind w:left="342" w:right="-115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04F8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 </w:t>
            </w:r>
            <w:r w:rsidR="00104F8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104F86">
              <w:rPr>
                <w:rFonts w:ascii="Angsana New" w:hAnsi="Angsana New" w:hint="cs"/>
                <w:sz w:val="30"/>
                <w:szCs w:val="30"/>
                <w:cs/>
              </w:rPr>
              <w:t>เดือนบวกอัตราคงที่ต่อปี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626A7A" w:rsidRPr="002A03DA" w:rsidTr="00F269C1">
        <w:tc>
          <w:tcPr>
            <w:tcW w:w="441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ใช้จ่ายอื่น</w:t>
            </w:r>
          </w:p>
        </w:tc>
        <w:tc>
          <w:tcPr>
            <w:tcW w:w="5040" w:type="dxa"/>
          </w:tcPr>
          <w:p w:rsidR="00626A7A" w:rsidRPr="002A03DA" w:rsidRDefault="00626A7A" w:rsidP="00481ECB">
            <w:pPr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:rsidR="00246937" w:rsidRPr="002A03DA" w:rsidRDefault="0024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AF76D4" w:rsidRPr="002A03DA" w:rsidRDefault="00FD1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2B115E" w:rsidRPr="002A03DA">
        <w:rPr>
          <w:rFonts w:ascii="Angsana New" w:hAnsi="Angsana New"/>
          <w:sz w:val="30"/>
          <w:szCs w:val="30"/>
        </w:rPr>
        <w:t>30</w:t>
      </w:r>
      <w:r w:rsidR="002B115E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B115E" w:rsidRPr="002A03DA">
        <w:rPr>
          <w:rFonts w:ascii="Angsana New" w:hAnsi="Angsana New"/>
          <w:sz w:val="30"/>
          <w:szCs w:val="30"/>
        </w:rPr>
        <w:t>2560</w:t>
      </w:r>
      <w:r w:rsidR="00156771" w:rsidRPr="002A03DA">
        <w:rPr>
          <w:rFonts w:ascii="Angsana New" w:hAnsi="Angsana New"/>
          <w:sz w:val="30"/>
          <w:szCs w:val="30"/>
        </w:rPr>
        <w:t xml:space="preserve"> </w:t>
      </w:r>
      <w:r w:rsidR="00AA0F53" w:rsidRPr="002A03DA">
        <w:rPr>
          <w:rFonts w:ascii="Angsana New" w:hAnsi="Angsana New" w:hint="cs"/>
          <w:sz w:val="30"/>
          <w:szCs w:val="30"/>
          <w:cs/>
        </w:rPr>
        <w:t xml:space="preserve">และสำหรับปีสิ้นสุดวันที่ </w:t>
      </w:r>
      <w:r w:rsidRPr="002A03DA">
        <w:rPr>
          <w:rFonts w:ascii="Angsana New" w:hAnsi="Angsana New"/>
          <w:sz w:val="30"/>
          <w:szCs w:val="30"/>
          <w:cs/>
        </w:rPr>
        <w:t>31 ธันวาคม</w:t>
      </w:r>
      <w:r w:rsidR="00156771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156771"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141086" w:rsidRPr="002A03DA" w:rsidRDefault="00141086" w:rsidP="00593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350"/>
        <w:gridCol w:w="270"/>
        <w:gridCol w:w="1170"/>
        <w:gridCol w:w="270"/>
        <w:gridCol w:w="1350"/>
        <w:gridCol w:w="270"/>
        <w:gridCol w:w="1170"/>
      </w:tblGrid>
      <w:tr w:rsidR="00BB0C92" w:rsidRPr="002A03DA" w:rsidTr="00EE3F63">
        <w:trPr>
          <w:tblHeader/>
        </w:trPr>
        <w:tc>
          <w:tcPr>
            <w:tcW w:w="3600" w:type="dxa"/>
          </w:tcPr>
          <w:p w:rsidR="00BB0C92" w:rsidRPr="002A03DA" w:rsidRDefault="00BB0C92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0C92" w:rsidRPr="002A03DA" w:rsidRDefault="00BB0C92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BB0C92" w:rsidRPr="002A03DA" w:rsidRDefault="00BB0C92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B0C92" w:rsidRPr="002A03DA" w:rsidRDefault="00BB0C92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B0C92" w:rsidRPr="002A03DA" w:rsidRDefault="00BB0C92" w:rsidP="0004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F63" w:rsidRPr="002A03DA" w:rsidTr="00EE3F63">
        <w:trPr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ระยะ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pStyle w:val="BodyText"/>
              <w:spacing w:after="0" w:line="240" w:lineRule="auto"/>
              <w:ind w:left="-108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ระยะ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E3F63" w:rsidRPr="002A03DA" w:rsidTr="00EE3F63">
        <w:trPr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เวลาบัญชี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ตั้งแต่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วันที่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pStyle w:val="BodyText"/>
              <w:spacing w:after="0" w:line="240" w:lineRule="auto"/>
              <w:ind w:left="-108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เวลาบัญชี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ตั้งแต่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วันที่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EE3F63" w:rsidRPr="002A03DA" w:rsidTr="00EE3F63">
        <w:trPr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BB7EC3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:rsidR="00EE3F63" w:rsidRPr="00BB7EC3" w:rsidRDefault="00EE3F63" w:rsidP="00EE3F63">
            <w:pPr>
              <w:pStyle w:val="BodyText"/>
              <w:spacing w:after="0" w:line="240" w:lineRule="auto"/>
              <w:ind w:left="-108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BB7EC3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มกราคม 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E3F63" w:rsidRPr="002A03DA" w:rsidTr="00BB7EC3">
        <w:trPr>
          <w:trHeight w:val="254"/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</w:tcPr>
          <w:p w:rsidR="00EE3F63" w:rsidRPr="00BB7EC3" w:rsidRDefault="00EE3F63" w:rsidP="00EE3F63">
            <w:pPr>
              <w:pStyle w:val="BodyText"/>
              <w:spacing w:after="0" w:line="240" w:lineRule="auto"/>
              <w:ind w:left="-108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E3F63" w:rsidRPr="002A03DA" w:rsidTr="00EE3F63">
        <w:trPr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BB7EC3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255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</w:tcPr>
          <w:p w:rsidR="00EE3F63" w:rsidRPr="00BB7EC3" w:rsidRDefault="00EE3F63" w:rsidP="00EE3F63">
            <w:pPr>
              <w:pStyle w:val="BodyText"/>
              <w:spacing w:after="0" w:line="240" w:lineRule="auto"/>
              <w:ind w:left="-108" w:right="-10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98" w:hanging="9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BB7EC3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EE3F63" w:rsidRPr="00BB7EC3" w:rsidRDefault="00EE3F63" w:rsidP="00EE3F63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BB7EC3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BB7EC3">
              <w:rPr>
                <w:rFonts w:ascii="Angsana New" w:hAnsi="Angsana New"/>
                <w:sz w:val="24"/>
                <w:szCs w:val="24"/>
                <w:cs/>
                <w:lang w:bidi="th-TH"/>
              </w:rPr>
              <w:t>255</w:t>
            </w:r>
            <w:r w:rsidRPr="00BB7EC3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>9</w:t>
            </w:r>
          </w:p>
        </w:tc>
      </w:tr>
      <w:tr w:rsidR="00EE3F63" w:rsidRPr="002A03DA" w:rsidTr="00EE3F63">
        <w:trPr>
          <w:cantSplit/>
          <w:tblHeader/>
        </w:trPr>
        <w:tc>
          <w:tcPr>
            <w:tcW w:w="360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:rsidR="00EE3F63" w:rsidRPr="00BB7EC3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7E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4.16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14.82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263.25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331.20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569.64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366.31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416.60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385.99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111.57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63.5</w:t>
            </w:r>
            <w:r w:rsidR="004160D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4.92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ค่าธรรมเนียมการจัดการ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37.80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19.91</w:t>
            </w: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EE3F63" w:rsidRPr="002A03DA" w:rsidTr="00EE3F63">
        <w:trPr>
          <w:trHeight w:val="236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33.75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28.00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33.75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28.00</w:t>
            </w:r>
          </w:p>
        </w:tc>
      </w:tr>
      <w:tr w:rsidR="00EE3F63" w:rsidRPr="002A03DA" w:rsidTr="00EE3F63">
        <w:trPr>
          <w:trHeight w:val="25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3F63" w:rsidRPr="002A03DA" w:rsidTr="00EE3F63">
        <w:trPr>
          <w:trHeight w:val="344"/>
        </w:trPr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F63" w:rsidRPr="002A03DA" w:rsidTr="00EE3F63"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268.44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282.76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F63" w:rsidRPr="002A03DA" w:rsidTr="00EE3F63"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44.84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42.72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3F63" w:rsidRPr="002A03DA" w:rsidTr="00EE3F63">
        <w:tc>
          <w:tcPr>
            <w:tcW w:w="360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141.06</w:t>
            </w:r>
          </w:p>
        </w:tc>
        <w:tc>
          <w:tcPr>
            <w:tcW w:w="2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E3F63" w:rsidRPr="002A03DA" w:rsidRDefault="00EE3F63" w:rsidP="00EE3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รายได้จากการขายสินทรัพย์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35.92*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8.22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17.14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8.22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17.14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65.47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77.7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14.64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14.39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0.9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0.4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269C1" w:rsidRPr="002A03DA" w:rsidTr="00EE3F63">
        <w:trPr>
          <w:trHeight w:val="245"/>
        </w:trPr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9C1" w:rsidRPr="002A03DA" w:rsidTr="00EE3F63">
        <w:trPr>
          <w:trHeight w:val="200"/>
        </w:trPr>
        <w:tc>
          <w:tcPr>
            <w:tcW w:w="9720" w:type="dxa"/>
            <w:gridSpan w:val="9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597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*  กำไรจากการขายสินทรัพย์เท่ากับ 1.66 ล้านบาท </w:t>
            </w:r>
          </w:p>
        </w:tc>
      </w:tr>
      <w:tr w:rsidR="00F269C1" w:rsidRPr="002A03DA" w:rsidTr="00EE3F63">
        <w:trPr>
          <w:trHeight w:val="146"/>
        </w:trPr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5.12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1.4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4.93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0.63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7.25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0.63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14.84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45.67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57.77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15.82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14.78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4.03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6.79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7.79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8.96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34.36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56.17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16.62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33.06</w:t>
            </w:r>
          </w:p>
        </w:tc>
      </w:tr>
      <w:tr w:rsidR="00F269C1" w:rsidRPr="002A03DA" w:rsidTr="00EE3F63">
        <w:trPr>
          <w:trHeight w:val="182"/>
        </w:trPr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37245" w:rsidRPr="002A03DA" w:rsidTr="00EE3F63">
        <w:tc>
          <w:tcPr>
            <w:tcW w:w="360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7245" w:rsidRPr="002A03DA" w:rsidTr="00EE3F63">
        <w:tc>
          <w:tcPr>
            <w:tcW w:w="360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37245" w:rsidRPr="002A03DA" w:rsidRDefault="00637245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0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49.05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58.04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38.96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45.80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ผลประโยชน์หลังออกจากงาน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3.70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4.65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3.07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3.76</w:t>
            </w:r>
          </w:p>
        </w:tc>
      </w:tr>
      <w:tr w:rsidR="00F269C1" w:rsidRPr="002A03DA" w:rsidTr="00EE3F63">
        <w:tc>
          <w:tcPr>
            <w:tcW w:w="360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52.75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62.69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42.03</w:t>
            </w:r>
          </w:p>
        </w:tc>
        <w:tc>
          <w:tcPr>
            <w:tcW w:w="27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49.56</w:t>
            </w:r>
          </w:p>
        </w:tc>
      </w:tr>
    </w:tbl>
    <w:p w:rsidR="00D82C2D" w:rsidRPr="002A03DA" w:rsidRDefault="00FD1DC3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2A03DA">
        <w:rPr>
          <w:rFonts w:ascii="Angsana New" w:hAnsi="Angsana New"/>
          <w:sz w:val="2"/>
          <w:szCs w:val="2"/>
          <w:cs/>
        </w:rPr>
        <w:t>ร</w:t>
      </w:r>
    </w:p>
    <w:p w:rsidR="006D46B8" w:rsidRPr="00BB7EC3" w:rsidRDefault="006D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D1DC3" w:rsidRPr="002A03DA" w:rsidRDefault="00FD1DC3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ยอดคงเหลือกับกิ</w:t>
      </w:r>
      <w:r w:rsidR="0079336C" w:rsidRPr="002A03DA">
        <w:rPr>
          <w:rFonts w:ascii="Angsana New" w:hAnsi="Angsana New"/>
          <w:sz w:val="30"/>
          <w:szCs w:val="30"/>
          <w:cs/>
        </w:rPr>
        <w:t xml:space="preserve">จการที่เกี่ยวข้องกัน ณ วันที่ </w:t>
      </w:r>
      <w:r w:rsidR="00A929D9" w:rsidRPr="002A03DA">
        <w:rPr>
          <w:rFonts w:ascii="Angsana New" w:hAnsi="Angsana New"/>
          <w:sz w:val="30"/>
          <w:szCs w:val="30"/>
        </w:rPr>
        <w:t xml:space="preserve">30 </w:t>
      </w:r>
      <w:r w:rsidR="00A929D9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929D9" w:rsidRPr="002A03DA">
        <w:rPr>
          <w:rFonts w:ascii="Angsana New" w:hAnsi="Angsana New"/>
          <w:sz w:val="30"/>
          <w:szCs w:val="30"/>
        </w:rPr>
        <w:t xml:space="preserve">2560 </w:t>
      </w:r>
      <w:r w:rsidR="00A929D9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9336C" w:rsidRPr="002A03DA">
        <w:rPr>
          <w:rFonts w:ascii="Angsana New" w:hAnsi="Angsana New"/>
          <w:sz w:val="30"/>
          <w:szCs w:val="30"/>
        </w:rPr>
        <w:t>31</w:t>
      </w:r>
      <w:r w:rsidRPr="002A03D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929D9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BF7D1F" w:rsidRPr="002A03DA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355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5"/>
        <w:gridCol w:w="1095"/>
        <w:gridCol w:w="241"/>
        <w:gridCol w:w="990"/>
        <w:gridCol w:w="270"/>
        <w:gridCol w:w="990"/>
        <w:gridCol w:w="270"/>
        <w:gridCol w:w="1014"/>
      </w:tblGrid>
      <w:tr w:rsidR="00BF7D1F" w:rsidRPr="002A03DA" w:rsidTr="000D4435">
        <w:tc>
          <w:tcPr>
            <w:tcW w:w="4485" w:type="dxa"/>
            <w:shd w:val="clear" w:color="auto" w:fill="auto"/>
          </w:tcPr>
          <w:p w:rsidR="00BF7D1F" w:rsidRPr="002A03DA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26" w:type="dxa"/>
            <w:gridSpan w:val="3"/>
            <w:shd w:val="clear" w:color="auto" w:fill="auto"/>
          </w:tcPr>
          <w:p w:rsidR="00BF7D1F" w:rsidRPr="002A03DA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F7D1F" w:rsidRPr="002A03DA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4" w:type="dxa"/>
            <w:gridSpan w:val="3"/>
            <w:shd w:val="clear" w:color="auto" w:fill="auto"/>
          </w:tcPr>
          <w:p w:rsidR="00BF7D1F" w:rsidRPr="002A03DA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51E" w:rsidRPr="002A03DA" w:rsidTr="000D4435">
        <w:tc>
          <w:tcPr>
            <w:tcW w:w="4485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29D9" w:rsidRPr="002A03DA" w:rsidTr="000D4435">
        <w:tc>
          <w:tcPr>
            <w:tcW w:w="4485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1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F7D1F" w:rsidRPr="002A03DA" w:rsidTr="000D4435">
        <w:tc>
          <w:tcPr>
            <w:tcW w:w="4485" w:type="dxa"/>
            <w:shd w:val="clear" w:color="auto" w:fill="auto"/>
          </w:tcPr>
          <w:p w:rsidR="00BF7D1F" w:rsidRPr="002A03DA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0" w:type="dxa"/>
            <w:gridSpan w:val="7"/>
            <w:tcBorders>
              <w:bottom w:val="nil"/>
            </w:tcBorders>
            <w:shd w:val="clear" w:color="auto" w:fill="auto"/>
          </w:tcPr>
          <w:p w:rsidR="00BF7D1F" w:rsidRPr="002A03DA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29D9" w:rsidRPr="002A03DA" w:rsidTr="000D4435">
        <w:tc>
          <w:tcPr>
            <w:tcW w:w="4485" w:type="dxa"/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5" w:type="dxa"/>
            <w:tcBorders>
              <w:bottom w:val="nil"/>
            </w:tcBorders>
            <w:shd w:val="clear" w:color="auto" w:fill="auto"/>
          </w:tcPr>
          <w:p w:rsidR="00A929D9" w:rsidRPr="002A03DA" w:rsidRDefault="00143527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A929D9" w:rsidRPr="002A03DA" w:rsidRDefault="0032055D" w:rsidP="00320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11.4</w:t>
            </w:r>
            <w:r w:rsidR="00846EF9" w:rsidRPr="002A03D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10.49</w:t>
            </w:r>
          </w:p>
        </w:tc>
      </w:tr>
      <w:tr w:rsidR="00A929D9" w:rsidRPr="002A03DA" w:rsidTr="000D4435">
        <w:tc>
          <w:tcPr>
            <w:tcW w:w="4485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A929D9" w:rsidRPr="002A03DA" w:rsidRDefault="00BE2BD0" w:rsidP="00320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929D9" w:rsidRPr="002A03DA" w:rsidRDefault="00375FFC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0.71</w:t>
            </w:r>
          </w:p>
        </w:tc>
      </w:tr>
      <w:tr w:rsidR="00A929D9" w:rsidRPr="002A03DA" w:rsidTr="000D4435">
        <w:tc>
          <w:tcPr>
            <w:tcW w:w="4485" w:type="dxa"/>
            <w:tcBorders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D9" w:rsidRPr="002A03DA" w:rsidRDefault="00BE2BD0" w:rsidP="00320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1.29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D9" w:rsidRPr="002A03DA" w:rsidRDefault="00375FFC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12.6</w:t>
            </w:r>
            <w:r w:rsidR="00846EF9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29D9" w:rsidRPr="002A03DA" w:rsidRDefault="00A929D9" w:rsidP="00A9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11.20 </w:t>
            </w:r>
          </w:p>
        </w:tc>
      </w:tr>
    </w:tbl>
    <w:p w:rsidR="00B537D0" w:rsidRPr="002A03DA" w:rsidRDefault="00B537D0"/>
    <w:tbl>
      <w:tblPr>
        <w:tblW w:w="9279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5"/>
        <w:gridCol w:w="990"/>
        <w:gridCol w:w="236"/>
        <w:gridCol w:w="34"/>
        <w:gridCol w:w="956"/>
        <w:gridCol w:w="34"/>
        <w:gridCol w:w="236"/>
        <w:gridCol w:w="34"/>
        <w:gridCol w:w="956"/>
        <w:gridCol w:w="34"/>
        <w:gridCol w:w="236"/>
        <w:gridCol w:w="34"/>
        <w:gridCol w:w="1014"/>
      </w:tblGrid>
      <w:tr w:rsidR="00940F47" w:rsidRPr="002A03DA" w:rsidTr="002607A7">
        <w:tc>
          <w:tcPr>
            <w:tcW w:w="4485" w:type="dxa"/>
            <w:tcBorders>
              <w:top w:val="nil"/>
            </w:tcBorders>
          </w:tcPr>
          <w:p w:rsidR="00940F47" w:rsidRPr="002A03DA" w:rsidRDefault="00BA1AB2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br w:type="page"/>
            </w:r>
            <w:r w:rsidR="00940F47" w:rsidRPr="002A03DA">
              <w:rPr>
                <w:rFonts w:ascii="Angsana New" w:hAnsi="Angsana New"/>
                <w:sz w:val="30"/>
                <w:szCs w:val="30"/>
              </w:rPr>
              <w:br w:type="page"/>
            </w:r>
            <w:r w:rsidR="00940F47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250" w:type="dxa"/>
            <w:gridSpan w:val="5"/>
            <w:tcBorders>
              <w:top w:val="nil"/>
            </w:tcBorders>
          </w:tcPr>
          <w:p w:rsidR="00940F47" w:rsidRPr="002A03DA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940F47" w:rsidRPr="002A03DA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4" w:type="dxa"/>
            <w:gridSpan w:val="5"/>
            <w:tcBorders>
              <w:top w:val="nil"/>
            </w:tcBorders>
          </w:tcPr>
          <w:p w:rsidR="00940F47" w:rsidRPr="002A03DA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160" w:rsidRPr="002A03DA" w:rsidTr="00BB754C">
        <w:trPr>
          <w:trHeight w:val="70"/>
        </w:trPr>
        <w:tc>
          <w:tcPr>
            <w:tcW w:w="4485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99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5160" w:rsidRPr="002A03DA" w:rsidTr="003B7B0C">
        <w:trPr>
          <w:trHeight w:val="70"/>
        </w:trPr>
        <w:tc>
          <w:tcPr>
            <w:tcW w:w="4485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40F47" w:rsidRPr="002A03DA" w:rsidTr="00940F47">
        <w:tc>
          <w:tcPr>
            <w:tcW w:w="4485" w:type="dxa"/>
          </w:tcPr>
          <w:p w:rsidR="00940F47" w:rsidRPr="002A03DA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4" w:type="dxa"/>
            <w:gridSpan w:val="12"/>
            <w:tcBorders>
              <w:bottom w:val="nil"/>
            </w:tcBorders>
          </w:tcPr>
          <w:p w:rsidR="00940F47" w:rsidRPr="002A03DA" w:rsidRDefault="00940F47" w:rsidP="00940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69C1" w:rsidRPr="002A03DA" w:rsidTr="00940F47">
        <w:tc>
          <w:tcPr>
            <w:tcW w:w="4485" w:type="dxa"/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32.10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148.46</w:t>
            </w:r>
          </w:p>
        </w:tc>
      </w:tr>
      <w:tr w:rsidR="00F269C1" w:rsidRPr="002A03DA" w:rsidTr="00940F47">
        <w:tc>
          <w:tcPr>
            <w:tcW w:w="4485" w:type="dxa"/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5.74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940F47">
        <w:tc>
          <w:tcPr>
            <w:tcW w:w="4485" w:type="dxa"/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29.96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4.01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29.96</w:t>
            </w:r>
          </w:p>
        </w:tc>
      </w:tr>
      <w:tr w:rsidR="00F269C1" w:rsidRPr="002A03DA" w:rsidTr="00BB7EC3">
        <w:tc>
          <w:tcPr>
            <w:tcW w:w="4485" w:type="dxa"/>
            <w:tcBorders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9.75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29.96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36.11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178.42</w:t>
            </w:r>
          </w:p>
        </w:tc>
      </w:tr>
      <w:tr w:rsidR="00F269C1" w:rsidRPr="002A03DA" w:rsidTr="00BB7EC3">
        <w:trPr>
          <w:trHeight w:val="170"/>
        </w:trPr>
        <w:tc>
          <w:tcPr>
            <w:tcW w:w="4485" w:type="dxa"/>
            <w:tcBorders>
              <w:top w:val="nil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double" w:sz="4" w:space="0" w:color="auto"/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7EC3" w:rsidRPr="002A03DA" w:rsidTr="00BB7EC3">
        <w:trPr>
          <w:trHeight w:val="170"/>
        </w:trPr>
        <w:tc>
          <w:tcPr>
            <w:tcW w:w="4485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7EC3" w:rsidRPr="002A03DA" w:rsidTr="00BB7EC3">
        <w:trPr>
          <w:trHeight w:val="170"/>
        </w:trPr>
        <w:tc>
          <w:tcPr>
            <w:tcW w:w="4485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BB7EC3" w:rsidRPr="002A03DA" w:rsidRDefault="00BB7EC3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69C1" w:rsidRPr="002A03DA" w:rsidTr="00BB7EC3">
        <w:tc>
          <w:tcPr>
            <w:tcW w:w="4485" w:type="dxa"/>
            <w:tcBorders>
              <w:top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2250" w:type="dxa"/>
            <w:gridSpan w:val="5"/>
            <w:tcBorders>
              <w:top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4" w:type="dxa"/>
            <w:gridSpan w:val="5"/>
            <w:tcBorders>
              <w:top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9C1" w:rsidRPr="002A03DA" w:rsidTr="003B7B0C">
        <w:trPr>
          <w:trHeight w:val="70"/>
        </w:trPr>
        <w:tc>
          <w:tcPr>
            <w:tcW w:w="4485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99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269C1" w:rsidRPr="002A03DA" w:rsidTr="003B7B0C">
        <w:trPr>
          <w:trHeight w:val="70"/>
        </w:trPr>
        <w:tc>
          <w:tcPr>
            <w:tcW w:w="4485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269C1" w:rsidRPr="002A03DA" w:rsidTr="003B7B0C">
        <w:tc>
          <w:tcPr>
            <w:tcW w:w="4485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4" w:type="dxa"/>
            <w:gridSpan w:val="1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69C1" w:rsidRPr="002A03DA" w:rsidTr="003B7B0C">
        <w:tc>
          <w:tcPr>
            <w:tcW w:w="4485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16.27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690.00</w:t>
            </w:r>
          </w:p>
        </w:tc>
      </w:tr>
      <w:tr w:rsidR="00F269C1" w:rsidRPr="002A03DA" w:rsidTr="003B7B0C">
        <w:tc>
          <w:tcPr>
            <w:tcW w:w="4485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6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(13.70)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sing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6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(13.70)</w:t>
            </w:r>
          </w:p>
        </w:tc>
      </w:tr>
      <w:tr w:rsidR="00F269C1" w:rsidRPr="003D0B28" w:rsidTr="003B7B0C">
        <w:tc>
          <w:tcPr>
            <w:tcW w:w="4485" w:type="dxa"/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69C1" w:rsidRPr="002A03DA" w:rsidRDefault="00F269C1" w:rsidP="003D0B28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3D0B28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  <w:tc>
          <w:tcPr>
            <w:tcW w:w="270" w:type="dxa"/>
            <w:gridSpan w:val="2"/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676.30</w:t>
            </w:r>
          </w:p>
        </w:tc>
      </w:tr>
      <w:tr w:rsidR="00BB7EC3" w:rsidRPr="002A03DA" w:rsidTr="00BB7EC3">
        <w:trPr>
          <w:trHeight w:val="359"/>
        </w:trPr>
        <w:tc>
          <w:tcPr>
            <w:tcW w:w="4485" w:type="dxa"/>
            <w:tcBorders>
              <w:bottom w:val="nil"/>
            </w:tcBorders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double" w:sz="4" w:space="0" w:color="auto"/>
              <w:bottom w:val="nil"/>
            </w:tcBorders>
          </w:tcPr>
          <w:p w:rsidR="00BB7EC3" w:rsidRPr="00BB7EC3" w:rsidRDefault="00BB7EC3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269C1" w:rsidRPr="002A03DA" w:rsidTr="00BB754C">
        <w:tc>
          <w:tcPr>
            <w:tcW w:w="4485" w:type="dxa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:rsidR="00F269C1" w:rsidRPr="002A03DA" w:rsidRDefault="00F269C1" w:rsidP="00F269C1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gridSpan w:val="2"/>
            <w:tcBorders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3651E" w:rsidRPr="002A03DA" w:rsidRDefault="00F36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3"/>
        <w:gridCol w:w="637"/>
        <w:gridCol w:w="990"/>
        <w:gridCol w:w="270"/>
        <w:gridCol w:w="990"/>
        <w:gridCol w:w="270"/>
        <w:gridCol w:w="990"/>
        <w:gridCol w:w="270"/>
        <w:gridCol w:w="990"/>
      </w:tblGrid>
      <w:tr w:rsidR="00BC4F68" w:rsidRPr="002A03DA" w:rsidTr="00481ECB">
        <w:tc>
          <w:tcPr>
            <w:tcW w:w="3863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br w:type="page"/>
            </w:r>
            <w:r w:rsidRPr="002A03DA">
              <w:br w:type="page"/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637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51E" w:rsidRPr="002A03DA" w:rsidTr="00481ECB">
        <w:tc>
          <w:tcPr>
            <w:tcW w:w="3863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3651E" w:rsidRPr="002A03DA" w:rsidRDefault="00F3651E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651E" w:rsidRPr="002A03DA" w:rsidTr="00481ECB">
        <w:tc>
          <w:tcPr>
            <w:tcW w:w="3863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C4F68" w:rsidRPr="002A03DA" w:rsidTr="00481ECB">
        <w:tc>
          <w:tcPr>
            <w:tcW w:w="3863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4F68" w:rsidRPr="002A03DA" w:rsidTr="00481ECB">
        <w:tc>
          <w:tcPr>
            <w:tcW w:w="3863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C4F68" w:rsidRPr="002A03DA" w:rsidRDefault="00886D99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7.19</w:t>
            </w:r>
          </w:p>
        </w:tc>
        <w:tc>
          <w:tcPr>
            <w:tcW w:w="27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C4F68" w:rsidRPr="002A03DA" w:rsidRDefault="007377DA" w:rsidP="0073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6.46</w:t>
            </w:r>
          </w:p>
        </w:tc>
        <w:tc>
          <w:tcPr>
            <w:tcW w:w="27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C4F68" w:rsidRPr="002A03DA" w:rsidRDefault="00AC49F1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4.65</w:t>
            </w:r>
          </w:p>
        </w:tc>
        <w:tc>
          <w:tcPr>
            <w:tcW w:w="27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C4F68" w:rsidRPr="002A03DA" w:rsidRDefault="007377DA" w:rsidP="00737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4.65</w:t>
            </w:r>
          </w:p>
        </w:tc>
      </w:tr>
    </w:tbl>
    <w:p w:rsidR="00D82C2D" w:rsidRPr="002A03DA" w:rsidRDefault="00D82C2D">
      <w:pPr>
        <w:rPr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170"/>
        <w:gridCol w:w="270"/>
        <w:gridCol w:w="1080"/>
        <w:gridCol w:w="270"/>
        <w:gridCol w:w="1080"/>
        <w:gridCol w:w="270"/>
        <w:gridCol w:w="1080"/>
      </w:tblGrid>
      <w:tr w:rsidR="00BC4F68" w:rsidRPr="002A03DA" w:rsidTr="003D0B28">
        <w:tc>
          <w:tcPr>
            <w:tcW w:w="216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2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C4F68" w:rsidRPr="002A03DA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51E" w:rsidRPr="002A03DA" w:rsidTr="003D0B28">
        <w:tc>
          <w:tcPr>
            <w:tcW w:w="216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และดอกเบี้ยค้างรับแก่</w:t>
            </w:r>
          </w:p>
        </w:tc>
        <w:tc>
          <w:tcPr>
            <w:tcW w:w="11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 w:hanging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 w:hanging="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651E" w:rsidRPr="002A03DA" w:rsidTr="003D0B28">
        <w:tc>
          <w:tcPr>
            <w:tcW w:w="216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4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1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651E" w:rsidRPr="002A03DA" w:rsidTr="003D0B28">
        <w:tc>
          <w:tcPr>
            <w:tcW w:w="216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11,788.04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8,783.15</w:t>
            </w: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5.525-6.500</w:t>
            </w: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5.775-6.500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631.31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790.63</w:t>
            </w: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12,419.35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60" w:line="380" w:lineRule="exact"/>
              <w:ind w:left="-86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9,573.78</w:t>
            </w: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</w:tr>
      <w:tr w:rsidR="00F3651E" w:rsidRPr="002A03DA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4.425-4.675</w:t>
            </w: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4.675-6.275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</w:tr>
      <w:tr w:rsidR="00F3651E" w:rsidRPr="003D0B28" w:rsidTr="003D0B28">
        <w:tc>
          <w:tcPr>
            <w:tcW w:w="21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241.86</w:t>
            </w:r>
          </w:p>
        </w:tc>
      </w:tr>
      <w:tr w:rsidR="00F3651E" w:rsidRPr="002A03DA" w:rsidTr="003D0B28">
        <w:tc>
          <w:tcPr>
            <w:tcW w:w="4590" w:type="dxa"/>
            <w:gridSpan w:val="3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250.09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241.86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12,669.44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9,815.64</w:t>
            </w:r>
          </w:p>
        </w:tc>
      </w:tr>
      <w:tr w:rsidR="00F3651E" w:rsidRPr="002A03DA" w:rsidTr="003D0B28">
        <w:tc>
          <w:tcPr>
            <w:tcW w:w="4590" w:type="dxa"/>
            <w:gridSpan w:val="3"/>
            <w:shd w:val="clear" w:color="auto" w:fill="auto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F3651E" w:rsidRPr="00BB7EC3" w:rsidRDefault="00F3651E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651E" w:rsidRPr="002A03DA" w:rsidTr="003D0B28">
        <w:tc>
          <w:tcPr>
            <w:tcW w:w="4590" w:type="dxa"/>
            <w:gridSpan w:val="3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(17.51)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(9.28)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(1,259.50)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(1,047.12)</w:t>
            </w:r>
          </w:p>
        </w:tc>
      </w:tr>
      <w:tr w:rsidR="00F3651E" w:rsidRPr="002A03DA" w:rsidTr="003D0B28">
        <w:tc>
          <w:tcPr>
            <w:tcW w:w="4590" w:type="dxa"/>
            <w:gridSpan w:val="3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80" w:lineRule="exact"/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11,409.94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8,768.52</w:t>
            </w:r>
          </w:p>
        </w:tc>
      </w:tr>
      <w:tr w:rsidR="00BB7EC3" w:rsidRPr="002A03DA" w:rsidTr="003D0B28">
        <w:tc>
          <w:tcPr>
            <w:tcW w:w="4590" w:type="dxa"/>
            <w:gridSpan w:val="3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atLeast"/>
              <w:ind w:right="-36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BB7EC3" w:rsidRPr="00BB7EC3" w:rsidRDefault="00BB7EC3" w:rsidP="00BB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80" w:lineRule="atLeast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651E" w:rsidRPr="002A03DA" w:rsidTr="003D0B28">
        <w:tc>
          <w:tcPr>
            <w:tcW w:w="4590" w:type="dxa"/>
            <w:gridSpan w:val="3"/>
            <w:shd w:val="clear" w:color="auto" w:fill="auto"/>
          </w:tcPr>
          <w:p w:rsidR="00F3651E" w:rsidRPr="002A03DA" w:rsidRDefault="00F3651E" w:rsidP="003D0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86" w:right="-10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12.36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212.38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168.6</w:t>
            </w:r>
            <w:r w:rsidRPr="002A03DA">
              <w:rPr>
                <w:rFonts w:ascii="Angsana New" w:hAnsi="Angsana New"/>
                <w:sz w:val="30"/>
                <w:szCs w:val="30"/>
              </w:rPr>
              <w:t>8)</w:t>
            </w:r>
          </w:p>
        </w:tc>
      </w:tr>
    </w:tbl>
    <w:p w:rsidR="00A9584A" w:rsidRPr="002A03DA" w:rsidRDefault="00A9584A" w:rsidP="00A9584A">
      <w:pPr>
        <w:tabs>
          <w:tab w:val="clear" w:pos="454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2A03D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</w:r>
      <w:r w:rsidRPr="002A03D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2A03D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การพิจารณาการด้อยค่า</w:t>
      </w:r>
    </w:p>
    <w:p w:rsidR="00A9584A" w:rsidRPr="002A03DA" w:rsidRDefault="00A9584A" w:rsidP="00A9584A">
      <w:pPr>
        <w:rPr>
          <w:rFonts w:asciiTheme="majorBidi" w:hAnsiTheme="majorBidi" w:cstheme="majorBidi"/>
          <w:sz w:val="20"/>
          <w:szCs w:val="20"/>
        </w:rPr>
      </w:pPr>
    </w:p>
    <w:p w:rsidR="00A9584A" w:rsidRPr="002A03DA" w:rsidRDefault="00A9584A" w:rsidP="00A9584A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20"/>
          <w:szCs w:val="20"/>
        </w:rPr>
      </w:pPr>
      <w:r w:rsidRPr="002A03DA">
        <w:rPr>
          <w:rFonts w:asciiTheme="majorBidi" w:hAnsiTheme="majorBidi" w:cstheme="majorBidi"/>
          <w:sz w:val="20"/>
          <w:szCs w:val="20"/>
          <w:cs/>
        </w:rPr>
        <w:tab/>
      </w:r>
      <w:r w:rsidRPr="002A03DA">
        <w:rPr>
          <w:rFonts w:asciiTheme="majorBidi" w:hAnsiTheme="majorBidi" w:cstheme="majorBidi"/>
          <w:sz w:val="20"/>
          <w:szCs w:val="20"/>
          <w:cs/>
        </w:rPr>
        <w:tab/>
      </w:r>
      <w:r w:rsidRPr="002A03DA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การพิจารณาการด้อยค่าเงินให้กู้ยืมแก่กิจการที่เกี่ยวข้องกัน</w:t>
      </w:r>
      <w:r w:rsidRPr="002A03DA">
        <w:rPr>
          <w:rFonts w:asciiTheme="majorBidi" w:hAnsiTheme="majorBidi" w:cstheme="majorBidi"/>
          <w:sz w:val="30"/>
          <w:szCs w:val="30"/>
        </w:rPr>
        <w:t xml:space="preserve"> </w:t>
      </w:r>
      <w:r w:rsidRPr="002A03DA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 </w:t>
      </w:r>
      <w:r w:rsidRPr="002A03DA">
        <w:rPr>
          <w:rFonts w:asciiTheme="majorBidi" w:hAnsiTheme="majorBidi" w:cstheme="majorBidi"/>
          <w:sz w:val="30"/>
          <w:szCs w:val="30"/>
        </w:rPr>
        <w:t>11</w:t>
      </w:r>
      <w:r w:rsidRPr="002A03DA">
        <w:rPr>
          <w:rFonts w:asciiTheme="majorBidi" w:hAnsiTheme="majorBidi" w:cstheme="majorBidi" w:hint="cs"/>
          <w:sz w:val="30"/>
          <w:szCs w:val="30"/>
          <w:cs/>
        </w:rPr>
        <w:t>)</w:t>
      </w:r>
      <w:r w:rsidRPr="002A03DA">
        <w:rPr>
          <w:rFonts w:asciiTheme="majorBidi" w:hAnsiTheme="majorBidi" w:cstheme="majorBidi" w:hint="cs"/>
          <w:sz w:val="20"/>
          <w:szCs w:val="20"/>
        </w:rPr>
        <w:t xml:space="preserve"> </w:t>
      </w:r>
    </w:p>
    <w:p w:rsidR="00A9584A" w:rsidRPr="002A03DA" w:rsidRDefault="00A9584A" w:rsidP="00A9584A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p w:rsidR="00A9584A" w:rsidRPr="002A03DA" w:rsidRDefault="00FD1DC3" w:rsidP="00395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รายการเคลื่อนไหวของเงินให้กู้ยืมระยะยาวแก่ก</w:t>
      </w:r>
      <w:r w:rsidR="00F72F46" w:rsidRPr="002A03DA">
        <w:rPr>
          <w:rFonts w:ascii="Angsana New" w:hAnsi="Angsana New"/>
          <w:sz w:val="30"/>
          <w:szCs w:val="30"/>
          <w:cs/>
        </w:rPr>
        <w:t>ิจการที่เกี่ยวข้องกัน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395EC7" w:rsidRPr="002A03DA">
        <w:rPr>
          <w:rFonts w:ascii="Angsana New" w:hAnsi="Angsana New"/>
          <w:sz w:val="30"/>
          <w:szCs w:val="30"/>
        </w:rPr>
        <w:t xml:space="preserve"> </w:t>
      </w:r>
      <w:r w:rsidR="00395EC7" w:rsidRPr="002A03DA">
        <w:rPr>
          <w:rFonts w:ascii="Angsana New" w:hAnsi="Angsana New" w:hint="cs"/>
          <w:sz w:val="30"/>
          <w:szCs w:val="30"/>
          <w:cs/>
        </w:rPr>
        <w:t>และสำหรับ</w:t>
      </w:r>
      <w:r w:rsidRPr="002A03DA">
        <w:rPr>
          <w:rFonts w:ascii="Angsana New" w:hAnsi="Angsana New"/>
          <w:sz w:val="30"/>
          <w:szCs w:val="30"/>
          <w:cs/>
        </w:rPr>
        <w:t>ปีสิ้นสุดวันที่ 31 ธันวาคม</w:t>
      </w:r>
      <w:r w:rsidR="00F72F46" w:rsidRPr="002A03DA">
        <w:rPr>
          <w:rFonts w:ascii="Angsana New" w:hAnsi="Angsana New"/>
          <w:sz w:val="30"/>
          <w:szCs w:val="30"/>
        </w:rPr>
        <w:t xml:space="preserve"> 2559</w:t>
      </w:r>
      <w:r w:rsidRPr="002A03D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15DC1" w:rsidRPr="002A03DA" w:rsidRDefault="00F15DC1" w:rsidP="00A93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8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352"/>
        <w:gridCol w:w="236"/>
        <w:gridCol w:w="35"/>
        <w:gridCol w:w="1080"/>
        <w:gridCol w:w="90"/>
        <w:gridCol w:w="146"/>
        <w:gridCol w:w="90"/>
        <w:gridCol w:w="1005"/>
        <w:gridCol w:w="276"/>
        <w:gridCol w:w="101"/>
        <w:gridCol w:w="270"/>
        <w:gridCol w:w="633"/>
        <w:gridCol w:w="55"/>
        <w:gridCol w:w="484"/>
        <w:gridCol w:w="87"/>
      </w:tblGrid>
      <w:tr w:rsidR="00FD1DC3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D1DC3" w:rsidRPr="002A03DA" w:rsidRDefault="00AD2A0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2793" w:type="dxa"/>
            <w:gridSpan w:val="5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7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51E" w:rsidRPr="002A03DA" w:rsidTr="00F1663B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ดอกเบี้ยค้างรับ)</w:t>
            </w:r>
          </w:p>
        </w:tc>
        <w:tc>
          <w:tcPr>
            <w:tcW w:w="1352" w:type="dxa"/>
            <w:vAlign w:val="center"/>
          </w:tcPr>
          <w:p w:rsidR="00F3651E" w:rsidRPr="00637245" w:rsidRDefault="00F3651E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63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63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63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F3651E" w:rsidRPr="002A03DA" w:rsidRDefault="00F3651E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270" w:type="dxa"/>
          </w:tcPr>
          <w:p w:rsidR="00F3651E" w:rsidRPr="002A03DA" w:rsidRDefault="00F3651E" w:rsidP="0063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637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88" w:hanging="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271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88" w:hanging="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270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63724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1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36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63724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271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 w:hanging="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270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2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24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1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  <w:r w:rsidRPr="00637245">
              <w:rPr>
                <w:rFonts w:ascii="Angsana New" w:hAnsi="Angsana New"/>
                <w:sz w:val="24"/>
                <w:szCs w:val="24"/>
              </w:rPr>
              <w:t xml:space="preserve"> 2559</w:t>
            </w:r>
          </w:p>
        </w:tc>
        <w:tc>
          <w:tcPr>
            <w:tcW w:w="236" w:type="dxa"/>
            <w:gridSpan w:val="2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  <w:r w:rsidRPr="0063724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37245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2" w:type="dxa"/>
            <w:gridSpan w:val="3"/>
          </w:tcPr>
          <w:p w:rsidR="00F3651E" w:rsidRPr="00637245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 w:hanging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37245">
              <w:rPr>
                <w:rFonts w:ascii="Angsana New" w:hAnsi="Angsana New"/>
                <w:sz w:val="24"/>
                <w:szCs w:val="24"/>
                <w:cs/>
              </w:rPr>
              <w:t>31 ธันวาคม</w:t>
            </w:r>
            <w:r w:rsidRPr="00637245">
              <w:rPr>
                <w:rFonts w:ascii="Angsana New" w:hAnsi="Angsana New"/>
                <w:sz w:val="24"/>
                <w:szCs w:val="24"/>
              </w:rPr>
              <w:t xml:space="preserve"> 2559</w:t>
            </w:r>
          </w:p>
        </w:tc>
      </w:tr>
      <w:tr w:rsidR="00F3651E" w:rsidRPr="002A03DA" w:rsidTr="00485160"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0" w:type="dxa"/>
            <w:gridSpan w:val="15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8,783.15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4,666.68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6,731.60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8,538.95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(3,726.71)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(4,422.48)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11,788.04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8,783.15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264.77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264.77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41.76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41.76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(64.79)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(64.79)</w:t>
            </w:r>
          </w:p>
        </w:tc>
      </w:tr>
      <w:tr w:rsidR="00F3651E" w:rsidRPr="002A03DA" w:rsidTr="00485160">
        <w:trPr>
          <w:gridAfter w:val="1"/>
          <w:wAfter w:w="87" w:type="dxa"/>
          <w:trHeight w:val="442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</w:tr>
      <w:tr w:rsidR="00F3651E" w:rsidRPr="002A03DA" w:rsidTr="00485160">
        <w:trPr>
          <w:gridAfter w:val="1"/>
          <w:wAfter w:w="87" w:type="dxa"/>
          <w:trHeight w:val="442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241.74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264.77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9,024.89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4,931.45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41.76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6,731.60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8,580.71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(3,726.71)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(4,422.48)</w:t>
            </w:r>
          </w:p>
        </w:tc>
      </w:tr>
      <w:tr w:rsidR="00F3651E" w:rsidRPr="002A03DA" w:rsidTr="00485160">
        <w:trPr>
          <w:gridAfter w:val="1"/>
          <w:wAfter w:w="87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(64.79)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bottom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(64.79)</w:t>
            </w:r>
          </w:p>
        </w:tc>
      </w:tr>
      <w:tr w:rsidR="00F3651E" w:rsidRPr="002A03DA" w:rsidTr="00F1663B">
        <w:trPr>
          <w:gridAfter w:val="1"/>
          <w:wAfter w:w="87" w:type="dxa"/>
          <w:trHeight w:val="442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241.74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12,029.78</w:t>
            </w: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9,024.89</w:t>
            </w:r>
          </w:p>
        </w:tc>
      </w:tr>
      <w:tr w:rsidR="00F3651E" w:rsidRPr="002A03DA" w:rsidTr="00F1663B">
        <w:trPr>
          <w:gridAfter w:val="1"/>
          <w:wAfter w:w="87" w:type="dxa"/>
          <w:trHeight w:val="442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  <w:tcBorders>
              <w:top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  <w:tcBorders>
              <w:top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663B" w:rsidRPr="002A03DA" w:rsidTr="00F1663B">
        <w:trPr>
          <w:gridAfter w:val="1"/>
          <w:wAfter w:w="87" w:type="dxa"/>
          <w:trHeight w:val="442"/>
        </w:trPr>
        <w:tc>
          <w:tcPr>
            <w:tcW w:w="3867" w:type="dxa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gridSpan w:val="3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3"/>
          </w:tcPr>
          <w:p w:rsidR="00F1663B" w:rsidRPr="002A03DA" w:rsidRDefault="00F1663B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3" w:type="dxa"/>
            <w:gridSpan w:val="4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7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4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ind w:right="-198" w:hanging="2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4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651E" w:rsidRPr="002A03DA" w:rsidTr="00485160">
        <w:trPr>
          <w:gridAfter w:val="3"/>
          <w:wAfter w:w="626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1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2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1.89</w:t>
            </w:r>
          </w:p>
        </w:tc>
        <w:tc>
          <w:tcPr>
            <w:tcW w:w="23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5.77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4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2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2.19</w:t>
            </w:r>
          </w:p>
        </w:tc>
        <w:tc>
          <w:tcPr>
            <w:tcW w:w="23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1.</w:t>
            </w:r>
            <w:r w:rsidRPr="002A03DA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4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F3651E" w:rsidRPr="002A03DA" w:rsidTr="00485160">
        <w:trPr>
          <w:gridAfter w:val="2"/>
          <w:wAfter w:w="571" w:type="dxa"/>
          <w:trHeight w:val="442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4.08</w:t>
            </w:r>
          </w:p>
        </w:tc>
        <w:tc>
          <w:tcPr>
            <w:tcW w:w="23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7.17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1.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0.80</w:t>
            </w:r>
          </w:p>
        </w:tc>
      </w:tr>
      <w:tr w:rsidR="00F3651E" w:rsidRPr="002A03DA" w:rsidTr="00485160">
        <w:trPr>
          <w:gridAfter w:val="2"/>
          <w:wAfter w:w="571" w:type="dxa"/>
          <w:trHeight w:val="260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6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gridSpan w:val="4"/>
            <w:tcBorders>
              <w:top w:val="single" w:sz="4" w:space="0" w:color="auto"/>
            </w:tcBorders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รายได้ค่าเช่ารายปีรอตัดบัญชี</w:t>
            </w:r>
          </w:p>
        </w:tc>
        <w:tc>
          <w:tcPr>
            <w:tcW w:w="2703" w:type="dxa"/>
            <w:gridSpan w:val="4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7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160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4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ind w:right="-198" w:hanging="2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5160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4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651E" w:rsidRPr="002A03DA" w:rsidTr="00485160">
        <w:trPr>
          <w:gridAfter w:val="3"/>
          <w:wAfter w:w="626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1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2" w:type="dxa"/>
            <w:tcBorders>
              <w:bottom w:val="double" w:sz="4" w:space="0" w:color="auto"/>
            </w:tcBorders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C1">
              <w:rPr>
                <w:rFonts w:ascii="Angsana New" w:hAnsi="Angsana New"/>
                <w:b/>
                <w:bCs/>
                <w:sz w:val="30"/>
                <w:szCs w:val="30"/>
              </w:rPr>
              <w:t>16.97</w:t>
            </w:r>
          </w:p>
        </w:tc>
        <w:tc>
          <w:tcPr>
            <w:tcW w:w="236" w:type="dxa"/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C1">
              <w:rPr>
                <w:rFonts w:ascii="Angsana New" w:hAnsi="Angsana New"/>
                <w:b/>
                <w:bCs/>
                <w:sz w:val="30"/>
                <w:szCs w:val="30"/>
              </w:rPr>
              <w:t>18.73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F3651E" w:rsidRPr="00F269C1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69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6" w:type="dxa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9" w:type="dxa"/>
            <w:gridSpan w:val="4"/>
            <w:shd w:val="clear" w:color="auto" w:fill="auto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651E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3651E" w:rsidRPr="002A03DA" w:rsidRDefault="00F3651E" w:rsidP="00321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703" w:type="dxa"/>
            <w:gridSpan w:val="4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7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160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2D3F93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  <w:r w:rsidR="00321037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r w:rsidR="002D3F93"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(หมุนเวียน)</w:t>
            </w:r>
          </w:p>
        </w:tc>
        <w:tc>
          <w:tcPr>
            <w:tcW w:w="135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9" w:type="dxa"/>
            <w:gridSpan w:val="4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ind w:right="-198" w:hanging="2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5160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6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4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3651E" w:rsidRPr="002A03DA" w:rsidTr="00485160">
        <w:trPr>
          <w:gridAfter w:val="3"/>
          <w:wAfter w:w="626" w:type="dxa"/>
        </w:trPr>
        <w:tc>
          <w:tcPr>
            <w:tcW w:w="3867" w:type="dxa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12"/>
          </w:tcPr>
          <w:p w:rsidR="00F3651E" w:rsidRPr="002A03DA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69C1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269C1" w:rsidRPr="002A03DA" w:rsidRDefault="00F269C1" w:rsidP="00F269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2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4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3.42</w:t>
            </w:r>
          </w:p>
        </w:tc>
      </w:tr>
      <w:tr w:rsidR="00F269C1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269C1" w:rsidRPr="002A03DA" w:rsidRDefault="00F269C1" w:rsidP="00F269C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352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3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36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27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4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</w:tr>
      <w:tr w:rsidR="00F269C1" w:rsidRPr="002A03DA" w:rsidTr="00485160">
        <w:trPr>
          <w:gridAfter w:val="2"/>
          <w:wAfter w:w="571" w:type="dxa"/>
        </w:trPr>
        <w:tc>
          <w:tcPr>
            <w:tcW w:w="3867" w:type="dxa"/>
          </w:tcPr>
          <w:p w:rsidR="00F269C1" w:rsidRPr="002A03DA" w:rsidRDefault="00F269C1" w:rsidP="00F269C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3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6" w:type="dxa"/>
            <w:gridSpan w:val="2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6" w:type="dxa"/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F269C1" w:rsidRPr="002A03DA" w:rsidRDefault="00F269C1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3.49</w:t>
            </w:r>
          </w:p>
        </w:tc>
      </w:tr>
    </w:tbl>
    <w:p w:rsidR="004A07AF" w:rsidRPr="002A03DA" w:rsidRDefault="004A07AF"/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3"/>
        <w:gridCol w:w="1077"/>
        <w:gridCol w:w="1170"/>
        <w:gridCol w:w="990"/>
        <w:gridCol w:w="288"/>
        <w:gridCol w:w="1062"/>
        <w:gridCol w:w="270"/>
        <w:gridCol w:w="990"/>
        <w:gridCol w:w="270"/>
        <w:gridCol w:w="1170"/>
      </w:tblGrid>
      <w:tr w:rsidR="00485160" w:rsidRPr="002A03DA" w:rsidTr="006A494C">
        <w:trPr>
          <w:cantSplit/>
        </w:trPr>
        <w:tc>
          <w:tcPr>
            <w:tcW w:w="2253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2247" w:type="dxa"/>
            <w:gridSpan w:val="2"/>
            <w:shd w:val="clear" w:color="auto" w:fill="auto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  <w:gridSpan w:val="3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5160" w:rsidRPr="002A03DA" w:rsidRDefault="00485160" w:rsidP="00485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160" w:rsidRPr="002A03DA" w:rsidTr="006A494C">
        <w:trPr>
          <w:cantSplit/>
        </w:trPr>
        <w:tc>
          <w:tcPr>
            <w:tcW w:w="2253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1077" w:type="dxa"/>
            <w:shd w:val="clear" w:color="auto" w:fill="auto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85160" w:rsidRPr="002A03DA" w:rsidRDefault="00485160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5160" w:rsidRPr="002A03DA" w:rsidTr="006A494C">
        <w:trPr>
          <w:cantSplit/>
        </w:trPr>
        <w:tc>
          <w:tcPr>
            <w:tcW w:w="2253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shd w:val="clear" w:color="auto" w:fill="auto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85160" w:rsidRPr="002A03DA" w:rsidRDefault="00485160" w:rsidP="00485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34E1D" w:rsidRPr="002A03DA" w:rsidTr="006A494C">
        <w:trPr>
          <w:cantSplit/>
          <w:trHeight w:val="290"/>
        </w:trPr>
        <w:tc>
          <w:tcPr>
            <w:tcW w:w="2253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2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040" w:type="dxa"/>
            <w:gridSpan w:val="7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4E1D" w:rsidRPr="002A03DA" w:rsidTr="006A494C">
        <w:trPr>
          <w:cantSplit/>
        </w:trPr>
        <w:tc>
          <w:tcPr>
            <w:tcW w:w="2253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47" w:type="dxa"/>
            <w:gridSpan w:val="2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4E1D" w:rsidRPr="002A03DA" w:rsidRDefault="00534E1D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1E38" w:rsidRPr="002A03DA" w:rsidTr="006A494C">
        <w:trPr>
          <w:cantSplit/>
        </w:trPr>
        <w:tc>
          <w:tcPr>
            <w:tcW w:w="2253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7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4,514.35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4,572.96</w:t>
            </w:r>
          </w:p>
        </w:tc>
      </w:tr>
      <w:tr w:rsidR="00331E38" w:rsidRPr="002A03DA" w:rsidTr="006A494C">
        <w:trPr>
          <w:cantSplit/>
        </w:trPr>
        <w:tc>
          <w:tcPr>
            <w:tcW w:w="2253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7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077" w:type="dxa"/>
            <w:shd w:val="clear" w:color="auto" w:fill="auto"/>
          </w:tcPr>
          <w:p w:rsidR="00331E38" w:rsidRPr="002A03DA" w:rsidRDefault="006403CB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3.30-5.525</w:t>
            </w:r>
          </w:p>
        </w:tc>
        <w:tc>
          <w:tcPr>
            <w:tcW w:w="1170" w:type="dxa"/>
            <w:shd w:val="clear" w:color="auto" w:fill="auto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1.55-5.775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148.62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156.80</w:t>
            </w:r>
          </w:p>
        </w:tc>
      </w:tr>
      <w:tr w:rsidR="00331E38" w:rsidRPr="002A03DA" w:rsidTr="006A494C">
        <w:trPr>
          <w:cantSplit/>
        </w:trPr>
        <w:tc>
          <w:tcPr>
            <w:tcW w:w="4500" w:type="dxa"/>
            <w:gridSpan w:val="3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1E38" w:rsidRPr="002A03DA" w:rsidRDefault="006403CB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654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4,662.9</w:t>
            </w:r>
            <w:r w:rsidR="0099756F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31E38" w:rsidRPr="002A03DA" w:rsidRDefault="00331E38" w:rsidP="00331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4,729.76</w:t>
            </w:r>
          </w:p>
        </w:tc>
      </w:tr>
    </w:tbl>
    <w:p w:rsidR="00DB3CC8" w:rsidRPr="002A03DA" w:rsidRDefault="00DB3CC8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D3F93" w:rsidRPr="002A03DA" w:rsidRDefault="002D3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F16F13" w:rsidRPr="00F1663B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7416C4" w:rsidRPr="002A03DA">
        <w:rPr>
          <w:rFonts w:ascii="Angsana New" w:hAnsi="Angsana New"/>
          <w:sz w:val="30"/>
          <w:szCs w:val="30"/>
        </w:rPr>
        <w:t xml:space="preserve"> </w:t>
      </w:r>
      <w:r w:rsidR="007416C4" w:rsidRPr="002A03DA">
        <w:rPr>
          <w:rFonts w:ascii="Angsana New" w:hAnsi="Angsana New" w:hint="cs"/>
          <w:sz w:val="30"/>
          <w:szCs w:val="30"/>
          <w:cs/>
        </w:rPr>
        <w:t>และสำหรับ</w:t>
      </w:r>
      <w:r w:rsidRPr="002A03DA">
        <w:rPr>
          <w:rFonts w:ascii="Angsana New" w:hAnsi="Angsana New"/>
          <w:sz w:val="30"/>
          <w:szCs w:val="30"/>
          <w:cs/>
        </w:rPr>
        <w:t xml:space="preserve">ปีสิ้นสุดวันที่ 31 ธันวาคม </w:t>
      </w:r>
      <w:r w:rsidR="007416C4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F16F13" w:rsidRPr="002A03DA" w:rsidRDefault="00F16F13" w:rsidP="00F16F13">
      <w:pPr>
        <w:rPr>
          <w:rFonts w:ascii="Angsana New" w:hAnsi="Angsana New"/>
          <w:sz w:val="20"/>
          <w:szCs w:val="20"/>
        </w:rPr>
      </w:pPr>
    </w:p>
    <w:tbl>
      <w:tblPr>
        <w:tblW w:w="9523" w:type="dxa"/>
        <w:tblInd w:w="467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3"/>
        <w:gridCol w:w="1350"/>
        <w:gridCol w:w="270"/>
        <w:gridCol w:w="1170"/>
        <w:gridCol w:w="270"/>
        <w:gridCol w:w="1350"/>
        <w:gridCol w:w="270"/>
        <w:gridCol w:w="1170"/>
      </w:tblGrid>
      <w:tr w:rsidR="00F16F13" w:rsidRPr="002A03DA" w:rsidTr="006A494C">
        <w:tc>
          <w:tcPr>
            <w:tcW w:w="3673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2790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16F13" w:rsidRPr="002A03DA" w:rsidRDefault="00F16F13" w:rsidP="00481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6A494C">
        <w:tc>
          <w:tcPr>
            <w:tcW w:w="367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รวมดอกเบี้ยค้างจ่าย)</w:t>
            </w: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A494C" w:rsidRPr="002A03DA" w:rsidTr="006A494C">
        <w:tc>
          <w:tcPr>
            <w:tcW w:w="367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98" w:hanging="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A494C" w:rsidRPr="002A03DA" w:rsidTr="006A494C">
        <w:tc>
          <w:tcPr>
            <w:tcW w:w="367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A494C" w:rsidRPr="002A03DA" w:rsidTr="006A494C">
        <w:tc>
          <w:tcPr>
            <w:tcW w:w="367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6A494C" w:rsidRPr="002A03DA" w:rsidTr="006A494C">
        <w:tc>
          <w:tcPr>
            <w:tcW w:w="367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</w:tr>
      <w:tr w:rsidR="00D52F77" w:rsidRPr="002A03DA" w:rsidTr="006A494C">
        <w:tc>
          <w:tcPr>
            <w:tcW w:w="3673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2F77" w:rsidRPr="002A03DA" w:rsidTr="006A494C">
        <w:tc>
          <w:tcPr>
            <w:tcW w:w="3673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8EA" w:rsidRPr="002A03DA" w:rsidTr="006A494C">
        <w:tc>
          <w:tcPr>
            <w:tcW w:w="3673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768EA" w:rsidRPr="002A03DA" w:rsidRDefault="00F55D53" w:rsidP="00F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4,572.96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1,015.97</w:t>
            </w:r>
          </w:p>
        </w:tc>
      </w:tr>
      <w:tr w:rsidR="001768EA" w:rsidRPr="002A03DA" w:rsidTr="006A494C">
        <w:tc>
          <w:tcPr>
            <w:tcW w:w="3673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1768EA" w:rsidRPr="002A03DA" w:rsidRDefault="00F55D53" w:rsidP="00F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225.99</w:t>
            </w:r>
          </w:p>
        </w:tc>
        <w:tc>
          <w:tcPr>
            <w:tcW w:w="270" w:type="dxa"/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5,035.75</w:t>
            </w:r>
          </w:p>
        </w:tc>
      </w:tr>
      <w:tr w:rsidR="001768EA" w:rsidRPr="002A03DA" w:rsidTr="006A494C">
        <w:tc>
          <w:tcPr>
            <w:tcW w:w="3673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768EA" w:rsidRPr="002A03DA" w:rsidRDefault="00F55D53" w:rsidP="00F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(284.60)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(1,478.76)</w:t>
            </w:r>
          </w:p>
        </w:tc>
      </w:tr>
      <w:tr w:rsidR="001768EA" w:rsidRPr="002A03DA" w:rsidTr="006A494C">
        <w:tc>
          <w:tcPr>
            <w:tcW w:w="3673" w:type="dxa"/>
            <w:tcBorders>
              <w:bottom w:val="nil"/>
            </w:tcBorders>
          </w:tcPr>
          <w:p w:rsidR="001768EA" w:rsidRPr="002A03DA" w:rsidRDefault="00A70CB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768EA" w:rsidRPr="002A03DA" w:rsidRDefault="00F55D53" w:rsidP="00F5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4,514.35</w:t>
            </w:r>
          </w:p>
        </w:tc>
        <w:tc>
          <w:tcPr>
            <w:tcW w:w="270" w:type="dxa"/>
            <w:tcBorders>
              <w:bottom w:val="nil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768EA" w:rsidRPr="002A03DA" w:rsidRDefault="001768EA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4,572.96</w:t>
            </w:r>
          </w:p>
        </w:tc>
      </w:tr>
    </w:tbl>
    <w:p w:rsidR="00534E1D" w:rsidRPr="002A03DA" w:rsidRDefault="00534E1D"/>
    <w:tbl>
      <w:tblPr>
        <w:tblW w:w="97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8"/>
        <w:gridCol w:w="992"/>
        <w:gridCol w:w="121"/>
        <w:gridCol w:w="869"/>
        <w:gridCol w:w="1260"/>
        <w:gridCol w:w="270"/>
        <w:gridCol w:w="990"/>
        <w:gridCol w:w="270"/>
        <w:gridCol w:w="1260"/>
        <w:gridCol w:w="270"/>
        <w:gridCol w:w="1069"/>
        <w:gridCol w:w="13"/>
      </w:tblGrid>
      <w:tr w:rsidR="00DB3CC8" w:rsidRPr="002A03DA" w:rsidTr="006A494C">
        <w:trPr>
          <w:gridAfter w:val="1"/>
          <w:wAfter w:w="13" w:type="dxa"/>
        </w:trPr>
        <w:tc>
          <w:tcPr>
            <w:tcW w:w="2338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เงินกู้ยืมระยะยาวและ</w:t>
            </w:r>
          </w:p>
        </w:tc>
        <w:tc>
          <w:tcPr>
            <w:tcW w:w="1982" w:type="dxa"/>
            <w:gridSpan w:val="3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6A494C">
        <w:tc>
          <w:tcPr>
            <w:tcW w:w="2338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A494C" w:rsidRPr="002A03DA" w:rsidTr="006A494C">
        <w:tc>
          <w:tcPr>
            <w:tcW w:w="2338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ถือหุ้นของบริษัทย่อย</w:t>
            </w: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90" w:type="dxa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6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2" w:type="dxa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B3CC8" w:rsidRPr="002A03DA" w:rsidTr="006A494C">
        <w:trPr>
          <w:gridAfter w:val="1"/>
          <w:wAfter w:w="13" w:type="dxa"/>
        </w:trPr>
        <w:tc>
          <w:tcPr>
            <w:tcW w:w="2338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2" w:type="dxa"/>
            <w:gridSpan w:val="3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89" w:type="dxa"/>
            <w:gridSpan w:val="7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3CC8" w:rsidRPr="002A03DA" w:rsidTr="006A494C">
        <w:tc>
          <w:tcPr>
            <w:tcW w:w="4320" w:type="dxa"/>
            <w:gridSpan w:val="4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3CC8" w:rsidRPr="002A03DA" w:rsidTr="006A494C">
        <w:tc>
          <w:tcPr>
            <w:tcW w:w="2338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13" w:type="dxa"/>
            <w:gridSpan w:val="2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9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B3CC8" w:rsidRPr="002A03DA" w:rsidTr="006A494C">
        <w:tc>
          <w:tcPr>
            <w:tcW w:w="2338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13" w:type="dxa"/>
            <w:gridSpan w:val="2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869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237.31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226.24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B3CC8" w:rsidRPr="002A03DA" w:rsidTr="006A494C">
        <w:tc>
          <w:tcPr>
            <w:tcW w:w="4320" w:type="dxa"/>
            <w:gridSpan w:val="4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510.74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499.67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B3CC8" w:rsidRPr="002A03DA" w:rsidRDefault="00DB3CC8" w:rsidP="00DB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9615D" w:rsidRPr="002A03DA" w:rsidRDefault="0069615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1663B" w:rsidRDefault="00F1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รายการเคลื่อนไหวของเงินกู้ยืมระยะยาวจาก</w:t>
      </w:r>
      <w:r w:rsidRPr="002A03DA"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59265B" w:rsidRPr="002A03DA">
        <w:rPr>
          <w:rFonts w:ascii="Angsana New" w:hAnsi="Angsana New"/>
          <w:sz w:val="30"/>
          <w:szCs w:val="30"/>
        </w:rPr>
        <w:t xml:space="preserve"> </w:t>
      </w:r>
      <w:r w:rsidR="0059265B" w:rsidRPr="002A03DA">
        <w:rPr>
          <w:rFonts w:ascii="Angsana New" w:hAnsi="Angsana New" w:hint="cs"/>
          <w:sz w:val="30"/>
          <w:szCs w:val="30"/>
          <w:cs/>
        </w:rPr>
        <w:t>และสำหรับ</w:t>
      </w:r>
      <w:r w:rsidRPr="002A03DA">
        <w:rPr>
          <w:rFonts w:ascii="Angsana New" w:hAnsi="Angsana New"/>
          <w:sz w:val="30"/>
          <w:szCs w:val="30"/>
          <w:cs/>
        </w:rPr>
        <w:t xml:space="preserve">ปีสิ้นสุดวันที่ 31 ธันวาคม </w:t>
      </w:r>
      <w:r w:rsidR="0059265B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F16F13" w:rsidRPr="002A03DA" w:rsidRDefault="00F16F13" w:rsidP="00F16F13">
      <w:pPr>
        <w:ind w:firstLine="227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70"/>
        <w:gridCol w:w="1170"/>
        <w:gridCol w:w="270"/>
        <w:gridCol w:w="1350"/>
        <w:gridCol w:w="270"/>
        <w:gridCol w:w="1170"/>
      </w:tblGrid>
      <w:tr w:rsidR="00F16F13" w:rsidRPr="002A03DA" w:rsidTr="006A494C">
        <w:tc>
          <w:tcPr>
            <w:tcW w:w="387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เงินกู้ยืมระยะยาวจากผู้ถือหุ้นของบริษัทย่อย </w:t>
            </w:r>
          </w:p>
        </w:tc>
        <w:tc>
          <w:tcPr>
            <w:tcW w:w="2790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6A494C">
        <w:trPr>
          <w:tblHeader/>
        </w:trPr>
        <w:tc>
          <w:tcPr>
            <w:tcW w:w="38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(ไม่รวมดอกเบี้ยค้างจ่าย)</w:t>
            </w: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A494C" w:rsidRPr="002A03DA" w:rsidTr="006A494C">
        <w:trPr>
          <w:tblHeader/>
        </w:trPr>
        <w:tc>
          <w:tcPr>
            <w:tcW w:w="38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A494C" w:rsidRPr="002A03DA" w:rsidTr="006A494C">
        <w:trPr>
          <w:tblHeader/>
        </w:trPr>
        <w:tc>
          <w:tcPr>
            <w:tcW w:w="38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A494C" w:rsidRPr="002A03DA" w:rsidTr="006A494C">
        <w:trPr>
          <w:tblHeader/>
        </w:trPr>
        <w:tc>
          <w:tcPr>
            <w:tcW w:w="38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6A494C" w:rsidRPr="002A03DA" w:rsidTr="006A494C">
        <w:trPr>
          <w:tblHeader/>
        </w:trPr>
        <w:tc>
          <w:tcPr>
            <w:tcW w:w="38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pStyle w:val="BodyText"/>
              <w:spacing w:after="0" w:line="240" w:lineRule="auto"/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:rsidR="006A494C" w:rsidRPr="002A03DA" w:rsidRDefault="006A494C" w:rsidP="006A494C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</w:tr>
      <w:tr w:rsidR="00D52F77" w:rsidRPr="002A03DA" w:rsidTr="006A494C">
        <w:trPr>
          <w:tblHeader/>
        </w:trPr>
        <w:tc>
          <w:tcPr>
            <w:tcW w:w="38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2F77" w:rsidRPr="002A03DA" w:rsidTr="006A494C">
        <w:trPr>
          <w:tblHeader/>
        </w:trPr>
        <w:tc>
          <w:tcPr>
            <w:tcW w:w="3870" w:type="dxa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0" w:type="dxa"/>
            <w:gridSpan w:val="7"/>
          </w:tcPr>
          <w:p w:rsidR="00D52F77" w:rsidRPr="002A03DA" w:rsidRDefault="00D52F77" w:rsidP="00D52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B3CBE" w:rsidRPr="002A03DA" w:rsidTr="006A494C">
        <w:tc>
          <w:tcPr>
            <w:tcW w:w="38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3CBE" w:rsidRPr="002A03DA" w:rsidTr="006A494C">
        <w:tc>
          <w:tcPr>
            <w:tcW w:w="38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3CBE" w:rsidRPr="002A03DA" w:rsidTr="006A494C">
        <w:tc>
          <w:tcPr>
            <w:tcW w:w="3870" w:type="dxa"/>
          </w:tcPr>
          <w:p w:rsidR="000B3CBE" w:rsidRPr="002A03DA" w:rsidRDefault="004436CC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273.43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B3CBE" w:rsidRPr="002A03DA" w:rsidRDefault="000B3CBE" w:rsidP="000B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34E1D" w:rsidRPr="002A03DA" w:rsidRDefault="00534E1D">
      <w:pPr>
        <w:rPr>
          <w:cs/>
        </w:rPr>
      </w:pPr>
    </w:p>
    <w:tbl>
      <w:tblPr>
        <w:tblW w:w="95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992"/>
        <w:gridCol w:w="284"/>
        <w:gridCol w:w="992"/>
        <w:gridCol w:w="283"/>
        <w:gridCol w:w="999"/>
        <w:gridCol w:w="277"/>
        <w:gridCol w:w="992"/>
      </w:tblGrid>
      <w:tr w:rsidR="00F16F13" w:rsidRPr="002A03DA" w:rsidTr="00481ECB">
        <w:tc>
          <w:tcPr>
            <w:tcW w:w="378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99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481ECB">
        <w:tc>
          <w:tcPr>
            <w:tcW w:w="378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7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A494C" w:rsidRPr="002A03DA" w:rsidTr="00481ECB">
        <w:tc>
          <w:tcPr>
            <w:tcW w:w="378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7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16F13" w:rsidRPr="002A03DA" w:rsidTr="00481ECB">
        <w:trPr>
          <w:trHeight w:val="245"/>
        </w:trPr>
        <w:tc>
          <w:tcPr>
            <w:tcW w:w="378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9" w:type="dxa"/>
            <w:gridSpan w:val="7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6F13" w:rsidRPr="002A03DA" w:rsidTr="00481ECB">
        <w:tc>
          <w:tcPr>
            <w:tcW w:w="378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F16F13" w:rsidRPr="002A03DA" w:rsidRDefault="00F16F13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0DE9" w:rsidRPr="002A03DA" w:rsidTr="00481ECB">
        <w:tc>
          <w:tcPr>
            <w:tcW w:w="378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8F0DE9" w:rsidRPr="002A03DA" w:rsidRDefault="00DB0E4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84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283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F0DE9" w:rsidRPr="002A03DA" w:rsidTr="00481ECB">
        <w:tc>
          <w:tcPr>
            <w:tcW w:w="378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ส่วนที่ถึงกำหนดหลังจาก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99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0DE9" w:rsidRPr="002A03DA" w:rsidRDefault="00DB0E4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6,741.67</w:t>
            </w:r>
          </w:p>
        </w:tc>
        <w:tc>
          <w:tcPr>
            <w:tcW w:w="284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6,970.65</w:t>
            </w:r>
          </w:p>
        </w:tc>
        <w:tc>
          <w:tcPr>
            <w:tcW w:w="283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F0DE9" w:rsidRPr="002A03DA" w:rsidTr="00481ECB">
        <w:trPr>
          <w:trHeight w:val="80"/>
        </w:trPr>
        <w:tc>
          <w:tcPr>
            <w:tcW w:w="378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F0DE9" w:rsidRPr="002A03DA" w:rsidRDefault="00DB0E4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7,047.73</w:t>
            </w:r>
          </w:p>
        </w:tc>
        <w:tc>
          <w:tcPr>
            <w:tcW w:w="284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7,276.71</w:t>
            </w:r>
          </w:p>
        </w:tc>
        <w:tc>
          <w:tcPr>
            <w:tcW w:w="283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8F0DE9" w:rsidRPr="002A03DA" w:rsidRDefault="008F0DE9" w:rsidP="008F0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สัญญาสำคัญที่เกี่ยวข้องกับรายได้สิทธิการเช่า </w:t>
      </w:r>
      <w:r w:rsidRPr="002A03DA">
        <w:rPr>
          <w:rFonts w:ascii="Angsana New" w:hAnsi="Angsana New"/>
          <w:sz w:val="30"/>
          <w:szCs w:val="30"/>
          <w:cs/>
        </w:rPr>
        <w:t>(</w:t>
      </w:r>
      <w:r w:rsidRPr="002A03DA">
        <w:rPr>
          <w:rFonts w:ascii="Angsana New" w:hAnsi="Angsana New" w:hint="cs"/>
          <w:sz w:val="30"/>
          <w:szCs w:val="30"/>
          <w:cs/>
        </w:rPr>
        <w:t xml:space="preserve">ดูหมายเหตุประกอบงบการเงินข้อ </w:t>
      </w:r>
      <w:r w:rsidR="00B755E2" w:rsidRPr="002A03DA">
        <w:rPr>
          <w:rFonts w:ascii="Angsana New" w:hAnsi="Angsana New"/>
          <w:sz w:val="30"/>
          <w:szCs w:val="30"/>
        </w:rPr>
        <w:t>23</w:t>
      </w:r>
      <w:r w:rsidRPr="002A03DA">
        <w:rPr>
          <w:rFonts w:ascii="Angsana New" w:hAnsi="Angsana New"/>
          <w:sz w:val="30"/>
          <w:szCs w:val="30"/>
          <w:cs/>
        </w:rPr>
        <w:t>)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สัญญาที่สำคัญที่ทำกับกิจการที่เกี่ยวข้องกันมีดังต่อไปนี้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สัญญาบริหารจัดการ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i/>
          <w:iCs/>
          <w:sz w:val="20"/>
          <w:szCs w:val="20"/>
          <w:cs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บริษัทได้ทำสัญญาบริการกับบริษัทย่อย</w:t>
      </w:r>
      <w:r w:rsidRPr="002A03DA">
        <w:rPr>
          <w:rFonts w:ascii="Angsana New" w:hAnsi="Angsana New" w:hint="cs"/>
          <w:sz w:val="30"/>
          <w:szCs w:val="30"/>
          <w:cs/>
        </w:rPr>
        <w:t>หลายบริษัท</w:t>
      </w:r>
      <w:r w:rsidRPr="002A03DA">
        <w:rPr>
          <w:rFonts w:ascii="Angsana New" w:hAnsi="Angsana New"/>
          <w:sz w:val="30"/>
          <w:szCs w:val="30"/>
          <w:cs/>
        </w:rPr>
        <w:t>สำหรับการ</w:t>
      </w:r>
      <w:r w:rsidRPr="002A03DA">
        <w:rPr>
          <w:rFonts w:ascii="Angsana New" w:hAnsi="Angsana New" w:hint="cs"/>
          <w:sz w:val="30"/>
          <w:szCs w:val="30"/>
          <w:cs/>
        </w:rPr>
        <w:t>ให้บริการ</w:t>
      </w:r>
      <w:r w:rsidRPr="002A03DA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2A03DA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7E66A1" w:rsidRPr="002A03DA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:rsidR="00A9584A" w:rsidRPr="002A03DA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>บริษัทได้ทำสัญญาบริการกับการร่วมค้าแห่งหนึ่งสำหรับการให้บริการบริหารโครงการ การก่อสร้างและการออกแบบรูปแบบโครงการ โดยคิดค</w:t>
      </w:r>
      <w:r w:rsidR="00A9584A" w:rsidRPr="002A03DA">
        <w:rPr>
          <w:rFonts w:ascii="Angsana New" w:hAnsi="Angsana New" w:hint="cs"/>
          <w:sz w:val="30"/>
          <w:szCs w:val="30"/>
          <w:cs/>
        </w:rPr>
        <w:t>่าบริการเป็นรายเดือนในอัตราที่ตกลงกันตามสัญญา</w:t>
      </w:r>
    </w:p>
    <w:p w:rsidR="00F16F13" w:rsidRPr="002A03DA" w:rsidRDefault="00A9584A" w:rsidP="00A95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  <w:cs/>
        </w:rPr>
      </w:pPr>
      <w:r w:rsidRPr="002A03DA">
        <w:rPr>
          <w:rFonts w:ascii="Angsana New" w:hAnsi="Angsana New"/>
          <w:sz w:val="20"/>
          <w:szCs w:val="20"/>
          <w:cs/>
        </w:rPr>
        <w:t xml:space="preserve"> </w:t>
      </w:r>
    </w:p>
    <w:p w:rsidR="00A9584A" w:rsidRPr="002A03DA" w:rsidRDefault="00F16F13" w:rsidP="00A9584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A03DA">
        <w:rPr>
          <w:rFonts w:ascii="Angsana New" w:hAnsi="Angsana New"/>
          <w:sz w:val="30"/>
          <w:szCs w:val="30"/>
          <w:cs/>
        </w:rPr>
        <w:t>ทำสัญญาบริการกับบริษัทย่อย</w:t>
      </w:r>
      <w:r w:rsidRPr="002A03DA">
        <w:rPr>
          <w:rFonts w:ascii="Angsana New" w:hAnsi="Angsana New" w:hint="cs"/>
          <w:sz w:val="30"/>
          <w:szCs w:val="30"/>
          <w:cs/>
        </w:rPr>
        <w:t>หลายบริษัท</w:t>
      </w:r>
      <w:r w:rsidRPr="002A03DA">
        <w:rPr>
          <w:rFonts w:ascii="Angsana New" w:hAnsi="Angsana New"/>
          <w:sz w:val="30"/>
          <w:szCs w:val="30"/>
          <w:cs/>
        </w:rPr>
        <w:t>สำหรับการ</w:t>
      </w:r>
      <w:r w:rsidRPr="002A03DA">
        <w:rPr>
          <w:rFonts w:ascii="Angsana New" w:hAnsi="Angsana New" w:hint="cs"/>
          <w:sz w:val="30"/>
          <w:szCs w:val="30"/>
          <w:cs/>
        </w:rPr>
        <w:t>ให้บริการ</w:t>
      </w:r>
      <w:r w:rsidRPr="002A03DA">
        <w:rPr>
          <w:rFonts w:ascii="Angsana New" w:hAnsi="Angsana New"/>
          <w:sz w:val="30"/>
          <w:szCs w:val="30"/>
          <w:cs/>
        </w:rPr>
        <w:t xml:space="preserve">บริหารจัดการทั่วไป </w:t>
      </w:r>
      <w:r w:rsidRPr="002A03DA">
        <w:rPr>
          <w:rFonts w:ascii="Angsana New" w:hAnsi="Angsana New" w:hint="cs"/>
          <w:sz w:val="30"/>
          <w:szCs w:val="30"/>
          <w:cs/>
        </w:rPr>
        <w:t>โดยคิดค่าบริการเป็นรายเดือนในอัตรา</w:t>
      </w:r>
      <w:r w:rsidR="00A9584A" w:rsidRPr="002A03DA">
        <w:rPr>
          <w:rFonts w:ascii="Angsana New" w:hAnsi="Angsana New" w:hint="cs"/>
          <w:sz w:val="30"/>
          <w:szCs w:val="30"/>
          <w:cs/>
        </w:rPr>
        <w:t>ที่ตกลงกันตามสัญญา</w:t>
      </w:r>
    </w:p>
    <w:p w:rsidR="00F16F13" w:rsidRPr="002A03DA" w:rsidRDefault="00A9584A" w:rsidP="00A95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</w:rPr>
        <w:t xml:space="preserve"> </w:t>
      </w: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A03DA">
        <w:rPr>
          <w:rFonts w:ascii="Angsana New" w:hAnsi="Angsana New"/>
          <w:sz w:val="30"/>
          <w:szCs w:val="30"/>
          <w:cs/>
        </w:rPr>
        <w:t>แห่งหนึ่งทำสัญญาบริการกับบริษัทสำหรับการให้บริการจ้างเหมาแรงงาน เพื่อดำเนินการกิจการโรงแรมโดยคิดค่าบริการเป็นรายเดือนใน</w:t>
      </w:r>
      <w:r w:rsidR="003A5DA1" w:rsidRPr="002A03DA">
        <w:rPr>
          <w:rFonts w:ascii="Angsana New" w:hAnsi="Angsana New" w:hint="cs"/>
          <w:sz w:val="30"/>
          <w:szCs w:val="30"/>
          <w:cs/>
        </w:rPr>
        <w:t>อัตราที่ตกลงกันตามสัญญา</w:t>
      </w:r>
    </w:p>
    <w:p w:rsidR="00F16F13" w:rsidRPr="002A03DA" w:rsidRDefault="00F16F13" w:rsidP="00F16F13">
      <w:pPr>
        <w:pStyle w:val="ListParagraph"/>
        <w:rPr>
          <w:rFonts w:ascii="Angsana New" w:hAnsi="Angsana New"/>
          <w:sz w:val="20"/>
          <w:szCs w:val="20"/>
          <w:cs/>
        </w:rPr>
      </w:pPr>
    </w:p>
    <w:p w:rsidR="00F16F13" w:rsidRPr="002A03DA" w:rsidRDefault="00F16F13" w:rsidP="00F16F1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บริษัทย่อยแห่งหนึ่งได้เข้าทำสัญญากับบริษัทที่เกี่ยวข้องกันแห่งหนึ่ง 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 สำหรับระยะเวลา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/>
          <w:sz w:val="30"/>
          <w:szCs w:val="30"/>
          <w:cs/>
        </w:rPr>
        <w:t xml:space="preserve">ปี โดยเริ่มตั้งแต่เดือนกรกฎาคม </w:t>
      </w:r>
      <w:r w:rsidRPr="002A03DA">
        <w:rPr>
          <w:rFonts w:ascii="Angsana New" w:hAnsi="Angsana New"/>
          <w:sz w:val="30"/>
          <w:szCs w:val="30"/>
        </w:rPr>
        <w:t xml:space="preserve">2546 </w:t>
      </w:r>
      <w:r w:rsidRPr="002A03DA">
        <w:rPr>
          <w:rFonts w:ascii="Angsana New" w:hAnsi="Angsana New"/>
          <w:sz w:val="30"/>
          <w:szCs w:val="30"/>
          <w:cs/>
        </w:rPr>
        <w:t xml:space="preserve">และสิ้นสุดในเดือนเมษายน </w:t>
      </w:r>
      <w:r w:rsidRPr="002A03DA">
        <w:rPr>
          <w:rFonts w:ascii="Angsana New" w:hAnsi="Angsana New"/>
          <w:sz w:val="30"/>
          <w:szCs w:val="30"/>
        </w:rPr>
        <w:t xml:space="preserve">2557 </w:t>
      </w:r>
      <w:r w:rsidRPr="002A03DA">
        <w:rPr>
          <w:rFonts w:ascii="Angsana New" w:hAnsi="Angsana New"/>
          <w:sz w:val="30"/>
          <w:szCs w:val="30"/>
          <w:cs/>
        </w:rPr>
        <w:t xml:space="preserve">ภายหลังสิ้นสุดสัญญา บริษัทย่อยได้ต่ออายุสัญญาทุกๆ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="00BB754C" w:rsidRPr="002A03DA">
        <w:rPr>
          <w:rFonts w:ascii="Angsana New" w:hAnsi="Angsana New" w:hint="cs"/>
          <w:sz w:val="30"/>
          <w:szCs w:val="30"/>
          <w:cs/>
        </w:rPr>
        <w:t>เดือน</w:t>
      </w:r>
    </w:p>
    <w:p w:rsidR="004A07AF" w:rsidRPr="002A03DA" w:rsidRDefault="004A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ในเดือนกุมภาพันธ์ </w:t>
      </w:r>
      <w:r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บริษัทได้เข้าทำสัญญากับบริษัทสองแห่งมีกำหนด </w:t>
      </w:r>
      <w:r w:rsidRPr="002A03DA">
        <w:rPr>
          <w:rFonts w:ascii="Angsana New" w:hAnsi="Angsana New"/>
          <w:sz w:val="30"/>
          <w:szCs w:val="30"/>
        </w:rPr>
        <w:t>10</w:t>
      </w:r>
      <w:r w:rsidRPr="002A03DA">
        <w:rPr>
          <w:rFonts w:ascii="Angsana New" w:hAnsi="Angsana New"/>
          <w:sz w:val="30"/>
          <w:szCs w:val="30"/>
          <w:cs/>
        </w:rPr>
        <w:t xml:space="preserve"> ปี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เริ่มตั้งแต่ปีที่เริ่มดำเนินโครงการและสามารถต่ออายุสัญญาได้อีกเป็นเวลา </w:t>
      </w:r>
      <w:r w:rsidRPr="002A03DA">
        <w:rPr>
          <w:rFonts w:ascii="Angsana New" w:hAnsi="Angsana New"/>
          <w:sz w:val="30"/>
          <w:szCs w:val="30"/>
        </w:rPr>
        <w:t>10</w:t>
      </w:r>
      <w:r w:rsidRPr="002A03DA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</w:t>
      </w:r>
      <w:r w:rsidRPr="002A03DA">
        <w:rPr>
          <w:rFonts w:ascii="Angsana New" w:hAnsi="Angsana New" w:hint="cs"/>
          <w:sz w:val="30"/>
          <w:szCs w:val="30"/>
          <w:cs/>
        </w:rPr>
        <w:t>งานโรงแรม</w:t>
      </w:r>
      <w:r w:rsidRPr="002A03DA">
        <w:rPr>
          <w:rFonts w:ascii="Angsana New" w:hAnsi="Angsana New"/>
          <w:sz w:val="30"/>
          <w:szCs w:val="30"/>
          <w:cs/>
        </w:rPr>
        <w:t xml:space="preserve">ของบริษัทและอนุญาตให้บริษัทใช้เครื่องหมายการค้าโดยจะต้องจ่ายค่าธรรมเนียมต่าง ๆ ตามที่ระบุไว้ในสัญญา </w:t>
      </w:r>
    </w:p>
    <w:p w:rsidR="00F16F13" w:rsidRPr="002A03DA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บริษัทย่อยได้เข้าทำสัญญา</w:t>
      </w:r>
      <w:r w:rsidRPr="002A03DA">
        <w:rPr>
          <w:rFonts w:ascii="Angsana New" w:hAnsi="Angsana New" w:hint="cs"/>
          <w:sz w:val="30"/>
          <w:szCs w:val="30"/>
          <w:cs/>
        </w:rPr>
        <w:t>บริหารโครงการ</w:t>
      </w:r>
      <w:r w:rsidRPr="002A03DA">
        <w:rPr>
          <w:rFonts w:ascii="Angsana New" w:hAnsi="Angsana New"/>
          <w:sz w:val="30"/>
          <w:szCs w:val="30"/>
          <w:cs/>
        </w:rPr>
        <w:t>กับบริษัท</w:t>
      </w:r>
      <w:r w:rsidRPr="002A03DA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สัญญา</w:t>
      </w:r>
      <w:r w:rsidRPr="002A03DA">
        <w:rPr>
          <w:rFonts w:ascii="Angsana New" w:hAnsi="Angsana New"/>
          <w:sz w:val="30"/>
          <w:szCs w:val="30"/>
          <w:cs/>
        </w:rPr>
        <w:t xml:space="preserve">มีกำหนด </w:t>
      </w:r>
      <w:r w:rsidRPr="002A03DA">
        <w:rPr>
          <w:rFonts w:ascii="Angsana New" w:hAnsi="Angsana New"/>
          <w:sz w:val="30"/>
          <w:szCs w:val="30"/>
        </w:rPr>
        <w:t>20</w:t>
      </w:r>
      <w:r w:rsidRPr="002A03DA">
        <w:rPr>
          <w:rFonts w:ascii="Angsana New" w:hAnsi="Angsana New"/>
          <w:sz w:val="30"/>
          <w:szCs w:val="30"/>
          <w:cs/>
        </w:rPr>
        <w:t xml:space="preserve"> ปี</w:t>
      </w:r>
      <w:r w:rsidRPr="002A03DA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28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A03DA">
        <w:rPr>
          <w:rFonts w:ascii="Angsana New" w:hAnsi="Angsana New"/>
          <w:sz w:val="30"/>
          <w:szCs w:val="30"/>
        </w:rPr>
        <w:t>2563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Pr="002A03DA">
        <w:rPr>
          <w:rFonts w:ascii="Angsana New" w:hAnsi="Angsana New"/>
          <w:sz w:val="30"/>
          <w:szCs w:val="30"/>
        </w:rPr>
        <w:t>10</w:t>
      </w:r>
      <w:r w:rsidRPr="002A03DA">
        <w:rPr>
          <w:rFonts w:ascii="Angsana New" w:hAnsi="Angsana New"/>
          <w:sz w:val="30"/>
          <w:szCs w:val="30"/>
          <w:cs/>
        </w:rPr>
        <w:t xml:space="preserve"> ปี บริษัทดังกล่าวจะให้บริการในด้านการบริหารโครงการอาคารพักอาศัยให้เช่าของบริษัทย่อยและอนุญาตให้บริษัทย่อยใช้เครื่องหมายการค้าโดย</w:t>
      </w:r>
      <w:r w:rsidRPr="002A03DA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A03DA">
        <w:rPr>
          <w:rFonts w:ascii="Angsana New" w:hAnsi="Angsana New"/>
          <w:sz w:val="30"/>
          <w:szCs w:val="30"/>
          <w:cs/>
        </w:rPr>
        <w:t xml:space="preserve">จะต้องจ่ายค่าธรรมเนียมต่าง ๆ ตามที่ระบุไว้ในสัญญา 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บริหารโครงการกับบริษัทที่เกี่ยวข้องกันแห่งหนึ่งเพื่อขายอสังหาริมทรัพย์ มีกำหนด </w:t>
      </w:r>
      <w:r w:rsidRPr="002A03DA">
        <w:rPr>
          <w:rFonts w:ascii="Angsana New" w:hAnsi="Angsana New"/>
          <w:sz w:val="30"/>
          <w:szCs w:val="30"/>
        </w:rPr>
        <w:t xml:space="preserve">2 </w:t>
      </w:r>
      <w:r w:rsidRPr="002A03DA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22 </w:t>
      </w:r>
      <w:r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</w:t>
      </w:r>
      <w:r w:rsidRPr="002A03DA">
        <w:rPr>
          <w:rFonts w:ascii="Angsana New" w:hAnsi="Angsana New"/>
          <w:sz w:val="30"/>
          <w:szCs w:val="30"/>
          <w:cs/>
        </w:rPr>
        <w:t>พัฒนา</w:t>
      </w:r>
      <w:r w:rsidRPr="002A03DA">
        <w:rPr>
          <w:rFonts w:ascii="Angsana New" w:hAnsi="Angsana New" w:hint="cs"/>
          <w:sz w:val="30"/>
          <w:szCs w:val="30"/>
          <w:cs/>
        </w:rPr>
        <w:t>โครงการ</w:t>
      </w:r>
      <w:r w:rsidRPr="002A03DA">
        <w:rPr>
          <w:rFonts w:ascii="Angsana New" w:hAnsi="Angsana New"/>
          <w:sz w:val="30"/>
          <w:szCs w:val="30"/>
          <w:cs/>
        </w:rPr>
        <w:t>และบริหารงานขายโครงการ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โดย</w:t>
      </w:r>
      <w:r w:rsidRPr="002A03DA">
        <w:rPr>
          <w:rFonts w:ascii="Angsana New" w:hAnsi="Angsana New" w:hint="cs"/>
          <w:sz w:val="30"/>
          <w:szCs w:val="30"/>
          <w:cs/>
        </w:rPr>
        <w:t>บริษัทย่อย</w:t>
      </w:r>
      <w:r w:rsidRPr="002A03DA">
        <w:rPr>
          <w:rFonts w:ascii="Angsana New" w:hAnsi="Angsana New"/>
          <w:sz w:val="30"/>
          <w:szCs w:val="30"/>
          <w:cs/>
        </w:rPr>
        <w:t>จะต้องจ่ายค่า</w:t>
      </w:r>
      <w:r w:rsidRPr="002A03DA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2A03DA">
        <w:rPr>
          <w:rFonts w:ascii="Angsana New" w:hAnsi="Angsana New"/>
          <w:sz w:val="30"/>
          <w:szCs w:val="30"/>
        </w:rPr>
        <w:t>2550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 โกลเด้น แลนด์ (เมย์แฟร์) จำกัด ซึ่งเป็นบริษัทย่อยของบริษัทได้เข้าทำสัญญาเช่ากับกองทุนรวมสิทธิการเช่าอสังหาริมทรัพย์โกลด์ (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กองทุนรวม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 xml:space="preserve">) ซึ่งเป็นบริษัทร่วม โดยบริษัทได้เข้าถือหน่วยลงทุนในกองทุนรวมคิดเป็นสัดส่วนร้อยละ </w:t>
      </w:r>
      <w:r w:rsidRPr="002A03DA">
        <w:rPr>
          <w:rFonts w:ascii="Angsana New" w:hAnsi="Angsana New"/>
          <w:sz w:val="30"/>
          <w:szCs w:val="30"/>
        </w:rPr>
        <w:t>33</w:t>
      </w:r>
      <w:r w:rsidRPr="002A03DA">
        <w:rPr>
          <w:rFonts w:ascii="Angsana New" w:hAnsi="Angsana New"/>
          <w:sz w:val="30"/>
          <w:szCs w:val="30"/>
          <w:cs/>
        </w:rPr>
        <w:t xml:space="preserve"> ของหน่วยลงทุน ตามสัญญากองทุนรวมได้ตกลงเช่าที่ดินและอาคารในโครงการเมย์แฟร์แมริออท (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โครงการ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 xml:space="preserve">) ซึ่งเป็นโครงการที่พักและธุรกิจที่เกี่ยวข้องจากบริษัทย่อย เป็นระยะเวลา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/>
          <w:sz w:val="30"/>
          <w:szCs w:val="30"/>
          <w:cs/>
        </w:rPr>
        <w:t xml:space="preserve">ปี ตั้งแต่วันที่ </w:t>
      </w:r>
      <w:r w:rsidRPr="002A03DA">
        <w:rPr>
          <w:rFonts w:ascii="Angsana New" w:hAnsi="Angsana New"/>
          <w:sz w:val="30"/>
          <w:szCs w:val="30"/>
        </w:rPr>
        <w:t xml:space="preserve">8 </w:t>
      </w:r>
      <w:r w:rsidRPr="002A03D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A03DA">
        <w:rPr>
          <w:rFonts w:ascii="Angsana New" w:hAnsi="Angsana New"/>
          <w:sz w:val="30"/>
          <w:szCs w:val="30"/>
        </w:rPr>
        <w:t xml:space="preserve">2550 </w:t>
      </w:r>
      <w:r w:rsidRPr="002A03DA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2A03DA">
        <w:rPr>
          <w:rFonts w:ascii="Angsana New" w:hAnsi="Angsana New"/>
          <w:sz w:val="30"/>
          <w:szCs w:val="30"/>
        </w:rPr>
        <w:t xml:space="preserve">7 </w:t>
      </w:r>
      <w:r w:rsidRPr="002A03DA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2A03DA">
        <w:rPr>
          <w:rFonts w:ascii="Angsana New" w:hAnsi="Angsana New"/>
          <w:sz w:val="30"/>
          <w:szCs w:val="30"/>
        </w:rPr>
        <w:t>2580</w:t>
      </w:r>
      <w:r w:rsidRPr="00F1663B">
        <w:rPr>
          <w:rFonts w:ascii="Angsana New" w:hAnsi="Angsana New"/>
          <w:spacing w:val="-6"/>
          <w:sz w:val="30"/>
          <w:szCs w:val="30"/>
        </w:rPr>
        <w:t xml:space="preserve"> </w:t>
      </w:r>
      <w:r w:rsidRPr="00F1663B">
        <w:rPr>
          <w:rFonts w:ascii="Angsana New" w:hAnsi="Angsana New"/>
          <w:spacing w:val="-6"/>
          <w:sz w:val="30"/>
          <w:szCs w:val="30"/>
          <w:cs/>
        </w:rPr>
        <w:t xml:space="preserve">เป็นจำนวนรวม </w:t>
      </w:r>
      <w:r w:rsidRPr="00F1663B">
        <w:rPr>
          <w:rFonts w:ascii="Angsana New" w:hAnsi="Angsana New"/>
          <w:spacing w:val="-6"/>
          <w:sz w:val="30"/>
          <w:szCs w:val="30"/>
        </w:rPr>
        <w:t>1,700</w:t>
      </w:r>
      <w:r w:rsidRPr="00F1663B">
        <w:rPr>
          <w:rFonts w:ascii="Angsana New" w:hAnsi="Angsana New"/>
          <w:spacing w:val="-6"/>
          <w:sz w:val="30"/>
          <w:szCs w:val="30"/>
          <w:cs/>
        </w:rPr>
        <w:t>.</w:t>
      </w:r>
      <w:r w:rsidRPr="00F1663B">
        <w:rPr>
          <w:rFonts w:ascii="Angsana New" w:hAnsi="Angsana New"/>
          <w:spacing w:val="-6"/>
          <w:sz w:val="30"/>
          <w:szCs w:val="30"/>
        </w:rPr>
        <w:t xml:space="preserve">00 </w:t>
      </w:r>
      <w:r w:rsidRPr="00F1663B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2A03DA">
        <w:rPr>
          <w:rFonts w:ascii="Angsana New" w:hAnsi="Angsana New"/>
          <w:sz w:val="30"/>
          <w:szCs w:val="30"/>
          <w:cs/>
        </w:rPr>
        <w:t xml:space="preserve">บาท </w:t>
      </w:r>
      <w:r w:rsidRPr="002A03DA">
        <w:rPr>
          <w:rFonts w:ascii="Angsana New" w:hAnsi="Angsana New"/>
          <w:sz w:val="30"/>
          <w:szCs w:val="30"/>
          <w:cs/>
        </w:rPr>
        <w:lastRenderedPageBreak/>
        <w:t xml:space="preserve">ซึ่งชำระในวันเริ่มสัญญาเช่าและชำระเพิ่มอีกจำนวน </w:t>
      </w:r>
      <w:r w:rsidRPr="002A03DA">
        <w:rPr>
          <w:rFonts w:ascii="Angsana New" w:hAnsi="Angsana New"/>
          <w:sz w:val="30"/>
          <w:szCs w:val="30"/>
        </w:rPr>
        <w:t>258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80 </w:t>
      </w:r>
      <w:r w:rsidRPr="002A03DA">
        <w:rPr>
          <w:rFonts w:ascii="Angsana New" w:hAnsi="Angsana New"/>
          <w:sz w:val="30"/>
          <w:szCs w:val="30"/>
          <w:cs/>
        </w:rPr>
        <w:t>ล้านบาท ซ</w:t>
      </w:r>
      <w:r w:rsidR="00F1663B">
        <w:rPr>
          <w:rFonts w:ascii="Angsana New" w:hAnsi="Angsana New"/>
          <w:sz w:val="30"/>
          <w:szCs w:val="30"/>
          <w:cs/>
        </w:rPr>
        <w:t>ึ่งชำระในวันเริ่มสัญญาเช่า</w:t>
      </w:r>
      <w:r w:rsidR="00B755E2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เพื่อเป็นคำมั่นในการต่อสัญญาเช่าอีกเป็นระยะเวลา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/>
          <w:sz w:val="30"/>
          <w:szCs w:val="30"/>
          <w:cs/>
        </w:rPr>
        <w:t>ปี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ภายใต้สัญญาเช่ากองทุนรวมสามารถใช้สิทธิที่จะซื้อสินทรัพย์ที่เช่าในราคา</w:t>
      </w:r>
      <w:r w:rsidRPr="002A03DA">
        <w:rPr>
          <w:rFonts w:ascii="Angsana New" w:hAnsi="Angsana New"/>
          <w:sz w:val="30"/>
          <w:szCs w:val="30"/>
        </w:rPr>
        <w:t xml:space="preserve"> 405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00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เมื่อครบกำหนดสัญญาเช่า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/>
          <w:sz w:val="30"/>
          <w:szCs w:val="30"/>
          <w:cs/>
        </w:rPr>
        <w:t xml:space="preserve">ปีแรกหรือจำนวน </w:t>
      </w:r>
      <w:r w:rsidRPr="002A03DA">
        <w:rPr>
          <w:rFonts w:ascii="Angsana New" w:hAnsi="Angsana New"/>
          <w:sz w:val="30"/>
          <w:szCs w:val="30"/>
        </w:rPr>
        <w:t>984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00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="00B755E2" w:rsidRPr="002A03DA">
        <w:rPr>
          <w:rFonts w:ascii="Angsana New" w:hAnsi="Angsana New"/>
          <w:sz w:val="30"/>
          <w:szCs w:val="30"/>
        </w:rPr>
        <w:t xml:space="preserve">   </w:t>
      </w:r>
      <w:r w:rsidRPr="002A03DA">
        <w:rPr>
          <w:rFonts w:ascii="Angsana New" w:hAnsi="Angsana New"/>
          <w:sz w:val="30"/>
          <w:szCs w:val="30"/>
          <w:cs/>
        </w:rPr>
        <w:t xml:space="preserve">เมื่อครบกำหนดสัญญาเช่าในอีก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/>
          <w:sz w:val="30"/>
          <w:szCs w:val="30"/>
          <w:cs/>
        </w:rPr>
        <w:t>ปีถัดไป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บริษัทย่อยได้จำนองสินทรัพย์ที่ให้เช่าและจำนำหุ้นของบริษัท </w:t>
      </w:r>
      <w:r w:rsidR="00B755E2" w:rsidRPr="002A03DA">
        <w:rPr>
          <w:rFonts w:ascii="Angsana New" w:hAnsi="Angsana New"/>
          <w:sz w:val="30"/>
          <w:szCs w:val="30"/>
        </w:rPr>
        <w:t xml:space="preserve">   </w:t>
      </w:r>
      <w:r w:rsidRPr="002A03DA">
        <w:rPr>
          <w:rFonts w:ascii="Angsana New" w:hAnsi="Angsana New"/>
          <w:sz w:val="30"/>
          <w:szCs w:val="30"/>
          <w:cs/>
        </w:rPr>
        <w:t>แกรนด์ เมย์แฟร์ จำกัด ที่ถือไว้ท</w:t>
      </w:r>
      <w:r w:rsidR="00344294" w:rsidRPr="002A03DA">
        <w:rPr>
          <w:rFonts w:ascii="Angsana New" w:hAnsi="Angsana New"/>
          <w:sz w:val="30"/>
          <w:szCs w:val="30"/>
          <w:cs/>
        </w:rPr>
        <w:t>ั้งจำนวนให้แก่กองทุนรวม</w:t>
      </w:r>
      <w:r w:rsidR="00344294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รวมทั้งบริษัทค้ำประกันการปฏิบัติตามสัญญาดังกล่าว</w:t>
      </w:r>
      <w:r w:rsidR="00F30EC4" w:rsidRPr="002A03DA">
        <w:rPr>
          <w:rFonts w:ascii="Angsana New" w:hAnsi="Angsana New" w:hint="cs"/>
          <w:sz w:val="30"/>
          <w:szCs w:val="30"/>
          <w:cs/>
        </w:rPr>
        <w:t>ให้แก่กองทุนรวม</w:t>
      </w:r>
    </w:p>
    <w:p w:rsidR="00F16F13" w:rsidRPr="002A03DA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  <w:cs/>
        </w:rPr>
      </w:pPr>
    </w:p>
    <w:p w:rsidR="00F16F13" w:rsidRPr="002A03DA" w:rsidRDefault="00F16F13" w:rsidP="00BB4DE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2A03DA">
        <w:rPr>
          <w:rFonts w:ascii="Angsana New" w:hAnsi="Angsana New"/>
          <w:sz w:val="30"/>
          <w:szCs w:val="30"/>
        </w:rPr>
        <w:t>2550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 แกรนด์ เมย์แฟร์ จำกัด ซึ่งเป็นบริษัทย่อยแห่งหนึ่งของบริษัท โกลเด้น แลนด์</w:t>
      </w:r>
      <w:r w:rsidR="00772D6E" w:rsidRPr="002A03DA">
        <w:rPr>
          <w:rFonts w:ascii="Angsana New" w:hAnsi="Angsana New"/>
          <w:sz w:val="30"/>
          <w:szCs w:val="30"/>
        </w:rPr>
        <w:t xml:space="preserve">      </w:t>
      </w:r>
      <w:r w:rsidRPr="002A03DA">
        <w:rPr>
          <w:rFonts w:ascii="Angsana New" w:hAnsi="Angsana New"/>
          <w:sz w:val="30"/>
          <w:szCs w:val="30"/>
          <w:cs/>
        </w:rPr>
        <w:t xml:space="preserve"> (เมย์แฟร์) จำกัด ได้ทำสัญญากับกองทุนรวมสิทธิการเช่าอสังหาริมทรัพย์โกลด์เพื่อเช่าช่วงที่ดินและอาคาร และเช่าเฟอร์นิเจอร์และอุปกรณ์ของโครงการเมย์แฟร์แมริออท (ดูหมายเหตุ (</w:t>
      </w:r>
      <w:r w:rsidRPr="002A03DA">
        <w:rPr>
          <w:rFonts w:ascii="Angsana New" w:hAnsi="Angsana New" w:hint="cs"/>
          <w:sz w:val="30"/>
          <w:szCs w:val="30"/>
          <w:cs/>
        </w:rPr>
        <w:t>ฌ</w:t>
      </w:r>
      <w:r w:rsidRPr="002A03DA">
        <w:rPr>
          <w:rFonts w:ascii="Angsana New" w:hAnsi="Angsana New"/>
          <w:sz w:val="30"/>
          <w:szCs w:val="30"/>
          <w:cs/>
        </w:rPr>
        <w:t>) ก่อนหน้า) เป็นระยะเวลา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</w:rPr>
        <w:br/>
        <w:t>16</w:t>
      </w:r>
      <w:r w:rsidRPr="002A03DA">
        <w:rPr>
          <w:rFonts w:ascii="Angsana New" w:hAnsi="Angsana New"/>
          <w:sz w:val="30"/>
          <w:szCs w:val="30"/>
          <w:cs/>
        </w:rPr>
        <w:t xml:space="preserve"> ปี ตั้งแต่วันที่ </w:t>
      </w:r>
      <w:r w:rsidRPr="002A03DA">
        <w:rPr>
          <w:rFonts w:ascii="Angsana New" w:hAnsi="Angsana New"/>
          <w:sz w:val="30"/>
          <w:szCs w:val="30"/>
        </w:rPr>
        <w:t>8</w:t>
      </w:r>
      <w:r w:rsidRPr="002A03D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2A03DA">
        <w:rPr>
          <w:rFonts w:ascii="Angsana New" w:hAnsi="Angsana New"/>
          <w:sz w:val="30"/>
          <w:szCs w:val="30"/>
        </w:rPr>
        <w:t>2550</w:t>
      </w:r>
      <w:r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A03DA">
        <w:rPr>
          <w:rFonts w:ascii="Angsana New" w:hAnsi="Angsana New"/>
          <w:sz w:val="30"/>
          <w:szCs w:val="30"/>
        </w:rPr>
        <w:t>15</w:t>
      </w:r>
      <w:r w:rsidRPr="002A03DA">
        <w:rPr>
          <w:rFonts w:ascii="Angsana New" w:hAnsi="Angsana New"/>
          <w:sz w:val="30"/>
          <w:szCs w:val="30"/>
          <w:cs/>
        </w:rPr>
        <w:t xml:space="preserve"> มีนาคม </w:t>
      </w:r>
      <w:r w:rsidRPr="002A03DA">
        <w:rPr>
          <w:rFonts w:ascii="Angsana New" w:hAnsi="Angsana New"/>
          <w:sz w:val="30"/>
          <w:szCs w:val="30"/>
        </w:rPr>
        <w:t>2566</w:t>
      </w:r>
      <w:r w:rsidRPr="002A03DA">
        <w:rPr>
          <w:rFonts w:ascii="Angsana New" w:hAnsi="Angsana New"/>
          <w:sz w:val="30"/>
          <w:szCs w:val="30"/>
          <w:cs/>
        </w:rPr>
        <w:t xml:space="preserve"> ทั้งนี้ กองทุนรวมสามารถใช้สิทธิต่ออายุสัญญาฉบับดังกล่าวได้อีกเป็นระยะเวลา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/>
          <w:sz w:val="30"/>
          <w:szCs w:val="30"/>
          <w:cs/>
        </w:rPr>
        <w:t xml:space="preserve">ปี ค่าเช่าจ่ายให้กองทุนรวมภายใต้สัญญาประกอบด้วยอัตราค่าเช่าคงที่เดือนละ </w:t>
      </w:r>
      <w:r w:rsidRPr="002A03DA">
        <w:rPr>
          <w:rFonts w:ascii="Angsana New" w:hAnsi="Angsana New"/>
          <w:sz w:val="30"/>
          <w:szCs w:val="30"/>
        </w:rPr>
        <w:t>4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00 </w:t>
      </w:r>
      <w:r w:rsidRPr="002A03DA">
        <w:rPr>
          <w:rFonts w:ascii="Angsana New" w:hAnsi="Angsana New"/>
          <w:sz w:val="30"/>
          <w:szCs w:val="30"/>
          <w:cs/>
        </w:rPr>
        <w:t>ล้านบาท และค่าเช่าแปรผันรายเดือนตามผลการดำเนินงานของบริษัท แกรนด์ เมย์แฟร์ จำกัด</w:t>
      </w:r>
    </w:p>
    <w:p w:rsidR="00284E38" w:rsidRPr="002A03DA" w:rsidRDefault="00284E38" w:rsidP="00284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284E38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344294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344294" w:rsidRPr="002A03DA">
        <w:rPr>
          <w:rFonts w:ascii="Angsana New" w:hAnsi="Angsana New"/>
          <w:sz w:val="30"/>
          <w:szCs w:val="30"/>
        </w:rPr>
        <w:t xml:space="preserve">2554 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บริษัทได้สิทธิตามสัญญาเพื่อให้บริษัทย่อยแห่งหนึ่งเช่าที่ดินสำหรับโครงการอาคารพักอาศัยเพื่อให้เช่า สำหรับระยะเวลา </w:t>
      </w:r>
      <w:r w:rsidR="00F16F13" w:rsidRPr="002A03DA">
        <w:rPr>
          <w:rFonts w:ascii="Angsana New" w:hAnsi="Angsana New"/>
          <w:sz w:val="30"/>
          <w:szCs w:val="30"/>
        </w:rPr>
        <w:t>41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 ปี เริ่มวันที่ </w:t>
      </w:r>
      <w:r w:rsidR="00F16F13" w:rsidRPr="002A03DA">
        <w:rPr>
          <w:rFonts w:ascii="Angsana New" w:hAnsi="Angsana New"/>
          <w:sz w:val="30"/>
          <w:szCs w:val="30"/>
        </w:rPr>
        <w:t>23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6F13" w:rsidRPr="002A03DA">
        <w:rPr>
          <w:rFonts w:ascii="Angsana New" w:hAnsi="Angsana New"/>
          <w:sz w:val="30"/>
          <w:szCs w:val="30"/>
        </w:rPr>
        <w:t>2554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 รวมค่าเช่าตลอดอายุสัญญาเป็นจำนวนเงิน </w:t>
      </w:r>
      <w:r w:rsidR="00F16F13" w:rsidRPr="002A03DA">
        <w:rPr>
          <w:rFonts w:ascii="Angsana New" w:hAnsi="Angsana New"/>
          <w:sz w:val="30"/>
          <w:szCs w:val="30"/>
        </w:rPr>
        <w:t>234</w:t>
      </w:r>
      <w:r w:rsidR="00F16F13" w:rsidRPr="002A03DA">
        <w:rPr>
          <w:rFonts w:ascii="Angsana New" w:hAnsi="Angsana New"/>
          <w:sz w:val="30"/>
          <w:szCs w:val="30"/>
          <w:cs/>
        </w:rPr>
        <w:t>.</w:t>
      </w:r>
      <w:r w:rsidR="00DB3CC8" w:rsidRPr="002A03DA">
        <w:rPr>
          <w:rFonts w:ascii="Angsana New" w:hAnsi="Angsana New"/>
          <w:sz w:val="30"/>
          <w:szCs w:val="30"/>
        </w:rPr>
        <w:t>17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 ล้านบาท เมื่อครบกำหนดอายุการเช่าตามสัญญาดังกล่าวแล้ว บริษัทสัญญาว่าจะต่อสัญญาเช่าออกไปอีก </w:t>
      </w:r>
      <w:r w:rsidR="00F16F13" w:rsidRPr="002A03DA">
        <w:rPr>
          <w:rFonts w:ascii="Angsana New" w:hAnsi="Angsana New"/>
          <w:sz w:val="30"/>
          <w:szCs w:val="30"/>
        </w:rPr>
        <w:t xml:space="preserve">10 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ปีโดยมีค่าเช่าที่จะต้องจ่ายในอนาคตทั้งหมด </w:t>
      </w:r>
      <w:r w:rsidR="00F16F13" w:rsidRPr="002A03DA">
        <w:rPr>
          <w:rFonts w:ascii="Angsana New" w:hAnsi="Angsana New"/>
          <w:sz w:val="30"/>
          <w:szCs w:val="30"/>
        </w:rPr>
        <w:t>85</w:t>
      </w:r>
      <w:r w:rsidR="00F16F13" w:rsidRPr="002A03DA">
        <w:rPr>
          <w:rFonts w:ascii="Angsana New" w:hAnsi="Angsana New"/>
          <w:sz w:val="30"/>
          <w:szCs w:val="30"/>
          <w:cs/>
        </w:rPr>
        <w:t>.</w:t>
      </w:r>
      <w:r w:rsidR="00F16F13" w:rsidRPr="002A03DA">
        <w:rPr>
          <w:rFonts w:ascii="Angsana New" w:hAnsi="Angsana New"/>
          <w:sz w:val="30"/>
          <w:szCs w:val="30"/>
        </w:rPr>
        <w:t>16</w:t>
      </w:r>
      <w:r w:rsidR="00F16F13" w:rsidRPr="002A03DA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69615D" w:rsidRPr="002A03DA" w:rsidRDefault="0069615D" w:rsidP="00696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</w:rPr>
      </w:pPr>
    </w:p>
    <w:p w:rsidR="0069615D" w:rsidRPr="002A03DA" w:rsidRDefault="0069615D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สัญญาแต่งตั้งผู้บริหารอสังหาริมทรัพย์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F16F13" w:rsidRPr="002A03DA" w:rsidRDefault="00F16F13" w:rsidP="008853C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บริษัทนอร์ท สาธร เรียลตี้ จำกัด ซึ่งเป็นบริษัทย่อยของบริษัท ได้รับแต่งตั้งจากกองทรัสต์</w:t>
      </w:r>
      <w:r w:rsidR="003A5DA1" w:rsidRPr="002A03DA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</w:t>
      </w:r>
      <w:r w:rsidRPr="002A03DA">
        <w:rPr>
          <w:rFonts w:ascii="Angsana New" w:hAnsi="Angsana New"/>
          <w:sz w:val="30"/>
          <w:szCs w:val="30"/>
          <w:cs/>
        </w:rPr>
        <w:t>ให้เป็นผู้บริหารอสังหาริมทรัพย์ โดยเรียกเก็บค่าธรรมเนียม</w:t>
      </w:r>
      <w:r w:rsidRPr="002A03DA">
        <w:rPr>
          <w:rFonts w:ascii="Angsana New" w:hAnsi="Angsana New" w:hint="cs"/>
          <w:sz w:val="30"/>
          <w:szCs w:val="30"/>
          <w:cs/>
        </w:rPr>
        <w:t>ดังนี้</w:t>
      </w:r>
    </w:p>
    <w:p w:rsidR="00F16F13" w:rsidRPr="002A03DA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8853C4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530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ค่าธรรมเนียมพื้นฐานในการจัดการทรัพย์สิน ประมาณ </w:t>
      </w:r>
      <w:r w:rsidRPr="002A03DA">
        <w:rPr>
          <w:rFonts w:ascii="Angsana New" w:hAnsi="Angsana New"/>
          <w:sz w:val="30"/>
          <w:szCs w:val="30"/>
        </w:rPr>
        <w:t>15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-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33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ล้านบาทต่อปี สำหรับโครงการ</w:t>
      </w:r>
      <w:r w:rsidR="00772D6E" w:rsidRPr="002A03DA">
        <w:rPr>
          <w:rFonts w:ascii="Angsana New" w:hAnsi="Angsana New"/>
          <w:sz w:val="30"/>
          <w:szCs w:val="30"/>
        </w:rPr>
        <w:t xml:space="preserve">           </w:t>
      </w:r>
      <w:r w:rsidRPr="002A03DA">
        <w:rPr>
          <w:rFonts w:ascii="Angsana New" w:hAnsi="Angsana New"/>
          <w:sz w:val="30"/>
          <w:szCs w:val="30"/>
          <w:cs/>
        </w:rPr>
        <w:t xml:space="preserve">ปาร์คเวนเชอร์ อีโคเพล็กซ์ และประมาณ </w:t>
      </w:r>
      <w:r w:rsidRPr="002A03DA">
        <w:rPr>
          <w:rFonts w:ascii="Angsana New" w:hAnsi="Angsana New"/>
          <w:sz w:val="30"/>
          <w:szCs w:val="30"/>
        </w:rPr>
        <w:t>19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-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45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ล้านบาทต่อปี สำหรับ</w:t>
      </w:r>
      <w:r w:rsidRPr="002A03DA">
        <w:rPr>
          <w:sz w:val="30"/>
          <w:szCs w:val="30"/>
          <w:cs/>
        </w:rPr>
        <w:t xml:space="preserve">โครงการสาทร สแควร์ </w:t>
      </w:r>
      <w:r w:rsidRPr="002A03DA">
        <w:rPr>
          <w:rFonts w:ascii="Angsana New" w:hAnsi="Angsana New"/>
          <w:sz w:val="30"/>
          <w:szCs w:val="30"/>
          <w:cs/>
        </w:rPr>
        <w:t>โดยคิดในอัตราคงที่ที่แตกต่างกันในแต่ละปีตามที่กำหนดในสัญญาแต่งตั้งผู้บริหารอสังหาริมทรัพย์ โดยชำระเป็นรายเดือน</w:t>
      </w:r>
    </w:p>
    <w:p w:rsidR="00F16F13" w:rsidRPr="002A03DA" w:rsidRDefault="00F16F13" w:rsidP="00F16F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27"/>
        <w:jc w:val="thaiDistribute"/>
        <w:rPr>
          <w:rFonts w:ascii="Angsana New" w:hAnsi="Angsana New"/>
          <w:sz w:val="20"/>
          <w:szCs w:val="20"/>
        </w:rPr>
      </w:pPr>
    </w:p>
    <w:p w:rsidR="00F16F13" w:rsidRPr="002A03DA" w:rsidRDefault="00F16F13" w:rsidP="008853C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 w:right="-27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ค่าธรรมเนียม</w:t>
      </w:r>
      <w:r w:rsidRPr="002A03DA">
        <w:rPr>
          <w:rFonts w:ascii="Angsana New" w:hAnsi="Angsana New"/>
          <w:sz w:val="30"/>
          <w:szCs w:val="30"/>
          <w:cs/>
        </w:rPr>
        <w:t>ผันแปรในการจัดการทรัพย์สินสำหรับโครงการปาร์คเวนเชอร์ อีโคเพล็กซ์ในปีที่</w:t>
      </w:r>
      <w:r w:rsidR="00772D6E" w:rsidRPr="002A03DA">
        <w:rPr>
          <w:rFonts w:ascii="Angsana New" w:hAnsi="Angsana New"/>
          <w:sz w:val="30"/>
          <w:szCs w:val="30"/>
        </w:rPr>
        <w:t xml:space="preserve"> 1-3     </w:t>
      </w:r>
      <w:r w:rsidRPr="002A03DA">
        <w:rPr>
          <w:rFonts w:ascii="Angsana New" w:hAnsi="Angsana New"/>
          <w:sz w:val="30"/>
          <w:szCs w:val="30"/>
          <w:cs/>
        </w:rPr>
        <w:t>คิดในอัตราร้อยละ</w:t>
      </w:r>
      <w:r w:rsidRPr="002A03DA">
        <w:rPr>
          <w:rFonts w:ascii="Angsana New" w:hAnsi="Angsana New"/>
          <w:sz w:val="30"/>
          <w:szCs w:val="30"/>
        </w:rPr>
        <w:t> 3.50 - 4.75 </w:t>
      </w:r>
      <w:r w:rsidRPr="002A03DA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2A03DA">
        <w:rPr>
          <w:rFonts w:ascii="Angsana New" w:hAnsi="Angsana New"/>
          <w:sz w:val="30"/>
          <w:szCs w:val="30"/>
        </w:rPr>
        <w:t> 4 </w:t>
      </w:r>
      <w:r w:rsidRPr="002A03DA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2A03DA">
        <w:rPr>
          <w:rFonts w:ascii="Angsana New" w:hAnsi="Angsana New"/>
          <w:sz w:val="30"/>
          <w:szCs w:val="30"/>
        </w:rPr>
        <w:t> 6.20 </w:t>
      </w:r>
      <w:r w:rsidRPr="002A03DA">
        <w:rPr>
          <w:rFonts w:ascii="Angsana New" w:hAnsi="Angsana New"/>
          <w:sz w:val="30"/>
          <w:szCs w:val="30"/>
          <w:cs/>
        </w:rPr>
        <w:t>ต่อปี และสำหรับโครงการสาทรสแควร์ในปีที่</w:t>
      </w:r>
      <w:r w:rsidRPr="002A03DA">
        <w:rPr>
          <w:rFonts w:ascii="Angsana New" w:hAnsi="Angsana New"/>
          <w:sz w:val="30"/>
          <w:szCs w:val="30"/>
        </w:rPr>
        <w:t> 1 - 3 </w:t>
      </w:r>
      <w:r w:rsidRPr="002A03DA">
        <w:rPr>
          <w:rFonts w:ascii="Angsana New" w:hAnsi="Angsana New"/>
          <w:sz w:val="30"/>
          <w:szCs w:val="30"/>
          <w:cs/>
        </w:rPr>
        <w:t>คิดในอัตราร้อ</w:t>
      </w:r>
      <w:r w:rsidRPr="002A03DA">
        <w:rPr>
          <w:rFonts w:ascii="Angsana New" w:hAnsi="Angsana New" w:hint="cs"/>
          <w:sz w:val="30"/>
          <w:szCs w:val="30"/>
          <w:cs/>
        </w:rPr>
        <w:t>ย</w:t>
      </w:r>
      <w:r w:rsidRPr="002A03DA">
        <w:rPr>
          <w:rFonts w:ascii="Angsana New" w:hAnsi="Angsana New"/>
          <w:sz w:val="30"/>
          <w:szCs w:val="30"/>
          <w:cs/>
        </w:rPr>
        <w:t>ละ</w:t>
      </w:r>
      <w:r w:rsidRPr="002A03DA">
        <w:rPr>
          <w:rFonts w:ascii="Angsana New" w:hAnsi="Angsana New"/>
          <w:sz w:val="30"/>
          <w:szCs w:val="30"/>
        </w:rPr>
        <w:t> 1.55 - 3.45 </w:t>
      </w:r>
      <w:r w:rsidRPr="002A03DA">
        <w:rPr>
          <w:rFonts w:ascii="Angsana New" w:hAnsi="Angsana New"/>
          <w:sz w:val="30"/>
          <w:szCs w:val="30"/>
          <w:cs/>
        </w:rPr>
        <w:t>ต่อปี และตั้งแต่ปีที่</w:t>
      </w:r>
      <w:r w:rsidRPr="002A03DA">
        <w:rPr>
          <w:rFonts w:ascii="Angsana New" w:hAnsi="Angsana New"/>
          <w:sz w:val="30"/>
          <w:szCs w:val="30"/>
        </w:rPr>
        <w:t> 4 </w:t>
      </w:r>
      <w:r w:rsidRPr="002A03DA">
        <w:rPr>
          <w:rFonts w:ascii="Angsana New" w:hAnsi="Angsana New"/>
          <w:sz w:val="30"/>
          <w:szCs w:val="30"/>
          <w:cs/>
        </w:rPr>
        <w:t>เป็นต้นไป คิดในอัตราร้อยละ</w:t>
      </w:r>
      <w:r w:rsidRPr="002A03DA">
        <w:rPr>
          <w:rFonts w:ascii="Angsana New" w:hAnsi="Angsana New"/>
          <w:sz w:val="30"/>
          <w:szCs w:val="30"/>
        </w:rPr>
        <w:t> 4.65 </w:t>
      </w:r>
      <w:r w:rsidRPr="002A03DA">
        <w:rPr>
          <w:rFonts w:ascii="Angsana New" w:hAnsi="Angsana New"/>
          <w:sz w:val="30"/>
          <w:szCs w:val="30"/>
          <w:cs/>
        </w:rPr>
        <w:t xml:space="preserve">ต่อปี โดยค่าธรรมเนียมผันแปรคิดในอัตราร้อยละต่อปีของรายได้จากการให้เช่าพื้นที่และบริการพื้นที่เช่าอาคารซึ่งประกอบด้วยพื้นที่สำนักงานให้เช่า พื้นที่พาณิชยกรรม (ไม่รวมรายได้จากลานจัดกิจกรรม) และพื้นที่ห้องเก็บของ โดยชำระเป็นรายไตรมาส </w:t>
      </w:r>
    </w:p>
    <w:p w:rsidR="00F16F13" w:rsidRPr="002A03DA" w:rsidRDefault="007E66A1" w:rsidP="00BB5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หนี้สินที่อาจจะเกิดขึ้นกับกิจการที่เกี่ยวข้องกัน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540"/>
        <w:jc w:val="thaiDistribute"/>
        <w:rPr>
          <w:rFonts w:ascii="Angsana New" w:hAnsi="Angsana New"/>
          <w:sz w:val="20"/>
          <w:szCs w:val="20"/>
        </w:rPr>
      </w:pPr>
    </w:p>
    <w:p w:rsidR="003A5DA1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754C" w:rsidRPr="002A03DA">
        <w:rPr>
          <w:rFonts w:ascii="Angsana New" w:hAnsi="Angsana New"/>
          <w:sz w:val="30"/>
          <w:szCs w:val="30"/>
        </w:rPr>
        <w:t xml:space="preserve">30 </w:t>
      </w:r>
      <w:r w:rsidR="00BB754C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BB754C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บริษัทมี</w:t>
      </w:r>
      <w:r w:rsidR="003A5DA1" w:rsidRPr="002A03DA">
        <w:rPr>
          <w:rFonts w:ascii="Angsana New" w:hAnsi="Angsana New" w:hint="cs"/>
          <w:sz w:val="30"/>
          <w:szCs w:val="30"/>
          <w:cs/>
        </w:rPr>
        <w:t>หนี้สินที่อาจจะเกิดขึ้นกับกิจการที่เกี่ยวข้องกัน</w:t>
      </w:r>
      <w:r w:rsidR="003A5DA1" w:rsidRPr="002A03DA">
        <w:rPr>
          <w:rFonts w:ascii="Angsana New" w:hAnsi="Angsana New"/>
          <w:sz w:val="30"/>
          <w:szCs w:val="30"/>
          <w:cs/>
        </w:rPr>
        <w:t>จาก</w:t>
      </w:r>
      <w:r w:rsidRPr="002A03DA">
        <w:rPr>
          <w:rFonts w:ascii="Angsana New" w:hAnsi="Angsana New"/>
          <w:sz w:val="30"/>
          <w:szCs w:val="30"/>
          <w:cs/>
        </w:rPr>
        <w:t>การค้ำประกันหนี้สินที่มีภาระดอกเบี้ยและหนังสือค้ำประกันของบริษัทย่อย</w:t>
      </w:r>
      <w:r w:rsidR="007E66A1" w:rsidRPr="002A03DA">
        <w:rPr>
          <w:rFonts w:ascii="Angsana New" w:hAnsi="Angsana New" w:hint="cs"/>
          <w:sz w:val="30"/>
          <w:szCs w:val="30"/>
          <w:cs/>
        </w:rPr>
        <w:t>ที่มีต่อสถาบันการเงิน</w:t>
      </w:r>
      <w:r w:rsidRPr="002A03DA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0B59B4" w:rsidRPr="002A03DA">
        <w:rPr>
          <w:rFonts w:ascii="Angsana New" w:hAnsi="Angsana New"/>
          <w:sz w:val="30"/>
          <w:szCs w:val="30"/>
        </w:rPr>
        <w:t>2,241.00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2A03DA">
        <w:rPr>
          <w:rFonts w:ascii="Angsana New" w:hAnsi="Angsana New"/>
          <w:i/>
          <w:iCs/>
          <w:sz w:val="30"/>
          <w:szCs w:val="30"/>
        </w:rPr>
        <w:t>31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B754C" w:rsidRPr="002A03DA">
        <w:rPr>
          <w:rFonts w:ascii="Angsana New" w:hAnsi="Angsana New"/>
          <w:i/>
          <w:iCs/>
          <w:sz w:val="30"/>
          <w:szCs w:val="30"/>
        </w:rPr>
        <w:t>2559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B754C" w:rsidRPr="002A03DA">
        <w:rPr>
          <w:rFonts w:ascii="Angsana New" w:hAnsi="Angsana New"/>
          <w:i/>
          <w:iCs/>
          <w:sz w:val="30"/>
          <w:szCs w:val="30"/>
        </w:rPr>
        <w:t>4,247.00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A03DA">
        <w:rPr>
          <w:rFonts w:ascii="Angsana New" w:hAnsi="Angsana New"/>
          <w:sz w:val="30"/>
          <w:szCs w:val="30"/>
          <w:cs/>
        </w:rPr>
        <w:t>โดยทั่วไปการค้ำประกันนี้มีผลผูกพันต่อบริษัทนานเท่าที่ภาระหนี้สินยังไม่ได้ชำระ</w:t>
      </w:r>
    </w:p>
    <w:p w:rsidR="0064263A" w:rsidRPr="002A03DA" w:rsidRDefault="003A5DA1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  <w:cs/>
        </w:rPr>
        <w:t xml:space="preserve"> </w:t>
      </w:r>
    </w:p>
    <w:p w:rsidR="00F16F13" w:rsidRPr="002A03DA" w:rsidRDefault="00F16F13" w:rsidP="009F4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:rsidR="00F16F13" w:rsidRPr="002A03DA" w:rsidRDefault="00F16F13" w:rsidP="00F16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:rsidR="0069615D" w:rsidRPr="002A03DA" w:rsidRDefault="00F16F1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เงินกู้ยืมระยะยาวจากบริษัทย่อยและผู้ถือหุ้นของบริษัทย่อย มีเงื่อนไขการเรียกชำระคืนเงินกู้เมื่อทวงถาม เงินกู้ยืมระยาวจากบริษัทย่อยและผู้ถือหุ้นของบริษัทย่อยถูกจัดประเภทเป็นหนี้สินระยะยาว เนื่องจากผู้ให้กู้ตกลงที่จะไม่เรียกชำระคืนเงินกู้ภายในสิบสองเดือนนับจากวันสิ้นงว</w:t>
      </w:r>
      <w:r w:rsidR="007E66A1" w:rsidRPr="002A03DA">
        <w:rPr>
          <w:rFonts w:ascii="Angsana New" w:hAnsi="Angsana New" w:hint="cs"/>
          <w:sz w:val="30"/>
          <w:szCs w:val="30"/>
          <w:cs/>
        </w:rPr>
        <w:t>ด</w:t>
      </w:r>
    </w:p>
    <w:p w:rsidR="004A07AF" w:rsidRPr="002A03DA" w:rsidRDefault="004A0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</w:rPr>
      </w:pPr>
    </w:p>
    <w:p w:rsidR="00FD1DC3" w:rsidRPr="002A03DA" w:rsidRDefault="00FD1DC3" w:rsidP="007E66A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A03DA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:rsidR="00FD1DC3" w:rsidRPr="002A03DA" w:rsidRDefault="00FD1DC3" w:rsidP="001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993"/>
        <w:gridCol w:w="270"/>
        <w:gridCol w:w="1062"/>
        <w:gridCol w:w="270"/>
        <w:gridCol w:w="1008"/>
        <w:gridCol w:w="270"/>
        <w:gridCol w:w="994"/>
      </w:tblGrid>
      <w:tr w:rsidR="00FD1DC3" w:rsidRPr="002A03DA" w:rsidTr="006A494C">
        <w:tc>
          <w:tcPr>
            <w:tcW w:w="4497" w:type="dxa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2" w:type="dxa"/>
            <w:gridSpan w:val="3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6A494C">
        <w:tc>
          <w:tcPr>
            <w:tcW w:w="4497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A494C" w:rsidRPr="002A03DA" w:rsidTr="006A494C">
        <w:tc>
          <w:tcPr>
            <w:tcW w:w="4497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20F7A" w:rsidRPr="002A03DA" w:rsidTr="006A494C">
        <w:tc>
          <w:tcPr>
            <w:tcW w:w="4497" w:type="dxa"/>
          </w:tcPr>
          <w:p w:rsidR="00220F7A" w:rsidRPr="002A03DA" w:rsidRDefault="00220F7A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7" w:type="dxa"/>
            <w:gridSpan w:val="7"/>
          </w:tcPr>
          <w:p w:rsidR="00220F7A" w:rsidRPr="002A03DA" w:rsidRDefault="00220F7A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993" w:type="dxa"/>
          </w:tcPr>
          <w:p w:rsidR="00BB754C" w:rsidRPr="002A03DA" w:rsidRDefault="00D93DE8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7.24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6.42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BB754C" w:rsidRPr="002A03DA" w:rsidRDefault="0050408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4.15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4.57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93" w:type="dxa"/>
          </w:tcPr>
          <w:p w:rsidR="00BB754C" w:rsidRPr="002A03DA" w:rsidRDefault="00D93DE8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BB754C" w:rsidRPr="002A03DA" w:rsidRDefault="0050408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3" w:type="dxa"/>
          </w:tcPr>
          <w:p w:rsidR="00BB754C" w:rsidRPr="002A03DA" w:rsidRDefault="00FB6739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895.59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570.01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BB754C" w:rsidRPr="002A03DA" w:rsidDel="00482815" w:rsidRDefault="0050408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133.48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BB754C" w:rsidRPr="002A03DA" w:rsidDel="00482815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209.09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B754C" w:rsidRPr="002A03DA" w:rsidRDefault="00D93DE8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2.84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2.82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B754C" w:rsidRPr="002A03DA" w:rsidRDefault="0050408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93DE8" w:rsidRPr="002A03DA" w:rsidRDefault="00A178E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905.97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582.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04084" w:rsidRPr="002A03DA" w:rsidRDefault="00D93DE8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137.63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213.66</w:t>
            </w:r>
          </w:p>
        </w:tc>
      </w:tr>
      <w:tr w:rsidR="00BB754C" w:rsidRPr="002A03DA" w:rsidTr="006A494C">
        <w:tc>
          <w:tcPr>
            <w:tcW w:w="4497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93DE8" w:rsidRPr="002A03DA" w:rsidRDefault="00A178E4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905.97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454"/>
                <w:tab w:val="clear" w:pos="680"/>
                <w:tab w:val="decimal" w:pos="458"/>
                <w:tab w:val="left" w:pos="70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582.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93DE8" w:rsidRPr="002A03DA" w:rsidRDefault="00D93DE8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137.63</w:t>
            </w:r>
          </w:p>
        </w:tc>
        <w:tc>
          <w:tcPr>
            <w:tcW w:w="270" w:type="dxa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BB754C" w:rsidRPr="002A03DA" w:rsidRDefault="00BB754C" w:rsidP="00BB754C">
            <w:pPr>
              <w:tabs>
                <w:tab w:val="clear" w:pos="454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213.66</w:t>
            </w:r>
          </w:p>
        </w:tc>
      </w:tr>
    </w:tbl>
    <w:p w:rsidR="00FD1DC3" w:rsidRPr="002A03DA" w:rsidRDefault="00FD1DC3" w:rsidP="002B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2B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เงินสดและรายการเทียบเท่าเงินสดทั้งหมดของกลุ่มบริษัท</w:t>
      </w:r>
      <w:r w:rsidR="00B127D0" w:rsidRPr="002A03DA">
        <w:rPr>
          <w:rFonts w:ascii="Angsana New" w:hAnsi="Angsana New"/>
          <w:sz w:val="30"/>
          <w:szCs w:val="30"/>
          <w:cs/>
        </w:rPr>
        <w:t>และบริษัท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B754C" w:rsidRPr="002A03DA">
        <w:rPr>
          <w:rFonts w:ascii="Angsana New" w:hAnsi="Angsana New"/>
          <w:sz w:val="30"/>
          <w:szCs w:val="30"/>
        </w:rPr>
        <w:t xml:space="preserve">30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2A03DA">
        <w:rPr>
          <w:rFonts w:ascii="Angsana New" w:hAnsi="Angsana New"/>
          <w:sz w:val="30"/>
          <w:szCs w:val="30"/>
        </w:rPr>
        <w:t xml:space="preserve">2560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</w:rPr>
        <w:t xml:space="preserve">31 </w:t>
      </w:r>
      <w:r w:rsidRPr="002A03DA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2F2" w:rsidRPr="002A03DA">
        <w:rPr>
          <w:rFonts w:ascii="Angsana New" w:hAnsi="Angsana New"/>
          <w:sz w:val="30"/>
          <w:szCs w:val="30"/>
        </w:rPr>
        <w:t>255</w:t>
      </w:r>
      <w:r w:rsidR="002B3E7A" w:rsidRPr="002A03DA">
        <w:rPr>
          <w:rFonts w:ascii="Angsana New" w:hAnsi="Angsana New"/>
          <w:sz w:val="30"/>
          <w:szCs w:val="30"/>
        </w:rPr>
        <w:t xml:space="preserve">9 </w:t>
      </w:r>
      <w:r w:rsidRPr="002A03DA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534E1D" w:rsidRPr="002A03DA" w:rsidRDefault="00534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0B5ECF" w:rsidRPr="002A03DA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เงินลงทุนอื่น</w:t>
      </w:r>
    </w:p>
    <w:p w:rsidR="00FD1DC3" w:rsidRPr="002A03DA" w:rsidRDefault="00FD1DC3" w:rsidP="001B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52"/>
        <w:gridCol w:w="1034"/>
        <w:gridCol w:w="270"/>
        <w:gridCol w:w="992"/>
        <w:gridCol w:w="270"/>
        <w:gridCol w:w="992"/>
        <w:gridCol w:w="274"/>
        <w:gridCol w:w="988"/>
      </w:tblGrid>
      <w:tr w:rsidR="00FD1DC3" w:rsidRPr="002A03DA" w:rsidTr="00BB754C">
        <w:trPr>
          <w:tblHeader/>
        </w:trPr>
        <w:tc>
          <w:tcPr>
            <w:tcW w:w="2429" w:type="pct"/>
          </w:tcPr>
          <w:p w:rsidR="00FD1DC3" w:rsidRPr="002A03DA" w:rsidRDefault="00FD1DC3" w:rsidP="0068167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:rsidR="00FD1DC3" w:rsidRPr="002A03DA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FD1DC3" w:rsidRPr="002A03DA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:rsidR="00FD1DC3" w:rsidRPr="002A03DA" w:rsidRDefault="00FD1DC3" w:rsidP="001B399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BB754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A494C" w:rsidRPr="002A03DA" w:rsidTr="00BB754C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20F7A" w:rsidRPr="002A03DA" w:rsidTr="00414116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429" w:type="pct"/>
          </w:tcPr>
          <w:p w:rsidR="00220F7A" w:rsidRPr="002A03DA" w:rsidRDefault="00220F7A" w:rsidP="00681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firstLine="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71" w:type="pct"/>
            <w:gridSpan w:val="7"/>
          </w:tcPr>
          <w:p w:rsidR="00220F7A" w:rsidRPr="002A03DA" w:rsidRDefault="00220F7A" w:rsidP="001B3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768A" w:rsidRPr="002A03DA" w:rsidTr="00BB754C">
        <w:tc>
          <w:tcPr>
            <w:tcW w:w="2429" w:type="pct"/>
          </w:tcPr>
          <w:p w:rsidR="007D768A" w:rsidRPr="002A03DA" w:rsidRDefault="007D768A" w:rsidP="00436161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 w:rsidR="00A24A87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552" w:type="pct"/>
          </w:tcPr>
          <w:p w:rsidR="007D768A" w:rsidRPr="002A03DA" w:rsidRDefault="007D768A" w:rsidP="00CB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D768A" w:rsidRPr="002A03DA" w:rsidRDefault="007D768A" w:rsidP="00CB0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7D768A" w:rsidRPr="002A03DA" w:rsidRDefault="007D768A" w:rsidP="0022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7D768A" w:rsidRPr="002A03DA" w:rsidRDefault="007D768A" w:rsidP="001F1934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7D768A" w:rsidRPr="002A03DA" w:rsidRDefault="007D768A" w:rsidP="001F1934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D768A" w:rsidRPr="002A03DA" w:rsidRDefault="007D768A" w:rsidP="001F1934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7D768A" w:rsidRPr="002A03DA" w:rsidRDefault="007D768A" w:rsidP="00220F7A">
            <w:pPr>
              <w:tabs>
                <w:tab w:val="decimal" w:pos="34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51E" w:rsidRPr="002A03DA" w:rsidTr="00BB754C">
        <w:tc>
          <w:tcPr>
            <w:tcW w:w="2429" w:type="pct"/>
          </w:tcPr>
          <w:p w:rsidR="00F3751E" w:rsidRPr="002A03DA" w:rsidRDefault="00F3751E" w:rsidP="00F3751E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เงินลงทุนชั่วคราว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552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9.86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9.78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51E" w:rsidRPr="002A03DA" w:rsidTr="00BB754C">
        <w:tc>
          <w:tcPr>
            <w:tcW w:w="2429" w:type="pct"/>
          </w:tcPr>
          <w:p w:rsidR="00F3751E" w:rsidRPr="002A03DA" w:rsidRDefault="00F3751E" w:rsidP="00F3751E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9.86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9.78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3751E" w:rsidRPr="002A03DA" w:rsidTr="00BB754C">
        <w:tc>
          <w:tcPr>
            <w:tcW w:w="2429" w:type="pct"/>
          </w:tcPr>
          <w:p w:rsidR="00F3751E" w:rsidRPr="002A03DA" w:rsidRDefault="00F3751E" w:rsidP="00F3751E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เงินลงทุนระยะยาว</w:t>
            </w:r>
          </w:p>
        </w:tc>
        <w:tc>
          <w:tcPr>
            <w:tcW w:w="552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F3751E" w:rsidRPr="002A03DA" w:rsidRDefault="00F3751E" w:rsidP="00F3751E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F3751E" w:rsidRPr="002A03DA" w:rsidRDefault="00F3751E" w:rsidP="00F3751E">
            <w:pPr>
              <w:tabs>
                <w:tab w:val="decimal" w:pos="522"/>
              </w:tabs>
              <w:ind w:left="-1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:rsidR="00F3751E" w:rsidRPr="002A03DA" w:rsidRDefault="00F3751E" w:rsidP="00F3751E">
            <w:pPr>
              <w:tabs>
                <w:tab w:val="clear" w:pos="454"/>
                <w:tab w:val="decimal" w:pos="342"/>
                <w:tab w:val="decimal" w:pos="518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51E" w:rsidRPr="002A03DA" w:rsidTr="00BB754C">
        <w:tc>
          <w:tcPr>
            <w:tcW w:w="2429" w:type="pct"/>
          </w:tcPr>
          <w:p w:rsidR="00F3751E" w:rsidRPr="002A03DA" w:rsidRDefault="00F3751E" w:rsidP="00F3751E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F3751E" w:rsidRPr="002A03DA" w:rsidRDefault="007F0042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5.46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12.40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51E" w:rsidRPr="002A03DA" w:rsidTr="00BB754C">
        <w:tc>
          <w:tcPr>
            <w:tcW w:w="2429" w:type="pct"/>
          </w:tcPr>
          <w:p w:rsidR="00F3751E" w:rsidRPr="002A03DA" w:rsidRDefault="00F3751E" w:rsidP="00F3751E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:rsidR="00F3751E" w:rsidRPr="002A03DA" w:rsidRDefault="007F0042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15.32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22.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</w:t>
            </w:r>
          </w:p>
        </w:tc>
        <w:tc>
          <w:tcPr>
            <w:tcW w:w="144" w:type="pct"/>
          </w:tcPr>
          <w:p w:rsidR="00F3751E" w:rsidRPr="002A03DA" w:rsidRDefault="00F3751E" w:rsidP="00F3751E">
            <w:pPr>
              <w:ind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</w:tcPr>
          <w:p w:rsidR="00F3751E" w:rsidRPr="002A03DA" w:rsidRDefault="00F3751E" w:rsidP="00F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A5CB2" w:rsidRPr="002A03DA" w:rsidRDefault="00BA5CB2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p w:rsidR="00FD1DC3" w:rsidRPr="002A03DA" w:rsidRDefault="00FD1DC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ณ วันที่</w:t>
      </w:r>
      <w:r w:rsidR="009636E7" w:rsidRPr="002A03DA">
        <w:rPr>
          <w:rFonts w:ascii="Angsana New" w:hAnsi="Angsana New"/>
          <w:sz w:val="30"/>
          <w:szCs w:val="30"/>
        </w:rPr>
        <w:t xml:space="preserve"> </w:t>
      </w:r>
      <w:r w:rsidR="00BB754C" w:rsidRPr="002A03DA">
        <w:rPr>
          <w:rFonts w:ascii="Angsana New" w:hAnsi="Angsana New"/>
          <w:sz w:val="30"/>
          <w:szCs w:val="30"/>
        </w:rPr>
        <w:t xml:space="preserve">30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2A03DA">
        <w:rPr>
          <w:rFonts w:ascii="Angsana New" w:hAnsi="Angsana New"/>
          <w:sz w:val="30"/>
          <w:szCs w:val="30"/>
        </w:rPr>
        <w:t xml:space="preserve">2560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5676" w:rsidRPr="002A03DA">
        <w:rPr>
          <w:rFonts w:ascii="Angsana New" w:hAnsi="Angsana New"/>
          <w:sz w:val="30"/>
          <w:szCs w:val="30"/>
        </w:rPr>
        <w:t>31</w:t>
      </w:r>
      <w:r w:rsidRPr="002A03D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5676" w:rsidRPr="002A03DA">
        <w:rPr>
          <w:rFonts w:ascii="Angsana New" w:hAnsi="Angsana New"/>
          <w:sz w:val="30"/>
          <w:szCs w:val="30"/>
        </w:rPr>
        <w:t>255</w:t>
      </w:r>
      <w:r w:rsidR="002B3E7A" w:rsidRPr="002A03DA">
        <w:rPr>
          <w:rFonts w:ascii="Angsana New" w:hAnsi="Angsana New"/>
          <w:sz w:val="30"/>
          <w:szCs w:val="30"/>
        </w:rPr>
        <w:t xml:space="preserve">9 </w:t>
      </w:r>
      <w:r w:rsidR="004F042F" w:rsidRPr="002A03DA">
        <w:rPr>
          <w:rFonts w:ascii="Angsana New" w:hAnsi="Angsana New"/>
          <w:sz w:val="30"/>
          <w:szCs w:val="30"/>
          <w:cs/>
        </w:rPr>
        <w:t>เงินฝากธนาคาร</w:t>
      </w:r>
      <w:r w:rsidR="00787648" w:rsidRPr="002A03DA">
        <w:rPr>
          <w:rFonts w:ascii="Angsana New" w:hAnsi="Angsana New" w:hint="cs"/>
          <w:sz w:val="30"/>
          <w:szCs w:val="30"/>
          <w:cs/>
        </w:rPr>
        <w:t>บางส่วน</w:t>
      </w:r>
      <w:r w:rsidR="004F042F" w:rsidRPr="002A03DA">
        <w:rPr>
          <w:rFonts w:ascii="Angsana New" w:hAnsi="Angsana New"/>
          <w:sz w:val="30"/>
          <w:szCs w:val="30"/>
          <w:cs/>
        </w:rPr>
        <w:t>ของ</w:t>
      </w:r>
      <w:r w:rsidRPr="002A03DA">
        <w:rPr>
          <w:rFonts w:ascii="Angsana New" w:hAnsi="Angsana New"/>
          <w:sz w:val="30"/>
          <w:szCs w:val="30"/>
          <w:cs/>
        </w:rPr>
        <w:t>บริษัทย่อยได้วางไว้เป็นหลักทรัพย์ค้ำประกันกับธนาคารพาณิชย์ในการออกหนังสือค้ำประกัน</w:t>
      </w:r>
    </w:p>
    <w:p w:rsidR="00FD1DC3" w:rsidRPr="002A03DA" w:rsidRDefault="00FD1DC3" w:rsidP="00EE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20"/>
          <w:szCs w:val="20"/>
        </w:rPr>
      </w:pPr>
    </w:p>
    <w:p w:rsidR="002B57A5" w:rsidRPr="002A03DA" w:rsidRDefault="00FD1DC3" w:rsidP="007E6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540"/>
        <w:jc w:val="thaiDistribute"/>
        <w:rPr>
          <w:rFonts w:ascii="Angsana New" w:hAnsi="Angsana New"/>
          <w:sz w:val="28"/>
          <w:szCs w:val="28"/>
        </w:rPr>
      </w:pPr>
      <w:r w:rsidRPr="002A03DA">
        <w:rPr>
          <w:rFonts w:ascii="Angsana New" w:hAnsi="Angsana New"/>
          <w:b/>
          <w:sz w:val="30"/>
          <w:szCs w:val="30"/>
          <w:cs/>
        </w:rPr>
        <w:t>เงินลงทุนอื่นทั้งหมดของกลุ่มบริษัท</w:t>
      </w:r>
      <w:r w:rsidR="00B127D0" w:rsidRPr="002A03DA">
        <w:rPr>
          <w:rFonts w:ascii="Angsana New" w:hAnsi="Angsana New"/>
          <w:b/>
          <w:sz w:val="30"/>
          <w:szCs w:val="30"/>
          <w:cs/>
        </w:rPr>
        <w:t>และบริษัท</w:t>
      </w:r>
      <w:r w:rsidRPr="002A03DA">
        <w:rPr>
          <w:rFonts w:ascii="Angsana New" w:hAnsi="Angsana New"/>
          <w:b/>
          <w:sz w:val="30"/>
          <w:szCs w:val="30"/>
          <w:cs/>
        </w:rPr>
        <w:t xml:space="preserve"> ณ วันที่ </w:t>
      </w:r>
      <w:r w:rsidR="00BB754C" w:rsidRPr="002A03DA">
        <w:rPr>
          <w:rFonts w:ascii="Angsana New" w:hAnsi="Angsana New"/>
          <w:bCs/>
          <w:sz w:val="30"/>
          <w:szCs w:val="30"/>
        </w:rPr>
        <w:t>30</w:t>
      </w:r>
      <w:r w:rsidR="00BB754C" w:rsidRPr="002A03DA">
        <w:rPr>
          <w:rFonts w:ascii="Angsana New" w:hAnsi="Angsana New"/>
          <w:b/>
          <w:sz w:val="30"/>
          <w:szCs w:val="30"/>
        </w:rPr>
        <w:t xml:space="preserve"> </w:t>
      </w:r>
      <w:r w:rsidR="00BB754C" w:rsidRPr="002A03DA">
        <w:rPr>
          <w:rFonts w:ascii="Angsana New" w:hAnsi="Angsana New" w:hint="cs"/>
          <w:b/>
          <w:sz w:val="30"/>
          <w:szCs w:val="30"/>
          <w:cs/>
        </w:rPr>
        <w:t xml:space="preserve">กันยายน </w:t>
      </w:r>
      <w:r w:rsidR="00BB754C" w:rsidRPr="002A03DA">
        <w:rPr>
          <w:rFonts w:ascii="Angsana New" w:hAnsi="Angsana New"/>
          <w:bCs/>
          <w:sz w:val="30"/>
          <w:szCs w:val="30"/>
        </w:rPr>
        <w:t>2560</w:t>
      </w:r>
      <w:r w:rsidR="00BB754C" w:rsidRPr="002A03DA">
        <w:rPr>
          <w:rFonts w:ascii="Angsana New" w:hAnsi="Angsana New"/>
          <w:b/>
          <w:sz w:val="30"/>
          <w:szCs w:val="30"/>
        </w:rPr>
        <w:t xml:space="preserve"> </w:t>
      </w:r>
      <w:r w:rsidR="00BE165E" w:rsidRPr="002A03DA">
        <w:rPr>
          <w:rFonts w:ascii="Angsana New" w:hAnsi="Angsana New" w:hint="cs"/>
          <w:b/>
          <w:sz w:val="30"/>
          <w:szCs w:val="30"/>
          <w:cs/>
        </w:rPr>
        <w:t>แล</w:t>
      </w:r>
      <w:r w:rsidR="00BB754C" w:rsidRPr="002A03DA">
        <w:rPr>
          <w:rFonts w:ascii="Angsana New" w:hAnsi="Angsana New" w:hint="cs"/>
          <w:b/>
          <w:sz w:val="30"/>
          <w:szCs w:val="30"/>
          <w:cs/>
        </w:rPr>
        <w:t xml:space="preserve">ะ </w:t>
      </w:r>
      <w:r w:rsidRPr="002A03DA">
        <w:rPr>
          <w:rFonts w:ascii="Angsana New" w:hAnsi="Angsana New"/>
          <w:bCs/>
          <w:sz w:val="30"/>
          <w:szCs w:val="30"/>
        </w:rPr>
        <w:t xml:space="preserve">31 </w:t>
      </w:r>
      <w:r w:rsidRPr="002A03DA">
        <w:rPr>
          <w:rFonts w:ascii="Angsana New" w:hAnsi="Angsana New"/>
          <w:b/>
          <w:sz w:val="30"/>
          <w:szCs w:val="30"/>
          <w:cs/>
        </w:rPr>
        <w:t>ธันวาคม</w:t>
      </w:r>
      <w:r w:rsidR="009636E7" w:rsidRPr="002A03DA">
        <w:rPr>
          <w:rFonts w:ascii="Angsana New" w:hAnsi="Angsana New"/>
          <w:b/>
          <w:sz w:val="30"/>
          <w:szCs w:val="30"/>
        </w:rPr>
        <w:t xml:space="preserve"> </w:t>
      </w:r>
      <w:r w:rsidR="008622F2" w:rsidRPr="002A03DA">
        <w:rPr>
          <w:rFonts w:ascii="Angsana New" w:hAnsi="Angsana New"/>
          <w:bCs/>
          <w:sz w:val="30"/>
          <w:szCs w:val="30"/>
        </w:rPr>
        <w:t>255</w:t>
      </w:r>
      <w:r w:rsidR="002B3E7A" w:rsidRPr="002A03DA">
        <w:rPr>
          <w:rFonts w:ascii="Angsana New" w:hAnsi="Angsana New"/>
          <w:bCs/>
          <w:sz w:val="30"/>
          <w:szCs w:val="30"/>
        </w:rPr>
        <w:t>9</w:t>
      </w:r>
      <w:r w:rsidR="008622F2" w:rsidRPr="002A03DA">
        <w:rPr>
          <w:rFonts w:ascii="Angsana New" w:hAnsi="Angsana New"/>
          <w:b/>
          <w:sz w:val="30"/>
          <w:szCs w:val="30"/>
        </w:rPr>
        <w:t xml:space="preserve"> </w:t>
      </w:r>
      <w:r w:rsidRPr="002A03D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787648" w:rsidRPr="002A03DA" w:rsidRDefault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2B3E7A" w:rsidRPr="002A03DA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993"/>
        <w:gridCol w:w="996"/>
        <w:gridCol w:w="255"/>
        <w:gridCol w:w="1006"/>
        <w:gridCol w:w="22"/>
        <w:gridCol w:w="242"/>
        <w:gridCol w:w="22"/>
        <w:gridCol w:w="972"/>
        <w:gridCol w:w="22"/>
        <w:gridCol w:w="242"/>
        <w:gridCol w:w="22"/>
        <w:gridCol w:w="1060"/>
      </w:tblGrid>
      <w:tr w:rsidR="000C4614" w:rsidRPr="002A03DA" w:rsidTr="0064263A">
        <w:trPr>
          <w:tblHeader/>
        </w:trPr>
        <w:tc>
          <w:tcPr>
            <w:tcW w:w="1874" w:type="pct"/>
          </w:tcPr>
          <w:p w:rsidR="000C4614" w:rsidRPr="002A03DA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4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5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94C" w:rsidRPr="002A03DA" w:rsidTr="0064263A">
        <w:trPr>
          <w:tblHeader/>
        </w:trPr>
        <w:tc>
          <w:tcPr>
            <w:tcW w:w="1874" w:type="pct"/>
          </w:tcPr>
          <w:p w:rsidR="006A494C" w:rsidRPr="002A03DA" w:rsidRDefault="006A494C" w:rsidP="006A494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6A494C" w:rsidRPr="002A03DA" w:rsidRDefault="006A494C" w:rsidP="006A49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A494C" w:rsidRPr="002A03DA" w:rsidTr="0064263A">
        <w:trPr>
          <w:tblHeader/>
        </w:trPr>
        <w:tc>
          <w:tcPr>
            <w:tcW w:w="1874" w:type="pct"/>
          </w:tcPr>
          <w:p w:rsidR="006A494C" w:rsidRPr="002A03DA" w:rsidRDefault="006A494C" w:rsidP="006A494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6A494C" w:rsidRPr="002A03DA" w:rsidRDefault="006A494C" w:rsidP="006A494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2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" w:type="pct"/>
            <w:gridSpan w:val="2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6A494C" w:rsidRPr="002A03DA" w:rsidRDefault="006A494C" w:rsidP="006A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C4614" w:rsidRPr="002A03DA" w:rsidTr="0064263A">
        <w:trPr>
          <w:trHeight w:val="335"/>
          <w:tblHeader/>
        </w:trPr>
        <w:tc>
          <w:tcPr>
            <w:tcW w:w="1874" w:type="pct"/>
          </w:tcPr>
          <w:p w:rsidR="000C4614" w:rsidRPr="002A03DA" w:rsidRDefault="000C4614" w:rsidP="00083C41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6" w:type="pct"/>
            <w:gridSpan w:val="11"/>
          </w:tcPr>
          <w:p w:rsidR="000C4614" w:rsidRPr="002A03DA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2" w:type="pct"/>
          </w:tcPr>
          <w:p w:rsidR="00BB754C" w:rsidRPr="002A03DA" w:rsidRDefault="00846EF9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136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0.74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:rsidR="00BB754C" w:rsidRPr="002A03DA" w:rsidRDefault="00EA28E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12.</w:t>
            </w:r>
            <w:r w:rsidR="00846EF9" w:rsidRPr="002A03DA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11.20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BB754C" w:rsidRPr="002A03DA" w:rsidRDefault="00D02F9B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67.</w:t>
            </w:r>
            <w:r w:rsidR="00846EF9" w:rsidRPr="002A03D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36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77.60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BB754C" w:rsidRPr="002A03DA" w:rsidRDefault="00846EF9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45.84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52.15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BB754C" w:rsidRPr="002A03DA" w:rsidRDefault="00FE39C8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68.7</w:t>
            </w:r>
            <w:r w:rsidR="00846EF9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6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78.34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</w:tcPr>
          <w:p w:rsidR="00BB754C" w:rsidRPr="002A03DA" w:rsidRDefault="0093753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BB754C" w:rsidRPr="002A03DA" w:rsidRDefault="00D02F9B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(0.4</w:t>
            </w:r>
            <w:r w:rsidR="00475C96" w:rsidRPr="002A03DA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6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(0.11)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single" w:sz="4" w:space="0" w:color="auto"/>
            </w:tcBorders>
          </w:tcPr>
          <w:p w:rsidR="00BB754C" w:rsidRPr="002A03DA" w:rsidRDefault="0093753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475C96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36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78.23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93753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54C" w:rsidRPr="002A03DA" w:rsidTr="006A494C">
        <w:trPr>
          <w:trHeight w:val="155"/>
        </w:trPr>
        <w:tc>
          <w:tcPr>
            <w:tcW w:w="1874" w:type="pct"/>
          </w:tcPr>
          <w:p w:rsidR="00BB754C" w:rsidRPr="002A03DA" w:rsidRDefault="00BB754C" w:rsidP="00BB754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  <w:r w:rsidR="0064263A"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64263A"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30" w:type="pct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:rsidR="00BB754C" w:rsidRPr="002A03DA" w:rsidRDefault="00FE39C8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136" w:type="pct"/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B754C" w:rsidRPr="002A03DA" w:rsidRDefault="0093753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:rsidR="00BB754C" w:rsidRPr="002A03DA" w:rsidRDefault="00BB754C" w:rsidP="00BB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66285" w:rsidRPr="002A03DA" w:rsidRDefault="00A66285" w:rsidP="0027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B5ECF" w:rsidRPr="002A03DA" w:rsidRDefault="000B5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353FC4" w:rsidRPr="002A03DA" w:rsidRDefault="00353FC4" w:rsidP="00272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ณ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วันที่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BB754C" w:rsidRPr="002A03DA">
        <w:rPr>
          <w:rFonts w:ascii="Angsana New" w:hAnsi="Angsana New"/>
          <w:sz w:val="30"/>
          <w:szCs w:val="30"/>
        </w:rPr>
        <w:t xml:space="preserve">30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B754C" w:rsidRPr="002A03DA">
        <w:rPr>
          <w:rFonts w:ascii="Angsana New" w:hAnsi="Angsana New"/>
          <w:sz w:val="30"/>
          <w:szCs w:val="30"/>
        </w:rPr>
        <w:t xml:space="preserve">2560 </w:t>
      </w:r>
      <w:r w:rsidR="00BB754C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  <w:shd w:val="clear" w:color="auto" w:fill="FFFFFF"/>
        </w:rPr>
        <w:t>3</w:t>
      </w:r>
      <w:r w:rsidRPr="002A03DA">
        <w:rPr>
          <w:rFonts w:ascii="Angsana New" w:hAnsi="Angsana New"/>
          <w:sz w:val="30"/>
          <w:szCs w:val="30"/>
          <w:shd w:val="clear" w:color="auto" w:fill="FFFFFF"/>
          <w:cs/>
        </w:rPr>
        <w:t xml:space="preserve">1 ธันวาคม </w:t>
      </w:r>
      <w:r w:rsidRPr="002A03DA">
        <w:rPr>
          <w:rFonts w:ascii="Angsana New" w:hAnsi="Angsana New"/>
          <w:sz w:val="30"/>
          <w:szCs w:val="30"/>
          <w:shd w:val="clear" w:color="auto" w:fill="FFFFFF"/>
        </w:rPr>
        <w:t>255</w:t>
      </w:r>
      <w:r w:rsidR="007D7463" w:rsidRPr="002A03DA">
        <w:rPr>
          <w:rFonts w:ascii="Angsana New" w:hAnsi="Angsana New"/>
          <w:sz w:val="30"/>
          <w:szCs w:val="30"/>
          <w:shd w:val="clear" w:color="auto" w:fill="FFFFFF"/>
        </w:rPr>
        <w:t>9</w:t>
      </w:r>
      <w:r w:rsidRPr="002A03DA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ประกอบด้วย</w:t>
      </w:r>
    </w:p>
    <w:p w:rsidR="00787648" w:rsidRPr="002A03DA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5"/>
        <w:gridCol w:w="991"/>
        <w:gridCol w:w="995"/>
        <w:gridCol w:w="255"/>
        <w:gridCol w:w="1004"/>
        <w:gridCol w:w="26"/>
        <w:gridCol w:w="239"/>
        <w:gridCol w:w="26"/>
        <w:gridCol w:w="969"/>
        <w:gridCol w:w="26"/>
        <w:gridCol w:w="239"/>
        <w:gridCol w:w="26"/>
        <w:gridCol w:w="1059"/>
      </w:tblGrid>
      <w:tr w:rsidR="00353FC4" w:rsidRPr="002A03DA" w:rsidTr="00FB76E7">
        <w:trPr>
          <w:tblHeader/>
        </w:trPr>
        <w:tc>
          <w:tcPr>
            <w:tcW w:w="1811" w:type="pct"/>
          </w:tcPr>
          <w:p w:rsidR="00353FC4" w:rsidRPr="002A03DA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4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gridSpan w:val="2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pct"/>
            <w:gridSpan w:val="5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8A7" w:rsidRPr="002A03DA" w:rsidTr="00FB76E7">
        <w:trPr>
          <w:tblHeader/>
        </w:trPr>
        <w:tc>
          <w:tcPr>
            <w:tcW w:w="1811" w:type="pct"/>
          </w:tcPr>
          <w:p w:rsidR="004718A7" w:rsidRPr="002A03DA" w:rsidRDefault="004718A7" w:rsidP="004718A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4718A7" w:rsidRPr="002A03DA" w:rsidRDefault="004718A7" w:rsidP="004718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718A7" w:rsidRPr="002A03DA" w:rsidTr="00FB76E7">
        <w:trPr>
          <w:tblHeader/>
        </w:trPr>
        <w:tc>
          <w:tcPr>
            <w:tcW w:w="1811" w:type="pct"/>
          </w:tcPr>
          <w:p w:rsidR="004718A7" w:rsidRPr="002A03DA" w:rsidRDefault="004718A7" w:rsidP="004718A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4718A7" w:rsidRPr="002A03DA" w:rsidRDefault="004718A7" w:rsidP="004718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9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4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  <w:gridSpan w:val="2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4718A7" w:rsidRPr="002A03DA" w:rsidRDefault="004718A7" w:rsidP="00471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53FC4" w:rsidRPr="002A03DA" w:rsidTr="00FB76E7">
        <w:trPr>
          <w:trHeight w:val="335"/>
          <w:tblHeader/>
        </w:trPr>
        <w:tc>
          <w:tcPr>
            <w:tcW w:w="1811" w:type="pct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9" w:type="pct"/>
            <w:gridSpan w:val="11"/>
          </w:tcPr>
          <w:p w:rsidR="00353FC4" w:rsidRPr="002A03DA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4288" w:rsidRPr="002A03DA" w:rsidTr="00FB76E7">
        <w:tc>
          <w:tcPr>
            <w:tcW w:w="1811" w:type="pct"/>
          </w:tcPr>
          <w:p w:rsidR="00E54288" w:rsidRPr="002A03DA" w:rsidRDefault="00E54288" w:rsidP="00E542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40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E54288" w:rsidRPr="002A03DA" w:rsidRDefault="00221F09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28.08</w:t>
            </w:r>
          </w:p>
        </w:tc>
        <w:tc>
          <w:tcPr>
            <w:tcW w:w="139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30.11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:rsidR="00E54288" w:rsidRPr="002A03DA" w:rsidRDefault="00221F09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6.67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5.09</w:t>
            </w:r>
          </w:p>
        </w:tc>
      </w:tr>
      <w:tr w:rsidR="00E54288" w:rsidRPr="002A03DA" w:rsidTr="00FB76E7">
        <w:tc>
          <w:tcPr>
            <w:tcW w:w="1811" w:type="pct"/>
          </w:tcPr>
          <w:p w:rsidR="00E54288" w:rsidRPr="002A03DA" w:rsidRDefault="00E54288" w:rsidP="00E542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40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E54288" w:rsidRPr="002A03DA" w:rsidRDefault="00221F09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40.62</w:t>
            </w:r>
          </w:p>
        </w:tc>
        <w:tc>
          <w:tcPr>
            <w:tcW w:w="139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48.23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:rsidR="00E54288" w:rsidRPr="002A03DA" w:rsidRDefault="00221F09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51.82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58.26</w:t>
            </w:r>
          </w:p>
        </w:tc>
      </w:tr>
      <w:tr w:rsidR="00E54288" w:rsidRPr="002A03DA" w:rsidTr="00FB76E7">
        <w:trPr>
          <w:trHeight w:val="70"/>
        </w:trPr>
        <w:tc>
          <w:tcPr>
            <w:tcW w:w="1811" w:type="pct"/>
          </w:tcPr>
          <w:p w:rsidR="00E54288" w:rsidRPr="002A03DA" w:rsidRDefault="00E54288" w:rsidP="00E542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E54288" w:rsidRPr="002A03DA" w:rsidRDefault="00FE39C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68.70</w:t>
            </w:r>
          </w:p>
        </w:tc>
        <w:tc>
          <w:tcPr>
            <w:tcW w:w="139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78.34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top w:val="single" w:sz="4" w:space="0" w:color="auto"/>
            </w:tcBorders>
          </w:tcPr>
          <w:p w:rsidR="00E54288" w:rsidRPr="002A03DA" w:rsidRDefault="0093753C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  <w:tr w:rsidR="00E54288" w:rsidRPr="002A03DA" w:rsidTr="00FB76E7">
        <w:trPr>
          <w:trHeight w:val="70"/>
        </w:trPr>
        <w:tc>
          <w:tcPr>
            <w:tcW w:w="1811" w:type="pct"/>
          </w:tcPr>
          <w:p w:rsidR="00E54288" w:rsidRPr="002A03DA" w:rsidRDefault="00E54288" w:rsidP="00E542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40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E54288" w:rsidRPr="002A03DA" w:rsidRDefault="00FE39C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(0.43</w:t>
            </w:r>
            <w:r w:rsidR="00CF487C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(0.11)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:rsidR="00E54288" w:rsidRPr="002A03DA" w:rsidRDefault="0093753C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288" w:rsidRPr="002A03DA" w:rsidTr="00FB76E7">
        <w:trPr>
          <w:trHeight w:val="60"/>
        </w:trPr>
        <w:tc>
          <w:tcPr>
            <w:tcW w:w="1811" w:type="pct"/>
          </w:tcPr>
          <w:p w:rsidR="00E54288" w:rsidRPr="002A03DA" w:rsidRDefault="00E54288" w:rsidP="00E542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E54288" w:rsidRPr="002A03DA" w:rsidRDefault="00CF487C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39" w:type="pct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78.23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double" w:sz="4" w:space="0" w:color="auto"/>
            </w:tcBorders>
          </w:tcPr>
          <w:p w:rsidR="00E54288" w:rsidRPr="002A03DA" w:rsidRDefault="0093753C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4" w:type="pct"/>
            <w:gridSpan w:val="2"/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E54288" w:rsidRPr="002A03DA" w:rsidRDefault="00E54288" w:rsidP="00E5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</w:tbl>
    <w:p w:rsidR="00E54288" w:rsidRPr="002A03DA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2A03DA" w:rsidRDefault="00FD1DC3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FB76E7" w:rsidRPr="002A03DA" w:rsidRDefault="00FB76E7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4"/>
        <w:gridCol w:w="987"/>
        <w:gridCol w:w="274"/>
        <w:gridCol w:w="999"/>
        <w:gridCol w:w="275"/>
        <w:gridCol w:w="990"/>
        <w:gridCol w:w="274"/>
        <w:gridCol w:w="977"/>
      </w:tblGrid>
      <w:tr w:rsidR="00FD1DC3" w:rsidRPr="002A03DA" w:rsidTr="00534E1D">
        <w:trPr>
          <w:tblHeader/>
        </w:trPr>
        <w:tc>
          <w:tcPr>
            <w:tcW w:w="2399" w:type="pct"/>
          </w:tcPr>
          <w:p w:rsidR="00FD1DC3" w:rsidRPr="002A03DA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FBF" w:rsidRPr="002A03DA" w:rsidTr="00534E1D">
        <w:trPr>
          <w:tblHeader/>
        </w:trPr>
        <w:tc>
          <w:tcPr>
            <w:tcW w:w="2399" w:type="pct"/>
          </w:tcPr>
          <w:p w:rsidR="00B67FBF" w:rsidRPr="002A03DA" w:rsidRDefault="00B67FBF" w:rsidP="00B67FB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67FBF" w:rsidRPr="002A03DA" w:rsidTr="00534E1D">
        <w:trPr>
          <w:tblHeader/>
        </w:trPr>
        <w:tc>
          <w:tcPr>
            <w:tcW w:w="2399" w:type="pct"/>
          </w:tcPr>
          <w:p w:rsidR="00B67FBF" w:rsidRPr="002A03DA" w:rsidRDefault="00B67FBF" w:rsidP="00B67FB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0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20F7A" w:rsidRPr="002A03DA" w:rsidTr="00534E1D">
        <w:trPr>
          <w:tblHeader/>
        </w:trPr>
        <w:tc>
          <w:tcPr>
            <w:tcW w:w="2399" w:type="pct"/>
          </w:tcPr>
          <w:p w:rsidR="00220F7A" w:rsidRPr="002A03DA" w:rsidRDefault="00220F7A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1" w:type="pct"/>
            <w:gridSpan w:val="7"/>
          </w:tcPr>
          <w:p w:rsidR="00220F7A" w:rsidRPr="002A03DA" w:rsidRDefault="00220F7A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753C" w:rsidRPr="002A03DA" w:rsidTr="00534E1D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รายได้ค่าเช่าและค่าบริการค้างรับ</w:t>
            </w:r>
          </w:p>
        </w:tc>
        <w:tc>
          <w:tcPr>
            <w:tcW w:w="538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753C" w:rsidRPr="002A03DA" w:rsidTr="000B5ECF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38" w:type="pct"/>
            <w:shd w:val="clear" w:color="auto" w:fill="auto"/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22.44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25.05</w:t>
            </w: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6.12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5.09</w:t>
            </w:r>
          </w:p>
        </w:tc>
      </w:tr>
      <w:tr w:rsidR="0093753C" w:rsidRPr="002A03DA" w:rsidTr="000B5ECF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A0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8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753C" w:rsidRPr="002A03DA" w:rsidTr="000B5ECF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3 เดือน</w:t>
            </w:r>
          </w:p>
        </w:tc>
        <w:tc>
          <w:tcPr>
            <w:tcW w:w="538" w:type="pct"/>
            <w:shd w:val="clear" w:color="auto" w:fill="auto"/>
          </w:tcPr>
          <w:p w:rsidR="0093753C" w:rsidRPr="002A03DA" w:rsidRDefault="00FE21F0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</w:t>
            </w:r>
            <w:r w:rsidR="00221F09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2.34</w:t>
            </w: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3753C" w:rsidRPr="002A03DA" w:rsidRDefault="00624D31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0.55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53C" w:rsidRPr="002A03DA" w:rsidTr="000B5ECF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3 - 6 เดือน</w:t>
            </w:r>
          </w:p>
        </w:tc>
        <w:tc>
          <w:tcPr>
            <w:tcW w:w="538" w:type="pct"/>
            <w:shd w:val="clear" w:color="auto" w:fill="auto"/>
          </w:tcPr>
          <w:p w:rsidR="0093753C" w:rsidRPr="002A03DA" w:rsidRDefault="00FE21F0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</w:t>
            </w:r>
            <w:r w:rsidR="000B5ECF" w:rsidRPr="002A03DA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53C" w:rsidRPr="002A03DA" w:rsidTr="000B5ECF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6 - 12 เดือน</w:t>
            </w:r>
          </w:p>
        </w:tc>
        <w:tc>
          <w:tcPr>
            <w:tcW w:w="538" w:type="pct"/>
            <w:shd w:val="clear" w:color="auto" w:fill="auto"/>
          </w:tcPr>
          <w:p w:rsidR="0093753C" w:rsidRPr="002A03DA" w:rsidRDefault="000B5ECF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0.49</w:t>
            </w: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53C" w:rsidRPr="002A03DA" w:rsidTr="000B5ECF">
        <w:trPr>
          <w:trHeight w:val="92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12 เดือน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:rsidR="0093753C" w:rsidRPr="002A03DA" w:rsidRDefault="00FE21F0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2.17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2.18</w:t>
            </w:r>
          </w:p>
        </w:tc>
        <w:tc>
          <w:tcPr>
            <w:tcW w:w="150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53C" w:rsidRPr="002A03DA" w:rsidTr="00534E1D">
        <w:trPr>
          <w:trHeight w:val="8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28.08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30.11</w:t>
            </w: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6.67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5.09</w:t>
            </w:r>
          </w:p>
        </w:tc>
      </w:tr>
      <w:tr w:rsidR="0093753C" w:rsidRPr="002A03DA" w:rsidTr="00787648">
        <w:trPr>
          <w:trHeight w:val="82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40.62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48.23</w:t>
            </w: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93753C" w:rsidRPr="002A03DA" w:rsidRDefault="00221F09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51.82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58.26</w:t>
            </w:r>
          </w:p>
        </w:tc>
      </w:tr>
      <w:tr w:rsidR="0093753C" w:rsidRPr="002A03DA" w:rsidTr="00787648">
        <w:trPr>
          <w:trHeight w:val="82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FE21F0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68.7</w:t>
            </w:r>
            <w:r w:rsidR="00F651F1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78.34</w:t>
            </w: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  <w:tr w:rsidR="0093753C" w:rsidRPr="002A03DA" w:rsidTr="00787648">
        <w:trPr>
          <w:trHeight w:val="10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FE21F0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(0.43</w:t>
            </w:r>
            <w:r w:rsidR="00CF487C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(0.11)</w:t>
            </w: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753C" w:rsidRPr="002A03DA" w:rsidTr="00787648">
        <w:trPr>
          <w:trHeight w:val="100"/>
        </w:trPr>
        <w:tc>
          <w:tcPr>
            <w:tcW w:w="2399" w:type="pct"/>
          </w:tcPr>
          <w:p w:rsidR="0093753C" w:rsidRPr="002A03DA" w:rsidRDefault="0093753C" w:rsidP="009375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93753C" w:rsidRPr="002A03DA" w:rsidRDefault="00CF487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68.27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78.23</w:t>
            </w:r>
          </w:p>
        </w:tc>
        <w:tc>
          <w:tcPr>
            <w:tcW w:w="150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58.49</w:t>
            </w:r>
          </w:p>
        </w:tc>
        <w:tc>
          <w:tcPr>
            <w:tcW w:w="149" w:type="pct"/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93753C" w:rsidRPr="002A03DA" w:rsidRDefault="0093753C" w:rsidP="00937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63.35</w:t>
            </w:r>
          </w:p>
        </w:tc>
      </w:tr>
    </w:tbl>
    <w:p w:rsidR="00FB76E7" w:rsidRPr="002A03DA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2A03DA">
        <w:rPr>
          <w:rFonts w:ascii="Angsana New" w:hAnsi="Angsana New"/>
          <w:sz w:val="30"/>
          <w:szCs w:val="30"/>
        </w:rPr>
        <w:t>30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2A03DA">
        <w:rPr>
          <w:rFonts w:ascii="Angsana New" w:hAnsi="Angsana New"/>
          <w:sz w:val="30"/>
          <w:szCs w:val="30"/>
        </w:rPr>
        <w:t>45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วัน </w:t>
      </w:r>
    </w:p>
    <w:p w:rsidR="00FD1DC3" w:rsidRPr="002A03DA" w:rsidRDefault="00FD1DC3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683AA4" w:rsidRPr="002A03DA" w:rsidRDefault="00FD1DC3" w:rsidP="00443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2A03DA">
        <w:rPr>
          <w:rFonts w:ascii="Angsana New" w:hAnsi="Angsana New"/>
          <w:b/>
          <w:sz w:val="30"/>
          <w:szCs w:val="30"/>
          <w:cs/>
        </w:rPr>
        <w:t>ลูกหนี้การค้าทั้งหมดของกลุ่มบริษัท</w:t>
      </w:r>
      <w:r w:rsidR="00B127D0" w:rsidRPr="002A03DA">
        <w:rPr>
          <w:rFonts w:ascii="Angsana New" w:hAnsi="Angsana New"/>
          <w:b/>
          <w:sz w:val="30"/>
          <w:szCs w:val="30"/>
          <w:cs/>
        </w:rPr>
        <w:t>และบริษัท</w:t>
      </w:r>
      <w:r w:rsidRPr="002A03DA">
        <w:rPr>
          <w:rFonts w:ascii="Angsana New" w:hAnsi="Angsana New"/>
          <w:b/>
          <w:sz w:val="30"/>
          <w:szCs w:val="30"/>
          <w:cs/>
        </w:rPr>
        <w:t xml:space="preserve"> ณ วันที่ </w:t>
      </w:r>
      <w:r w:rsidR="00E54288" w:rsidRPr="002A03DA">
        <w:rPr>
          <w:rFonts w:ascii="Angsana New" w:hAnsi="Angsana New"/>
          <w:bCs/>
          <w:sz w:val="30"/>
          <w:szCs w:val="30"/>
        </w:rPr>
        <w:t>30</w:t>
      </w:r>
      <w:r w:rsidR="00E54288" w:rsidRPr="002A03DA">
        <w:rPr>
          <w:rFonts w:ascii="Angsana New" w:hAnsi="Angsana New"/>
          <w:b/>
          <w:sz w:val="30"/>
          <w:szCs w:val="30"/>
        </w:rPr>
        <w:t xml:space="preserve"> </w:t>
      </w:r>
      <w:r w:rsidR="00E54288" w:rsidRPr="002A03DA">
        <w:rPr>
          <w:rFonts w:ascii="Angsana New" w:hAnsi="Angsana New" w:hint="cs"/>
          <w:b/>
          <w:sz w:val="30"/>
          <w:szCs w:val="30"/>
          <w:cs/>
        </w:rPr>
        <w:t xml:space="preserve">กันยายน </w:t>
      </w:r>
      <w:r w:rsidR="00E54288" w:rsidRPr="002A03DA">
        <w:rPr>
          <w:rFonts w:ascii="Angsana New" w:hAnsi="Angsana New"/>
          <w:bCs/>
          <w:sz w:val="30"/>
          <w:szCs w:val="30"/>
        </w:rPr>
        <w:t>2560</w:t>
      </w:r>
      <w:r w:rsidR="00E54288" w:rsidRPr="002A03DA">
        <w:rPr>
          <w:rFonts w:ascii="Angsana New" w:hAnsi="Angsana New"/>
          <w:b/>
          <w:sz w:val="30"/>
          <w:szCs w:val="30"/>
        </w:rPr>
        <w:t xml:space="preserve"> </w:t>
      </w:r>
      <w:r w:rsidR="00E54288" w:rsidRPr="002A03DA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bCs/>
          <w:sz w:val="30"/>
          <w:szCs w:val="30"/>
        </w:rPr>
        <w:t xml:space="preserve">31 </w:t>
      </w:r>
      <w:r w:rsidRPr="002A03DA">
        <w:rPr>
          <w:rFonts w:ascii="Angsana New" w:hAnsi="Angsana New"/>
          <w:b/>
          <w:sz w:val="30"/>
          <w:szCs w:val="30"/>
          <w:cs/>
        </w:rPr>
        <w:t>ธันวาคม</w:t>
      </w:r>
      <w:r w:rsidR="009636E7" w:rsidRPr="002A03DA">
        <w:rPr>
          <w:rFonts w:ascii="Angsana New" w:hAnsi="Angsana New"/>
          <w:b/>
          <w:sz w:val="30"/>
          <w:szCs w:val="30"/>
        </w:rPr>
        <w:t xml:space="preserve"> </w:t>
      </w:r>
      <w:r w:rsidR="008622F2" w:rsidRPr="002A03DA">
        <w:rPr>
          <w:rFonts w:ascii="Angsana New" w:hAnsi="Angsana New"/>
          <w:bCs/>
          <w:sz w:val="30"/>
          <w:szCs w:val="30"/>
        </w:rPr>
        <w:t>255</w:t>
      </w:r>
      <w:r w:rsidR="007273DF" w:rsidRPr="002A03DA">
        <w:rPr>
          <w:rFonts w:ascii="Angsana New" w:hAnsi="Angsana New"/>
          <w:bCs/>
          <w:sz w:val="30"/>
          <w:szCs w:val="30"/>
        </w:rPr>
        <w:t>9</w:t>
      </w:r>
      <w:r w:rsidR="008622F2" w:rsidRPr="002A03DA">
        <w:rPr>
          <w:rFonts w:ascii="Angsana New" w:hAnsi="Angsana New"/>
          <w:bCs/>
          <w:sz w:val="30"/>
          <w:szCs w:val="30"/>
        </w:rPr>
        <w:t xml:space="preserve"> </w:t>
      </w:r>
      <w:r w:rsidRPr="002A03DA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:rsidR="00FD1DC3" w:rsidRPr="002A03DA" w:rsidRDefault="00FD1DC3" w:rsidP="00FB76E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:rsidR="00BF5491" w:rsidRPr="002A03DA" w:rsidRDefault="00BF5491" w:rsidP="00620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486" w:tblpY="1"/>
        <w:tblOverlap w:val="never"/>
        <w:tblW w:w="4965" w:type="pct"/>
        <w:tblLayout w:type="fixed"/>
        <w:tblLook w:val="01E0" w:firstRow="1" w:lastRow="1" w:firstColumn="1" w:lastColumn="1" w:noHBand="0" w:noVBand="0"/>
      </w:tblPr>
      <w:tblGrid>
        <w:gridCol w:w="3316"/>
        <w:gridCol w:w="916"/>
        <w:gridCol w:w="1255"/>
        <w:gridCol w:w="238"/>
        <w:gridCol w:w="1289"/>
        <w:gridCol w:w="238"/>
        <w:gridCol w:w="1028"/>
        <w:gridCol w:w="238"/>
        <w:gridCol w:w="1018"/>
      </w:tblGrid>
      <w:tr w:rsidR="00942B1B" w:rsidRPr="002A03DA" w:rsidTr="00F269C1">
        <w:trPr>
          <w:tblHeader/>
        </w:trPr>
        <w:tc>
          <w:tcPr>
            <w:tcW w:w="1738" w:type="pct"/>
          </w:tcPr>
          <w:p w:rsidR="00942B1B" w:rsidRPr="002A03DA" w:rsidRDefault="00942B1B" w:rsidP="00FB7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58" w:type="pct"/>
            <w:gridSpan w:val="3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9" w:type="pct"/>
            <w:gridSpan w:val="3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9C1" w:rsidRPr="002A03DA" w:rsidTr="00F269C1">
        <w:trPr>
          <w:tblHeader/>
        </w:trPr>
        <w:tc>
          <w:tcPr>
            <w:tcW w:w="1738" w:type="pct"/>
          </w:tcPr>
          <w:p w:rsidR="00942B1B" w:rsidRPr="002A03DA" w:rsidRDefault="00942B1B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269C1" w:rsidRPr="002A03DA" w:rsidTr="00F269C1">
        <w:trPr>
          <w:tblHeader/>
        </w:trPr>
        <w:tc>
          <w:tcPr>
            <w:tcW w:w="1738" w:type="pct"/>
          </w:tcPr>
          <w:p w:rsidR="00942B1B" w:rsidRPr="002A03DA" w:rsidRDefault="00942B1B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942B1B" w:rsidRPr="00942B1B" w:rsidRDefault="00942B1B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42B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8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:rsidR="00942B1B" w:rsidRPr="002A03DA" w:rsidRDefault="00942B1B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42B1B" w:rsidRPr="002A03DA" w:rsidTr="00F269C1">
        <w:trPr>
          <w:tblHeader/>
        </w:trPr>
        <w:tc>
          <w:tcPr>
            <w:tcW w:w="1738" w:type="pct"/>
          </w:tcPr>
          <w:p w:rsidR="00942B1B" w:rsidRPr="002A03DA" w:rsidRDefault="00942B1B" w:rsidP="00FB7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0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pct"/>
            <w:gridSpan w:val="7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10,673.50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8,854.71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942B1B" w:rsidRPr="002A03DA" w:rsidRDefault="00942B1B" w:rsidP="0008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1,925.08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2,021.66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480" w:type="pct"/>
          </w:tcPr>
          <w:p w:rsidR="00942B1B" w:rsidRPr="002A03DA" w:rsidRDefault="00942B1B" w:rsidP="0037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3F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</w:t>
            </w:r>
            <w:r w:rsidR="003F44DA">
              <w:rPr>
                <w:rFonts w:ascii="Angsana New" w:hAnsi="Angsana New"/>
                <w:sz w:val="30"/>
                <w:szCs w:val="30"/>
              </w:rPr>
              <w:t>682</w:t>
            </w:r>
            <w:r w:rsidRPr="002A03DA">
              <w:rPr>
                <w:rFonts w:ascii="Angsana New" w:hAnsi="Angsana New"/>
                <w:sz w:val="30"/>
                <w:szCs w:val="30"/>
              </w:rPr>
              <w:t>.</w:t>
            </w:r>
            <w:r w:rsidR="003F44D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2,701.57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299.0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339.59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0" w:type="pct"/>
          </w:tcPr>
          <w:p w:rsidR="00942B1B" w:rsidRPr="002A03DA" w:rsidRDefault="00942B1B" w:rsidP="00370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942B1B" w:rsidRPr="002A03DA" w:rsidRDefault="00942B1B" w:rsidP="003F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15,5</w:t>
            </w:r>
            <w:r w:rsidR="003F44DA">
              <w:rPr>
                <w:rFonts w:ascii="Angsana New" w:hAnsi="Angsana New"/>
                <w:b/>
                <w:bCs/>
                <w:sz w:val="30"/>
                <w:szCs w:val="30"/>
              </w:rPr>
              <w:t>89.59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13,926.89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(36.41)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(158.40)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:rsidR="00942B1B" w:rsidRPr="002A03DA" w:rsidRDefault="00942B1B" w:rsidP="003F4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3F44DA">
              <w:rPr>
                <w:rFonts w:ascii="Angsana New" w:hAnsi="Angsana New"/>
                <w:b/>
                <w:bCs/>
                <w:sz w:val="30"/>
                <w:szCs w:val="30"/>
              </w:rPr>
              <w:t>553.18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768.49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269C1" w:rsidRPr="002A03DA" w:rsidTr="00F269C1">
        <w:trPr>
          <w:trHeight w:val="192"/>
        </w:trPr>
        <w:tc>
          <w:tcPr>
            <w:tcW w:w="1738" w:type="pct"/>
          </w:tcPr>
          <w:p w:rsidR="00942B1B" w:rsidRPr="002A03DA" w:rsidRDefault="00942B1B" w:rsidP="00FB76E7">
            <w:pPr>
              <w:ind w:left="-18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480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5" w:type="pct"/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942B1B" w:rsidRPr="002A03DA" w:rsidRDefault="00942B1B" w:rsidP="00FB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F269C1" w:rsidRPr="002A03DA" w:rsidTr="00F269C1">
        <w:tc>
          <w:tcPr>
            <w:tcW w:w="1738" w:type="pct"/>
          </w:tcPr>
          <w:p w:rsidR="00942B1B" w:rsidRDefault="00942B1B" w:rsidP="00E55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1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:rsidR="00942B1B" w:rsidRPr="00942B1B" w:rsidRDefault="00F269C1" w:rsidP="00F269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-18" w:right="-2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2B1B" w:rsidRPr="002A03D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42B1B" w:rsidRPr="002A03DA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942B1B"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480" w:type="pct"/>
          </w:tcPr>
          <w:p w:rsidR="00942B1B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B1B" w:rsidRPr="00942B1B" w:rsidRDefault="00942B1B" w:rsidP="00F2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2B1B">
              <w:rPr>
                <w:rFonts w:ascii="Angsana New" w:hAnsi="Angsana New"/>
                <w:i/>
                <w:iCs/>
                <w:sz w:val="30"/>
                <w:szCs w:val="30"/>
              </w:rPr>
              <w:t>35</w:t>
            </w: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14.57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40.3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480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MLR-1.75%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:rsidR="00942B1B" w:rsidRPr="002A03DA" w:rsidRDefault="00942B1B" w:rsidP="0008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ind w:left="-90" w:right="-104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MLR-1.75%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69C1" w:rsidRPr="002A03DA" w:rsidTr="00F269C1">
        <w:tc>
          <w:tcPr>
            <w:tcW w:w="1738" w:type="pct"/>
          </w:tcPr>
          <w:p w:rsidR="00942B1B" w:rsidRPr="002A03DA" w:rsidRDefault="00942B1B" w:rsidP="00E55D50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80" w:type="pct"/>
          </w:tcPr>
          <w:p w:rsidR="00942B1B" w:rsidRPr="002A03DA" w:rsidRDefault="00942B1B" w:rsidP="001D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:rsidR="00942B1B" w:rsidRPr="002A03DA" w:rsidRDefault="00942B1B" w:rsidP="001D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 MLR-1.70%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double" w:sz="4" w:space="0" w:color="auto"/>
            </w:tcBorders>
          </w:tcPr>
          <w:p w:rsidR="00942B1B" w:rsidRPr="002A03DA" w:rsidRDefault="00942B1B" w:rsidP="00086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7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 MLR-1.625%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:rsidR="00942B1B" w:rsidRPr="002A03DA" w:rsidRDefault="00942B1B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C0044" w:rsidRPr="002A03DA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p w:rsidR="00723B21" w:rsidRPr="002A03DA" w:rsidRDefault="00723B21" w:rsidP="00723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 w:hint="cs"/>
          <w:sz w:val="30"/>
          <w:szCs w:val="30"/>
          <w:cs/>
        </w:rPr>
        <w:t>โครงการอสังหาริมทรัพย์ระหว่างพัฒนา ประกอบด้วย บ้านเดี่ยว บ้านแฝด ทาวน์เฮ้าส์</w:t>
      </w:r>
      <w:r w:rsidRPr="002A03DA">
        <w:rPr>
          <w:rFonts w:ascii="Angsana New" w:hAnsi="Angsana New"/>
          <w:sz w:val="30"/>
          <w:szCs w:val="30"/>
        </w:rPr>
        <w:t xml:space="preserve"> 2 </w:t>
      </w:r>
      <w:r w:rsidRPr="002A03DA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="008C1A83" w:rsidRPr="002A03DA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2A03DA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2A03DA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2A03DA">
        <w:rPr>
          <w:rFonts w:ascii="Angsana New" w:hAnsi="Angsana New" w:hint="cs"/>
          <w:sz w:val="30"/>
          <w:szCs w:val="30"/>
          <w:cs/>
        </w:rPr>
        <w:t>ที่</w:t>
      </w:r>
      <w:r w:rsidR="008C1A83" w:rsidRPr="002A03DA">
        <w:rPr>
          <w:rFonts w:ascii="Angsana New" w:hAnsi="Angsana New" w:hint="cs"/>
          <w:sz w:val="30"/>
          <w:szCs w:val="30"/>
          <w:cs/>
        </w:rPr>
        <w:t xml:space="preserve">ดำเนินการและเริ่มขายแล้วรวม </w:t>
      </w:r>
      <w:r w:rsidR="00014635">
        <w:rPr>
          <w:rFonts w:ascii="Angsana New" w:hAnsi="Angsana New"/>
          <w:sz w:val="30"/>
          <w:szCs w:val="30"/>
        </w:rPr>
        <w:t>61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2A03DA">
        <w:rPr>
          <w:rFonts w:ascii="Angsana New" w:hAnsi="Angsana New"/>
          <w:sz w:val="30"/>
          <w:szCs w:val="30"/>
        </w:rPr>
        <w:t xml:space="preserve"> </w:t>
      </w:r>
      <w:r w:rsidR="008C1A83" w:rsidRPr="002A03DA">
        <w:rPr>
          <w:rFonts w:ascii="Angsana New" w:hAnsi="Angsana New" w:hint="cs"/>
          <w:sz w:val="30"/>
          <w:szCs w:val="30"/>
          <w:cs/>
        </w:rPr>
        <w:t>และ</w:t>
      </w:r>
      <w:r w:rsidR="000D4435" w:rsidRPr="002A03DA">
        <w:rPr>
          <w:rFonts w:ascii="Angsana New" w:hAnsi="Angsana New" w:hint="cs"/>
          <w:sz w:val="30"/>
          <w:szCs w:val="30"/>
          <w:cs/>
        </w:rPr>
        <w:t>ส่วนหนึ่ง</w:t>
      </w:r>
      <w:r w:rsidR="008C1A83" w:rsidRPr="002A03DA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2A03DA">
        <w:rPr>
          <w:rFonts w:ascii="Angsana New" w:hAnsi="Angsana New" w:hint="cs"/>
          <w:sz w:val="30"/>
          <w:szCs w:val="30"/>
          <w:cs/>
        </w:rPr>
        <w:t>ยู่</w:t>
      </w:r>
      <w:r w:rsidR="008C1A83" w:rsidRPr="002A03DA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2A03DA">
        <w:rPr>
          <w:rFonts w:ascii="Angsana New" w:hAnsi="Angsana New" w:hint="cs"/>
          <w:sz w:val="30"/>
          <w:szCs w:val="30"/>
          <w:cs/>
        </w:rPr>
        <w:t xml:space="preserve">พัฒนา </w:t>
      </w:r>
    </w:p>
    <w:p w:rsidR="007A7828" w:rsidRPr="002A03DA" w:rsidRDefault="007A7828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20"/>
          <w:szCs w:val="20"/>
        </w:rPr>
      </w:pPr>
    </w:p>
    <w:p w:rsidR="00DD6F14" w:rsidRPr="002A03DA" w:rsidRDefault="008C1A83" w:rsidP="008C1A83">
      <w:pPr>
        <w:autoSpaceDE w:val="0"/>
        <w:autoSpaceDN w:val="0"/>
        <w:spacing w:line="240" w:lineRule="auto"/>
        <w:ind w:left="720" w:hanging="180"/>
        <w:rPr>
          <w:rFonts w:ascii="Calibri" w:hAnsi="Calibri"/>
          <w:sz w:val="22"/>
          <w:szCs w:val="22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การพิจารณาค่าเผื่อการลดมูลค่าโครงการอสังหาริมทรัพย์ระหว่างการพัฒนา</w:t>
      </w:r>
    </w:p>
    <w:p w:rsidR="008C1A83" w:rsidRPr="002A03DA" w:rsidRDefault="008C1A83" w:rsidP="008C1A83">
      <w:pPr>
        <w:autoSpaceDE w:val="0"/>
        <w:autoSpaceDN w:val="0"/>
        <w:spacing w:line="240" w:lineRule="auto"/>
        <w:ind w:left="720" w:hanging="180"/>
        <w:rPr>
          <w:rFonts w:ascii="Calibri" w:hAnsi="Calibri"/>
          <w:sz w:val="20"/>
          <w:szCs w:val="20"/>
        </w:rPr>
      </w:pPr>
    </w:p>
    <w:p w:rsidR="008C1A83" w:rsidRPr="002A03DA" w:rsidRDefault="008C1A83" w:rsidP="00357007">
      <w:pPr>
        <w:autoSpaceDE w:val="0"/>
        <w:autoSpaceDN w:val="0"/>
        <w:spacing w:before="40" w:after="40" w:line="240" w:lineRule="auto"/>
        <w:ind w:left="540" w:right="63"/>
        <w:jc w:val="thaiDistribute"/>
        <w:rPr>
          <w:rFonts w:ascii="Calibri" w:hAnsi="Calibri"/>
          <w:sz w:val="22"/>
          <w:szCs w:val="22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กลุ่มบริษัทมีการประเมินมูลค่าสุทธิที่จะได้รับของโครงการอสังหาริมทรัพย์ระหว่างการพัฒนา ณ ทุกรอบระยะเวลาที่รายงานโดยพิจารณาจากประสบการณ์ที่ผ่านมาของกลุ่มบริษัทในการประมาณการราคาขายและต้นทุนการก่อสร้างที่จะเกิดขึ้นในอนาคตซึ่งเกี่ยวข้องกับการใช้ดุลยพินิจของผู้บริหารและขึ้นอยู่กับหลายตัวแปรรวมถึงเงื่อนไขสภาพการตลาดที่เกี่ยวข้องกับวัสดุก่อสร้าง ต้นทุนการจ้างผู้รับเหมาและประเด็นในด้านการก่อสร้าง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 ซึ่</w:t>
      </w:r>
      <w:r w:rsidR="00AA332B" w:rsidRPr="002A03DA">
        <w:rPr>
          <w:rFonts w:ascii="Angsana New" w:hAnsi="Angsana New"/>
          <w:sz w:val="30"/>
          <w:szCs w:val="30"/>
          <w:cs/>
        </w:rPr>
        <w:t>งจะส่งผลต่อการพิจารณา</w:t>
      </w:r>
      <w:r w:rsidR="00202EBF" w:rsidRPr="002A03DA">
        <w:rPr>
          <w:rFonts w:ascii="Angsana New" w:hAnsi="Angsana New" w:hint="cs"/>
          <w:sz w:val="30"/>
          <w:szCs w:val="30"/>
          <w:cs/>
        </w:rPr>
        <w:t>ต่อ</w:t>
      </w:r>
      <w:r w:rsidRPr="002A03DA">
        <w:rPr>
          <w:rFonts w:ascii="Angsana New" w:hAnsi="Angsana New"/>
          <w:sz w:val="30"/>
          <w:szCs w:val="30"/>
          <w:cs/>
        </w:rPr>
        <w:t>มูลค่า</w:t>
      </w:r>
      <w:r w:rsidR="00F42EC0" w:rsidRPr="002A03DA">
        <w:rPr>
          <w:rFonts w:ascii="Angsana New" w:hAnsi="Angsana New" w:hint="cs"/>
          <w:sz w:val="30"/>
          <w:szCs w:val="30"/>
          <w:cs/>
        </w:rPr>
        <w:t>ตามบัญชี</w:t>
      </w:r>
      <w:r w:rsidRPr="002A03DA">
        <w:rPr>
          <w:rFonts w:ascii="Angsana New" w:hAnsi="Angsana New"/>
          <w:sz w:val="30"/>
          <w:szCs w:val="30"/>
          <w:cs/>
        </w:rPr>
        <w:t>ของโครงการอสังหาริมทรัพย์ระหว่างการพัฒนาในอนาคต</w:t>
      </w:r>
    </w:p>
    <w:p w:rsidR="00102E8A" w:rsidRDefault="00102E8A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102E8A" w:rsidRDefault="00102E8A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B90D77" w:rsidRPr="002A03DA" w:rsidRDefault="00B90D7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:rsidR="00B90D77" w:rsidRPr="002A03DA" w:rsidRDefault="00B90D7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16"/>
          <w:szCs w:val="16"/>
        </w:rPr>
      </w:pPr>
    </w:p>
    <w:p w:rsidR="00FB76E7" w:rsidRPr="002A03DA" w:rsidRDefault="00FB76E7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บริษัทและ</w:t>
      </w:r>
      <w:r w:rsidRPr="002A03DA">
        <w:rPr>
          <w:rFonts w:ascii="Angsana New" w:hAnsi="Angsana New"/>
          <w:sz w:val="30"/>
          <w:szCs w:val="30"/>
          <w:cs/>
        </w:rPr>
        <w:t>บริษัทย่อยได้นำที่ดิน</w:t>
      </w:r>
      <w:r w:rsidRPr="002A03DA">
        <w:rPr>
          <w:rFonts w:ascii="Angsana New" w:hAnsi="Angsana New" w:hint="cs"/>
          <w:sz w:val="30"/>
          <w:szCs w:val="30"/>
          <w:cs/>
        </w:rPr>
        <w:t>พร้อม</w:t>
      </w:r>
      <w:r w:rsidRPr="002A03DA">
        <w:rPr>
          <w:rFonts w:ascii="Angsana New" w:hAnsi="Angsana New"/>
          <w:sz w:val="30"/>
          <w:szCs w:val="30"/>
          <w:cs/>
        </w:rPr>
        <w:t>สิ่งปลูกสร้าง</w:t>
      </w:r>
      <w:r w:rsidRPr="002A03DA">
        <w:rPr>
          <w:rFonts w:ascii="Angsana New" w:hAnsi="Angsana New" w:hint="cs"/>
          <w:sz w:val="30"/>
          <w:szCs w:val="30"/>
          <w:cs/>
        </w:rPr>
        <w:t>ส่วนใหญ่</w:t>
      </w:r>
      <w:r w:rsidR="001C4418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2A03DA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ไปจดจำนองเพื่อใช้เป็นหลักประกันเงินเบิกเกินบัญชีธนาคาร</w:t>
      </w:r>
      <w:r w:rsidRPr="002A03DA">
        <w:rPr>
          <w:rFonts w:ascii="Angsana New" w:hAnsi="Angsana New" w:hint="cs"/>
          <w:sz w:val="30"/>
          <w:szCs w:val="30"/>
          <w:cs/>
        </w:rPr>
        <w:t xml:space="preserve">และเงินกู้ยืมจากสถาบันการเงินของบริษัทและบริษัทย่อย (ดูหมายเหตุประกอบงบการเงินข้อ </w:t>
      </w:r>
      <w:r w:rsidRPr="002A03DA">
        <w:rPr>
          <w:rFonts w:ascii="Angsana New" w:hAnsi="Angsana New"/>
          <w:sz w:val="30"/>
          <w:szCs w:val="30"/>
        </w:rPr>
        <w:t>19</w:t>
      </w:r>
      <w:r w:rsidRPr="002A03DA">
        <w:rPr>
          <w:rFonts w:ascii="Angsana New" w:hAnsi="Angsana New" w:hint="cs"/>
          <w:sz w:val="30"/>
          <w:szCs w:val="30"/>
          <w:cs/>
        </w:rPr>
        <w:t>)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723B21" w:rsidRPr="002A03DA" w:rsidRDefault="00723B21" w:rsidP="00FB7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16"/>
          <w:szCs w:val="16"/>
        </w:rPr>
      </w:pPr>
    </w:p>
    <w:p w:rsidR="0091390D" w:rsidRPr="002A03DA" w:rsidRDefault="00FD1DC3" w:rsidP="00B67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สินทรัพย์หมุนเวียนอื่น</w:t>
      </w:r>
    </w:p>
    <w:p w:rsidR="00FD1DC3" w:rsidRPr="002A03DA" w:rsidRDefault="00FD1DC3" w:rsidP="00B93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4"/>
        <w:gridCol w:w="991"/>
        <w:gridCol w:w="270"/>
        <w:gridCol w:w="991"/>
        <w:gridCol w:w="272"/>
        <w:gridCol w:w="992"/>
        <w:gridCol w:w="270"/>
        <w:gridCol w:w="982"/>
      </w:tblGrid>
      <w:tr w:rsidR="00FD1DC3" w:rsidRPr="002A03DA" w:rsidTr="00B6748C">
        <w:tc>
          <w:tcPr>
            <w:tcW w:w="2372" w:type="pct"/>
          </w:tcPr>
          <w:p w:rsidR="00FD1DC3" w:rsidRPr="002A03DA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FBF" w:rsidRPr="002A03DA" w:rsidTr="00B6748C">
        <w:tc>
          <w:tcPr>
            <w:tcW w:w="2372" w:type="pct"/>
          </w:tcPr>
          <w:p w:rsidR="00B67FBF" w:rsidRPr="00762E66" w:rsidRDefault="00B67FBF" w:rsidP="00B67FB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62E6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9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6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62E66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0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762E66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9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1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62E66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B67FBF" w:rsidRPr="002A03DA" w:rsidTr="00B6748C">
        <w:tc>
          <w:tcPr>
            <w:tcW w:w="2372" w:type="pct"/>
          </w:tcPr>
          <w:p w:rsidR="00B67FBF" w:rsidRPr="00762E66" w:rsidRDefault="00B67FBF" w:rsidP="00B67FB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9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6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50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9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1" w:type="pct"/>
          </w:tcPr>
          <w:p w:rsidR="00B67FBF" w:rsidRPr="00762E66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E66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220F7A" w:rsidRPr="002A03DA" w:rsidTr="00B67FBF">
        <w:trPr>
          <w:trHeight w:val="317"/>
        </w:trPr>
        <w:tc>
          <w:tcPr>
            <w:tcW w:w="2372" w:type="pct"/>
          </w:tcPr>
          <w:p w:rsidR="00220F7A" w:rsidRPr="00C26DAB" w:rsidRDefault="00220F7A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8" w:type="pct"/>
            <w:gridSpan w:val="7"/>
          </w:tcPr>
          <w:p w:rsidR="00220F7A" w:rsidRPr="00C26DAB" w:rsidRDefault="00220F7A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D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5D50" w:rsidRPr="002A03DA" w:rsidTr="00B6748C">
        <w:trPr>
          <w:trHeight w:val="290"/>
        </w:trPr>
        <w:tc>
          <w:tcPr>
            <w:tcW w:w="2372" w:type="pct"/>
          </w:tcPr>
          <w:p w:rsidR="00E55D50" w:rsidRPr="002A03DA" w:rsidRDefault="00E55D50" w:rsidP="00E55D50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เงินฝากเพื่อนิติบุคคล</w:t>
            </w:r>
          </w:p>
        </w:tc>
        <w:tc>
          <w:tcPr>
            <w:tcW w:w="546" w:type="pct"/>
          </w:tcPr>
          <w:p w:rsidR="00E55D50" w:rsidRPr="002A03DA" w:rsidRDefault="006E4759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154.28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154.54</w:t>
            </w:r>
          </w:p>
        </w:tc>
        <w:tc>
          <w:tcPr>
            <w:tcW w:w="150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E55D50" w:rsidRPr="002A03DA" w:rsidRDefault="006E4759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5D50" w:rsidRPr="002A03DA" w:rsidTr="00B6748C">
        <w:trPr>
          <w:trHeight w:val="290"/>
        </w:trPr>
        <w:tc>
          <w:tcPr>
            <w:tcW w:w="2372" w:type="pct"/>
          </w:tcPr>
          <w:p w:rsidR="00E55D50" w:rsidRPr="002A03DA" w:rsidRDefault="00E55D50" w:rsidP="00E55D50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546" w:type="pct"/>
          </w:tcPr>
          <w:p w:rsidR="00E55D50" w:rsidRPr="002A03DA" w:rsidRDefault="00677E5F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8.31</w:t>
            </w:r>
          </w:p>
        </w:tc>
        <w:tc>
          <w:tcPr>
            <w:tcW w:w="150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E55D50" w:rsidRPr="002A03DA" w:rsidRDefault="006E4759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5.05</w:t>
            </w:r>
          </w:p>
        </w:tc>
      </w:tr>
      <w:tr w:rsidR="00E55D50" w:rsidRPr="002A03DA" w:rsidTr="00B6748C">
        <w:trPr>
          <w:trHeight w:val="290"/>
        </w:trPr>
        <w:tc>
          <w:tcPr>
            <w:tcW w:w="2372" w:type="pct"/>
          </w:tcPr>
          <w:p w:rsidR="00E55D50" w:rsidRPr="002A03DA" w:rsidRDefault="00E55D50" w:rsidP="00E55D50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6" w:type="pct"/>
          </w:tcPr>
          <w:p w:rsidR="00E55D50" w:rsidRPr="002A03DA" w:rsidRDefault="006033E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3.18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0.48</w:t>
            </w:r>
          </w:p>
        </w:tc>
        <w:tc>
          <w:tcPr>
            <w:tcW w:w="150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E55D50" w:rsidRPr="002A03DA" w:rsidRDefault="006E4759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5D50" w:rsidRPr="002A03DA" w:rsidTr="00B6748C">
        <w:trPr>
          <w:trHeight w:val="155"/>
        </w:trPr>
        <w:tc>
          <w:tcPr>
            <w:tcW w:w="2372" w:type="pct"/>
          </w:tcPr>
          <w:p w:rsidR="00E55D50" w:rsidRPr="002A03DA" w:rsidRDefault="00E55D50" w:rsidP="00E55D50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E55D50" w:rsidRPr="002A03DA" w:rsidRDefault="006033E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161.06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163.33</w:t>
            </w:r>
          </w:p>
        </w:tc>
        <w:tc>
          <w:tcPr>
            <w:tcW w:w="150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E55D50" w:rsidRPr="002A03DA" w:rsidRDefault="006E4759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1.15</w:t>
            </w:r>
          </w:p>
        </w:tc>
        <w:tc>
          <w:tcPr>
            <w:tcW w:w="149" w:type="pct"/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:rsidR="00E55D50" w:rsidRPr="002A03DA" w:rsidRDefault="00E55D50" w:rsidP="00E5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5.05</w:t>
            </w:r>
          </w:p>
        </w:tc>
      </w:tr>
    </w:tbl>
    <w:p w:rsidR="00B6748C" w:rsidRPr="002A03DA" w:rsidRDefault="00B6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FD1DC3" w:rsidRPr="002A03DA" w:rsidRDefault="00C3642F" w:rsidP="00B67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:rsidR="00E55D50" w:rsidRPr="002A03DA" w:rsidRDefault="00E55D50">
      <w:pPr>
        <w:rPr>
          <w:sz w:val="14"/>
          <w:szCs w:val="14"/>
        </w:rPr>
      </w:pPr>
    </w:p>
    <w:tbl>
      <w:tblPr>
        <w:tblW w:w="9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6"/>
        <w:gridCol w:w="988"/>
        <w:gridCol w:w="1316"/>
        <w:gridCol w:w="269"/>
        <w:gridCol w:w="1135"/>
        <w:gridCol w:w="269"/>
        <w:gridCol w:w="1330"/>
        <w:gridCol w:w="269"/>
        <w:gridCol w:w="1173"/>
      </w:tblGrid>
      <w:tr w:rsidR="00B67FBF" w:rsidRPr="002A03DA" w:rsidTr="002E0385">
        <w:trPr>
          <w:tblHeader/>
        </w:trPr>
        <w:tc>
          <w:tcPr>
            <w:tcW w:w="1559" w:type="pct"/>
          </w:tcPr>
          <w:p w:rsidR="00B4008D" w:rsidRPr="002A03DA" w:rsidRDefault="00B4008D" w:rsidP="00134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:rsidR="00B4008D" w:rsidRPr="002A03DA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pct"/>
            <w:gridSpan w:val="3"/>
          </w:tcPr>
          <w:p w:rsidR="00B4008D" w:rsidRPr="002A03DA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B4008D" w:rsidRPr="002A03DA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B4008D" w:rsidRPr="002A03DA" w:rsidRDefault="00B4008D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67FBF" w:rsidRPr="002A03DA" w:rsidTr="00F1663B">
        <w:trPr>
          <w:tblHeader/>
        </w:trPr>
        <w:tc>
          <w:tcPr>
            <w:tcW w:w="1559" w:type="pct"/>
          </w:tcPr>
          <w:p w:rsidR="00B67FBF" w:rsidRPr="002A03DA" w:rsidRDefault="00B67FBF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9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สำหรับรอบระยะ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FBF" w:rsidRPr="002A03DA" w:rsidTr="00F1663B">
        <w:trPr>
          <w:tblHeader/>
        </w:trPr>
        <w:tc>
          <w:tcPr>
            <w:tcW w:w="1559" w:type="pct"/>
          </w:tcPr>
          <w:p w:rsidR="00B67FBF" w:rsidRPr="002A03DA" w:rsidRDefault="00B67FBF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1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9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7FBF" w:rsidRPr="002A03DA" w:rsidTr="00F1663B">
        <w:trPr>
          <w:tblHeader/>
        </w:trPr>
        <w:tc>
          <w:tcPr>
            <w:tcW w:w="1559" w:type="pct"/>
          </w:tcPr>
          <w:p w:rsidR="00B67FBF" w:rsidRPr="002A03DA" w:rsidRDefault="00B67FBF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1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2560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9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2560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</w:tr>
      <w:tr w:rsidR="00B67FBF" w:rsidRPr="002A03DA" w:rsidTr="00F1663B">
        <w:trPr>
          <w:tblHeader/>
        </w:trPr>
        <w:tc>
          <w:tcPr>
            <w:tcW w:w="1559" w:type="pct"/>
          </w:tcPr>
          <w:p w:rsidR="00B67FBF" w:rsidRPr="002A03DA" w:rsidRDefault="00B67FBF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1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9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ถึงวันที่</w:t>
            </w:r>
          </w:p>
        </w:tc>
        <w:tc>
          <w:tcPr>
            <w:tcW w:w="13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</w:p>
        </w:tc>
      </w:tr>
      <w:tr w:rsidR="00B67FBF" w:rsidRPr="002A03DA" w:rsidTr="00F1663B">
        <w:trPr>
          <w:tblHeader/>
        </w:trPr>
        <w:tc>
          <w:tcPr>
            <w:tcW w:w="1559" w:type="pct"/>
          </w:tcPr>
          <w:p w:rsidR="00B67FBF" w:rsidRPr="002A03DA" w:rsidRDefault="00B67FBF" w:rsidP="00B67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71" w:type="pct"/>
            <w:vAlign w:val="center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2560</w:t>
            </w:r>
          </w:p>
        </w:tc>
        <w:tc>
          <w:tcPr>
            <w:tcW w:w="137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31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2559</w:t>
            </w:r>
          </w:p>
        </w:tc>
        <w:tc>
          <w:tcPr>
            <w:tcW w:w="137" w:type="pct"/>
          </w:tcPr>
          <w:p w:rsidR="00B67FBF" w:rsidRPr="00F1663B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2560</w:t>
            </w:r>
          </w:p>
        </w:tc>
        <w:tc>
          <w:tcPr>
            <w:tcW w:w="137" w:type="pct"/>
          </w:tcPr>
          <w:p w:rsidR="00B67FBF" w:rsidRPr="002A03DA" w:rsidRDefault="00B67FBF" w:rsidP="00B67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  <w:vAlign w:val="center"/>
          </w:tcPr>
          <w:p w:rsidR="00B67FBF" w:rsidRPr="002A03DA" w:rsidRDefault="00B67FBF" w:rsidP="00F1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19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31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2559</w:t>
            </w:r>
          </w:p>
        </w:tc>
      </w:tr>
      <w:tr w:rsidR="00B67FBF" w:rsidRPr="002A03DA" w:rsidTr="002E0385">
        <w:trPr>
          <w:trHeight w:val="209"/>
          <w:tblHeader/>
        </w:trPr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37" w:type="pct"/>
            <w:gridSpan w:val="7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FBF" w:rsidRPr="002A03DA" w:rsidTr="002E0385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FBF" w:rsidRPr="002A03DA" w:rsidTr="002E0385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1B6CD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2,290.12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245.00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534E1D" w:rsidRPr="002A03DA" w:rsidRDefault="00444A9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2,541.24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370.20</w:t>
            </w:r>
          </w:p>
        </w:tc>
      </w:tr>
      <w:tr w:rsidR="00B67FBF" w:rsidRPr="002A03DA" w:rsidTr="002E0385">
        <w:trPr>
          <w:trHeight w:val="704"/>
        </w:trPr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4" w:hanging="36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1B6CDC" w:rsidRPr="002A03DA" w:rsidRDefault="00B0444F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74.78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534E1D" w:rsidRPr="002A03DA" w:rsidRDefault="001B6CD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</w:t>
            </w:r>
            <w:r w:rsidR="00F651F1" w:rsidRPr="002A03DA">
              <w:rPr>
                <w:rFonts w:ascii="Angsana New" w:hAnsi="Angsana New"/>
                <w:sz w:val="30"/>
                <w:szCs w:val="30"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534E1D" w:rsidRPr="002A03DA" w:rsidRDefault="0064263A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D448C5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F651F1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2,115.00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:rsidR="00534E1D" w:rsidRPr="002A03DA" w:rsidRDefault="00D448C5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2,115.00</w:t>
            </w:r>
          </w:p>
        </w:tc>
      </w:tr>
      <w:tr w:rsidR="00B67FBF" w:rsidRPr="002A03DA" w:rsidTr="002E0385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4160D1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(141.06</w:t>
            </w:r>
            <w:r w:rsidR="001B6CDC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(85.65)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534E1D" w:rsidRPr="002A03DA" w:rsidRDefault="00444A9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(ค)</w:t>
            </w:r>
          </w:p>
        </w:tc>
        <w:tc>
          <w:tcPr>
            <w:tcW w:w="671" w:type="pct"/>
          </w:tcPr>
          <w:p w:rsidR="00534E1D" w:rsidRPr="002A03DA" w:rsidRDefault="001B6CD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(25.56)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534E1D" w:rsidRPr="002A03DA" w:rsidRDefault="00444A9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(25.56)</w:t>
            </w:r>
          </w:p>
        </w:tc>
      </w:tr>
      <w:tr w:rsidR="00B67FBF" w:rsidRPr="002A03DA" w:rsidTr="002E0385">
        <w:tc>
          <w:tcPr>
            <w:tcW w:w="1559" w:type="pct"/>
          </w:tcPr>
          <w:p w:rsidR="00535060" w:rsidRPr="002A03DA" w:rsidRDefault="00535060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504" w:type="pct"/>
          </w:tcPr>
          <w:p w:rsidR="00535060" w:rsidRPr="002A03DA" w:rsidRDefault="00535060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</w:tcPr>
          <w:p w:rsidR="00535060" w:rsidRPr="002A03DA" w:rsidRDefault="004160D1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(189.96</w:t>
            </w:r>
            <w:r w:rsidR="00535060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535060" w:rsidRPr="002A03DA" w:rsidRDefault="00535060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535060" w:rsidRPr="002A03DA" w:rsidRDefault="0064263A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5060" w:rsidRPr="002A03DA" w:rsidRDefault="00535060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:rsidR="00535060" w:rsidRPr="002A03DA" w:rsidRDefault="00535060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(197.</w:t>
            </w:r>
            <w:r w:rsidR="00DF51BA">
              <w:rPr>
                <w:rFonts w:ascii="Angsana New" w:hAnsi="Angsana New"/>
                <w:sz w:val="30"/>
                <w:szCs w:val="30"/>
              </w:rPr>
              <w:t>49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:rsidR="00535060" w:rsidRPr="002A03DA" w:rsidRDefault="00535060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535060" w:rsidRPr="002A03DA" w:rsidRDefault="00535060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C26DAB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504" w:type="pct"/>
            <w:vAlign w:val="bottom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:rsidR="00534E1D" w:rsidRPr="002A03DA" w:rsidRDefault="001B6CD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:rsidR="00534E1D" w:rsidRPr="002A03DA" w:rsidRDefault="00444A9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23.6</w:t>
            </w:r>
            <w:r w:rsidR="00DF51B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81.60</w:t>
            </w:r>
          </w:p>
        </w:tc>
      </w:tr>
      <w:tr w:rsidR="00B67FBF" w:rsidRPr="002A03DA" w:rsidTr="00C26DAB">
        <w:tc>
          <w:tcPr>
            <w:tcW w:w="155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/ 31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</w:tcPr>
          <w:p w:rsidR="00534E1D" w:rsidRPr="002A03DA" w:rsidRDefault="008B6E4E" w:rsidP="00B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B0444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0444F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:rsidR="00534E1D" w:rsidRPr="002A03DA" w:rsidRDefault="001B6CD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2,290</w:t>
            </w:r>
            <w:r w:rsidR="00F651F1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E1D" w:rsidRPr="002A03DA" w:rsidRDefault="00444A9C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2,364.14</w:t>
            </w:r>
          </w:p>
        </w:tc>
        <w:tc>
          <w:tcPr>
            <w:tcW w:w="137" w:type="pct"/>
            <w:shd w:val="clear" w:color="auto" w:fill="auto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4E1D" w:rsidRPr="002A03DA" w:rsidRDefault="00534E1D" w:rsidP="00C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2,541.24</w:t>
            </w:r>
          </w:p>
        </w:tc>
      </w:tr>
      <w:tr w:rsidR="00B67FBF" w:rsidRPr="002A03DA" w:rsidTr="00C26DAB">
        <w:trPr>
          <w:trHeight w:val="73"/>
        </w:trPr>
        <w:tc>
          <w:tcPr>
            <w:tcW w:w="1559" w:type="pct"/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04" w:type="pct"/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7" w:type="pct"/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7" w:type="pct"/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7" w:type="pct"/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534E1D" w:rsidRPr="00C26DAB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B67FBF" w:rsidRPr="002A03DA" w:rsidTr="002E0385">
        <w:trPr>
          <w:trHeight w:val="73"/>
        </w:trPr>
        <w:tc>
          <w:tcPr>
            <w:tcW w:w="1559" w:type="pct"/>
          </w:tcPr>
          <w:p w:rsidR="00534E1D" w:rsidRPr="002A03DA" w:rsidRDefault="00534E1D" w:rsidP="00534E1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04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534E1D" w:rsidRPr="002A03DA" w:rsidRDefault="00534E1D" w:rsidP="00534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7FBF" w:rsidRPr="002A03DA" w:rsidTr="002E0385">
        <w:trPr>
          <w:trHeight w:val="73"/>
        </w:trPr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387.70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rPr>
          <w:trHeight w:val="73"/>
        </w:trPr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FBF" w:rsidRPr="002A03DA" w:rsidTr="002E0385">
        <w:trPr>
          <w:trHeight w:val="73"/>
        </w:trPr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(5.16)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(4.40)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538.90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392.10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/ 31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921.44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387.70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504" w:type="pct"/>
          </w:tcPr>
          <w:p w:rsidR="00D448C5" w:rsidRPr="002A03DA" w:rsidRDefault="00D448C5" w:rsidP="00D44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87" w:type="pct"/>
            <w:gridSpan w:val="3"/>
          </w:tcPr>
          <w:p w:rsidR="00D448C5" w:rsidRPr="002A03DA" w:rsidRDefault="00D448C5" w:rsidP="000B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13" w:type="pct"/>
            <w:gridSpan w:val="3"/>
          </w:tcPr>
          <w:p w:rsidR="00D448C5" w:rsidRPr="002A03DA" w:rsidRDefault="00D448C5" w:rsidP="00240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7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78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2,677.82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245.00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2,541.24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370.20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B67FBF">
            <w:pPr>
              <w:tabs>
                <w:tab w:val="clear" w:pos="2807"/>
                <w:tab w:val="left" w:pos="2772"/>
              </w:tabs>
              <w:ind w:right="-10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ลงทุน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B0444F" w:rsidP="00B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6437AE" w:rsidRPr="002A03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36.93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538.90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A03DA">
              <w:rPr>
                <w:rFonts w:ascii="Angsana New" w:hAnsi="Angsana New"/>
                <w:sz w:val="30"/>
                <w:szCs w:val="30"/>
              </w:rPr>
              <w:t>,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507.</w:t>
            </w:r>
            <w:r w:rsidRPr="002A03D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2,115.00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(141.07)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(85.65)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ลดมูลค่าหน่วยลงทุน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(25.56)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(25.56)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</w:tcPr>
          <w:p w:rsidR="00D448C5" w:rsidRPr="002A03DA" w:rsidRDefault="006437AE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(189.95)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64263A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448C5" w:rsidRPr="002A03DA" w:rsidRDefault="00636947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(197.49</w:t>
            </w:r>
            <w:r w:rsidR="00D448C5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671" w:type="pct"/>
          </w:tcPr>
          <w:p w:rsidR="00D448C5" w:rsidRPr="002A03DA" w:rsidRDefault="00D448C5" w:rsidP="000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448C5" w:rsidRPr="002A03DA" w:rsidRDefault="00B56E84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23.6</w:t>
            </w:r>
            <w:r w:rsidR="006369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81.60</w:t>
            </w:r>
          </w:p>
        </w:tc>
      </w:tr>
      <w:tr w:rsidR="00B67FBF" w:rsidRPr="002A03DA" w:rsidTr="002E0385">
        <w:tc>
          <w:tcPr>
            <w:tcW w:w="1559" w:type="pct"/>
          </w:tcPr>
          <w:p w:rsidR="00D448C5" w:rsidRPr="002A03DA" w:rsidRDefault="00D448C5" w:rsidP="00D448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/ 31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04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:rsidR="00D448C5" w:rsidRPr="002A03DA" w:rsidRDefault="00D448C5" w:rsidP="00B0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2,9</w:t>
            </w:r>
            <w:r w:rsidR="00B0444F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B0444F">
              <w:rPr>
                <w:rFonts w:ascii="Angsana New" w:hAnsi="Angsana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2,677.82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2,364.14</w:t>
            </w:r>
          </w:p>
        </w:tc>
        <w:tc>
          <w:tcPr>
            <w:tcW w:w="137" w:type="pct"/>
          </w:tcPr>
          <w:p w:rsidR="00D448C5" w:rsidRPr="002A03DA" w:rsidRDefault="00D448C5" w:rsidP="00D44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D448C5" w:rsidRPr="002A03DA" w:rsidRDefault="00D448C5" w:rsidP="00240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2,541.24</w:t>
            </w:r>
          </w:p>
        </w:tc>
      </w:tr>
    </w:tbl>
    <w:p w:rsidR="00AD123C" w:rsidRPr="002A03DA" w:rsidRDefault="00AD123C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:rsidR="002D5DD6" w:rsidRPr="002A03DA" w:rsidRDefault="002D5DD6" w:rsidP="00326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</w:p>
    <w:p w:rsidR="002D5DD6" w:rsidRPr="002A03DA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20"/>
          <w:szCs w:val="20"/>
          <w:cs/>
        </w:rPr>
      </w:pPr>
    </w:p>
    <w:p w:rsidR="002D5DD6" w:rsidRPr="002A03DA" w:rsidRDefault="002D5DD6" w:rsidP="002D5DD6">
      <w:pPr>
        <w:pStyle w:val="NoSpacing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sz w:val="30"/>
          <w:szCs w:val="30"/>
        </w:rPr>
        <w:tab/>
      </w:r>
      <w:r w:rsidRPr="002A03DA">
        <w:rPr>
          <w:rFonts w:ascii="Angsana New" w:hAnsi="Angsana New"/>
          <w:sz w:val="30"/>
          <w:szCs w:val="30"/>
        </w:rPr>
        <w:tab/>
      </w:r>
      <w:r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>บริษัทร่วม</w:t>
      </w:r>
    </w:p>
    <w:p w:rsidR="002D5DD6" w:rsidRPr="002A03DA" w:rsidRDefault="002D5DD6" w:rsidP="002D5DD6">
      <w:pPr>
        <w:pStyle w:val="NoSpacing"/>
        <w:rPr>
          <w:rFonts w:ascii="Angsana New" w:hAnsi="Angsana New"/>
          <w:sz w:val="20"/>
          <w:szCs w:val="20"/>
          <w:cs/>
        </w:rPr>
      </w:pPr>
    </w:p>
    <w:p w:rsidR="00890BF8" w:rsidRPr="002A03DA" w:rsidRDefault="002D5DD6" w:rsidP="00D61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A03DA">
        <w:rPr>
          <w:rFonts w:ascii="Angsana New" w:hAnsi="Angsana New"/>
          <w:sz w:val="30"/>
          <w:szCs w:val="30"/>
        </w:rPr>
        <w:t xml:space="preserve"> 22 </w:t>
      </w:r>
      <w:r w:rsidRPr="002A03D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 w:hint="cs"/>
          <w:sz w:val="30"/>
          <w:szCs w:val="30"/>
          <w:cs/>
        </w:rPr>
        <w:t xml:space="preserve">บริษัทได้ลงทุนในทรัสต์เพื่อการลงทุนในสิทธิการเช่าอสังหาริมทรัพย์โกลเด้นเวนเจอร์ </w:t>
      </w:r>
      <w:r w:rsidRPr="002A03DA">
        <w:rPr>
          <w:rFonts w:ascii="Angsana New" w:hAnsi="Angsana New"/>
          <w:sz w:val="30"/>
          <w:szCs w:val="30"/>
          <w:cs/>
        </w:rPr>
        <w:t>(</w:t>
      </w:r>
      <w:r w:rsidRPr="002A03DA">
        <w:rPr>
          <w:rFonts w:ascii="Angsana New" w:hAnsi="Angsana New"/>
          <w:sz w:val="30"/>
          <w:szCs w:val="30"/>
        </w:rPr>
        <w:t>“GVREIT</w:t>
      </w:r>
      <w:r w:rsidRPr="002A03DA">
        <w:rPr>
          <w:rFonts w:ascii="Angsana New" w:hAnsi="Angsana New" w:hint="cs"/>
          <w:sz w:val="30"/>
          <w:szCs w:val="30"/>
          <w:cs/>
        </w:rPr>
        <w:t>”</w:t>
      </w:r>
      <w:r w:rsidRPr="002A03DA">
        <w:rPr>
          <w:rFonts w:ascii="Angsana New" w:hAnsi="Angsana New"/>
          <w:sz w:val="30"/>
          <w:szCs w:val="30"/>
          <w:cs/>
        </w:rPr>
        <w:t>)</w:t>
      </w:r>
      <w:r w:rsidRPr="002A03DA">
        <w:rPr>
          <w:rFonts w:ascii="Angsana New" w:hAnsi="Angsana New" w:hint="cs"/>
          <w:sz w:val="30"/>
          <w:szCs w:val="30"/>
          <w:cs/>
        </w:rPr>
        <w:t xml:space="preserve"> ซึ่งเป็นกองทรัสต์ตามพระราชบัญญัติทรัสต์เพื่อธุรกรรมในตลาดทุน พ.ศ. </w:t>
      </w:r>
      <w:r w:rsidRPr="002A03DA">
        <w:rPr>
          <w:rFonts w:ascii="Angsana New" w:hAnsi="Angsana New"/>
          <w:sz w:val="30"/>
          <w:szCs w:val="30"/>
        </w:rPr>
        <w:t>2550</w:t>
      </w:r>
      <w:r w:rsidRPr="002A03DA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Pr="002A03DA">
        <w:rPr>
          <w:rFonts w:ascii="Angsana New" w:hAnsi="Angsana New"/>
          <w:sz w:val="30"/>
          <w:szCs w:val="30"/>
        </w:rPr>
        <w:t>25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10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ของหน่วยทรัสต์ที่ออกและชำระแล้ว เป็นจำนวนเงิน </w:t>
      </w:r>
      <w:r w:rsidRPr="002A03DA">
        <w:rPr>
          <w:rFonts w:ascii="Angsana New" w:hAnsi="Angsana New"/>
          <w:sz w:val="30"/>
          <w:szCs w:val="30"/>
        </w:rPr>
        <w:t>2,045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00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ซึ่งบันทึกเป็นเงินลงทุนในบริษัทร่วมของกลุ่มบริษัท</w:t>
      </w:r>
    </w:p>
    <w:p w:rsidR="008F1857" w:rsidRPr="002A03DA" w:rsidRDefault="008F1857" w:rsidP="008F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>เมื่อวันที่ 2</w:t>
      </w:r>
      <w:r w:rsidR="007656FD" w:rsidRPr="002A03DA">
        <w:rPr>
          <w:rFonts w:ascii="Angsana New" w:hAnsi="Angsana New" w:hint="cs"/>
          <w:sz w:val="30"/>
          <w:szCs w:val="30"/>
          <w:cs/>
        </w:rPr>
        <w:t>5 ตุลาคม</w:t>
      </w:r>
      <w:r w:rsidRPr="002A03DA">
        <w:rPr>
          <w:rFonts w:ascii="Angsana New" w:hAnsi="Angsana New" w:hint="cs"/>
          <w:sz w:val="30"/>
          <w:szCs w:val="30"/>
          <w:cs/>
        </w:rPr>
        <w:t xml:space="preserve"> 2559 บริษัทได้เพิ่มทุนในบริษัท นอร์ท สาธรโฮเต็ล จำกัด ซึ่งเป็นบริษัทร่วม ตามสัดส่วนการถือหุ้นร้อยละ 20 เป็นจำนวนเงินทั้งสิ้น 70 ล้านบาท </w:t>
      </w:r>
    </w:p>
    <w:p w:rsidR="000B5ECF" w:rsidRPr="002A03DA" w:rsidRDefault="000B5ECF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41B43" w:rsidRPr="002A03DA" w:rsidRDefault="00841B43" w:rsidP="00841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22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บริษัทขายเงินลงทุนในทรัสต์เพื่อการลงทุนในสิทธิการเช่าอสังหาริมทรัพย์โกลเด้นเวนเจอร์ จำนวน </w:t>
      </w:r>
      <w:r w:rsidRPr="002A03DA">
        <w:rPr>
          <w:rFonts w:ascii="Angsana New" w:hAnsi="Angsana New"/>
          <w:sz w:val="30"/>
          <w:szCs w:val="30"/>
        </w:rPr>
        <w:t xml:space="preserve">20.00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ล้านหน่วย หน่วยละ </w:t>
      </w:r>
      <w:r w:rsidRPr="002A03DA">
        <w:rPr>
          <w:rFonts w:ascii="Angsana New" w:hAnsi="Angsana New"/>
          <w:sz w:val="30"/>
          <w:szCs w:val="30"/>
        </w:rPr>
        <w:t xml:space="preserve">14.00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2A03DA">
        <w:rPr>
          <w:rFonts w:ascii="Angsana New" w:hAnsi="Angsana New"/>
          <w:sz w:val="30"/>
          <w:szCs w:val="30"/>
        </w:rPr>
        <w:t xml:space="preserve">280.00 </w:t>
      </w:r>
      <w:r w:rsidRPr="002A03DA">
        <w:rPr>
          <w:rFonts w:ascii="Angsana New" w:hAnsi="Angsana New" w:hint="cs"/>
          <w:sz w:val="30"/>
          <w:szCs w:val="30"/>
          <w:cs/>
        </w:rPr>
        <w:t>ล้านบาท บริษัทมีกำไรจากการขายเงินลงทุน</w:t>
      </w:r>
      <w:r w:rsidR="00D93336">
        <w:rPr>
          <w:rFonts w:ascii="Angsana New" w:hAnsi="Angsana New" w:hint="cs"/>
          <w:sz w:val="30"/>
          <w:szCs w:val="30"/>
          <w:cs/>
        </w:rPr>
        <w:t>จำนวนเงิน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B05945" w:rsidRPr="002A03DA">
        <w:rPr>
          <w:rFonts w:ascii="Angsana New" w:hAnsi="Angsana New"/>
          <w:sz w:val="30"/>
          <w:szCs w:val="30"/>
        </w:rPr>
        <w:t>90.04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93336">
        <w:rPr>
          <w:rFonts w:ascii="Angsana New" w:hAnsi="Angsana New" w:hint="cs"/>
          <w:sz w:val="30"/>
          <w:szCs w:val="30"/>
          <w:cs/>
        </w:rPr>
        <w:t xml:space="preserve">ในงบการเงินรวมและจำนวนเงิน </w:t>
      </w:r>
      <w:r w:rsidR="00D93336">
        <w:rPr>
          <w:rFonts w:ascii="Angsana New" w:hAnsi="Angsana New"/>
          <w:sz w:val="30"/>
          <w:szCs w:val="30"/>
        </w:rPr>
        <w:t xml:space="preserve">82.50 </w:t>
      </w:r>
      <w:r w:rsidR="00D93336"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D93336">
        <w:rPr>
          <w:rFonts w:ascii="Angsana New" w:hAnsi="Angsana New"/>
          <w:sz w:val="30"/>
          <w:szCs w:val="30"/>
          <w:cs/>
        </w:rPr>
        <w:br/>
      </w:r>
      <w:r w:rsidRPr="002A03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 w:hint="cs"/>
          <w:sz w:val="30"/>
          <w:szCs w:val="30"/>
          <w:cs/>
        </w:rPr>
        <w:t>บริษัทมีเงินลงทุนคงเหลือในทรัสต์เพื่อการลงทุนในสิทธิการเช่าอสังหาริมทรัพย์โกลเด้นเวนเจอร์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คิดเป็นอัตราร้อยละ </w:t>
      </w:r>
      <w:r w:rsidRPr="002A03DA">
        <w:rPr>
          <w:rFonts w:ascii="Angsana New" w:hAnsi="Angsana New"/>
          <w:sz w:val="30"/>
          <w:szCs w:val="30"/>
        </w:rPr>
        <w:t xml:space="preserve">22.64 </w:t>
      </w:r>
      <w:r w:rsidRPr="002A03DA">
        <w:rPr>
          <w:rFonts w:ascii="Angsana New" w:hAnsi="Angsana New" w:hint="cs"/>
          <w:sz w:val="30"/>
          <w:szCs w:val="30"/>
          <w:cs/>
        </w:rPr>
        <w:t>ของหน่วยทรัสต์ที่ออกและชำระแล้ว</w:t>
      </w:r>
    </w:p>
    <w:p w:rsidR="00EA2482" w:rsidRPr="002A03DA" w:rsidRDefault="00EA2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:rsidR="002D5DD6" w:rsidRPr="002A03DA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:rsidR="002D5DD6" w:rsidRPr="002A03DA" w:rsidRDefault="002D5DD6" w:rsidP="002D5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683AA4" w:rsidRPr="002A03DA" w:rsidRDefault="002D5DD6" w:rsidP="00723B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27 </w:t>
      </w:r>
      <w:r w:rsidRPr="002A03D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โกลเด้น พร็อพเพอร์ตี้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 เซอร์วิสเซส </w:t>
      </w:r>
      <w:r w:rsidRPr="002A03DA">
        <w:rPr>
          <w:rFonts w:ascii="Angsana New" w:hAnsi="Angsana New" w:hint="cs"/>
          <w:sz w:val="30"/>
          <w:szCs w:val="30"/>
          <w:cs/>
        </w:rPr>
        <w:t>จำกัด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ซึ่งเป็นบริษัทย่อยของบริษัทและบริษัทที่เกี่ยวข้องกันแห่งหนึ่งได้จดทะเบียนจัดตั้งบริษัท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เกษมทรัพย์ภักดี จำกัด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(“เกษมทรัพย์ภักดี”) เพื่อพัฒนาโครงการเชิงพาณิชย์แห่งหนึ่ง ด้วยทุนจดทะเบียนและเรียกชำระแล้วจำนวน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โดยมีสัดส่วนการลงทุนร้อยละ </w:t>
      </w:r>
      <w:r w:rsidRPr="002A03DA">
        <w:rPr>
          <w:rFonts w:ascii="Angsana New" w:hAnsi="Angsana New"/>
          <w:sz w:val="30"/>
          <w:szCs w:val="30"/>
        </w:rPr>
        <w:t xml:space="preserve">49 </w:t>
      </w:r>
      <w:r w:rsidRPr="002A03DA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Pr="002A03DA">
        <w:rPr>
          <w:rFonts w:ascii="Angsana New" w:hAnsi="Angsana New"/>
          <w:sz w:val="30"/>
          <w:szCs w:val="30"/>
        </w:rPr>
        <w:t xml:space="preserve">51 </w:t>
      </w:r>
      <w:r w:rsidR="00723B21" w:rsidRPr="002A03D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723B21" w:rsidRPr="002A03DA" w:rsidRDefault="00723B21" w:rsidP="00723B2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2D5DD6" w:rsidRPr="002A03DA" w:rsidRDefault="002D5DD6" w:rsidP="002D5DD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 w:hint="cs"/>
          <w:sz w:val="30"/>
          <w:szCs w:val="30"/>
          <w:cs/>
        </w:rPr>
        <w:t>9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A03DA">
        <w:rPr>
          <w:rFonts w:ascii="Angsana New" w:hAnsi="Angsana New"/>
          <w:sz w:val="30"/>
          <w:szCs w:val="30"/>
        </w:rPr>
        <w:t xml:space="preserve"> 2559 </w:t>
      </w:r>
      <w:r w:rsidR="00F20046">
        <w:rPr>
          <w:rFonts w:ascii="Angsana New" w:hAnsi="Angsana New"/>
          <w:sz w:val="30"/>
          <w:szCs w:val="30"/>
          <w:cs/>
        </w:rPr>
        <w:t>เกษมทรัพย์ภักดี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 </w:t>
      </w:r>
      <w:r w:rsidRPr="002A03DA">
        <w:rPr>
          <w:rFonts w:ascii="Angsana New" w:hAnsi="Angsana New"/>
          <w:sz w:val="30"/>
          <w:szCs w:val="30"/>
        </w:rPr>
        <w:t xml:space="preserve">1,000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7575DF" w:rsidRPr="002A03DA">
        <w:rPr>
          <w:rFonts w:ascii="Angsana New" w:hAnsi="Angsana New"/>
          <w:sz w:val="30"/>
          <w:szCs w:val="30"/>
        </w:rPr>
        <w:t xml:space="preserve"> (100,000,000 </w:t>
      </w:r>
      <w:r w:rsidR="007575DF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7575DF" w:rsidRPr="002A03DA">
        <w:rPr>
          <w:rFonts w:ascii="Angsana New" w:hAnsi="Angsana New"/>
          <w:sz w:val="30"/>
          <w:szCs w:val="30"/>
        </w:rPr>
        <w:t xml:space="preserve">10 </w:t>
      </w:r>
      <w:r w:rsidR="007575DF" w:rsidRPr="002A03DA">
        <w:rPr>
          <w:rFonts w:ascii="Angsana New" w:hAnsi="Angsana New" w:hint="cs"/>
          <w:sz w:val="30"/>
          <w:szCs w:val="30"/>
          <w:cs/>
        </w:rPr>
        <w:t>บาท</w:t>
      </w:r>
      <w:r w:rsidR="007575DF" w:rsidRPr="002A03DA">
        <w:rPr>
          <w:rFonts w:ascii="Angsana New" w:hAnsi="Angsana New"/>
          <w:sz w:val="30"/>
          <w:szCs w:val="30"/>
        </w:rPr>
        <w:t>)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7575DF" w:rsidRPr="002A03DA">
        <w:rPr>
          <w:rFonts w:ascii="Angsana New" w:hAnsi="Angsana New" w:hint="cs"/>
          <w:sz w:val="30"/>
          <w:szCs w:val="30"/>
          <w:cs/>
        </w:rPr>
        <w:t>และเรียกชำระหุ้นเพิ่มทุน</w:t>
      </w:r>
      <w:r w:rsidR="001D0FD2">
        <w:rPr>
          <w:rFonts w:ascii="Angsana New" w:hAnsi="Angsana New" w:hint="cs"/>
          <w:sz w:val="30"/>
          <w:szCs w:val="30"/>
          <w:cs/>
        </w:rPr>
        <w:t>ตามสัดส่วนการถือหุ้น</w:t>
      </w:r>
      <w:r w:rsidR="007575DF"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7575DF" w:rsidRPr="002A03DA">
        <w:rPr>
          <w:rFonts w:ascii="Angsana New" w:hAnsi="Angsana New"/>
          <w:sz w:val="30"/>
          <w:szCs w:val="30"/>
        </w:rPr>
        <w:t xml:space="preserve"> 2559</w:t>
      </w:r>
      <w:r w:rsidR="007575DF" w:rsidRPr="002A03DA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7575DF" w:rsidRPr="002A03DA" w:rsidRDefault="007575DF" w:rsidP="007575DF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1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เรียกชำระทุนร้อยละ 25 ของมูลค่าหุ้นที่ออกใหม่เป็นจำนวนเงิน </w:t>
      </w:r>
      <w:r w:rsidR="00BF4C9F">
        <w:rPr>
          <w:rFonts w:ascii="Angsana New" w:hAnsi="Angsana New"/>
          <w:sz w:val="30"/>
          <w:szCs w:val="30"/>
        </w:rPr>
        <w:t>122.38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7575DF" w:rsidRDefault="007575DF" w:rsidP="007575DF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2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Pr="002A03DA">
        <w:rPr>
          <w:rFonts w:ascii="Angsana New" w:hAnsi="Angsana New"/>
          <w:sz w:val="30"/>
          <w:szCs w:val="30"/>
        </w:rPr>
        <w:t xml:space="preserve">40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 w:rsidR="00BF4C9F">
        <w:rPr>
          <w:rFonts w:ascii="Angsana New" w:hAnsi="Angsana New"/>
          <w:sz w:val="30"/>
          <w:szCs w:val="30"/>
        </w:rPr>
        <w:t>195.80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BF4C9F" w:rsidRPr="00BF4C9F" w:rsidRDefault="00BF4C9F" w:rsidP="00BF4C9F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>
        <w:rPr>
          <w:rFonts w:ascii="Angsana New" w:hAnsi="Angsana New"/>
          <w:sz w:val="30"/>
          <w:szCs w:val="30"/>
        </w:rPr>
        <w:t>15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>
        <w:rPr>
          <w:rFonts w:ascii="Angsana New" w:hAnsi="Angsana New"/>
          <w:sz w:val="30"/>
          <w:szCs w:val="30"/>
        </w:rPr>
        <w:t>73.43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8F1857" w:rsidRPr="002A03DA" w:rsidRDefault="008F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9421E1" w:rsidRPr="002A03DA" w:rsidRDefault="009421E1" w:rsidP="00942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5 </w:t>
      </w:r>
      <w:r w:rsidRPr="002A03DA">
        <w:rPr>
          <w:rFonts w:ascii="Angsana New" w:hAnsi="Angsana New"/>
          <w:sz w:val="30"/>
          <w:szCs w:val="30"/>
          <w:cs/>
        </w:rPr>
        <w:t>มกราคม</w:t>
      </w:r>
      <w:r w:rsidRPr="002A03DA">
        <w:rPr>
          <w:rFonts w:ascii="Angsana New" w:hAnsi="Angsana New"/>
          <w:sz w:val="30"/>
          <w:szCs w:val="30"/>
        </w:rPr>
        <w:t xml:space="preserve"> 2560 </w:t>
      </w:r>
      <w:r w:rsidRPr="002A03DA">
        <w:rPr>
          <w:rFonts w:ascii="Angsana New" w:hAnsi="Angsana New"/>
          <w:sz w:val="30"/>
          <w:szCs w:val="30"/>
          <w:cs/>
        </w:rPr>
        <w:t>เกษมทรัพย์ภักดี เรียกชำระทุนส่วนที่เหลืออีกร้อยละ 20 ของมูลค่าหุ้นที่ออกใหม่เป็นจำนวนเงินทั้งสิ้น 97.</w:t>
      </w:r>
      <w:r w:rsidRPr="002A03DA">
        <w:rPr>
          <w:rFonts w:ascii="Angsana New" w:hAnsi="Angsana New"/>
          <w:sz w:val="30"/>
          <w:szCs w:val="30"/>
        </w:rPr>
        <w:t>90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9421E1" w:rsidRPr="002A03DA" w:rsidRDefault="009421E1" w:rsidP="00942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20046" w:rsidRDefault="009421E1" w:rsidP="00942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ต่อมาเมื่อวันที่ 10 มกราคม 2560 เกษมทรัพย์ภักดีได้เพิ่มทุนจดทะเบียนเป็น 3,000 ล้านบาท (300,000,000 หุ้น มูลค่าหุ้นละ 10 บาท) </w:t>
      </w:r>
      <w:r w:rsidR="00F20046" w:rsidRPr="002A03DA">
        <w:rPr>
          <w:rFonts w:ascii="Angsana New" w:hAnsi="Angsana New" w:hint="cs"/>
          <w:sz w:val="30"/>
          <w:szCs w:val="30"/>
          <w:cs/>
        </w:rPr>
        <w:t>และเรียกชำระหุ้นเพิ่มทุน</w:t>
      </w:r>
      <w:r w:rsidR="00F20046">
        <w:rPr>
          <w:rFonts w:ascii="Angsana New" w:hAnsi="Angsana New" w:hint="cs"/>
          <w:sz w:val="30"/>
          <w:szCs w:val="30"/>
          <w:cs/>
        </w:rPr>
        <w:t>ตามสัดส่วนการถือหุ้น</w:t>
      </w:r>
      <w:r w:rsidR="00F20046"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F20046" w:rsidRPr="002A03DA">
        <w:rPr>
          <w:rFonts w:ascii="Angsana New" w:hAnsi="Angsana New"/>
          <w:sz w:val="30"/>
          <w:szCs w:val="30"/>
        </w:rPr>
        <w:t xml:space="preserve"> 25</w:t>
      </w:r>
      <w:r w:rsidR="00F20046">
        <w:rPr>
          <w:rFonts w:ascii="Angsana New" w:hAnsi="Angsana New"/>
          <w:sz w:val="30"/>
          <w:szCs w:val="30"/>
        </w:rPr>
        <w:t xml:space="preserve">60 </w:t>
      </w:r>
      <w:r w:rsidR="00F20046" w:rsidRPr="002A03DA">
        <w:rPr>
          <w:rFonts w:ascii="Angsana New" w:hAnsi="Angsana New" w:hint="cs"/>
          <w:sz w:val="30"/>
          <w:szCs w:val="30"/>
          <w:cs/>
        </w:rPr>
        <w:t>ดังนี้</w:t>
      </w:r>
    </w:p>
    <w:p w:rsidR="00F20046" w:rsidRDefault="00F20046" w:rsidP="00F20046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1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เรียกชำระทุนร้อยละ 25 ของมูลค่าหุ้นที่ออกใหม่เป็นจำนวนเงิน </w:t>
      </w:r>
      <w:r w:rsidR="0083190E">
        <w:rPr>
          <w:rFonts w:ascii="Angsana New" w:hAnsi="Angsana New"/>
          <w:sz w:val="30"/>
          <w:szCs w:val="30"/>
        </w:rPr>
        <w:t>245</w:t>
      </w:r>
      <w:r w:rsidR="002F29FF">
        <w:rPr>
          <w:rFonts w:ascii="Angsana New" w:hAnsi="Angsana New"/>
          <w:sz w:val="30"/>
          <w:szCs w:val="30"/>
        </w:rPr>
        <w:t>.00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F20046" w:rsidRDefault="00F20046" w:rsidP="00F20046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83190E">
        <w:rPr>
          <w:rFonts w:ascii="Angsana New" w:hAnsi="Angsana New"/>
          <w:sz w:val="30"/>
          <w:szCs w:val="30"/>
        </w:rPr>
        <w:t>2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เรียกชำระทุนร้อยละ </w:t>
      </w:r>
      <w:r w:rsidR="0083190E">
        <w:rPr>
          <w:rFonts w:ascii="Angsana New" w:hAnsi="Angsana New"/>
          <w:sz w:val="30"/>
          <w:szCs w:val="30"/>
        </w:rPr>
        <w:t>7.50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ของมูลค่า</w:t>
      </w:r>
      <w:r w:rsidR="00F269C1">
        <w:rPr>
          <w:rFonts w:ascii="Angsana New" w:hAnsi="Angsana New" w:hint="cs"/>
          <w:sz w:val="30"/>
          <w:szCs w:val="30"/>
          <w:cs/>
        </w:rPr>
        <w:t>หุ้น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3190E">
        <w:rPr>
          <w:rFonts w:ascii="Angsana New" w:hAnsi="Angsana New"/>
          <w:sz w:val="30"/>
          <w:szCs w:val="30"/>
        </w:rPr>
        <w:t>73.50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F20046" w:rsidRDefault="00F20046" w:rsidP="00F20046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="0083190E">
        <w:rPr>
          <w:rFonts w:ascii="Angsana New" w:hAnsi="Angsana New"/>
          <w:sz w:val="30"/>
          <w:szCs w:val="30"/>
        </w:rPr>
        <w:t xml:space="preserve"> 3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83190E">
        <w:rPr>
          <w:rFonts w:ascii="Angsana New" w:hAnsi="Angsana New" w:hint="cs"/>
          <w:sz w:val="30"/>
          <w:szCs w:val="30"/>
          <w:cs/>
        </w:rPr>
        <w:t xml:space="preserve">เรียกชำระทุนร้อยละ </w:t>
      </w:r>
      <w:r w:rsidR="0083190E">
        <w:rPr>
          <w:rFonts w:ascii="Angsana New" w:hAnsi="Angsana New"/>
          <w:sz w:val="30"/>
          <w:szCs w:val="30"/>
        </w:rPr>
        <w:t>5</w:t>
      </w:r>
      <w:r w:rsidR="00F269C1">
        <w:rPr>
          <w:rFonts w:ascii="Angsana New" w:hAnsi="Angsana New" w:hint="cs"/>
          <w:sz w:val="30"/>
          <w:szCs w:val="30"/>
          <w:cs/>
        </w:rPr>
        <w:t xml:space="preserve"> ของมูลค่าหุ้น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83190E">
        <w:rPr>
          <w:rFonts w:ascii="Angsana New" w:hAnsi="Angsana New"/>
          <w:sz w:val="30"/>
          <w:szCs w:val="30"/>
        </w:rPr>
        <w:t>49</w:t>
      </w:r>
      <w:r w:rsidR="002F29FF">
        <w:rPr>
          <w:rFonts w:ascii="Angsana New" w:hAnsi="Angsana New"/>
          <w:sz w:val="30"/>
          <w:szCs w:val="30"/>
        </w:rPr>
        <w:t>.00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10227B" w:rsidRDefault="00F20046" w:rsidP="00F20046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83190E">
        <w:rPr>
          <w:rFonts w:ascii="Angsana New" w:hAnsi="Angsana New"/>
          <w:sz w:val="30"/>
          <w:szCs w:val="30"/>
        </w:rPr>
        <w:t>4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เรียกชำระทุนร้อยละ </w:t>
      </w:r>
      <w:r w:rsidR="0083190E">
        <w:rPr>
          <w:rFonts w:ascii="Angsana New" w:hAnsi="Angsana New"/>
          <w:sz w:val="30"/>
          <w:szCs w:val="30"/>
        </w:rPr>
        <w:t>7.50</w:t>
      </w:r>
      <w:r w:rsidR="0083190E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 ของมูลค่าหุ้นเป็นจำนวนเงิน </w:t>
      </w:r>
      <w:r w:rsidR="0083190E">
        <w:rPr>
          <w:rFonts w:ascii="Angsana New" w:hAnsi="Angsana New"/>
          <w:sz w:val="30"/>
          <w:szCs w:val="30"/>
        </w:rPr>
        <w:t>73.50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F20046" w:rsidRPr="0010227B" w:rsidRDefault="0010227B" w:rsidP="0010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D5DD6" w:rsidRPr="002A03DA" w:rsidRDefault="00507AB5" w:rsidP="009421E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>บริษัท นอร์ท สาธร โฮเต็ล จำกัด ซึ่งเป็น</w:t>
      </w:r>
      <w:r w:rsidR="002D5DD6" w:rsidRPr="002A03DA">
        <w:rPr>
          <w:rFonts w:ascii="Angsana New" w:hAnsi="Angsana New"/>
          <w:sz w:val="30"/>
          <w:szCs w:val="30"/>
          <w:cs/>
        </w:rPr>
        <w:t>บริษัท</w:t>
      </w:r>
      <w:r w:rsidR="002D5DD6" w:rsidRPr="002A03DA">
        <w:rPr>
          <w:rFonts w:ascii="Angsana New" w:hAnsi="Angsana New" w:hint="cs"/>
          <w:sz w:val="30"/>
          <w:szCs w:val="30"/>
          <w:cs/>
        </w:rPr>
        <w:t>ร่วมไ</w:t>
      </w:r>
      <w:r w:rsidR="002D5DD6" w:rsidRPr="002A03DA">
        <w:rPr>
          <w:rFonts w:ascii="Angsana New" w:hAnsi="Angsana New"/>
          <w:sz w:val="30"/>
          <w:szCs w:val="30"/>
          <w:cs/>
        </w:rPr>
        <w:t>ด้ทำสัญญากู้ยืมกับ</w:t>
      </w:r>
      <w:r w:rsidR="002D5DD6" w:rsidRPr="002A03D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2D5DD6" w:rsidRPr="002A03DA">
        <w:rPr>
          <w:rFonts w:ascii="Angsana New" w:hAnsi="Angsana New"/>
          <w:sz w:val="30"/>
          <w:szCs w:val="30"/>
          <w:cs/>
        </w:rPr>
        <w:t>แห่งหนึ่ง</w:t>
      </w:r>
      <w:r w:rsidR="002D5DD6" w:rsidRPr="002A03DA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2D5DD6" w:rsidRPr="002A03DA">
        <w:rPr>
          <w:rFonts w:ascii="Angsana New" w:hAnsi="Angsana New"/>
          <w:sz w:val="30"/>
          <w:szCs w:val="30"/>
          <w:cs/>
        </w:rPr>
        <w:t>บริษัทค้ำประกันเงินกู้</w:t>
      </w:r>
      <w:r w:rsidR="002D5DD6" w:rsidRPr="002A03DA">
        <w:rPr>
          <w:rFonts w:ascii="Angsana New" w:hAnsi="Angsana New" w:hint="cs"/>
          <w:sz w:val="30"/>
          <w:szCs w:val="30"/>
          <w:cs/>
        </w:rPr>
        <w:t>ยืม</w:t>
      </w:r>
      <w:r w:rsidR="002D5DD6" w:rsidRPr="002A03DA">
        <w:rPr>
          <w:rFonts w:ascii="Angsana New" w:hAnsi="Angsana New"/>
          <w:sz w:val="30"/>
          <w:szCs w:val="30"/>
          <w:cs/>
        </w:rPr>
        <w:t>ดังกล่าว</w:t>
      </w:r>
      <w:r w:rsidR="002D5DD6" w:rsidRPr="002A03DA">
        <w:rPr>
          <w:rFonts w:ascii="Angsana New" w:hAnsi="Angsana New" w:hint="cs"/>
          <w:sz w:val="30"/>
          <w:szCs w:val="30"/>
          <w:cs/>
        </w:rPr>
        <w:t>และ</w:t>
      </w:r>
      <w:r w:rsidR="002D5DD6" w:rsidRPr="002A03DA">
        <w:rPr>
          <w:rFonts w:ascii="Angsana New" w:hAnsi="Angsana New"/>
          <w:sz w:val="30"/>
          <w:szCs w:val="30"/>
          <w:cs/>
        </w:rPr>
        <w:t>จำนำใบหุ้นของบริษัท</w:t>
      </w:r>
      <w:r w:rsidR="002D5DD6" w:rsidRPr="002A03DA">
        <w:rPr>
          <w:rFonts w:ascii="Angsana New" w:hAnsi="Angsana New" w:hint="cs"/>
          <w:sz w:val="30"/>
          <w:szCs w:val="30"/>
          <w:cs/>
        </w:rPr>
        <w:t>ร่วม</w:t>
      </w:r>
      <w:r w:rsidR="002D5DD6" w:rsidRPr="002A03DA">
        <w:rPr>
          <w:rFonts w:ascii="Angsana New" w:hAnsi="Angsana New"/>
          <w:sz w:val="30"/>
          <w:szCs w:val="30"/>
          <w:cs/>
        </w:rPr>
        <w:t>ที่ถือโดยบริษัททั้งจำนวนกับ</w:t>
      </w:r>
      <w:r w:rsidR="002D5DD6" w:rsidRPr="002A03DA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2D5DD6" w:rsidRPr="002A03DA">
        <w:rPr>
          <w:rFonts w:ascii="Angsana New" w:hAnsi="Angsana New"/>
          <w:sz w:val="30"/>
          <w:szCs w:val="30"/>
          <w:cs/>
        </w:rPr>
        <w:t>ดังกล่าว</w:t>
      </w:r>
    </w:p>
    <w:p w:rsidR="007067E0" w:rsidRPr="002A03DA" w:rsidRDefault="007067E0" w:rsidP="007067E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039E6" w:rsidRPr="002A03DA" w:rsidRDefault="004039E6" w:rsidP="009421E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 w:hint="cs"/>
          <w:sz w:val="30"/>
          <w:szCs w:val="30"/>
          <w:cs/>
        </w:rPr>
        <w:t xml:space="preserve">ทรัสต์เพื่อการลงทุนในสิทธิการเช่าอสังหาริมทรัพย์โกลเด้นเวนเจอร์ ลดมูลค่าหน่วยลงทุนหน่วยละ </w:t>
      </w:r>
      <w:r w:rsidRPr="002A03DA">
        <w:rPr>
          <w:rFonts w:ascii="Angsana New" w:hAnsi="Angsana New"/>
          <w:sz w:val="30"/>
          <w:szCs w:val="30"/>
        </w:rPr>
        <w:t>0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="00AE7062" w:rsidRPr="002A03DA">
        <w:rPr>
          <w:rFonts w:ascii="Angsana New" w:hAnsi="Angsana New"/>
          <w:sz w:val="30"/>
          <w:szCs w:val="30"/>
        </w:rPr>
        <w:t>125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บาท โดยลดมูลค่าหน่วยลงทุนที่ตราไว้จาก</w:t>
      </w:r>
      <w:r w:rsidRPr="002A03DA">
        <w:rPr>
          <w:rFonts w:ascii="Angsana New" w:hAnsi="Angsana New"/>
          <w:sz w:val="30"/>
          <w:szCs w:val="30"/>
        </w:rPr>
        <w:t xml:space="preserve"> 10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00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บาทต่อหน่วย เป็น </w:t>
      </w:r>
      <w:r w:rsidRPr="002A03DA">
        <w:rPr>
          <w:rFonts w:ascii="Angsana New" w:hAnsi="Angsana New"/>
          <w:sz w:val="30"/>
          <w:szCs w:val="30"/>
        </w:rPr>
        <w:t>9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8</w:t>
      </w:r>
      <w:r w:rsidR="00AE7062" w:rsidRPr="002A03DA">
        <w:rPr>
          <w:rFonts w:ascii="Angsana New" w:hAnsi="Angsana New"/>
          <w:sz w:val="30"/>
          <w:szCs w:val="30"/>
        </w:rPr>
        <w:t>75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บาทต่อหน่วย โดยบริษัทได้รับคืนเงินจากการลดมูลค่าหน่วย</w:t>
      </w:r>
      <w:r w:rsidR="00E37940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ลงทุนจำนวน </w:t>
      </w:r>
      <w:r w:rsidR="00AE7062" w:rsidRPr="002A03DA">
        <w:rPr>
          <w:rFonts w:ascii="Angsana New" w:hAnsi="Angsana New"/>
          <w:sz w:val="30"/>
          <w:szCs w:val="30"/>
        </w:rPr>
        <w:t>25.56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</w:p>
    <w:p w:rsidR="009421E1" w:rsidRPr="002A03DA" w:rsidRDefault="009421E1" w:rsidP="0094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9421E1" w:rsidRPr="002A03DA" w:rsidRDefault="009421E1" w:rsidP="009421E1">
      <w:pPr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63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ในปี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กองทุนรวมสิทธิการเช่าอสังหาริมทรัพย์โกลด์ลดมูลค่าหน่วยลงทุนหน่วยละ </w:t>
      </w:r>
      <w:r w:rsidRPr="002A03DA">
        <w:rPr>
          <w:rFonts w:ascii="Angsana New" w:hAnsi="Angsana New"/>
          <w:sz w:val="30"/>
          <w:szCs w:val="30"/>
        </w:rPr>
        <w:t>0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0478 </w:t>
      </w:r>
      <w:r w:rsidRPr="002A03DA">
        <w:rPr>
          <w:rFonts w:ascii="Angsana New" w:hAnsi="Angsana New"/>
          <w:sz w:val="30"/>
          <w:szCs w:val="30"/>
          <w:cs/>
        </w:rPr>
        <w:t>บาท โดยลดมูลค่าหน่วยลงทุนที่ตราไว้จาก</w:t>
      </w:r>
      <w:r w:rsidRPr="002A03DA">
        <w:rPr>
          <w:rFonts w:ascii="Angsana New" w:hAnsi="Angsana New"/>
          <w:sz w:val="30"/>
          <w:szCs w:val="30"/>
        </w:rPr>
        <w:t xml:space="preserve"> 9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8380 </w:t>
      </w:r>
      <w:r w:rsidRPr="002A03DA">
        <w:rPr>
          <w:rFonts w:ascii="Angsana New" w:hAnsi="Angsana New"/>
          <w:sz w:val="30"/>
          <w:szCs w:val="30"/>
          <w:cs/>
        </w:rPr>
        <w:t xml:space="preserve">บาทต่อหน่วย เป็น </w:t>
      </w:r>
      <w:r w:rsidRPr="002A03DA">
        <w:rPr>
          <w:rFonts w:ascii="Angsana New" w:hAnsi="Angsana New"/>
          <w:sz w:val="30"/>
          <w:szCs w:val="30"/>
        </w:rPr>
        <w:t>9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7902 </w:t>
      </w:r>
      <w:r w:rsidRPr="002A03DA">
        <w:rPr>
          <w:rFonts w:ascii="Angsana New" w:hAnsi="Angsana New"/>
          <w:sz w:val="30"/>
          <w:szCs w:val="30"/>
          <w:cs/>
        </w:rPr>
        <w:t xml:space="preserve">บาทต่อหน่วย โดยบริษัทได้รับคืนเงินจากการลดมูลค่าหน่วยลงทุนจำนวน </w:t>
      </w:r>
      <w:r w:rsidRPr="002A03DA">
        <w:rPr>
          <w:rFonts w:ascii="Angsana New" w:hAnsi="Angsana New"/>
          <w:sz w:val="30"/>
          <w:szCs w:val="30"/>
        </w:rPr>
        <w:t xml:space="preserve">3.25 </w:t>
      </w:r>
      <w:r w:rsidRPr="002A03DA">
        <w:rPr>
          <w:rFonts w:ascii="Angsana New" w:hAnsi="Angsana New"/>
          <w:sz w:val="30"/>
          <w:szCs w:val="30"/>
          <w:cs/>
        </w:rPr>
        <w:t>ล้านบาท</w:t>
      </w:r>
    </w:p>
    <w:p w:rsidR="00E37940" w:rsidRPr="002A03DA" w:rsidRDefault="00E37940" w:rsidP="00E3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E37940" w:rsidRPr="002A03DA" w:rsidRDefault="00E37940" w:rsidP="00E37940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A03D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การพิจารณาการด้อยค่า</w:t>
      </w:r>
    </w:p>
    <w:p w:rsidR="00E37940" w:rsidRPr="002A03DA" w:rsidRDefault="00E37940" w:rsidP="00E37940">
      <w:pPr>
        <w:rPr>
          <w:rFonts w:asciiTheme="majorBidi" w:hAnsiTheme="majorBidi" w:cstheme="majorBidi"/>
          <w:sz w:val="20"/>
          <w:szCs w:val="20"/>
        </w:rPr>
      </w:pPr>
    </w:p>
    <w:p w:rsidR="007E7E87" w:rsidRPr="002A03DA" w:rsidRDefault="00E37940" w:rsidP="007E7E87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  <w:sectPr w:rsidR="007E7E87" w:rsidRPr="002A03DA" w:rsidSect="007B0EE0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20"/>
          <w:cols w:space="708"/>
          <w:docGrid w:linePitch="360"/>
        </w:sectPr>
      </w:pPr>
      <w:r w:rsidRPr="002A03DA">
        <w:rPr>
          <w:rFonts w:asciiTheme="majorBidi" w:hAnsiTheme="majorBidi" w:cstheme="majorBidi"/>
          <w:sz w:val="20"/>
          <w:szCs w:val="20"/>
          <w:cs/>
        </w:rPr>
        <w:tab/>
      </w:r>
      <w:r w:rsidRPr="002A03DA">
        <w:rPr>
          <w:rFonts w:asciiTheme="majorBidi" w:hAnsiTheme="majorBidi" w:cstheme="majorBidi"/>
          <w:sz w:val="20"/>
          <w:szCs w:val="20"/>
          <w:cs/>
        </w:rPr>
        <w:tab/>
      </w:r>
      <w:r w:rsidRPr="002A03DA">
        <w:rPr>
          <w:rFonts w:asciiTheme="majorBidi" w:hAnsiTheme="majorBidi" w:cstheme="majorBidi" w:hint="cs"/>
          <w:sz w:val="30"/>
          <w:szCs w:val="30"/>
          <w:cs/>
        </w:rPr>
        <w:t>การพิจารณาการด้อยค่าเงินลงทุนในบริษัทร่วมและการร่วมค้า</w:t>
      </w:r>
      <w:r w:rsidR="007E7E87" w:rsidRPr="002A03DA">
        <w:rPr>
          <w:rFonts w:asciiTheme="majorBidi" w:hAnsiTheme="majorBidi" w:cstheme="majorBidi"/>
          <w:sz w:val="30"/>
          <w:szCs w:val="30"/>
        </w:rPr>
        <w:t xml:space="preserve"> </w:t>
      </w:r>
      <w:r w:rsidR="007E7E87" w:rsidRPr="002A03DA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 </w:t>
      </w:r>
      <w:r w:rsidR="007E7E87" w:rsidRPr="002A03DA">
        <w:rPr>
          <w:rFonts w:asciiTheme="majorBidi" w:hAnsiTheme="majorBidi" w:cstheme="majorBidi"/>
          <w:sz w:val="30"/>
          <w:szCs w:val="30"/>
        </w:rPr>
        <w:t>11</w:t>
      </w:r>
      <w:r w:rsidR="007E7E87" w:rsidRPr="002A03DA">
        <w:rPr>
          <w:rFonts w:asciiTheme="majorBidi" w:hAnsiTheme="majorBidi" w:cstheme="majorBidi" w:hint="cs"/>
          <w:sz w:val="30"/>
          <w:szCs w:val="30"/>
          <w:cs/>
        </w:rPr>
        <w:t>)</w:t>
      </w:r>
      <w:r w:rsidR="007E7E87" w:rsidRPr="002A03DA">
        <w:rPr>
          <w:rFonts w:asciiTheme="majorBidi" w:hAnsiTheme="majorBidi" w:cstheme="majorBidi"/>
          <w:sz w:val="30"/>
          <w:szCs w:val="30"/>
        </w:rPr>
        <w:t xml:space="preserve"> </w:t>
      </w:r>
    </w:p>
    <w:p w:rsidR="00FD1DC3" w:rsidRPr="002A03DA" w:rsidRDefault="00FD1DC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="005072B0" w:rsidRPr="002A03DA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2A03D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2A03DA">
        <w:rPr>
          <w:rFonts w:ascii="Angsana New" w:hAnsi="Angsana New"/>
          <w:sz w:val="30"/>
          <w:szCs w:val="30"/>
          <w:cs/>
        </w:rPr>
        <w:t xml:space="preserve"> วันที่ </w:t>
      </w:r>
      <w:r w:rsidR="009421E1" w:rsidRPr="002A03DA">
        <w:rPr>
          <w:rFonts w:ascii="Angsana New" w:hAnsi="Angsana New"/>
          <w:sz w:val="30"/>
          <w:szCs w:val="30"/>
        </w:rPr>
        <w:t xml:space="preserve">30 </w:t>
      </w:r>
      <w:r w:rsidR="009421E1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421E1" w:rsidRPr="002A03DA">
        <w:rPr>
          <w:rFonts w:ascii="Angsana New" w:hAnsi="Angsana New"/>
          <w:sz w:val="30"/>
          <w:szCs w:val="30"/>
        </w:rPr>
        <w:t xml:space="preserve">2560 </w:t>
      </w:r>
      <w:r w:rsidR="009421E1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  <w:cs/>
        </w:rPr>
        <w:t>31 ธันวาคม</w:t>
      </w:r>
      <w:r w:rsidR="006557B0" w:rsidRPr="002A03DA">
        <w:rPr>
          <w:rFonts w:ascii="Angsana New" w:hAnsi="Angsana New"/>
          <w:sz w:val="30"/>
          <w:szCs w:val="30"/>
          <w:cs/>
        </w:rPr>
        <w:t xml:space="preserve"> </w:t>
      </w:r>
      <w:r w:rsidR="008622F2" w:rsidRPr="002A03DA">
        <w:rPr>
          <w:rFonts w:ascii="Angsana New" w:hAnsi="Angsana New"/>
          <w:sz w:val="30"/>
          <w:szCs w:val="30"/>
          <w:cs/>
        </w:rPr>
        <w:t>255</w:t>
      </w:r>
      <w:r w:rsidR="001A685C" w:rsidRPr="002A03DA">
        <w:rPr>
          <w:rFonts w:ascii="Angsana New" w:hAnsi="Angsana New"/>
          <w:sz w:val="30"/>
          <w:szCs w:val="30"/>
        </w:rPr>
        <w:t>9</w:t>
      </w:r>
      <w:r w:rsidR="008622F2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2560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9421E1" w:rsidRPr="002A03DA">
        <w:rPr>
          <w:rFonts w:ascii="Angsana New" w:hAnsi="Angsana New"/>
          <w:sz w:val="30"/>
          <w:szCs w:val="30"/>
        </w:rPr>
        <w:t xml:space="preserve"> </w:t>
      </w:r>
      <w:r w:rsidR="009421E1" w:rsidRPr="002A03DA">
        <w:rPr>
          <w:rFonts w:ascii="Angsana New" w:hAnsi="Angsana New" w:hint="cs"/>
          <w:sz w:val="30"/>
          <w:szCs w:val="30"/>
          <w:cs/>
        </w:rPr>
        <w:t xml:space="preserve">และสำหรับปีสิ้นสุดวันที่ </w:t>
      </w:r>
      <w:r w:rsidR="009421E1" w:rsidRPr="002A03DA">
        <w:rPr>
          <w:rFonts w:ascii="Angsana New" w:hAnsi="Angsana New"/>
          <w:sz w:val="30"/>
          <w:szCs w:val="30"/>
        </w:rPr>
        <w:t xml:space="preserve">31 </w:t>
      </w:r>
      <w:r w:rsidR="009421E1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421E1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5931F8" w:rsidRPr="002A03DA" w:rsidRDefault="005931F8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98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39"/>
        <w:gridCol w:w="6"/>
        <w:gridCol w:w="13"/>
        <w:gridCol w:w="653"/>
        <w:gridCol w:w="6"/>
        <w:gridCol w:w="23"/>
        <w:gridCol w:w="1570"/>
        <w:gridCol w:w="32"/>
        <w:gridCol w:w="17"/>
        <w:gridCol w:w="554"/>
        <w:gridCol w:w="29"/>
        <w:gridCol w:w="14"/>
        <w:gridCol w:w="247"/>
        <w:gridCol w:w="21"/>
        <w:gridCol w:w="46"/>
        <w:gridCol w:w="447"/>
        <w:gridCol w:w="24"/>
        <w:gridCol w:w="9"/>
        <w:gridCol w:w="1"/>
        <w:gridCol w:w="244"/>
        <w:gridCol w:w="32"/>
        <w:gridCol w:w="6"/>
        <w:gridCol w:w="15"/>
        <w:gridCol w:w="34"/>
        <w:gridCol w:w="571"/>
        <w:gridCol w:w="21"/>
        <w:gridCol w:w="34"/>
        <w:gridCol w:w="193"/>
        <w:gridCol w:w="21"/>
        <w:gridCol w:w="34"/>
        <w:gridCol w:w="524"/>
        <w:gridCol w:w="15"/>
        <w:gridCol w:w="6"/>
        <w:gridCol w:w="42"/>
        <w:gridCol w:w="194"/>
        <w:gridCol w:w="27"/>
        <w:gridCol w:w="12"/>
        <w:gridCol w:w="3"/>
        <w:gridCol w:w="599"/>
        <w:gridCol w:w="9"/>
        <w:gridCol w:w="30"/>
        <w:gridCol w:w="20"/>
        <w:gridCol w:w="201"/>
        <w:gridCol w:w="9"/>
        <w:gridCol w:w="27"/>
        <w:gridCol w:w="46"/>
        <w:gridCol w:w="589"/>
        <w:gridCol w:w="24"/>
        <w:gridCol w:w="4"/>
        <w:gridCol w:w="46"/>
        <w:gridCol w:w="201"/>
        <w:gridCol w:w="15"/>
        <w:gridCol w:w="13"/>
        <w:gridCol w:w="28"/>
        <w:gridCol w:w="133"/>
        <w:gridCol w:w="520"/>
        <w:gridCol w:w="24"/>
        <w:gridCol w:w="3"/>
        <w:gridCol w:w="6"/>
        <w:gridCol w:w="30"/>
        <w:gridCol w:w="27"/>
        <w:gridCol w:w="198"/>
        <w:gridCol w:w="27"/>
        <w:gridCol w:w="1"/>
        <w:gridCol w:w="14"/>
        <w:gridCol w:w="15"/>
        <w:gridCol w:w="508"/>
        <w:gridCol w:w="233"/>
        <w:gridCol w:w="21"/>
        <w:gridCol w:w="6"/>
        <w:gridCol w:w="12"/>
        <w:gridCol w:w="218"/>
        <w:gridCol w:w="41"/>
        <w:gridCol w:w="21"/>
        <w:gridCol w:w="9"/>
        <w:gridCol w:w="838"/>
        <w:gridCol w:w="30"/>
        <w:gridCol w:w="6"/>
        <w:gridCol w:w="6"/>
        <w:gridCol w:w="207"/>
        <w:gridCol w:w="15"/>
        <w:gridCol w:w="38"/>
        <w:gridCol w:w="9"/>
        <w:gridCol w:w="9"/>
        <w:gridCol w:w="894"/>
      </w:tblGrid>
      <w:tr w:rsidR="00C00BCC" w:rsidRPr="002A03DA" w:rsidTr="008B4557">
        <w:tc>
          <w:tcPr>
            <w:tcW w:w="1030" w:type="pct"/>
          </w:tcPr>
          <w:p w:rsidR="005931F8" w:rsidRPr="002A03DA" w:rsidRDefault="005931F8" w:rsidP="00BE199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53" w:type="pct"/>
            <w:gridSpan w:val="4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190" w:type="pct"/>
            <w:gridSpan w:val="77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00BCC" w:rsidRPr="002A03DA" w:rsidTr="008B4557">
        <w:tc>
          <w:tcPr>
            <w:tcW w:w="1030" w:type="pct"/>
          </w:tcPr>
          <w:p w:rsidR="005931F8" w:rsidRPr="002A03DA" w:rsidRDefault="005931F8" w:rsidP="00BE1996">
            <w:pPr>
              <w:spacing w:line="240" w:lineRule="auto"/>
              <w:ind w:right="-2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53" w:type="pct"/>
            <w:gridSpan w:val="4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78" w:type="pct"/>
            <w:gridSpan w:val="10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6" w:type="pct"/>
            <w:gridSpan w:val="4"/>
            <w:vAlign w:val="bottom"/>
          </w:tcPr>
          <w:p w:rsidR="005931F8" w:rsidRPr="002A03DA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95" w:type="pct"/>
            <w:gridSpan w:val="10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95" w:type="pct"/>
            <w:gridSpan w:val="5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gridSpan w:val="11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49" w:type="pct"/>
            <w:gridSpan w:val="7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4" w:type="pct"/>
            <w:gridSpan w:val="12"/>
            <w:vAlign w:val="bottom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2" w:type="pct"/>
            <w:gridSpan w:val="4"/>
          </w:tcPr>
          <w:p w:rsidR="005931F8" w:rsidRPr="002A03DA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pct"/>
            <w:gridSpan w:val="14"/>
          </w:tcPr>
          <w:p w:rsidR="00860445" w:rsidRPr="002A03DA" w:rsidRDefault="00860445" w:rsidP="008604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:rsidR="005931F8" w:rsidRPr="002A03DA" w:rsidRDefault="005931F8" w:rsidP="008604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C540E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82" w:type="pct"/>
            <w:gridSpan w:val="5"/>
          </w:tcPr>
          <w:p w:rsidR="00B84704" w:rsidRPr="002A03DA" w:rsidRDefault="00B84704" w:rsidP="00A934A7">
            <w:pPr>
              <w:pStyle w:val="acctfourfigures"/>
              <w:tabs>
                <w:tab w:val="clear" w:pos="765"/>
              </w:tabs>
              <w:spacing w:line="240" w:lineRule="atLeast"/>
              <w:ind w:left="-79" w:right="-25" w:firstLine="20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</w:t>
            </w:r>
          </w:p>
        </w:tc>
        <w:tc>
          <w:tcPr>
            <w:tcW w:w="89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C540E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82" w:type="pct"/>
            <w:gridSpan w:val="5"/>
          </w:tcPr>
          <w:p w:rsidR="00B84704" w:rsidRPr="002A03DA" w:rsidRDefault="00B84704" w:rsidP="00A934A7">
            <w:pPr>
              <w:pStyle w:val="acctfourfigures"/>
              <w:tabs>
                <w:tab w:val="clear" w:pos="765"/>
              </w:tabs>
              <w:spacing w:line="240" w:lineRule="atLeast"/>
              <w:ind w:left="-79" w:right="-137" w:firstLine="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ระยะเวลาบัญชี</w:t>
            </w:r>
          </w:p>
        </w:tc>
        <w:tc>
          <w:tcPr>
            <w:tcW w:w="89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C540E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gridSpan w:val="3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82" w:type="pct"/>
            <w:gridSpan w:val="5"/>
          </w:tcPr>
          <w:p w:rsidR="00B84704" w:rsidRPr="002A03DA" w:rsidRDefault="00B84704" w:rsidP="00673B73">
            <w:pPr>
              <w:pStyle w:val="acctfourfigures"/>
              <w:tabs>
                <w:tab w:val="clear" w:pos="765"/>
              </w:tabs>
              <w:spacing w:line="240" w:lineRule="atLeast"/>
              <w:ind w:left="-79" w:right="-224" w:firstLine="1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89" w:type="pct"/>
            <w:gridSpan w:val="5"/>
          </w:tcPr>
          <w:p w:rsidR="00B84704" w:rsidRPr="002A03DA" w:rsidRDefault="00B84704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gridSpan w:val="4"/>
          </w:tcPr>
          <w:p w:rsidR="00B84704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</w:tr>
      <w:tr w:rsidR="00C00BCC" w:rsidRPr="002A03DA" w:rsidTr="008B4557">
        <w:tc>
          <w:tcPr>
            <w:tcW w:w="1030" w:type="pct"/>
          </w:tcPr>
          <w:p w:rsidR="00A934A7" w:rsidRPr="002A03DA" w:rsidRDefault="00A934A7" w:rsidP="00C540E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" w:type="pct"/>
            <w:gridSpan w:val="3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" w:type="pct"/>
            <w:gridSpan w:val="3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" w:type="pct"/>
            <w:gridSpan w:val="3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" w:type="pct"/>
            <w:gridSpan w:val="5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82" w:type="pct"/>
            <w:gridSpan w:val="5"/>
          </w:tcPr>
          <w:p w:rsidR="00A934A7" w:rsidRPr="002A03DA" w:rsidRDefault="00A934A7" w:rsidP="00673B73">
            <w:pPr>
              <w:pStyle w:val="acctfourfigures"/>
              <w:tabs>
                <w:tab w:val="clear" w:pos="765"/>
              </w:tabs>
              <w:spacing w:line="240" w:lineRule="atLeast"/>
              <w:ind w:left="-79" w:right="-134" w:firstLine="2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89" w:type="pct"/>
            <w:gridSpan w:val="5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" w:type="pct"/>
            <w:gridSpan w:val="4"/>
          </w:tcPr>
          <w:p w:rsidR="00A934A7" w:rsidRPr="002A03DA" w:rsidRDefault="00A934A7" w:rsidP="00C540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8B4557" w:rsidRPr="002A03DA" w:rsidTr="008B4557">
        <w:tc>
          <w:tcPr>
            <w:tcW w:w="1030" w:type="pct"/>
          </w:tcPr>
          <w:p w:rsidR="008B4557" w:rsidRPr="002A03DA" w:rsidRDefault="008B4557" w:rsidP="00B8470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4" w:type="pct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94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4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2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7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87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6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382" w:type="pct"/>
            <w:gridSpan w:val="5"/>
          </w:tcPr>
          <w:p w:rsidR="008B4557" w:rsidRPr="002A03DA" w:rsidRDefault="008B4557" w:rsidP="00673B73">
            <w:pPr>
              <w:pStyle w:val="acctfourfigures"/>
              <w:tabs>
                <w:tab w:val="clear" w:pos="765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84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</w:tr>
      <w:tr w:rsidR="008B4557" w:rsidRPr="002A03DA" w:rsidTr="008B4557">
        <w:tc>
          <w:tcPr>
            <w:tcW w:w="1030" w:type="pct"/>
          </w:tcPr>
          <w:p w:rsidR="008B4557" w:rsidRPr="002A03DA" w:rsidRDefault="008B4557" w:rsidP="00B8470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199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4" w:type="pct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pct"/>
            <w:gridSpan w:val="4"/>
          </w:tcPr>
          <w:p w:rsidR="008B4557" w:rsidRPr="002A03DA" w:rsidRDefault="008B4557" w:rsidP="002348E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7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19" w:hanging="1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4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8B4557" w:rsidRPr="002A03DA" w:rsidRDefault="008B4557" w:rsidP="00C02A65">
            <w:pPr>
              <w:pStyle w:val="acctfourfigures"/>
              <w:tabs>
                <w:tab w:val="clear" w:pos="765"/>
              </w:tabs>
              <w:spacing w:line="240" w:lineRule="atLeast"/>
              <w:ind w:left="-79" w:right="-199" w:hanging="10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5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" w:type="pct"/>
            <w:gridSpan w:val="4"/>
          </w:tcPr>
          <w:p w:rsidR="008B4557" w:rsidRPr="002A03DA" w:rsidRDefault="008B4557" w:rsidP="00C02A6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414" w:type="pct"/>
            <w:gridSpan w:val="13"/>
          </w:tcPr>
          <w:p w:rsidR="008B4557" w:rsidRPr="002A03DA" w:rsidRDefault="008B4557" w:rsidP="00683325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42" w:type="pct"/>
            <w:gridSpan w:val="6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88" w:type="pct"/>
            <w:gridSpan w:val="7"/>
          </w:tcPr>
          <w:p w:rsidR="008B4557" w:rsidRPr="002A03DA" w:rsidRDefault="008B4557" w:rsidP="00A934A7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 w:hanging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4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8B4557" w:rsidRPr="002A03DA" w:rsidTr="008B4557">
        <w:tc>
          <w:tcPr>
            <w:tcW w:w="1030" w:type="pct"/>
          </w:tcPr>
          <w:p w:rsidR="008B4557" w:rsidRPr="002A03DA" w:rsidRDefault="008B4557" w:rsidP="00B84704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553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9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84" w:type="pct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94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12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84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1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82" w:type="pct"/>
            <w:gridSpan w:val="3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gridSpan w:val="6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87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87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pct"/>
            <w:gridSpan w:val="7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86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382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84" w:type="pct"/>
            <w:gridSpan w:val="4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" w:type="pct"/>
            <w:gridSpan w:val="5"/>
          </w:tcPr>
          <w:p w:rsidR="008B4557" w:rsidRPr="002A03DA" w:rsidRDefault="008B4557" w:rsidP="00B847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53" w:type="pct"/>
            <w:gridSpan w:val="4"/>
          </w:tcPr>
          <w:p w:rsidR="00B84704" w:rsidRPr="002A03DA" w:rsidRDefault="00B84704" w:rsidP="00B847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475" w:type="pct"/>
            <w:gridSpan w:val="9"/>
          </w:tcPr>
          <w:p w:rsidR="00B84704" w:rsidRPr="002A03DA" w:rsidRDefault="00B84704" w:rsidP="00B847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9" w:type="pct"/>
            <w:gridSpan w:val="5"/>
          </w:tcPr>
          <w:p w:rsidR="00B84704" w:rsidRPr="002A03DA" w:rsidRDefault="00B84704" w:rsidP="00B847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615" w:type="pct"/>
            <w:gridSpan w:val="63"/>
          </w:tcPr>
          <w:p w:rsidR="00B84704" w:rsidRPr="002A03DA" w:rsidRDefault="00B84704" w:rsidP="00B8470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53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gridSpan w:val="2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5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gridSpan w:val="5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4"/>
          </w:tcPr>
          <w:p w:rsidR="00B84704" w:rsidRPr="002A03DA" w:rsidRDefault="00B84704" w:rsidP="00C0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gridSpan w:val="7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gridSpan w:val="9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BA5A74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4 (ฌ)</w:t>
            </w:r>
          </w:p>
        </w:tc>
        <w:tc>
          <w:tcPr>
            <w:tcW w:w="553" w:type="pct"/>
            <w:gridSpan w:val="4"/>
          </w:tcPr>
          <w:p w:rsidR="00B84704" w:rsidRPr="002A03DA" w:rsidRDefault="00B84704" w:rsidP="00A93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09" w:type="pct"/>
            <w:gridSpan w:val="4"/>
          </w:tcPr>
          <w:p w:rsidR="00B84704" w:rsidRPr="002A03DA" w:rsidRDefault="00B84704" w:rsidP="00C00BC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4" w:type="pct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C00BCC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83" w:type="pct"/>
            <w:gridSpan w:val="2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5"/>
          </w:tcPr>
          <w:p w:rsidR="00B84704" w:rsidRPr="002A03DA" w:rsidRDefault="00B84704" w:rsidP="00C00BC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84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3"/>
          </w:tcPr>
          <w:p w:rsidR="00B84704" w:rsidRPr="002A03DA" w:rsidRDefault="00B84704" w:rsidP="00C00BCC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2,026.63</w:t>
            </w:r>
          </w:p>
        </w:tc>
        <w:tc>
          <w:tcPr>
            <w:tcW w:w="96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4"/>
          </w:tcPr>
          <w:p w:rsidR="00B84704" w:rsidRPr="002A03DA" w:rsidRDefault="00B84704" w:rsidP="00B00A6F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88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gridSpan w:val="4"/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907"/>
                <w:tab w:val="left" w:pos="294"/>
                <w:tab w:val="left" w:pos="612"/>
              </w:tabs>
              <w:spacing w:line="240" w:lineRule="auto"/>
              <w:ind w:left="-108" w:right="-274" w:hanging="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.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gridSpan w:val="7"/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206.53</w:t>
            </w:r>
          </w:p>
        </w:tc>
        <w:tc>
          <w:tcPr>
            <w:tcW w:w="86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gridSpan w:val="9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214.17</w:t>
            </w:r>
          </w:p>
        </w:tc>
        <w:tc>
          <w:tcPr>
            <w:tcW w:w="95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21.15</w:t>
            </w: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24.34</w:t>
            </w:r>
          </w:p>
        </w:tc>
      </w:tr>
      <w:tr w:rsidR="00C00BCC" w:rsidRPr="002A03DA" w:rsidTr="008B4557">
        <w:trPr>
          <w:trHeight w:val="254"/>
        </w:trPr>
        <w:tc>
          <w:tcPr>
            <w:tcW w:w="1030" w:type="pct"/>
            <w:vAlign w:val="bottom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</w:t>
            </w: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3 (ก)</w:t>
            </w:r>
          </w:p>
        </w:tc>
        <w:tc>
          <w:tcPr>
            <w:tcW w:w="553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09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4" w:type="pct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gridSpan w:val="5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83" w:type="pct"/>
            <w:gridSpan w:val="2"/>
            <w:vAlign w:val="center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5"/>
            <w:vAlign w:val="center"/>
          </w:tcPr>
          <w:p w:rsidR="00B84704" w:rsidRPr="002A03DA" w:rsidRDefault="00B84704" w:rsidP="001F15CE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84" w:type="pct"/>
            <w:gridSpan w:val="3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3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45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6" w:type="pct"/>
            <w:gridSpan w:val="5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4"/>
            <w:vAlign w:val="center"/>
          </w:tcPr>
          <w:p w:rsidR="00B84704" w:rsidRPr="002A03DA" w:rsidRDefault="00B84704" w:rsidP="00C02A6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8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gridSpan w:val="4"/>
            <w:vAlign w:val="center"/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907"/>
                <w:tab w:val="left" w:pos="294"/>
                <w:tab w:val="left" w:pos="612"/>
              </w:tabs>
              <w:spacing w:line="240" w:lineRule="auto"/>
              <w:ind w:left="-108" w:right="-274" w:hanging="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90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gridSpan w:val="7"/>
            <w:vAlign w:val="center"/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2"/>
              </w:tabs>
              <w:spacing w:line="240" w:lineRule="auto"/>
              <w:ind w:left="-108" w:right="-2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86" w:type="pct"/>
            <w:gridSpan w:val="3"/>
            <w:vAlign w:val="center"/>
          </w:tcPr>
          <w:p w:rsidR="00B84704" w:rsidRPr="002A03DA" w:rsidRDefault="00B84704" w:rsidP="00B84704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gridSpan w:val="9"/>
            <w:vAlign w:val="center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5" w:type="pct"/>
            <w:gridSpan w:val="3"/>
            <w:vAlign w:val="center"/>
          </w:tcPr>
          <w:p w:rsidR="00B84704" w:rsidRPr="002A03DA" w:rsidRDefault="00B84704" w:rsidP="00B84704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gridSpan w:val="4"/>
            <w:vAlign w:val="center"/>
          </w:tcPr>
          <w:p w:rsidR="00B84704" w:rsidRPr="002A03DA" w:rsidRDefault="00B84704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00BCC" w:rsidRPr="002A03DA" w:rsidTr="008B4557">
        <w:tc>
          <w:tcPr>
            <w:tcW w:w="1030" w:type="pct"/>
          </w:tcPr>
          <w:p w:rsidR="00BA5A74" w:rsidRPr="002A03DA" w:rsidRDefault="00B84704" w:rsidP="00B84704">
            <w:pPr>
              <w:tabs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:rsidR="00B84704" w:rsidRPr="002A03DA" w:rsidRDefault="00BA5A74" w:rsidP="00B84704">
            <w:pPr>
              <w:tabs>
                <w:tab w:val="left" w:pos="27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="00B84704"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>โกลเด้นเวนเจอร์</w:t>
            </w:r>
          </w:p>
          <w:p w:rsidR="00B84704" w:rsidRPr="002A03DA" w:rsidRDefault="00B84704" w:rsidP="00BA5A74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3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09" w:type="pct"/>
            <w:gridSpan w:val="4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84" w:type="pct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83" w:type="pct"/>
            <w:gridSpan w:val="2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5"/>
          </w:tcPr>
          <w:p w:rsidR="00B84704" w:rsidRPr="002A03DA" w:rsidRDefault="00B84704" w:rsidP="001F15CE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84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6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4"/>
          </w:tcPr>
          <w:p w:rsidR="00B84704" w:rsidRPr="002A03DA" w:rsidRDefault="00B84704" w:rsidP="00C00BCC">
            <w:pPr>
              <w:tabs>
                <w:tab w:val="clear" w:pos="227"/>
                <w:tab w:val="left" w:pos="184"/>
              </w:tabs>
              <w:spacing w:line="240" w:lineRule="auto"/>
              <w:ind w:left="-108" w:right="-108" w:hanging="6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8" w:type="pct"/>
            <w:gridSpan w:val="4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gridSpan w:val="4"/>
          </w:tcPr>
          <w:p w:rsidR="00B84704" w:rsidRPr="002A03DA" w:rsidRDefault="00B84704" w:rsidP="00FF489E">
            <w:pPr>
              <w:tabs>
                <w:tab w:val="clear" w:pos="227"/>
                <w:tab w:val="left" w:pos="114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2,019.44</w:t>
            </w: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gridSpan w:val="7"/>
          </w:tcPr>
          <w:p w:rsidR="00B84704" w:rsidRPr="002A03DA" w:rsidRDefault="005D5A4F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72" w:hanging="1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1,754</w:t>
            </w:r>
            <w:r w:rsidR="00B84704"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" w:type="pct"/>
            <w:gridSpan w:val="3"/>
          </w:tcPr>
          <w:p w:rsidR="00B84704" w:rsidRPr="002A03DA" w:rsidRDefault="00B84704" w:rsidP="00B84704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B84704" w:rsidRPr="002A03DA" w:rsidRDefault="00B84704" w:rsidP="00B84704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3" w:type="pct"/>
            <w:gridSpan w:val="9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2,005.95</w:t>
            </w:r>
          </w:p>
        </w:tc>
        <w:tc>
          <w:tcPr>
            <w:tcW w:w="95" w:type="pct"/>
            <w:gridSpan w:val="3"/>
          </w:tcPr>
          <w:p w:rsidR="00B84704" w:rsidRPr="002A03DA" w:rsidRDefault="00B84704" w:rsidP="00B84704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gridSpan w:val="4"/>
          </w:tcPr>
          <w:p w:rsidR="00B84704" w:rsidRPr="002A03DA" w:rsidRDefault="00B84704" w:rsidP="00546AEE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119.92</w:t>
            </w:r>
          </w:p>
        </w:tc>
        <w:tc>
          <w:tcPr>
            <w:tcW w:w="90" w:type="pct"/>
            <w:gridSpan w:val="4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61.31</w:t>
            </w:r>
          </w:p>
        </w:tc>
      </w:tr>
      <w:tr w:rsidR="00C00BCC" w:rsidRPr="002A03DA" w:rsidTr="008B4557">
        <w:tc>
          <w:tcPr>
            <w:tcW w:w="1030" w:type="pct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3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09" w:type="pct"/>
            <w:gridSpan w:val="4"/>
          </w:tcPr>
          <w:p w:rsidR="00B84704" w:rsidRPr="002A03DA" w:rsidRDefault="00B84704" w:rsidP="00B84704">
            <w:pPr>
              <w:spacing w:line="240" w:lineRule="auto"/>
              <w:ind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5" w:type="pct"/>
            <w:gridSpan w:val="5"/>
          </w:tcPr>
          <w:p w:rsidR="00B84704" w:rsidRPr="002A03DA" w:rsidRDefault="00B84704" w:rsidP="00B84704">
            <w:pPr>
              <w:spacing w:line="240" w:lineRule="auto"/>
              <w:ind w:right="-12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gridSpan w:val="2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5"/>
          </w:tcPr>
          <w:p w:rsidR="00B84704" w:rsidRPr="002A03DA" w:rsidRDefault="00B84704" w:rsidP="001F15CE">
            <w:pPr>
              <w:spacing w:line="240" w:lineRule="auto"/>
              <w:ind w:left="-108" w:right="-126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8" w:type="pct"/>
            <w:gridSpan w:val="3"/>
          </w:tcPr>
          <w:p w:rsidR="00B84704" w:rsidRPr="002A03DA" w:rsidRDefault="00B84704" w:rsidP="00C02A6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" w:type="pct"/>
            <w:gridSpan w:val="4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gridSpan w:val="4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gridSpan w:val="5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3" w:type="pct"/>
            <w:gridSpan w:val="5"/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" w:type="pct"/>
            <w:gridSpan w:val="5"/>
          </w:tcPr>
          <w:p w:rsidR="00B84704" w:rsidRPr="002A03DA" w:rsidRDefault="00B84704" w:rsidP="00B84704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6" w:type="pct"/>
            <w:gridSpan w:val="7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  <w:gridSpan w:val="3"/>
          </w:tcPr>
          <w:p w:rsidR="00B84704" w:rsidRPr="002A03DA" w:rsidRDefault="00B84704" w:rsidP="008B4557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18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gridSpan w:val="7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00BCC" w:rsidRPr="002A03DA" w:rsidTr="008B4557">
        <w:tc>
          <w:tcPr>
            <w:tcW w:w="1032" w:type="pct"/>
            <w:gridSpan w:val="2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228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7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88" w:type="pct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06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7" w:type="pct"/>
            <w:gridSpan w:val="2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12" w:type="pct"/>
            <w:gridSpan w:val="7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gridSpan w:val="3"/>
          </w:tcPr>
          <w:p w:rsidR="00B84704" w:rsidRPr="002A03DA" w:rsidRDefault="00B84704" w:rsidP="00C00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1,900.00</w:t>
            </w:r>
          </w:p>
        </w:tc>
        <w:tc>
          <w:tcPr>
            <w:tcW w:w="84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gridSpan w:val="4"/>
          </w:tcPr>
          <w:p w:rsidR="00B84704" w:rsidRPr="002A03DA" w:rsidRDefault="00B84704" w:rsidP="0023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"/>
              </w:tabs>
              <w:spacing w:line="240" w:lineRule="auto"/>
              <w:ind w:left="-108" w:right="-163" w:hanging="13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800.20</w:t>
            </w:r>
          </w:p>
        </w:tc>
        <w:tc>
          <w:tcPr>
            <w:tcW w:w="80" w:type="pct"/>
            <w:gridSpan w:val="2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gridSpan w:val="5"/>
            <w:tcBorders>
              <w:bottom w:val="single" w:sz="4" w:space="0" w:color="auto"/>
            </w:tcBorders>
          </w:tcPr>
          <w:p w:rsidR="00B84704" w:rsidRPr="002A03DA" w:rsidRDefault="00B84704" w:rsidP="00C00BC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931.00</w:t>
            </w:r>
          </w:p>
        </w:tc>
        <w:tc>
          <w:tcPr>
            <w:tcW w:w="85" w:type="pct"/>
            <w:gridSpan w:val="3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7" w:type="pct"/>
            <w:gridSpan w:val="4"/>
            <w:tcBorders>
              <w:bottom w:val="single" w:sz="4" w:space="0" w:color="auto"/>
            </w:tcBorders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907"/>
                <w:tab w:val="left" w:pos="294"/>
                <w:tab w:val="left" w:pos="612"/>
              </w:tabs>
              <w:spacing w:line="240" w:lineRule="auto"/>
              <w:ind w:left="-108" w:right="-274" w:hanging="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392.10</w:t>
            </w:r>
          </w:p>
        </w:tc>
        <w:tc>
          <w:tcPr>
            <w:tcW w:w="93" w:type="pct"/>
            <w:gridSpan w:val="4"/>
          </w:tcPr>
          <w:p w:rsidR="00B84704" w:rsidRPr="002A03DA" w:rsidRDefault="00B84704" w:rsidP="00683325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0" w:type="pct"/>
            <w:gridSpan w:val="5"/>
            <w:tcBorders>
              <w:bottom w:val="single" w:sz="4" w:space="0" w:color="auto"/>
            </w:tcBorders>
          </w:tcPr>
          <w:p w:rsidR="00B84704" w:rsidRPr="002A03DA" w:rsidRDefault="00B84704" w:rsidP="00FF4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921.44</w:t>
            </w:r>
          </w:p>
        </w:tc>
        <w:tc>
          <w:tcPr>
            <w:tcW w:w="106" w:type="pct"/>
            <w:gridSpan w:val="7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gridSpan w:val="5"/>
            <w:tcBorders>
              <w:bottom w:val="single" w:sz="4" w:space="0" w:color="auto"/>
            </w:tcBorders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387.70</w:t>
            </w:r>
          </w:p>
        </w:tc>
        <w:tc>
          <w:tcPr>
            <w:tcW w:w="101" w:type="pct"/>
            <w:gridSpan w:val="5"/>
          </w:tcPr>
          <w:p w:rsidR="00B84704" w:rsidRPr="002A03DA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gridSpan w:val="4"/>
            <w:tcBorders>
              <w:bottom w:val="single" w:sz="4" w:space="0" w:color="auto"/>
            </w:tcBorders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pct"/>
            <w:gridSpan w:val="5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  <w:gridSpan w:val="3"/>
            <w:tcBorders>
              <w:bottom w:val="single" w:sz="4" w:space="0" w:color="auto"/>
            </w:tcBorders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C00BCC" w:rsidRPr="002A03DA" w:rsidTr="008B4557">
        <w:tc>
          <w:tcPr>
            <w:tcW w:w="1036" w:type="pct"/>
            <w:gridSpan w:val="3"/>
            <w:vAlign w:val="bottom"/>
          </w:tcPr>
          <w:p w:rsidR="00B84704" w:rsidRPr="002A03DA" w:rsidRDefault="00B84704" w:rsidP="00B84704">
            <w:pPr>
              <w:tabs>
                <w:tab w:val="left" w:pos="27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pct"/>
            <w:gridSpan w:val="3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Align w:val="bottom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pct"/>
            <w:gridSpan w:val="4"/>
            <w:vAlign w:val="center"/>
          </w:tcPr>
          <w:p w:rsidR="00B84704" w:rsidRPr="002A03DA" w:rsidRDefault="00B84704" w:rsidP="00B8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pct"/>
            <w:gridSpan w:val="5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" w:type="pct"/>
            <w:gridSpan w:val="3"/>
            <w:vAlign w:val="center"/>
          </w:tcPr>
          <w:p w:rsidR="00B84704" w:rsidRPr="002A03DA" w:rsidRDefault="00B84704" w:rsidP="001F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gridSpan w:val="3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2A03DA" w:rsidRDefault="00B84704" w:rsidP="00C00BCC">
            <w:pPr>
              <w:tabs>
                <w:tab w:val="clear" w:pos="227"/>
                <w:tab w:val="left" w:pos="254"/>
                <w:tab w:val="left" w:pos="383"/>
              </w:tabs>
              <w:spacing w:line="240" w:lineRule="auto"/>
              <w:ind w:left="-108" w:right="-126" w:hanging="1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3,708.67</w:t>
            </w:r>
          </w:p>
        </w:tc>
        <w:tc>
          <w:tcPr>
            <w:tcW w:w="96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2A03DA" w:rsidRDefault="00B84704" w:rsidP="00C02A65">
            <w:pPr>
              <w:tabs>
                <w:tab w:val="clear" w:pos="454"/>
                <w:tab w:val="left" w:pos="443"/>
              </w:tabs>
              <w:spacing w:line="240" w:lineRule="auto"/>
              <w:ind w:left="-108" w:right="-126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3,370.52</w:t>
            </w:r>
          </w:p>
        </w:tc>
        <w:tc>
          <w:tcPr>
            <w:tcW w:w="93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2A03DA" w:rsidRDefault="00B84704" w:rsidP="005D5A4F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</w:t>
            </w:r>
            <w:r w:rsidR="005D5A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52</w:t>
            </w: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  <w:r w:rsidR="005D5A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8" w:type="pct"/>
            <w:gridSpan w:val="6"/>
            <w:vAlign w:val="center"/>
          </w:tcPr>
          <w:p w:rsidR="00B84704" w:rsidRPr="002A03DA" w:rsidRDefault="00B84704" w:rsidP="00B84704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8B4557" w:rsidRDefault="00B84704" w:rsidP="008B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8B455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2,677.82</w:t>
            </w:r>
          </w:p>
        </w:tc>
        <w:tc>
          <w:tcPr>
            <w:tcW w:w="102" w:type="pct"/>
            <w:gridSpan w:val="5"/>
            <w:vAlign w:val="center"/>
          </w:tcPr>
          <w:p w:rsidR="00B84704" w:rsidRPr="002A03DA" w:rsidRDefault="00B84704" w:rsidP="008B4557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141.07</w:t>
            </w:r>
          </w:p>
        </w:tc>
        <w:tc>
          <w:tcPr>
            <w:tcW w:w="91" w:type="pct"/>
            <w:gridSpan w:val="4"/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84704" w:rsidRPr="002A03DA" w:rsidRDefault="00B84704" w:rsidP="00B84704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85.65</w:t>
            </w:r>
          </w:p>
        </w:tc>
      </w:tr>
    </w:tbl>
    <w:p w:rsidR="00FD1DC3" w:rsidRPr="002A03DA" w:rsidRDefault="00FD1DC3" w:rsidP="00D33978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5390" w:type="dxa"/>
        <w:tblInd w:w="-9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850"/>
        <w:gridCol w:w="284"/>
        <w:gridCol w:w="666"/>
        <w:gridCol w:w="255"/>
        <w:gridCol w:w="15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D1DC3" w:rsidRPr="002A03DA" w:rsidTr="00290C7B">
        <w:tc>
          <w:tcPr>
            <w:tcW w:w="270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2A03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85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56" w:type="dxa"/>
            <w:gridSpan w:val="24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1DC3" w:rsidRPr="002A03DA" w:rsidTr="00290C7B">
        <w:tc>
          <w:tcPr>
            <w:tcW w:w="270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8B2E42" w:rsidRPr="002A03DA" w:rsidRDefault="008B2E42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FD1DC3" w:rsidRPr="002A03DA" w:rsidRDefault="00FD1DC3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56" w:type="dxa"/>
            <w:gridSpan w:val="4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สัดส่วนความ</w:t>
            </w: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FD1DC3" w:rsidRPr="002A03DA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600DBD" w:rsidRPr="002A03DA" w:rsidTr="00777EC5">
        <w:tc>
          <w:tcPr>
            <w:tcW w:w="2700" w:type="dxa"/>
          </w:tcPr>
          <w:p w:rsidR="00600DBD" w:rsidRPr="002A03DA" w:rsidRDefault="00600DBD" w:rsidP="0029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DBD" w:rsidRPr="002A03DA" w:rsidRDefault="00600DBD" w:rsidP="0029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สำหรับรอบ</w:t>
            </w:r>
          </w:p>
        </w:tc>
        <w:tc>
          <w:tcPr>
            <w:tcW w:w="720" w:type="dxa"/>
          </w:tcPr>
          <w:p w:rsidR="00600DBD" w:rsidRPr="002A03DA" w:rsidRDefault="00600DBD" w:rsidP="00290C7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00A6F" w:rsidRPr="002A03DA" w:rsidTr="00777EC5">
        <w:tc>
          <w:tcPr>
            <w:tcW w:w="270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ระยะเวลาบัญชี</w:t>
            </w: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B00A6F" w:rsidRPr="002A03DA" w:rsidTr="00777EC5">
        <w:tc>
          <w:tcPr>
            <w:tcW w:w="270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</w:tr>
      <w:tr w:rsidR="00B00A6F" w:rsidRPr="002A03DA" w:rsidTr="00777EC5">
        <w:tc>
          <w:tcPr>
            <w:tcW w:w="270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720" w:type="dxa"/>
          </w:tcPr>
          <w:p w:rsidR="00B00A6F" w:rsidRPr="002A03DA" w:rsidRDefault="00B00A6F" w:rsidP="00B00A6F">
            <w:pPr>
              <w:pStyle w:val="acctfourfigures"/>
              <w:tabs>
                <w:tab w:val="clear" w:pos="765"/>
                <w:tab w:val="left" w:pos="432"/>
              </w:tabs>
              <w:spacing w:line="240" w:lineRule="atLeast"/>
              <w:ind w:left="-79" w:right="-108" w:hanging="12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6D0FAD" w:rsidRPr="002A03DA" w:rsidTr="009B4BA6">
        <w:tc>
          <w:tcPr>
            <w:tcW w:w="2700" w:type="dxa"/>
          </w:tcPr>
          <w:p w:rsidR="006D0FAD" w:rsidRPr="002A03DA" w:rsidRDefault="006D0FAD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D0FAD" w:rsidRPr="002A03DA" w:rsidRDefault="006D0FAD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260" w:type="dxa"/>
            <w:gridSpan w:val="3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720" w:type="dxa"/>
          </w:tcPr>
          <w:p w:rsidR="006D0FAD" w:rsidRPr="002A03DA" w:rsidRDefault="006D0FAD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</w:tr>
      <w:tr w:rsidR="00B00A6F" w:rsidRPr="002A03DA" w:rsidTr="00777EC5">
        <w:tc>
          <w:tcPr>
            <w:tcW w:w="270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  <w:gridSpan w:val="3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720" w:type="dxa"/>
          </w:tcPr>
          <w:p w:rsidR="00B00A6F" w:rsidRPr="002A03DA" w:rsidRDefault="00B00A6F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546AEE" w:rsidRPr="002A03DA" w:rsidTr="00290C7B">
        <w:tc>
          <w:tcPr>
            <w:tcW w:w="270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84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66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gridSpan w:val="2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</w:tr>
      <w:tr w:rsidR="00546AEE" w:rsidRPr="002A03DA" w:rsidTr="00290C7B">
        <w:tc>
          <w:tcPr>
            <w:tcW w:w="270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gridSpan w:val="4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546AEE" w:rsidRPr="002A03DA" w:rsidTr="00290C7B">
        <w:tc>
          <w:tcPr>
            <w:tcW w:w="270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46AEE" w:rsidRPr="002A03DA" w:rsidTr="00290C7B">
        <w:tc>
          <w:tcPr>
            <w:tcW w:w="270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กองทุนรวมสิทธิการเช่าอสังหาริมทรัพย์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  <w:t xml:space="preserve">    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โกลด์</w:t>
            </w:r>
          </w:p>
        </w:tc>
        <w:tc>
          <w:tcPr>
            <w:tcW w:w="85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  <w:r w:rsidRPr="002A03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(ฌ)</w:t>
            </w:r>
          </w:p>
        </w:tc>
        <w:tc>
          <w:tcPr>
            <w:tcW w:w="284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55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2,016.78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2,026.63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665.73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668.98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(196.53)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(220.18)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469.20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448.80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21.15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24.34</w:t>
            </w:r>
          </w:p>
        </w:tc>
      </w:tr>
      <w:tr w:rsidR="00546AEE" w:rsidRPr="002A03DA" w:rsidTr="001768EA">
        <w:tc>
          <w:tcPr>
            <w:tcW w:w="270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85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23</w:t>
            </w:r>
            <w:r w:rsidRPr="002A03DA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284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55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546AEE" w:rsidRPr="002A03DA" w:rsidRDefault="00546AEE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(217.00)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(217.00)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73.00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46AEE" w:rsidRPr="002A03DA" w:rsidTr="00290C7B">
        <w:tc>
          <w:tcPr>
            <w:tcW w:w="270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85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55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B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9" w:hanging="9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B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2,019.44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2,019.44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119.92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61.31</w:t>
            </w:r>
          </w:p>
        </w:tc>
      </w:tr>
      <w:tr w:rsidR="00546AEE" w:rsidRPr="002A03DA" w:rsidTr="00290C7B">
        <w:tc>
          <w:tcPr>
            <w:tcW w:w="270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2,777.67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2,978.42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(413.53)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(437.18)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2,364.14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2,541.24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141.07</w:t>
            </w:r>
          </w:p>
        </w:tc>
        <w:tc>
          <w:tcPr>
            <w:tcW w:w="270" w:type="dxa"/>
            <w:tcBorders>
              <w:bottom w:val="nil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546AEE" w:rsidRPr="002A03DA" w:rsidRDefault="00546AEE" w:rsidP="00546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85.65</w:t>
            </w:r>
          </w:p>
        </w:tc>
      </w:tr>
    </w:tbl>
    <w:p w:rsidR="00FD1DC3" w:rsidRPr="002A03DA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Theme="majorBidi" w:hAnsiTheme="majorBidi" w:cstheme="majorBidi"/>
          <w:sz w:val="24"/>
          <w:szCs w:val="24"/>
        </w:rPr>
      </w:pPr>
    </w:p>
    <w:p w:rsidR="00B00A6F" w:rsidRPr="002A03DA" w:rsidRDefault="00B0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B35E9E" w:rsidRPr="002A03DA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>บริษัทร่วมทั้งหมดดำเนินธุรกิจในไทย</w:t>
      </w:r>
    </w:p>
    <w:p w:rsidR="00B35E9E" w:rsidRPr="002A03DA" w:rsidRDefault="00B35E9E" w:rsidP="0077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20"/>
          <w:szCs w:val="20"/>
        </w:rPr>
      </w:pPr>
    </w:p>
    <w:p w:rsidR="007707EE" w:rsidRPr="002A03DA" w:rsidRDefault="007707EE" w:rsidP="0029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</w:p>
    <w:p w:rsidR="007707EE" w:rsidRPr="002A03DA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290C7B" w:rsidRPr="002A03DA">
        <w:rPr>
          <w:rFonts w:ascii="Angsana New" w:hAnsi="Angsana New"/>
          <w:sz w:val="30"/>
          <w:szCs w:val="30"/>
        </w:rPr>
        <w:t xml:space="preserve">30 </w:t>
      </w:r>
      <w:r w:rsidR="00290C7B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>มีราคาปิด</w:t>
      </w:r>
      <w:r w:rsidRPr="002A03DA">
        <w:rPr>
          <w:rFonts w:ascii="Angsana New" w:hAnsi="Angsana New" w:hint="cs"/>
          <w:sz w:val="30"/>
          <w:szCs w:val="30"/>
          <w:cs/>
        </w:rPr>
        <w:t>ต่อหน่วย</w:t>
      </w:r>
      <w:r w:rsidRPr="002A03DA">
        <w:rPr>
          <w:rFonts w:ascii="Angsana New" w:hAnsi="Angsana New"/>
          <w:sz w:val="30"/>
          <w:szCs w:val="30"/>
          <w:cs/>
        </w:rPr>
        <w:t>อยู่ที่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586DA9" w:rsidRPr="002A03DA">
        <w:rPr>
          <w:rFonts w:ascii="Angsana New" w:hAnsi="Angsana New"/>
          <w:sz w:val="30"/>
          <w:szCs w:val="30"/>
        </w:rPr>
        <w:t>6.90</w:t>
      </w:r>
      <w:r w:rsidR="00290C7B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บาท </w:t>
      </w:r>
      <w:r w:rsidRPr="002A03DA">
        <w:rPr>
          <w:rFonts w:ascii="Angsana New" w:hAnsi="Angsana New"/>
          <w:sz w:val="30"/>
          <w:szCs w:val="30"/>
        </w:rPr>
        <w:br/>
      </w:r>
      <w:r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>2559</w:t>
      </w:r>
      <w:r w:rsidRPr="002A03DA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 6.6</w:t>
      </w:r>
      <w:r w:rsidRPr="002A03DA">
        <w:rPr>
          <w:rFonts w:ascii="Angsana New" w:hAnsi="Angsana New"/>
          <w:i/>
          <w:iCs/>
          <w:sz w:val="30"/>
          <w:szCs w:val="30"/>
        </w:rPr>
        <w:t>0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2A03DA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586DA9" w:rsidRPr="002A03DA">
        <w:rPr>
          <w:rFonts w:ascii="Angsana New" w:hAnsi="Angsana New"/>
          <w:sz w:val="30"/>
          <w:szCs w:val="30"/>
        </w:rPr>
        <w:t>469.20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>2559</w:t>
      </w:r>
      <w:r w:rsidRPr="002A03DA">
        <w:rPr>
          <w:rFonts w:ascii="Angsana New" w:hAnsi="Angsana New"/>
          <w:i/>
          <w:iCs/>
          <w:sz w:val="30"/>
          <w:szCs w:val="30"/>
          <w:cs/>
        </w:rPr>
        <w:t>: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>448.80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Pr="002A03DA">
        <w:rPr>
          <w:rFonts w:ascii="Angsana New" w:hAnsi="Angsana New"/>
          <w:sz w:val="30"/>
          <w:szCs w:val="30"/>
          <w:cs/>
        </w:rPr>
        <w:t>และ</w:t>
      </w:r>
    </w:p>
    <w:p w:rsidR="00AF2A2B" w:rsidRPr="002A03DA" w:rsidRDefault="007707EE" w:rsidP="00955919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ณ วันที่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3</w:t>
      </w:r>
      <w:r w:rsidR="00290C7B" w:rsidRPr="002A03DA">
        <w:rPr>
          <w:rFonts w:ascii="Angsana New" w:hAnsi="Angsana New"/>
          <w:sz w:val="30"/>
          <w:szCs w:val="30"/>
        </w:rPr>
        <w:t xml:space="preserve">0 </w:t>
      </w:r>
      <w:r w:rsidR="00290C7B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90C7B"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มีราคาปิด</w:t>
      </w:r>
      <w:r w:rsidRPr="002A03DA">
        <w:rPr>
          <w:rFonts w:ascii="Angsana New" w:hAnsi="Angsana New" w:hint="cs"/>
          <w:sz w:val="30"/>
          <w:szCs w:val="30"/>
          <w:cs/>
        </w:rPr>
        <w:t>ต่อหน่วย</w:t>
      </w:r>
      <w:r w:rsidRPr="002A03DA">
        <w:rPr>
          <w:rFonts w:ascii="Angsana New" w:hAnsi="Angsana New"/>
          <w:sz w:val="30"/>
          <w:szCs w:val="30"/>
          <w:cs/>
        </w:rPr>
        <w:t>อยู่ที่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586DA9" w:rsidRPr="002A03DA">
        <w:rPr>
          <w:rFonts w:ascii="Angsana New" w:hAnsi="Angsana New"/>
          <w:sz w:val="30"/>
          <w:szCs w:val="30"/>
        </w:rPr>
        <w:t>14.80</w:t>
      </w:r>
      <w:r w:rsidRPr="002A03DA">
        <w:rPr>
          <w:rFonts w:ascii="Angsana New" w:hAnsi="Angsana New"/>
          <w:sz w:val="30"/>
          <w:szCs w:val="30"/>
          <w:cs/>
        </w:rPr>
        <w:t xml:space="preserve"> บาท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>2559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 14.50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เท่ากับ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586DA9" w:rsidRPr="002A03DA">
        <w:rPr>
          <w:rFonts w:ascii="Angsana New" w:hAnsi="Angsana New"/>
          <w:sz w:val="30"/>
          <w:szCs w:val="30"/>
        </w:rPr>
        <w:t>2,730.60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290C7B" w:rsidRPr="002A03DA">
        <w:rPr>
          <w:rFonts w:ascii="Angsana New" w:hAnsi="Angsana New"/>
          <w:sz w:val="30"/>
          <w:szCs w:val="30"/>
        </w:rPr>
        <w:t xml:space="preserve"> 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>2559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>:</w:t>
      </w:r>
      <w:r w:rsidR="00290C7B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90C7B" w:rsidRPr="002A03DA">
        <w:rPr>
          <w:rFonts w:ascii="Angsana New" w:hAnsi="Angsana New"/>
          <w:i/>
          <w:iCs/>
          <w:sz w:val="30"/>
          <w:szCs w:val="30"/>
        </w:rPr>
        <w:t xml:space="preserve">2,965.25 </w:t>
      </w:r>
      <w:r w:rsidR="00290C7B" w:rsidRPr="002A03DA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B00A6F" w:rsidRPr="002A03DA" w:rsidRDefault="00B00A6F" w:rsidP="00B0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p w:rsidR="00AF2A2B" w:rsidRPr="002A03DA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i/>
          <w:iCs/>
          <w:sz w:val="30"/>
          <w:szCs w:val="30"/>
          <w:cs/>
        </w:rPr>
        <w:t>บริษัทร่วมและการร่วมค้า</w:t>
      </w:r>
    </w:p>
    <w:p w:rsidR="00AF2A2B" w:rsidRPr="002A03DA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180"/>
        <w:jc w:val="both"/>
        <w:rPr>
          <w:rFonts w:ascii="Angsana New" w:hAnsi="Angsana New"/>
          <w:sz w:val="20"/>
          <w:szCs w:val="20"/>
        </w:rPr>
      </w:pPr>
    </w:p>
    <w:p w:rsidR="00AF2A2B" w:rsidRPr="002A03DA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80" w:right="-115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ตารางต่อไปนี้สรุป</w:t>
      </w:r>
      <w:r w:rsidRPr="002A03DA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A03DA">
        <w:rPr>
          <w:rFonts w:ascii="Angsana New" w:hAnsi="Angsana New" w:hint="cs"/>
          <w:sz w:val="30"/>
          <w:szCs w:val="30"/>
          <w:cs/>
        </w:rPr>
        <w:t>กลุ่ม</w:t>
      </w:r>
      <w:r w:rsidRPr="002A03DA">
        <w:rPr>
          <w:rFonts w:ascii="Angsana New" w:hAnsi="Angsana New"/>
          <w:sz w:val="30"/>
          <w:szCs w:val="30"/>
          <w:cs/>
        </w:rPr>
        <w:t>กิจการในกิจการเหล่านี้</w:t>
      </w:r>
    </w:p>
    <w:p w:rsidR="00AF2A2B" w:rsidRPr="002A03DA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20"/>
          <w:szCs w:val="20"/>
        </w:rPr>
      </w:pPr>
    </w:p>
    <w:tbl>
      <w:tblPr>
        <w:tblStyle w:val="TableGridLight1"/>
        <w:tblW w:w="1530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6"/>
        <w:gridCol w:w="1174"/>
        <w:gridCol w:w="236"/>
        <w:gridCol w:w="1183"/>
        <w:gridCol w:w="236"/>
        <w:gridCol w:w="1135"/>
        <w:gridCol w:w="245"/>
        <w:gridCol w:w="1207"/>
        <w:gridCol w:w="236"/>
        <w:gridCol w:w="1192"/>
        <w:gridCol w:w="236"/>
        <w:gridCol w:w="1190"/>
        <w:gridCol w:w="236"/>
        <w:gridCol w:w="1128"/>
        <w:gridCol w:w="236"/>
        <w:gridCol w:w="1114"/>
      </w:tblGrid>
      <w:tr w:rsidR="00AB4E0F" w:rsidRPr="002A03DA" w:rsidTr="00673B73">
        <w:trPr>
          <w:trHeight w:val="440"/>
          <w:tblHeader/>
        </w:trPr>
        <w:tc>
          <w:tcPr>
            <w:tcW w:w="4316" w:type="dxa"/>
          </w:tcPr>
          <w:p w:rsidR="00AB4E0F" w:rsidRPr="002A03DA" w:rsidRDefault="00AB4E0F" w:rsidP="00D76EAD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8270" w:type="dxa"/>
            <w:gridSpan w:val="11"/>
          </w:tcPr>
          <w:p w:rsidR="00AB4E0F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6" w:type="dxa"/>
          </w:tcPr>
          <w:p w:rsidR="00AB4E0F" w:rsidRPr="002A03DA" w:rsidRDefault="00AB4E0F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tcBorders>
              <w:bottom w:val="single" w:sz="4" w:space="0" w:color="auto"/>
            </w:tcBorders>
          </w:tcPr>
          <w:p w:rsidR="00AB4E0F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AF2A2B" w:rsidRPr="002A03DA" w:rsidTr="00673B73">
        <w:trPr>
          <w:trHeight w:val="440"/>
          <w:tblHeader/>
        </w:trPr>
        <w:tc>
          <w:tcPr>
            <w:tcW w:w="4316" w:type="dxa"/>
          </w:tcPr>
          <w:p w:rsidR="00AF2A2B" w:rsidRPr="002A03DA" w:rsidRDefault="00AF2A2B" w:rsidP="00D76EAD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</w:tcBorders>
          </w:tcPr>
          <w:p w:rsidR="00F45591" w:rsidRPr="002A03DA" w:rsidRDefault="00F45591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2A2B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2A2B" w:rsidRPr="002A03DA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</w:tcBorders>
          </w:tcPr>
          <w:p w:rsidR="00F45591" w:rsidRPr="002A03DA" w:rsidRDefault="00F45591" w:rsidP="0043069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2A2B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A03DA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2A2B" w:rsidRPr="002A03DA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</w:tcBorders>
          </w:tcPr>
          <w:p w:rsidR="00AF2A2B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6" w:type="dxa"/>
          </w:tcPr>
          <w:p w:rsidR="00AF2A2B" w:rsidRPr="002A03DA" w:rsidRDefault="00AF2A2B" w:rsidP="00D76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</w:tcBorders>
          </w:tcPr>
          <w:p w:rsidR="00F45591" w:rsidRPr="002A03DA" w:rsidRDefault="00F45591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F2A2B" w:rsidRPr="002A03DA" w:rsidRDefault="00AB4E0F" w:rsidP="00D76E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673B73" w:rsidRPr="002A03DA" w:rsidTr="00673B73">
        <w:trPr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4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7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0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73B73" w:rsidRPr="002A03DA" w:rsidTr="00673B73">
        <w:trPr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4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7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0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288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73B73" w:rsidRPr="002A03DA" w:rsidTr="00673B73">
        <w:trPr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4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7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0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673B73" w:rsidRPr="002A03DA" w:rsidTr="00673B73">
        <w:trPr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4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7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0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673B73" w:rsidRPr="002A03DA" w:rsidTr="00673B73">
        <w:trPr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3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45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7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21" w:hanging="6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90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8" w:firstLine="2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14" w:type="dxa"/>
            <w:vAlign w:val="center"/>
          </w:tcPr>
          <w:p w:rsidR="00673B73" w:rsidRPr="002A03DA" w:rsidRDefault="00673B73" w:rsidP="00673B7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673B73" w:rsidRPr="002A03DA" w:rsidTr="00673B73">
        <w:trPr>
          <w:trHeight w:val="422"/>
          <w:tblHeader/>
        </w:trPr>
        <w:tc>
          <w:tcPr>
            <w:tcW w:w="4316" w:type="dxa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984" w:type="dxa"/>
            <w:gridSpan w:val="15"/>
          </w:tcPr>
          <w:p w:rsidR="00673B73" w:rsidRPr="002A03DA" w:rsidRDefault="00673B73" w:rsidP="00673B73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73B73" w:rsidRPr="002A03DA" w:rsidTr="00673B73">
        <w:trPr>
          <w:trHeight w:val="422"/>
        </w:trPr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65.59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89.58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628.18</w:t>
            </w: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769.85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 w:rsidR="001C1A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24.12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808.24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:rsidR="00673B73" w:rsidRPr="002A03DA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1.01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2.23</w:t>
            </w:r>
          </w:p>
        </w:tc>
      </w:tr>
      <w:tr w:rsidR="00673B73" w:rsidRPr="002A03DA" w:rsidTr="00673B73">
        <w:trPr>
          <w:trHeight w:val="422"/>
        </w:trPr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B73" w:rsidRPr="002A03DA" w:rsidTr="00673B73"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58.34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78.01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(104.24)</w:t>
            </w: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(256.95)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532.53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498.39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:rsidR="00673B73" w:rsidRPr="002A03DA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(10.53)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(8.98)</w:t>
            </w:r>
          </w:p>
        </w:tc>
      </w:tr>
      <w:tr w:rsidR="00673B73" w:rsidRPr="002A03DA" w:rsidTr="00673B73"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>กำไรขาดทุนเบ็ดเสร็จรวม</w:t>
            </w:r>
            <w:r w:rsidRPr="002A03DA">
              <w:rPr>
                <w:rFonts w:asciiTheme="majorBidi" w:hAnsiTheme="majorBidi" w:cs="Angsana New"/>
                <w:sz w:val="30"/>
                <w:szCs w:val="30"/>
              </w:rPr>
              <w:t xml:space="preserve"> (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ร้อยละ </w:t>
            </w:r>
            <w:r w:rsidRPr="002A03DA">
              <w:rPr>
                <w:rFonts w:asciiTheme="majorBidi" w:hAnsiTheme="majorBidi" w:cs="Angsana New"/>
                <w:sz w:val="30"/>
                <w:szCs w:val="30"/>
              </w:rPr>
              <w:t>100)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58.34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78.01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(104.24)</w:t>
            </w: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(256.95)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532.53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498.39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F91BDF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(10.53)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(8.98)</w:t>
            </w:r>
          </w:p>
        </w:tc>
      </w:tr>
      <w:tr w:rsidR="00673B73" w:rsidRPr="002A03DA" w:rsidTr="00673B73"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B73" w:rsidRPr="002A03DA" w:rsidTr="00673B73">
        <w:tc>
          <w:tcPr>
            <w:tcW w:w="4316" w:type="dxa"/>
            <w:shd w:val="clear" w:color="auto" w:fill="auto"/>
          </w:tcPr>
          <w:p w:rsidR="00673B73" w:rsidRPr="002A03DA" w:rsidRDefault="00673B73" w:rsidP="00673B7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2A03DA">
              <w:rPr>
                <w:rFonts w:asciiTheme="majorBidi" w:hAnsiTheme="majorBidi" w:cs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174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33.00</w:t>
            </w:r>
          </w:p>
        </w:tc>
        <w:tc>
          <w:tcPr>
            <w:tcW w:w="236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33.00</w:t>
            </w:r>
          </w:p>
        </w:tc>
        <w:tc>
          <w:tcPr>
            <w:tcW w:w="236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45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22.64</w:t>
            </w:r>
          </w:p>
        </w:tc>
        <w:tc>
          <w:tcPr>
            <w:tcW w:w="236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25.10</w:t>
            </w:r>
          </w:p>
        </w:tc>
        <w:tc>
          <w:tcPr>
            <w:tcW w:w="236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</w:tr>
      <w:tr w:rsidR="00673B73" w:rsidRPr="002A03DA" w:rsidTr="00673B73">
        <w:tc>
          <w:tcPr>
            <w:tcW w:w="4316" w:type="dxa"/>
          </w:tcPr>
          <w:p w:rsidR="00673B73" w:rsidRPr="002A03DA" w:rsidRDefault="00673B73" w:rsidP="00673B73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4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19.25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25.74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:rsidR="00673B73" w:rsidRPr="002A03DA" w:rsidRDefault="00673B73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(20.85)</w:t>
            </w: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:rsidR="00673B73" w:rsidRPr="002A03DA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(51.39)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673B73" w:rsidRPr="002A03DA" w:rsidRDefault="00673B73" w:rsidP="00087B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7B7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2A03DA">
              <w:rPr>
                <w:rFonts w:asciiTheme="majorBidi" w:hAnsiTheme="majorBidi" w:cstheme="majorBidi"/>
                <w:sz w:val="30"/>
                <w:szCs w:val="30"/>
              </w:rPr>
              <w:t>.2</w:t>
            </w:r>
            <w:r w:rsidR="00087B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125.10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:rsidR="00673B73" w:rsidRPr="002A03DA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(5.16)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673B73" w:rsidRPr="002A03DA" w:rsidRDefault="00673B73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(4.40)</w:t>
            </w:r>
          </w:p>
        </w:tc>
      </w:tr>
      <w:tr w:rsidR="00673B73" w:rsidRPr="002A03DA" w:rsidTr="00673B73">
        <w:tc>
          <w:tcPr>
            <w:tcW w:w="4316" w:type="dxa"/>
            <w:vAlign w:val="bottom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การปรับปรุงนโยบายการบัญชีและอื่นๆ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F91BD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(2.50)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(32.23)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20.85</w:t>
            </w:r>
          </w:p>
        </w:tc>
        <w:tc>
          <w:tcPr>
            <w:tcW w:w="245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51.39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(75.20)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left" w:pos="67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77.28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673B73" w:rsidRPr="002A03DA" w:rsidTr="00673B73">
        <w:tc>
          <w:tcPr>
            <w:tcW w:w="4316" w:type="dxa"/>
          </w:tcPr>
          <w:p w:rsidR="00673B73" w:rsidRPr="002A03DA" w:rsidRDefault="00673B73" w:rsidP="00673B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16.75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D14E88" w:rsidRDefault="00673B73" w:rsidP="00D14E88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172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D14E8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(6.49)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19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3B73" w:rsidRPr="002A03DA" w:rsidRDefault="00087B74" w:rsidP="00087B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673B73"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47.82</w:t>
            </w:r>
          </w:p>
        </w:tc>
        <w:tc>
          <w:tcPr>
            <w:tcW w:w="236" w:type="dxa"/>
          </w:tcPr>
          <w:p w:rsidR="00673B73" w:rsidRPr="002A03DA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F91BDF" w:rsidRDefault="00673B73" w:rsidP="00F91BD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1B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(5.16)</w:t>
            </w:r>
          </w:p>
        </w:tc>
        <w:tc>
          <w:tcPr>
            <w:tcW w:w="236" w:type="dxa"/>
          </w:tcPr>
          <w:p w:rsidR="00673B73" w:rsidRPr="00F91BDF" w:rsidRDefault="00673B73" w:rsidP="00673B7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673B73" w:rsidRPr="002A03DA" w:rsidRDefault="00673B73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(4.40)</w:t>
            </w:r>
          </w:p>
        </w:tc>
      </w:tr>
    </w:tbl>
    <w:p w:rsidR="001319FC" w:rsidRPr="002A03DA" w:rsidRDefault="001319FC">
      <w:r w:rsidRPr="002A03DA">
        <w:br w:type="page"/>
      </w:r>
    </w:p>
    <w:tbl>
      <w:tblPr>
        <w:tblStyle w:val="TableGridLight1"/>
        <w:tblW w:w="1520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1162"/>
        <w:gridCol w:w="230"/>
        <w:gridCol w:w="1182"/>
        <w:gridCol w:w="236"/>
        <w:gridCol w:w="1086"/>
        <w:gridCol w:w="245"/>
        <w:gridCol w:w="1092"/>
        <w:gridCol w:w="236"/>
        <w:gridCol w:w="1164"/>
        <w:gridCol w:w="231"/>
        <w:gridCol w:w="1092"/>
        <w:gridCol w:w="235"/>
        <w:gridCol w:w="1158"/>
        <w:gridCol w:w="236"/>
        <w:gridCol w:w="1100"/>
      </w:tblGrid>
      <w:tr w:rsidR="001319FC" w:rsidRPr="002A03DA" w:rsidTr="00673B73">
        <w:trPr>
          <w:trHeight w:val="440"/>
          <w:tblHeader/>
        </w:trPr>
        <w:tc>
          <w:tcPr>
            <w:tcW w:w="4521" w:type="dxa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7956" w:type="dxa"/>
            <w:gridSpan w:val="11"/>
            <w:tcBorders>
              <w:bottom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235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</w:tr>
      <w:tr w:rsidR="001319FC" w:rsidRPr="002A03DA" w:rsidTr="00673B73">
        <w:trPr>
          <w:trHeight w:val="440"/>
          <w:tblHeader/>
        </w:trPr>
        <w:tc>
          <w:tcPr>
            <w:tcW w:w="4521" w:type="dxa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กองทุนรวมสิทธิการเช่าอสังหาริมทรัพย์โกลด์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  <w:tcBorders>
              <w:top w:val="single" w:sz="4" w:space="0" w:color="auto"/>
            </w:tcBorders>
          </w:tcPr>
          <w:p w:rsidR="001319FC" w:rsidRPr="002A03DA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นอร์ท สาธร โฮเต็ล จ</w:t>
            </w:r>
            <w:r w:rsidRPr="002A03DA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ำกัด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auto"/>
            </w:tcBorders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35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</w:tcPr>
          <w:p w:rsidR="001319FC" w:rsidRPr="002A03DA" w:rsidRDefault="001319FC" w:rsidP="00777E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319FC" w:rsidRPr="002A03DA" w:rsidRDefault="001319FC" w:rsidP="008766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 เกษมทรัพย์ภักดี จำกัด</w:t>
            </w:r>
          </w:p>
        </w:tc>
      </w:tr>
      <w:tr w:rsidR="001319FC" w:rsidRPr="002A03DA" w:rsidTr="001223F9">
        <w:trPr>
          <w:tblHeader/>
        </w:trPr>
        <w:tc>
          <w:tcPr>
            <w:tcW w:w="4521" w:type="dxa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30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82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236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45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236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31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235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36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0" w:type="dxa"/>
            <w:vAlign w:val="center"/>
          </w:tcPr>
          <w:p w:rsidR="001319FC" w:rsidRPr="002A03DA" w:rsidRDefault="001319FC" w:rsidP="00876690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1319FC" w:rsidRPr="002A03DA" w:rsidTr="001223F9">
        <w:trPr>
          <w:tblHeader/>
        </w:trPr>
        <w:tc>
          <w:tcPr>
            <w:tcW w:w="4521" w:type="dxa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0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5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1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35" w:type="dxa"/>
          </w:tcPr>
          <w:p w:rsidR="001319FC" w:rsidRPr="002A03DA" w:rsidRDefault="001319FC" w:rsidP="0087669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876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1319FC" w:rsidRPr="002A03DA" w:rsidTr="001223F9">
        <w:trPr>
          <w:trHeight w:val="422"/>
          <w:tblHeader/>
        </w:trPr>
        <w:tc>
          <w:tcPr>
            <w:tcW w:w="4521" w:type="dxa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685" w:type="dxa"/>
            <w:gridSpan w:val="15"/>
          </w:tcPr>
          <w:p w:rsidR="001319FC" w:rsidRPr="002A03DA" w:rsidRDefault="001319FC" w:rsidP="00876690">
            <w:pPr>
              <w:pStyle w:val="block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62" w:type="dxa"/>
          </w:tcPr>
          <w:p w:rsidR="001319FC" w:rsidRPr="002A03DA" w:rsidRDefault="00A662CF" w:rsidP="00A662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44.80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58.72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A662CF" w:rsidP="00A662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172.10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155.06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1319FC" w:rsidRPr="002A03DA" w:rsidRDefault="000C6193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179.98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70.88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84.40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83.94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62" w:type="dxa"/>
          </w:tcPr>
          <w:p w:rsidR="001319FC" w:rsidRPr="002A03DA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1,980.00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1,980.00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4,034.35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4,204.74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1319FC" w:rsidRPr="002A03DA" w:rsidRDefault="001223F9" w:rsidP="00777EC5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10,439.53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AE11F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10,459.68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  <w:tab w:val="left" w:pos="588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2,101.57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  <w:tab w:val="left" w:pos="588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912.57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62" w:type="dxa"/>
          </w:tcPr>
          <w:p w:rsidR="001319FC" w:rsidRPr="002A03DA" w:rsidRDefault="00F87594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(5.60)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3.95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A662CF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(1,536.74)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1,468.92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1319FC" w:rsidRPr="002A03DA" w:rsidRDefault="001223F9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(73.73)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55.93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  <w:tab w:val="left" w:pos="938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(120.69)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133.60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319FC" w:rsidRPr="002A03DA" w:rsidRDefault="00F87594" w:rsidP="001319F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33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1319FC" w:rsidRPr="002A03DA" w:rsidRDefault="00A662CF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Pr="00D14E88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 w:rsidRPr="002A03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.50)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319FC" w:rsidRPr="00D14E88" w:rsidRDefault="001319FC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6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D14E88">
              <w:rPr>
                <w:rFonts w:asciiTheme="majorBidi" w:hAnsiTheme="majorBidi" w:cs="Angsana New"/>
                <w:sz w:val="30"/>
                <w:szCs w:val="30"/>
                <w:lang w:bidi="th-TH"/>
              </w:rPr>
              <w:t>2,200.00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1319FC" w:rsidRPr="002A03DA" w:rsidRDefault="001223F9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(2,272.12)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2,257.94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(184.78)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2A03D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71.68</w:t>
            </w:r>
            <w:r w:rsidRPr="002A03D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2A03DA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F87594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2,019.20</w:t>
            </w:r>
          </w:p>
        </w:tc>
        <w:tc>
          <w:tcPr>
            <w:tcW w:w="230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2,034.77</w:t>
            </w:r>
          </w:p>
        </w:tc>
        <w:tc>
          <w:tcPr>
            <w:tcW w:w="236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597.21</w:t>
            </w:r>
          </w:p>
        </w:tc>
        <w:tc>
          <w:tcPr>
            <w:tcW w:w="245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690.88</w:t>
            </w:r>
          </w:p>
        </w:tc>
        <w:tc>
          <w:tcPr>
            <w:tcW w:w="236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223F9" w:rsidP="00777E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8,273.66</w:t>
            </w:r>
          </w:p>
        </w:tc>
        <w:tc>
          <w:tcPr>
            <w:tcW w:w="231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8,216.69</w:t>
            </w:r>
          </w:p>
        </w:tc>
        <w:tc>
          <w:tcPr>
            <w:tcW w:w="235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1,880.50</w:t>
            </w:r>
          </w:p>
        </w:tc>
        <w:tc>
          <w:tcPr>
            <w:tcW w:w="236" w:type="dxa"/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4F1A3B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4F1A3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791.23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162" w:type="dxa"/>
          </w:tcPr>
          <w:p w:rsidR="001319FC" w:rsidRPr="002A03DA" w:rsidRDefault="00F87594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33.00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33.00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:rsidR="001319FC" w:rsidRPr="002A03DA" w:rsidRDefault="000C6193" w:rsidP="00777E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22.64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25.10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162" w:type="dxa"/>
          </w:tcPr>
          <w:p w:rsidR="001319FC" w:rsidRPr="002A03DA" w:rsidRDefault="00F87594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666.34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671.47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1319FC" w:rsidRPr="002A03DA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119.44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138.18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4" w:type="dxa"/>
          </w:tcPr>
          <w:p w:rsidR="001319FC" w:rsidRPr="002A03DA" w:rsidRDefault="000C6193" w:rsidP="00777EC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1,873.16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2,062.39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921.4</w:t>
            </w:r>
            <w:r w:rsidR="0099586D" w:rsidRPr="002A03D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387.70</w:t>
            </w:r>
          </w:p>
        </w:tc>
      </w:tr>
      <w:tr w:rsidR="001319FC" w:rsidRPr="002A03DA" w:rsidTr="001223F9">
        <w:tc>
          <w:tcPr>
            <w:tcW w:w="4521" w:type="dxa"/>
            <w:vAlign w:val="bottom"/>
          </w:tcPr>
          <w:p w:rsidR="001319FC" w:rsidRPr="002A03DA" w:rsidRDefault="001319FC" w:rsidP="001319FC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การปรับปรุงนโยบายการบัญชีและอื่นๆ 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1319FC" w:rsidRPr="002A03DA" w:rsidRDefault="00F87594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(459.81)</w:t>
            </w:r>
          </w:p>
        </w:tc>
        <w:tc>
          <w:tcPr>
            <w:tcW w:w="230" w:type="dxa"/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(457.30)</w:t>
            </w:r>
          </w:p>
        </w:tc>
        <w:tc>
          <w:tcPr>
            <w:tcW w:w="236" w:type="dxa"/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1319FC" w:rsidRPr="002A03DA" w:rsidRDefault="00A662CF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(49.44)</w:t>
            </w:r>
          </w:p>
        </w:tc>
        <w:tc>
          <w:tcPr>
            <w:tcW w:w="245" w:type="dxa"/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1319FC" w:rsidRPr="002A03DA" w:rsidRDefault="001319FC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(68.18)</w:t>
            </w:r>
          </w:p>
        </w:tc>
        <w:tc>
          <w:tcPr>
            <w:tcW w:w="236" w:type="dxa"/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9FC" w:rsidRPr="002A03DA" w:rsidRDefault="00A662CF" w:rsidP="00D14E8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87B7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A03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87B74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2A03D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(56.44)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F87594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206.53</w:t>
            </w: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214.17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A662CF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70.00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19FC" w:rsidRPr="002A03DA" w:rsidRDefault="00A662CF" w:rsidP="00087B7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087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087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2,005.95</w:t>
            </w: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1223F9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921.4</w:t>
            </w:r>
            <w:r w:rsidR="0099586D"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387.70</w:t>
            </w:r>
          </w:p>
        </w:tc>
      </w:tr>
      <w:tr w:rsidR="001319FC" w:rsidRPr="002A03DA" w:rsidTr="001223F9">
        <w:tc>
          <w:tcPr>
            <w:tcW w:w="4521" w:type="dxa"/>
          </w:tcPr>
          <w:p w:rsidR="001319FC" w:rsidRPr="002A03DA" w:rsidRDefault="001319FC" w:rsidP="001319FC">
            <w:pPr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1319FC" w:rsidRPr="002A03DA" w:rsidRDefault="001319FC" w:rsidP="001319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AF2A2B" w:rsidRPr="002A03DA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2A03DA" w:rsidSect="00BE1996">
          <w:headerReference w:type="default" r:id="rId10"/>
          <w:footerReference w:type="default" r:id="rId11"/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:rsidR="00FD1DC3" w:rsidRPr="002A03DA" w:rsidRDefault="00FD1DC3" w:rsidP="001E61F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FD1DC3" w:rsidRPr="002A03DA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5"/>
        <w:gridCol w:w="1259"/>
        <w:gridCol w:w="1250"/>
        <w:gridCol w:w="266"/>
        <w:gridCol w:w="1170"/>
      </w:tblGrid>
      <w:tr w:rsidR="001410D9" w:rsidRPr="002A03DA" w:rsidTr="00EA53D2">
        <w:tc>
          <w:tcPr>
            <w:tcW w:w="2851" w:type="pct"/>
          </w:tcPr>
          <w:p w:rsidR="0024432E" w:rsidRPr="002A03DA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24432E" w:rsidRPr="002A03DA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4" w:type="pct"/>
            <w:gridSpan w:val="3"/>
          </w:tcPr>
          <w:p w:rsidR="0024432E" w:rsidRPr="002A03DA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691" w:rsidRPr="002A03DA" w:rsidTr="00EA53D2">
        <w:tc>
          <w:tcPr>
            <w:tcW w:w="2851" w:type="pct"/>
          </w:tcPr>
          <w:p w:rsidR="00430691" w:rsidRPr="002A03DA" w:rsidRDefault="00430691" w:rsidP="00430691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รอบ</w:t>
            </w:r>
          </w:p>
        </w:tc>
        <w:tc>
          <w:tcPr>
            <w:tcW w:w="145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30691" w:rsidRPr="002A03DA" w:rsidTr="00EA53D2">
        <w:tc>
          <w:tcPr>
            <w:tcW w:w="2851" w:type="pct"/>
          </w:tcPr>
          <w:p w:rsidR="00430691" w:rsidRPr="002A03DA" w:rsidRDefault="00430691" w:rsidP="00430691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28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ระยะเวลาบัญชี</w:t>
            </w:r>
          </w:p>
        </w:tc>
        <w:tc>
          <w:tcPr>
            <w:tcW w:w="145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30691" w:rsidRPr="002A03DA" w:rsidTr="00EA53D2">
        <w:tc>
          <w:tcPr>
            <w:tcW w:w="2851" w:type="pct"/>
          </w:tcPr>
          <w:p w:rsidR="00430691" w:rsidRPr="002A03DA" w:rsidRDefault="00430691" w:rsidP="00430691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145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30691" w:rsidRPr="002A03DA" w:rsidTr="00EA53D2">
        <w:tc>
          <w:tcPr>
            <w:tcW w:w="2851" w:type="pct"/>
          </w:tcPr>
          <w:p w:rsidR="00430691" w:rsidRPr="002A03DA" w:rsidRDefault="00430691" w:rsidP="00430691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430691" w:rsidRPr="002A03DA" w:rsidRDefault="00430691" w:rsidP="00EA53D2">
            <w:pPr>
              <w:pStyle w:val="acctmergecolhdg"/>
              <w:spacing w:line="240" w:lineRule="auto"/>
              <w:ind w:left="-108" w:right="-195" w:hanging="10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มกราคม</w:t>
            </w:r>
            <w:r w:rsidR="00EA53D2"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EA53D2" w:rsidRPr="002A03D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5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ถึงวันที่</w:t>
            </w:r>
          </w:p>
        </w:tc>
        <w:tc>
          <w:tcPr>
            <w:tcW w:w="145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45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38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:rsidR="00EA53D2" w:rsidRPr="002A03DA" w:rsidRDefault="00EA53D2" w:rsidP="00EA53D2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4" w:type="pct"/>
            <w:gridSpan w:val="3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53D2" w:rsidRPr="002A03DA" w:rsidTr="00EA53D2">
        <w:trPr>
          <w:trHeight w:val="290"/>
        </w:trPr>
        <w:tc>
          <w:tcPr>
            <w:tcW w:w="2851" w:type="pct"/>
          </w:tcPr>
          <w:p w:rsidR="00EA53D2" w:rsidRPr="002A03DA" w:rsidRDefault="00EA53D2" w:rsidP="00EA53D2">
            <w:pPr>
              <w:pStyle w:val="Heading8"/>
              <w:tabs>
                <w:tab w:val="left" w:pos="450"/>
              </w:tabs>
              <w:ind w:right="-2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4,597.78</w:t>
            </w:r>
          </w:p>
        </w:tc>
        <w:tc>
          <w:tcPr>
            <w:tcW w:w="145" w:type="pct"/>
          </w:tcPr>
          <w:p w:rsidR="00EA53D2" w:rsidRPr="002A03DA" w:rsidRDefault="00EA53D2" w:rsidP="00EA53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3,753.70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:rsidR="00EA53D2" w:rsidRPr="002A03DA" w:rsidRDefault="00207A7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543.30</w:t>
            </w:r>
          </w:p>
        </w:tc>
        <w:tc>
          <w:tcPr>
            <w:tcW w:w="145" w:type="pct"/>
          </w:tcPr>
          <w:p w:rsidR="00EA53D2" w:rsidRPr="002A03DA" w:rsidRDefault="00EA53D2" w:rsidP="00EA53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662.70</w:t>
            </w:r>
          </w:p>
        </w:tc>
      </w:tr>
      <w:tr w:rsidR="00EA53D2" w:rsidRPr="002A03DA" w:rsidTr="00EA53D2">
        <w:tc>
          <w:tcPr>
            <w:tcW w:w="2851" w:type="pct"/>
          </w:tcPr>
          <w:p w:rsidR="00EA53D2" w:rsidRPr="002A03DA" w:rsidRDefault="00EA53D2" w:rsidP="00EA53D2">
            <w:pPr>
              <w:tabs>
                <w:tab w:val="clear" w:pos="454"/>
                <w:tab w:val="left" w:pos="45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:rsidR="00EA53D2" w:rsidRPr="002A03DA" w:rsidRDefault="00207A7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104.1</w:t>
            </w:r>
            <w:r w:rsidR="004420E6" w:rsidRPr="002A03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EA53D2" w:rsidRPr="002A03DA" w:rsidRDefault="00EA53D2" w:rsidP="00EA53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181.38</w:t>
            </w:r>
          </w:p>
        </w:tc>
      </w:tr>
      <w:tr w:rsidR="00EA53D2" w:rsidRPr="002A03DA" w:rsidTr="00EA53D2">
        <w:trPr>
          <w:trHeight w:val="70"/>
        </w:trPr>
        <w:tc>
          <w:tcPr>
            <w:tcW w:w="2851" w:type="pct"/>
          </w:tcPr>
          <w:p w:rsidR="00EA53D2" w:rsidRPr="002A03DA" w:rsidRDefault="00EA53D2" w:rsidP="00EA53D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68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207A7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5,245.2</w:t>
            </w:r>
            <w:r w:rsidR="00CD7EB0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EA53D2" w:rsidRPr="002A03DA" w:rsidRDefault="00EA53D2" w:rsidP="00EA53D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4,597.78</w:t>
            </w:r>
          </w:p>
        </w:tc>
      </w:tr>
    </w:tbl>
    <w:p w:rsidR="00F45591" w:rsidRPr="002A03DA" w:rsidRDefault="00F45591" w:rsidP="006C05D2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134006" w:rsidRPr="002A03DA" w:rsidRDefault="002303B5" w:rsidP="002303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 w:hint="cs"/>
          <w:sz w:val="30"/>
          <w:szCs w:val="30"/>
          <w:cs/>
        </w:rPr>
        <w:t>9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A03DA">
        <w:rPr>
          <w:rFonts w:ascii="Angsana New" w:hAnsi="Angsana New"/>
          <w:sz w:val="30"/>
          <w:szCs w:val="30"/>
        </w:rPr>
        <w:t xml:space="preserve"> 2559 </w:t>
      </w:r>
      <w:r w:rsidRPr="002A03DA">
        <w:rPr>
          <w:rFonts w:ascii="Angsana New" w:hAnsi="Angsana New" w:hint="cs"/>
          <w:sz w:val="30"/>
          <w:szCs w:val="30"/>
          <w:cs/>
        </w:rPr>
        <w:t>บริษัท</w:t>
      </w:r>
      <w:r w:rsidRPr="002A03DA">
        <w:rPr>
          <w:rFonts w:ascii="Angsana New" w:hAnsi="Angsana New"/>
          <w:sz w:val="30"/>
          <w:szCs w:val="30"/>
          <w:cs/>
        </w:rPr>
        <w:t>โกลเด้น พร็อพเพอร์ตี้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 เซอร์วิสเซส </w:t>
      </w:r>
      <w:r w:rsidRPr="002A03DA">
        <w:rPr>
          <w:rFonts w:ascii="Angsana New" w:hAnsi="Angsana New" w:hint="cs"/>
          <w:sz w:val="30"/>
          <w:szCs w:val="30"/>
          <w:cs/>
        </w:rPr>
        <w:t xml:space="preserve">จำกัด ซึ่งเป็นบริษัทย่อยของบริษัทได้จดทะเบียนเพิ่มทุนจากเดิม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2A03DA">
        <w:rPr>
          <w:rFonts w:ascii="Angsana New" w:hAnsi="Angsana New"/>
          <w:sz w:val="30"/>
          <w:szCs w:val="30"/>
        </w:rPr>
        <w:t xml:space="preserve">(100,000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 w:hint="cs"/>
          <w:sz w:val="30"/>
          <w:szCs w:val="30"/>
          <w:cs/>
        </w:rPr>
        <w:t>บาท</w:t>
      </w:r>
      <w:r w:rsidRPr="002A03DA">
        <w:rPr>
          <w:rFonts w:ascii="Angsana New" w:hAnsi="Angsana New"/>
          <w:sz w:val="30"/>
          <w:szCs w:val="30"/>
        </w:rPr>
        <w:t xml:space="preserve">) </w:t>
      </w:r>
      <w:r w:rsidRPr="002A03DA">
        <w:rPr>
          <w:rFonts w:ascii="Angsana New" w:hAnsi="Angsana New" w:hint="cs"/>
          <w:sz w:val="30"/>
          <w:szCs w:val="30"/>
          <w:cs/>
        </w:rPr>
        <w:t>เป็น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490 ล้านบาท</w:t>
      </w:r>
      <w:r w:rsidRPr="002A03DA">
        <w:rPr>
          <w:rFonts w:ascii="Angsana New" w:hAnsi="Angsana New"/>
          <w:sz w:val="30"/>
          <w:szCs w:val="30"/>
        </w:rPr>
        <w:t xml:space="preserve"> (49,000,000 </w:t>
      </w:r>
      <w:r w:rsidRPr="002A03DA">
        <w:rPr>
          <w:rFonts w:ascii="Angsana New" w:hAnsi="Angsana New" w:hint="cs"/>
          <w:sz w:val="30"/>
          <w:szCs w:val="30"/>
          <w:cs/>
        </w:rPr>
        <w:t>หุ้น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 w:hint="cs"/>
          <w:sz w:val="30"/>
          <w:szCs w:val="30"/>
          <w:cs/>
        </w:rPr>
        <w:t>บาท</w:t>
      </w:r>
      <w:r w:rsidRPr="002A03DA">
        <w:rPr>
          <w:rFonts w:ascii="Angsana New" w:hAnsi="Angsana New"/>
          <w:sz w:val="30"/>
          <w:szCs w:val="30"/>
        </w:rPr>
        <w:t>)</w:t>
      </w:r>
      <w:r w:rsidRPr="002A03DA">
        <w:rPr>
          <w:rFonts w:ascii="Angsana New" w:hAnsi="Angsana New" w:hint="cs"/>
          <w:sz w:val="30"/>
          <w:szCs w:val="30"/>
          <w:cs/>
        </w:rPr>
        <w:t xml:space="preserve"> โดยบริษัท</w:t>
      </w:r>
      <w:r w:rsidRPr="002A03DA">
        <w:rPr>
          <w:rFonts w:ascii="Angsana New" w:hAnsi="Angsana New"/>
          <w:sz w:val="30"/>
          <w:szCs w:val="30"/>
          <w:cs/>
        </w:rPr>
        <w:t>โกลเด้น พร็อพเพอร์ตี้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 เซอร์วิสเซส </w:t>
      </w:r>
      <w:r w:rsidRPr="002A03DA">
        <w:rPr>
          <w:rFonts w:ascii="Angsana New" w:hAnsi="Angsana New" w:hint="cs"/>
          <w:sz w:val="30"/>
          <w:szCs w:val="30"/>
          <w:cs/>
        </w:rPr>
        <w:t>จำกัด เรียกชำระ</w:t>
      </w:r>
      <w:r w:rsidR="00344294" w:rsidRPr="002A03DA">
        <w:rPr>
          <w:rFonts w:ascii="Angsana New" w:hAnsi="Angsana New" w:hint="cs"/>
          <w:sz w:val="30"/>
          <w:szCs w:val="30"/>
          <w:cs/>
        </w:rPr>
        <w:t>หุ้นเพิ่มทุน</w:t>
      </w:r>
      <w:r w:rsidR="00134006"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2B2A94" w:rsidRPr="002A03DA">
        <w:rPr>
          <w:rFonts w:ascii="Angsana New" w:hAnsi="Angsana New"/>
          <w:sz w:val="30"/>
          <w:szCs w:val="30"/>
        </w:rPr>
        <w:t xml:space="preserve"> 2559</w:t>
      </w:r>
      <w:r w:rsidR="00134006" w:rsidRPr="002A03DA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134006" w:rsidRPr="002A03DA" w:rsidRDefault="00134006" w:rsidP="008853C4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1 </w:t>
      </w:r>
      <w:r w:rsidRPr="002A03DA">
        <w:rPr>
          <w:rFonts w:ascii="Angsana New" w:hAnsi="Angsana New" w:hint="cs"/>
          <w:sz w:val="30"/>
          <w:szCs w:val="30"/>
          <w:cs/>
        </w:rPr>
        <w:t>เรียกชำระ</w:t>
      </w:r>
      <w:r w:rsidR="00664C4D" w:rsidRPr="002A03DA">
        <w:rPr>
          <w:rFonts w:ascii="Angsana New" w:hAnsi="Angsana New" w:hint="cs"/>
          <w:sz w:val="30"/>
          <w:szCs w:val="30"/>
          <w:cs/>
        </w:rPr>
        <w:t>ทุน</w:t>
      </w:r>
      <w:r w:rsidR="002303B5" w:rsidRPr="002A03DA">
        <w:rPr>
          <w:rFonts w:ascii="Angsana New" w:hAnsi="Angsana New" w:hint="cs"/>
          <w:sz w:val="30"/>
          <w:szCs w:val="30"/>
          <w:cs/>
        </w:rPr>
        <w:t xml:space="preserve">ร้อยละ 25 ของมูลค่าหุ้นที่ออกใหม่เป็นจำนวนเงิน </w:t>
      </w:r>
      <w:r w:rsidR="002303B5" w:rsidRPr="002A03DA">
        <w:rPr>
          <w:rFonts w:ascii="Angsana New" w:hAnsi="Angsana New"/>
          <w:sz w:val="30"/>
          <w:szCs w:val="30"/>
        </w:rPr>
        <w:t>122.25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664C4D" w:rsidRPr="002A03DA" w:rsidRDefault="00134006" w:rsidP="008853C4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2 </w:t>
      </w:r>
      <w:r w:rsidR="002303B5"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="002303B5" w:rsidRPr="002A03DA">
        <w:rPr>
          <w:rFonts w:ascii="Angsana New" w:hAnsi="Angsana New"/>
          <w:sz w:val="30"/>
          <w:szCs w:val="30"/>
        </w:rPr>
        <w:t xml:space="preserve">40 </w:t>
      </w:r>
      <w:r w:rsidR="002303B5"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 w:rsidR="002303B5" w:rsidRPr="002A03DA">
        <w:rPr>
          <w:rFonts w:ascii="Angsana New" w:hAnsi="Angsana New"/>
          <w:sz w:val="30"/>
          <w:szCs w:val="30"/>
        </w:rPr>
        <w:t>195.60</w:t>
      </w:r>
      <w:r w:rsidR="002303B5" w:rsidRPr="002A03DA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195EE9" w:rsidRPr="002A03DA" w:rsidRDefault="00664C4D" w:rsidP="00777EC5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="00134006"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="00777EC5" w:rsidRPr="002A03DA">
        <w:rPr>
          <w:rFonts w:ascii="Angsana New" w:hAnsi="Angsana New"/>
          <w:sz w:val="30"/>
          <w:szCs w:val="30"/>
        </w:rPr>
        <w:t>15</w:t>
      </w:r>
      <w:r w:rsidR="00134006" w:rsidRPr="002A03DA">
        <w:rPr>
          <w:rFonts w:ascii="Angsana New" w:hAnsi="Angsana New"/>
          <w:sz w:val="30"/>
          <w:szCs w:val="30"/>
        </w:rPr>
        <w:t xml:space="preserve"> </w:t>
      </w:r>
      <w:r w:rsidR="00134006"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 w:rsidRPr="002A03DA">
        <w:rPr>
          <w:rFonts w:ascii="Angsana New" w:hAnsi="Angsana New"/>
          <w:sz w:val="30"/>
          <w:szCs w:val="30"/>
        </w:rPr>
        <w:t xml:space="preserve">73.35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</w:p>
    <w:p w:rsidR="00777EC5" w:rsidRPr="00762E66" w:rsidRDefault="00777EC5" w:rsidP="00777EC5">
      <w:pPr>
        <w:pStyle w:val="ListParagraph"/>
        <w:spacing w:line="240" w:lineRule="auto"/>
        <w:ind w:left="1267"/>
        <w:jc w:val="thaiDistribute"/>
        <w:rPr>
          <w:rFonts w:ascii="Angsana New" w:hAnsi="Angsana New"/>
          <w:sz w:val="24"/>
          <w:szCs w:val="24"/>
        </w:rPr>
      </w:pPr>
    </w:p>
    <w:p w:rsidR="00134006" w:rsidRPr="002A03DA" w:rsidRDefault="00134006" w:rsidP="0023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บริษัทย่อย</w:t>
      </w:r>
      <w:r w:rsidR="00E44F99" w:rsidRPr="002A03DA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2A03DA">
        <w:rPr>
          <w:rFonts w:ascii="Angsana New" w:hAnsi="Angsana New" w:hint="cs"/>
          <w:sz w:val="30"/>
          <w:szCs w:val="30"/>
          <w:cs/>
        </w:rPr>
        <w:t>ได้จดทะเบียนเพิ่มทุน</w:t>
      </w:r>
      <w:r w:rsidR="00344294" w:rsidRPr="002A03DA">
        <w:rPr>
          <w:rFonts w:ascii="Angsana New" w:hAnsi="Angsana New" w:hint="cs"/>
          <w:sz w:val="30"/>
          <w:szCs w:val="30"/>
          <w:cs/>
        </w:rPr>
        <w:t>และเรียกชำระเต็มมูลค่า</w:t>
      </w:r>
      <w:r w:rsidR="00777EC5" w:rsidRPr="002A03DA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777EC5"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ดังนี้</w:t>
      </w:r>
    </w:p>
    <w:p w:rsidR="003E51C4" w:rsidRPr="002A03DA" w:rsidRDefault="003E51C4" w:rsidP="00230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77EC5" w:rsidRPr="002A03DA" w:rsidRDefault="00777EC5" w:rsidP="00777EC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โกลเด้นแลนด์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โปโล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จำกัด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ได้จดทะเบียนเพิ่มทุนจากเดิม</w:t>
      </w:r>
      <w:r w:rsidRPr="002A03DA">
        <w:rPr>
          <w:rFonts w:ascii="Angsana New" w:hAnsi="Angsana New"/>
          <w:sz w:val="30"/>
          <w:szCs w:val="30"/>
        </w:rPr>
        <w:t xml:space="preserve"> 1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837DB6" w:rsidRPr="002A03DA">
        <w:rPr>
          <w:rFonts w:ascii="Angsana New" w:hAnsi="Angsana New"/>
          <w:sz w:val="30"/>
          <w:szCs w:val="30"/>
        </w:rPr>
        <w:t xml:space="preserve"> </w:t>
      </w:r>
      <w:r w:rsidR="00837DB6" w:rsidRPr="002A03DA">
        <w:rPr>
          <w:rFonts w:ascii="Angsana New" w:hAnsi="Angsana New" w:hint="cs"/>
          <w:sz w:val="30"/>
          <w:szCs w:val="30"/>
          <w:cs/>
        </w:rPr>
        <w:t>(</w:t>
      </w:r>
      <w:r w:rsidR="00837DB6" w:rsidRPr="002A03DA">
        <w:rPr>
          <w:rFonts w:ascii="Angsana New" w:hAnsi="Angsana New"/>
          <w:sz w:val="30"/>
          <w:szCs w:val="30"/>
        </w:rPr>
        <w:t>1</w:t>
      </w:r>
      <w:r w:rsidR="00837DB6" w:rsidRPr="002A03DA">
        <w:rPr>
          <w:rFonts w:ascii="Angsana New" w:hAnsi="Angsana New" w:hint="cs"/>
          <w:sz w:val="30"/>
          <w:szCs w:val="30"/>
          <w:cs/>
        </w:rPr>
        <w:t>00</w:t>
      </w:r>
      <w:r w:rsidR="00837DB6" w:rsidRPr="002A03DA">
        <w:rPr>
          <w:rFonts w:ascii="Angsana New" w:hAnsi="Angsana New"/>
          <w:sz w:val="30"/>
          <w:szCs w:val="30"/>
        </w:rPr>
        <w:t xml:space="preserve">,000 </w:t>
      </w:r>
      <w:r w:rsidR="00837DB6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837DB6" w:rsidRPr="002A03DA">
        <w:rPr>
          <w:rFonts w:ascii="Angsana New" w:hAnsi="Angsana New"/>
          <w:sz w:val="30"/>
          <w:szCs w:val="30"/>
        </w:rPr>
        <w:t xml:space="preserve">10 </w:t>
      </w:r>
      <w:r w:rsidR="00837DB6" w:rsidRPr="002A03DA">
        <w:rPr>
          <w:rFonts w:ascii="Angsana New" w:hAnsi="Angsana New" w:hint="cs"/>
          <w:sz w:val="30"/>
          <w:szCs w:val="30"/>
          <w:cs/>
        </w:rPr>
        <w:t>บาท)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เป็น</w:t>
      </w:r>
      <w:r w:rsidRPr="002A03DA">
        <w:rPr>
          <w:rFonts w:ascii="Angsana New" w:hAnsi="Angsana New"/>
          <w:sz w:val="30"/>
          <w:szCs w:val="30"/>
        </w:rPr>
        <w:t xml:space="preserve"> 4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837DB6" w:rsidRPr="002A03DA">
        <w:rPr>
          <w:rFonts w:ascii="Angsana New" w:hAnsi="Angsana New"/>
          <w:sz w:val="30"/>
          <w:szCs w:val="30"/>
        </w:rPr>
        <w:t xml:space="preserve"> </w:t>
      </w:r>
      <w:r w:rsidR="00837DB6" w:rsidRPr="002A03DA">
        <w:rPr>
          <w:rFonts w:ascii="Angsana New" w:hAnsi="Angsana New" w:hint="cs"/>
          <w:sz w:val="30"/>
          <w:szCs w:val="30"/>
          <w:cs/>
        </w:rPr>
        <w:t>(</w:t>
      </w:r>
      <w:r w:rsidR="00837DB6" w:rsidRPr="002A03DA">
        <w:rPr>
          <w:rFonts w:ascii="Angsana New" w:hAnsi="Angsana New"/>
          <w:sz w:val="30"/>
          <w:szCs w:val="30"/>
        </w:rPr>
        <w:t>4</w:t>
      </w:r>
      <w:r w:rsidR="00837DB6" w:rsidRPr="002A03DA">
        <w:rPr>
          <w:rFonts w:ascii="Angsana New" w:hAnsi="Angsana New" w:hint="cs"/>
          <w:sz w:val="30"/>
          <w:szCs w:val="30"/>
          <w:cs/>
        </w:rPr>
        <w:t>00</w:t>
      </w:r>
      <w:r w:rsidR="00837DB6" w:rsidRPr="002A03DA">
        <w:rPr>
          <w:rFonts w:ascii="Angsana New" w:hAnsi="Angsana New"/>
          <w:sz w:val="30"/>
          <w:szCs w:val="30"/>
        </w:rPr>
        <w:t xml:space="preserve">,000 </w:t>
      </w:r>
      <w:r w:rsidR="00837DB6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837DB6" w:rsidRPr="002A03DA">
        <w:rPr>
          <w:rFonts w:ascii="Angsana New" w:hAnsi="Angsana New"/>
          <w:sz w:val="30"/>
          <w:szCs w:val="30"/>
        </w:rPr>
        <w:t xml:space="preserve">10 </w:t>
      </w:r>
      <w:r w:rsidR="00837DB6" w:rsidRPr="002A03DA">
        <w:rPr>
          <w:rFonts w:ascii="Angsana New" w:hAnsi="Angsana New" w:hint="cs"/>
          <w:sz w:val="30"/>
          <w:szCs w:val="30"/>
          <w:cs/>
        </w:rPr>
        <w:t>บาท)</w:t>
      </w:r>
      <w:r w:rsidRPr="002A03DA">
        <w:rPr>
          <w:rFonts w:ascii="Angsana New" w:hAnsi="Angsana New"/>
          <w:sz w:val="30"/>
          <w:szCs w:val="30"/>
        </w:rPr>
        <w:t xml:space="preserve"> </w:t>
      </w:r>
    </w:p>
    <w:p w:rsidR="00837DB6" w:rsidRPr="002A03DA" w:rsidRDefault="00837DB6" w:rsidP="00837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664C4D" w:rsidRPr="002A03DA" w:rsidRDefault="00664C4D" w:rsidP="008853C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 บ้านฉางเอสเตท จำกัด</w:t>
      </w:r>
      <w:r w:rsidRPr="002A03DA">
        <w:rPr>
          <w:rFonts w:ascii="Angsana New" w:hAnsi="Angsana New" w:hint="cs"/>
          <w:sz w:val="30"/>
          <w:szCs w:val="30"/>
          <w:cs/>
        </w:rPr>
        <w:t xml:space="preserve"> ได้จดทะเบียนเพิ่มทุนจากเดิม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3E51C4" w:rsidRPr="002A03DA">
        <w:rPr>
          <w:rFonts w:ascii="Angsana New" w:hAnsi="Angsana New" w:hint="cs"/>
          <w:sz w:val="30"/>
          <w:szCs w:val="30"/>
          <w:cs/>
        </w:rPr>
        <w:t xml:space="preserve"> (</w:t>
      </w:r>
      <w:r w:rsidR="00F45591" w:rsidRPr="002A03DA">
        <w:rPr>
          <w:rFonts w:ascii="Angsana New" w:hAnsi="Angsana New" w:hint="cs"/>
          <w:sz w:val="30"/>
          <w:szCs w:val="30"/>
          <w:cs/>
        </w:rPr>
        <w:t>300</w:t>
      </w:r>
      <w:r w:rsidR="00F45591" w:rsidRPr="002A03DA">
        <w:rPr>
          <w:rFonts w:ascii="Angsana New" w:hAnsi="Angsana New"/>
          <w:sz w:val="30"/>
          <w:szCs w:val="30"/>
        </w:rPr>
        <w:t>,000</w:t>
      </w:r>
      <w:r w:rsidR="003E51C4" w:rsidRPr="002A03DA">
        <w:rPr>
          <w:rFonts w:ascii="Angsana New" w:hAnsi="Angsana New"/>
          <w:sz w:val="30"/>
          <w:szCs w:val="30"/>
        </w:rPr>
        <w:t xml:space="preserve"> </w:t>
      </w:r>
      <w:r w:rsidR="003E51C4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>100</w:t>
      </w:r>
      <w:r w:rsidR="003E51C4" w:rsidRPr="002A03DA">
        <w:rPr>
          <w:rFonts w:ascii="Angsana New" w:hAnsi="Angsana New"/>
          <w:sz w:val="30"/>
          <w:szCs w:val="30"/>
        </w:rPr>
        <w:t xml:space="preserve"> </w:t>
      </w:r>
      <w:r w:rsidR="003E51C4" w:rsidRPr="002A03DA">
        <w:rPr>
          <w:rFonts w:ascii="Angsana New" w:hAnsi="Angsana New" w:hint="cs"/>
          <w:sz w:val="30"/>
          <w:szCs w:val="30"/>
          <w:cs/>
        </w:rPr>
        <w:t>บาท)</w:t>
      </w:r>
      <w:r w:rsidRPr="002A03DA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2A03DA">
        <w:rPr>
          <w:rFonts w:ascii="Angsana New" w:hAnsi="Angsana New"/>
          <w:sz w:val="30"/>
          <w:szCs w:val="30"/>
        </w:rPr>
        <w:t xml:space="preserve">225 </w:t>
      </w:r>
      <w:r w:rsidRPr="002A03D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45591" w:rsidRPr="002A03DA">
        <w:rPr>
          <w:rFonts w:ascii="Angsana New" w:hAnsi="Angsana New" w:hint="cs"/>
          <w:sz w:val="30"/>
          <w:szCs w:val="30"/>
          <w:cs/>
        </w:rPr>
        <w:t>(</w:t>
      </w:r>
      <w:r w:rsidR="00F45591" w:rsidRPr="002A03DA">
        <w:rPr>
          <w:rFonts w:ascii="Angsana New" w:hAnsi="Angsana New"/>
          <w:sz w:val="30"/>
          <w:szCs w:val="30"/>
        </w:rPr>
        <w:t>2,25</w:t>
      </w:r>
      <w:r w:rsidR="00344294" w:rsidRPr="002A03DA">
        <w:rPr>
          <w:rFonts w:ascii="Angsana New" w:hAnsi="Angsana New" w:hint="cs"/>
          <w:sz w:val="30"/>
          <w:szCs w:val="30"/>
          <w:cs/>
        </w:rPr>
        <w:t>0</w:t>
      </w:r>
      <w:r w:rsidR="00F45591" w:rsidRPr="002A03DA">
        <w:rPr>
          <w:rFonts w:ascii="Angsana New" w:hAnsi="Angsana New"/>
          <w:sz w:val="30"/>
          <w:szCs w:val="30"/>
        </w:rPr>
        <w:t xml:space="preserve">,000 </w:t>
      </w:r>
      <w:r w:rsidR="00F4559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 xml:space="preserve">100 </w:t>
      </w:r>
      <w:r w:rsidR="00F45591" w:rsidRPr="002A03DA">
        <w:rPr>
          <w:rFonts w:ascii="Angsana New" w:hAnsi="Angsana New" w:hint="cs"/>
          <w:sz w:val="30"/>
          <w:szCs w:val="30"/>
          <w:cs/>
        </w:rPr>
        <w:t>บาท)</w:t>
      </w:r>
      <w:r w:rsidR="00F45591" w:rsidRPr="002A03DA">
        <w:rPr>
          <w:rFonts w:ascii="Angsana New" w:hAnsi="Angsana New"/>
          <w:sz w:val="30"/>
          <w:szCs w:val="30"/>
        </w:rPr>
        <w:t xml:space="preserve"> </w:t>
      </w:r>
    </w:p>
    <w:p w:rsidR="003E51C4" w:rsidRPr="002A03DA" w:rsidRDefault="003E51C4" w:rsidP="003E51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both"/>
        <w:rPr>
          <w:rFonts w:ascii="Angsana New" w:hAnsi="Angsana New"/>
          <w:sz w:val="20"/>
          <w:szCs w:val="20"/>
        </w:rPr>
      </w:pPr>
    </w:p>
    <w:p w:rsidR="00664C4D" w:rsidRPr="002A03DA" w:rsidRDefault="00664C4D" w:rsidP="008853C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 แกรนด์ พาราไดส์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พร็อพเพอร์ตี้ จำกัด</w:t>
      </w:r>
      <w:r w:rsidRPr="002A03DA">
        <w:rPr>
          <w:rFonts w:ascii="Angsana New" w:hAnsi="Angsana New" w:hint="cs"/>
          <w:sz w:val="30"/>
          <w:szCs w:val="30"/>
          <w:cs/>
        </w:rPr>
        <w:t xml:space="preserve"> ได้จดทะเบียนเพิ่มทุนจากเดิม </w:t>
      </w:r>
      <w:r w:rsidRPr="002A03DA">
        <w:rPr>
          <w:rFonts w:ascii="Angsana New" w:hAnsi="Angsana New"/>
          <w:sz w:val="30"/>
          <w:szCs w:val="30"/>
        </w:rPr>
        <w:t xml:space="preserve">1 </w:t>
      </w:r>
      <w:r w:rsidRPr="002A03D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41FD1" w:rsidRPr="002A03DA">
        <w:rPr>
          <w:rFonts w:ascii="Angsana New" w:hAnsi="Angsana New" w:hint="cs"/>
          <w:sz w:val="30"/>
          <w:szCs w:val="30"/>
          <w:cs/>
        </w:rPr>
        <w:t>(</w:t>
      </w:r>
      <w:r w:rsidR="00F45591" w:rsidRPr="002A03DA">
        <w:rPr>
          <w:rFonts w:ascii="Angsana New" w:hAnsi="Angsana New"/>
          <w:sz w:val="30"/>
          <w:szCs w:val="30"/>
        </w:rPr>
        <w:t>100,000</w:t>
      </w:r>
      <w:r w:rsidR="00041FD1" w:rsidRPr="002A03DA">
        <w:rPr>
          <w:rFonts w:ascii="Angsana New" w:hAnsi="Angsana New"/>
          <w:sz w:val="30"/>
          <w:szCs w:val="30"/>
        </w:rPr>
        <w:t xml:space="preserve"> </w:t>
      </w:r>
      <w:r w:rsidR="00041FD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>10</w:t>
      </w:r>
      <w:r w:rsidR="00041FD1" w:rsidRPr="002A03DA">
        <w:rPr>
          <w:rFonts w:ascii="Angsana New" w:hAnsi="Angsana New"/>
          <w:sz w:val="30"/>
          <w:szCs w:val="30"/>
        </w:rPr>
        <w:t xml:space="preserve"> </w:t>
      </w:r>
      <w:r w:rsidR="00041FD1" w:rsidRPr="002A03DA">
        <w:rPr>
          <w:rFonts w:ascii="Angsana New" w:hAnsi="Angsana New" w:hint="cs"/>
          <w:sz w:val="30"/>
          <w:szCs w:val="30"/>
          <w:cs/>
        </w:rPr>
        <w:t xml:space="preserve">บาท)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F45591" w:rsidRPr="002A03DA">
        <w:rPr>
          <w:rFonts w:ascii="Angsana New" w:hAnsi="Angsana New"/>
          <w:sz w:val="30"/>
          <w:szCs w:val="30"/>
        </w:rPr>
        <w:t>41</w:t>
      </w:r>
      <w:r w:rsidRPr="002A03DA">
        <w:rPr>
          <w:rFonts w:ascii="Angsana New" w:hAnsi="Angsana New"/>
          <w:sz w:val="30"/>
          <w:szCs w:val="30"/>
        </w:rPr>
        <w:t xml:space="preserve">.50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F45591" w:rsidRPr="002A03DA">
        <w:rPr>
          <w:rFonts w:ascii="Angsana New" w:hAnsi="Angsana New" w:hint="cs"/>
          <w:sz w:val="30"/>
          <w:szCs w:val="30"/>
          <w:cs/>
        </w:rPr>
        <w:t>(</w:t>
      </w:r>
      <w:r w:rsidR="00F45591" w:rsidRPr="002A03DA">
        <w:rPr>
          <w:rFonts w:ascii="Angsana New" w:hAnsi="Angsana New"/>
          <w:sz w:val="30"/>
          <w:szCs w:val="30"/>
        </w:rPr>
        <w:t xml:space="preserve">4,150,000 </w:t>
      </w:r>
      <w:r w:rsidR="00F4559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 xml:space="preserve">10 </w:t>
      </w:r>
      <w:r w:rsidR="00F45591" w:rsidRPr="002A03DA">
        <w:rPr>
          <w:rFonts w:ascii="Angsana New" w:hAnsi="Angsana New" w:hint="cs"/>
          <w:sz w:val="30"/>
          <w:szCs w:val="30"/>
          <w:cs/>
        </w:rPr>
        <w:t>บาท)</w:t>
      </w:r>
      <w:r w:rsidR="00F45591" w:rsidRPr="002A03DA">
        <w:rPr>
          <w:rFonts w:ascii="Angsana New" w:hAnsi="Angsana New"/>
          <w:sz w:val="30"/>
          <w:szCs w:val="30"/>
        </w:rPr>
        <w:t xml:space="preserve"> </w:t>
      </w:r>
    </w:p>
    <w:p w:rsidR="00664C4D" w:rsidRPr="002A03DA" w:rsidRDefault="00664C4D" w:rsidP="008853C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บริษัท โกลเด้น แฮบิเทชั่น จำกัด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ได้จดทะเบียนเพิ่มทุนจากเดิม </w:t>
      </w:r>
      <w:r w:rsidRPr="002A03DA">
        <w:rPr>
          <w:rFonts w:ascii="Angsana New" w:hAnsi="Angsana New"/>
          <w:sz w:val="30"/>
          <w:szCs w:val="30"/>
        </w:rPr>
        <w:t xml:space="preserve">5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041FD1" w:rsidRPr="002A03DA">
        <w:rPr>
          <w:rFonts w:ascii="Angsana New" w:hAnsi="Angsana New" w:hint="cs"/>
          <w:sz w:val="30"/>
          <w:szCs w:val="30"/>
          <w:cs/>
        </w:rPr>
        <w:t xml:space="preserve"> (</w:t>
      </w:r>
      <w:r w:rsidR="00F45591" w:rsidRPr="002A03DA">
        <w:rPr>
          <w:rFonts w:ascii="Angsana New" w:hAnsi="Angsana New"/>
          <w:sz w:val="30"/>
          <w:szCs w:val="30"/>
        </w:rPr>
        <w:t>500,000</w:t>
      </w:r>
      <w:r w:rsidR="00041FD1" w:rsidRPr="002A03DA">
        <w:rPr>
          <w:rFonts w:ascii="Angsana New" w:hAnsi="Angsana New"/>
          <w:sz w:val="30"/>
          <w:szCs w:val="30"/>
        </w:rPr>
        <w:t xml:space="preserve"> </w:t>
      </w:r>
      <w:r w:rsidR="00041FD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>10</w:t>
      </w:r>
      <w:r w:rsidR="00041FD1" w:rsidRPr="002A03DA">
        <w:rPr>
          <w:rFonts w:ascii="Angsana New" w:hAnsi="Angsana New"/>
          <w:sz w:val="30"/>
          <w:szCs w:val="30"/>
        </w:rPr>
        <w:t xml:space="preserve"> </w:t>
      </w:r>
      <w:r w:rsidR="00041FD1" w:rsidRPr="002A03DA">
        <w:rPr>
          <w:rFonts w:ascii="Angsana New" w:hAnsi="Angsana New" w:hint="cs"/>
          <w:sz w:val="30"/>
          <w:szCs w:val="30"/>
          <w:cs/>
        </w:rPr>
        <w:t>บาท)</w:t>
      </w:r>
      <w:r w:rsidRPr="002A03DA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2A03DA">
        <w:rPr>
          <w:rFonts w:ascii="Angsana New" w:hAnsi="Angsana New"/>
          <w:sz w:val="30"/>
          <w:szCs w:val="30"/>
        </w:rPr>
        <w:t xml:space="preserve">38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F45591" w:rsidRPr="002A03DA">
        <w:rPr>
          <w:rFonts w:ascii="Angsana New" w:hAnsi="Angsana New"/>
          <w:sz w:val="30"/>
          <w:szCs w:val="30"/>
        </w:rPr>
        <w:t xml:space="preserve"> </w:t>
      </w:r>
      <w:r w:rsidR="00F45591" w:rsidRPr="002A03DA">
        <w:rPr>
          <w:rFonts w:ascii="Angsana New" w:hAnsi="Angsana New" w:hint="cs"/>
          <w:sz w:val="30"/>
          <w:szCs w:val="30"/>
          <w:cs/>
        </w:rPr>
        <w:t>(</w:t>
      </w:r>
      <w:r w:rsidR="00F45591" w:rsidRPr="002A03DA">
        <w:rPr>
          <w:rFonts w:ascii="Angsana New" w:hAnsi="Angsana New"/>
          <w:sz w:val="30"/>
          <w:szCs w:val="30"/>
        </w:rPr>
        <w:t xml:space="preserve">3,800,000 </w:t>
      </w:r>
      <w:r w:rsidR="00F4559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 xml:space="preserve">10 </w:t>
      </w:r>
      <w:r w:rsidR="00F45591" w:rsidRPr="002A03DA">
        <w:rPr>
          <w:rFonts w:ascii="Angsana New" w:hAnsi="Angsana New" w:hint="cs"/>
          <w:sz w:val="30"/>
          <w:szCs w:val="30"/>
          <w:cs/>
        </w:rPr>
        <w:t>บาท)</w:t>
      </w:r>
      <w:r w:rsidRPr="002A03DA">
        <w:rPr>
          <w:rFonts w:ascii="Angsana New" w:hAnsi="Angsana New"/>
          <w:sz w:val="30"/>
          <w:szCs w:val="30"/>
        </w:rPr>
        <w:t xml:space="preserve"> </w:t>
      </w:r>
    </w:p>
    <w:p w:rsidR="00F45591" w:rsidRPr="005F625A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F45591" w:rsidRPr="002A03DA" w:rsidRDefault="00664C4D" w:rsidP="009D2CD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30"/>
          <w:szCs w:val="30"/>
          <w:cs/>
        </w:rPr>
        <w:t>บริษัท เอ็มเอสจีแอล พร็อพเพอร์ตี้ จำกัด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เป็นบริษัทย่อยทางอ้อมของ </w:t>
      </w:r>
      <w:r w:rsidRPr="002A03DA">
        <w:rPr>
          <w:rFonts w:ascii="Angsana New" w:hAnsi="Angsana New"/>
          <w:sz w:val="30"/>
          <w:szCs w:val="30"/>
          <w:cs/>
        </w:rPr>
        <w:t>บริษัท โกลเด้น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แลนด์ โปโล จำกัด</w:t>
      </w:r>
      <w:r w:rsidR="00E44F99" w:rsidRPr="002A03DA">
        <w:rPr>
          <w:rFonts w:ascii="Angsana New" w:hAnsi="Angsana New" w:hint="cs"/>
          <w:sz w:val="30"/>
          <w:szCs w:val="30"/>
          <w:cs/>
        </w:rPr>
        <w:t xml:space="preserve"> ได้จดทะเบียนเพิ่มทุนจากเดิม </w:t>
      </w:r>
      <w:r w:rsidR="00E44F99" w:rsidRPr="002A03DA">
        <w:rPr>
          <w:rFonts w:ascii="Angsana New" w:hAnsi="Angsana New"/>
          <w:sz w:val="30"/>
          <w:szCs w:val="30"/>
        </w:rPr>
        <w:t xml:space="preserve">0.10 </w:t>
      </w:r>
      <w:r w:rsidR="00E44F99"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5B77F7" w:rsidRPr="002A03DA">
        <w:rPr>
          <w:rFonts w:ascii="Angsana New" w:hAnsi="Angsana New" w:hint="cs"/>
          <w:sz w:val="30"/>
          <w:szCs w:val="30"/>
          <w:cs/>
        </w:rPr>
        <w:t xml:space="preserve"> (</w:t>
      </w:r>
      <w:r w:rsidR="00F45591" w:rsidRPr="002A03DA">
        <w:rPr>
          <w:rFonts w:ascii="Angsana New" w:hAnsi="Angsana New"/>
          <w:sz w:val="30"/>
          <w:szCs w:val="30"/>
        </w:rPr>
        <w:t>10,000</w:t>
      </w:r>
      <w:r w:rsidR="005B77F7" w:rsidRPr="002A03DA">
        <w:rPr>
          <w:rFonts w:ascii="Angsana New" w:hAnsi="Angsana New"/>
          <w:sz w:val="30"/>
          <w:szCs w:val="30"/>
        </w:rPr>
        <w:t xml:space="preserve"> </w:t>
      </w:r>
      <w:r w:rsidR="005B77F7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>10</w:t>
      </w:r>
      <w:r w:rsidR="005B77F7" w:rsidRPr="002A03DA">
        <w:rPr>
          <w:rFonts w:ascii="Angsana New" w:hAnsi="Angsana New"/>
          <w:sz w:val="30"/>
          <w:szCs w:val="30"/>
        </w:rPr>
        <w:t xml:space="preserve"> </w:t>
      </w:r>
      <w:r w:rsidR="005B77F7" w:rsidRPr="002A03DA">
        <w:rPr>
          <w:rFonts w:ascii="Angsana New" w:hAnsi="Angsana New" w:hint="cs"/>
          <w:sz w:val="30"/>
          <w:szCs w:val="30"/>
          <w:cs/>
        </w:rPr>
        <w:t>บาท)</w:t>
      </w:r>
      <w:r w:rsidR="00E44F99" w:rsidRPr="002A03DA"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E44F99" w:rsidRPr="002A03DA">
        <w:rPr>
          <w:rFonts w:ascii="Angsana New" w:hAnsi="Angsana New"/>
          <w:sz w:val="30"/>
          <w:szCs w:val="30"/>
        </w:rPr>
        <w:t xml:space="preserve">10.60 </w:t>
      </w:r>
      <w:r w:rsidR="00E44F99"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="00E44F99" w:rsidRPr="002A03DA">
        <w:rPr>
          <w:rFonts w:ascii="Angsana New" w:hAnsi="Angsana New"/>
          <w:sz w:val="30"/>
          <w:szCs w:val="30"/>
        </w:rPr>
        <w:t xml:space="preserve"> </w:t>
      </w:r>
      <w:r w:rsidR="00F45591" w:rsidRPr="002A03DA">
        <w:rPr>
          <w:rFonts w:ascii="Angsana New" w:hAnsi="Angsana New" w:hint="cs"/>
          <w:sz w:val="30"/>
          <w:szCs w:val="30"/>
          <w:cs/>
        </w:rPr>
        <w:t xml:space="preserve"> (</w:t>
      </w:r>
      <w:r w:rsidR="00F45591" w:rsidRPr="002A03DA">
        <w:rPr>
          <w:rFonts w:ascii="Angsana New" w:hAnsi="Angsana New"/>
          <w:sz w:val="30"/>
          <w:szCs w:val="30"/>
        </w:rPr>
        <w:t xml:space="preserve">1,060,000 </w:t>
      </w:r>
      <w:r w:rsidR="00F45591" w:rsidRPr="002A03D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F45591" w:rsidRPr="002A03DA">
        <w:rPr>
          <w:rFonts w:ascii="Angsana New" w:hAnsi="Angsana New"/>
          <w:sz w:val="30"/>
          <w:szCs w:val="30"/>
        </w:rPr>
        <w:t xml:space="preserve">10 </w:t>
      </w:r>
      <w:r w:rsidR="00F45591" w:rsidRPr="002A03DA">
        <w:rPr>
          <w:rFonts w:ascii="Angsana New" w:hAnsi="Angsana New" w:hint="cs"/>
          <w:sz w:val="30"/>
          <w:szCs w:val="30"/>
          <w:cs/>
        </w:rPr>
        <w:t>บาท)</w:t>
      </w:r>
      <w:r w:rsidR="00F45591" w:rsidRPr="002A03DA">
        <w:rPr>
          <w:rFonts w:ascii="Angsana New" w:hAnsi="Angsana New"/>
          <w:sz w:val="30"/>
          <w:szCs w:val="30"/>
        </w:rPr>
        <w:t xml:space="preserve"> </w:t>
      </w:r>
    </w:p>
    <w:p w:rsidR="009D2CDB" w:rsidRPr="002A03DA" w:rsidRDefault="009D2CDB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44F99" w:rsidRPr="002A03DA" w:rsidRDefault="00E44F99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5F625A">
        <w:rPr>
          <w:rFonts w:ascii="Angsana New" w:hAnsi="Angsana New" w:hint="cs"/>
          <w:sz w:val="30"/>
          <w:szCs w:val="30"/>
          <w:cs/>
        </w:rPr>
        <w:t>กลุ่ม</w:t>
      </w:r>
      <w:r w:rsidRPr="002A03DA">
        <w:rPr>
          <w:rFonts w:ascii="Angsana New" w:hAnsi="Angsana New" w:hint="cs"/>
          <w:sz w:val="30"/>
          <w:szCs w:val="30"/>
          <w:cs/>
        </w:rPr>
        <w:t>บริษัทเข้าซื้อหุ้นเพิ่มทุนดังกล่าวทั้งจำนวนทำให้</w:t>
      </w:r>
      <w:r w:rsidR="005F625A">
        <w:rPr>
          <w:rFonts w:ascii="Angsana New" w:hAnsi="Angsana New" w:hint="cs"/>
          <w:sz w:val="30"/>
          <w:szCs w:val="30"/>
          <w:cs/>
        </w:rPr>
        <w:t>กลุ่ม</w:t>
      </w:r>
      <w:r w:rsidRPr="002A03DA">
        <w:rPr>
          <w:rFonts w:ascii="Angsana New" w:hAnsi="Angsana New" w:hint="cs"/>
          <w:sz w:val="30"/>
          <w:szCs w:val="30"/>
          <w:cs/>
        </w:rPr>
        <w:t>บริษัทยังคงถือหุ้นคิดเป็นสัดส่วนร้อยละ</w:t>
      </w:r>
      <w:r w:rsidRPr="002A03DA">
        <w:rPr>
          <w:rFonts w:ascii="Angsana New" w:hAnsi="Angsana New"/>
          <w:sz w:val="30"/>
          <w:szCs w:val="30"/>
        </w:rPr>
        <w:t xml:space="preserve"> 99.99 </w:t>
      </w:r>
      <w:r w:rsidRPr="002A03DA"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:rsidR="00664C4D" w:rsidRPr="002A03DA" w:rsidRDefault="00664C4D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6C05D2" w:rsidRPr="002A03DA" w:rsidRDefault="006C05D2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5 </w:t>
      </w:r>
      <w:r w:rsidRPr="002A03DA">
        <w:rPr>
          <w:rFonts w:ascii="Angsana New" w:hAnsi="Angsana New"/>
          <w:sz w:val="30"/>
          <w:szCs w:val="30"/>
          <w:cs/>
        </w:rPr>
        <w:t>มกราคม</w:t>
      </w:r>
      <w:r w:rsidRPr="002A03DA">
        <w:rPr>
          <w:rFonts w:ascii="Angsana New" w:hAnsi="Angsana New"/>
          <w:sz w:val="30"/>
          <w:szCs w:val="30"/>
        </w:rPr>
        <w:t xml:space="preserve"> 2560 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บริษัทโกลเด้น พร็อพเพอร์ตี้  เซอร์วิสเซส จำกัด ซึ่งเป็นบริษัทย่อยของบริษัทได้เรียกชำระทุนส่วนที่เหลืออีกร้อยละ </w:t>
      </w:r>
      <w:r w:rsidRPr="002A03DA">
        <w:rPr>
          <w:rFonts w:ascii="Angsana New" w:hAnsi="Angsana New"/>
          <w:sz w:val="30"/>
          <w:szCs w:val="30"/>
        </w:rPr>
        <w:t>2</w:t>
      </w:r>
      <w:r w:rsidRPr="002A03DA">
        <w:rPr>
          <w:rFonts w:ascii="Angsana New" w:hAnsi="Angsana New"/>
          <w:sz w:val="30"/>
          <w:szCs w:val="30"/>
          <w:cs/>
        </w:rPr>
        <w:t>0 ของมูลค่าหุ้นที่ออกใหม่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เป็นจำนวนเงิน 97.8</w:t>
      </w:r>
      <w:r w:rsidRPr="002A03DA">
        <w:rPr>
          <w:rFonts w:ascii="Angsana New" w:hAnsi="Angsana New"/>
          <w:sz w:val="30"/>
          <w:szCs w:val="30"/>
        </w:rPr>
        <w:t xml:space="preserve">0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6C05D2" w:rsidRPr="002A03DA" w:rsidRDefault="006C05D2" w:rsidP="006C05D2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D0339" w:rsidRPr="002A03DA" w:rsidRDefault="006C05D2" w:rsidP="006C05D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เมื่อวันที่ 10 มกราคม 2560 บริษัทโกลเด้น พร็อพเพอร์ตี้ เซอร์วิสเซส จำกัด ซึ่งเป็นบริษัทย่อยของบริษัทได้จดทะเบียนเพิ่มทุนจากเดิม </w:t>
      </w:r>
      <w:r w:rsidRPr="002A03DA">
        <w:rPr>
          <w:rFonts w:ascii="Angsana New" w:hAnsi="Angsana New"/>
          <w:sz w:val="30"/>
          <w:szCs w:val="30"/>
        </w:rPr>
        <w:t xml:space="preserve">490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03DA">
        <w:rPr>
          <w:rFonts w:ascii="Angsana New" w:hAnsi="Angsana New"/>
          <w:sz w:val="30"/>
          <w:szCs w:val="30"/>
        </w:rPr>
        <w:t xml:space="preserve">(49,000,000 </w:t>
      </w:r>
      <w:r w:rsidRPr="002A03DA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2A03DA">
        <w:rPr>
          <w:rFonts w:ascii="Angsana New" w:hAnsi="Angsana New"/>
          <w:sz w:val="30"/>
          <w:szCs w:val="30"/>
        </w:rPr>
        <w:t>10</w:t>
      </w:r>
      <w:r w:rsidRPr="002A03DA">
        <w:rPr>
          <w:rFonts w:ascii="Angsana New" w:hAnsi="Angsana New"/>
          <w:sz w:val="30"/>
          <w:szCs w:val="30"/>
          <w:cs/>
        </w:rPr>
        <w:t xml:space="preserve"> บาท</w:t>
      </w:r>
      <w:r w:rsidRPr="002A03DA">
        <w:rPr>
          <w:rFonts w:ascii="Angsana New" w:hAnsi="Angsana New"/>
          <w:sz w:val="30"/>
          <w:szCs w:val="30"/>
        </w:rPr>
        <w:t xml:space="preserve">) </w:t>
      </w:r>
      <w:r w:rsidRPr="002A03DA">
        <w:rPr>
          <w:rFonts w:ascii="Angsana New" w:hAnsi="Angsana New"/>
          <w:sz w:val="30"/>
          <w:szCs w:val="30"/>
          <w:cs/>
        </w:rPr>
        <w:t xml:space="preserve">เป็น </w:t>
      </w:r>
      <w:r w:rsidRPr="002A03DA">
        <w:rPr>
          <w:rFonts w:ascii="Angsana New" w:hAnsi="Angsana New"/>
          <w:sz w:val="30"/>
          <w:szCs w:val="30"/>
        </w:rPr>
        <w:t>1,480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A03DA">
        <w:rPr>
          <w:rFonts w:ascii="Angsana New" w:hAnsi="Angsana New"/>
          <w:sz w:val="30"/>
          <w:szCs w:val="30"/>
        </w:rPr>
        <w:t xml:space="preserve"> (148,000,000 </w:t>
      </w:r>
      <w:r w:rsidRPr="002A03DA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/>
          <w:sz w:val="30"/>
          <w:szCs w:val="30"/>
          <w:cs/>
        </w:rPr>
        <w:t>บาท</w:t>
      </w:r>
      <w:r w:rsidRPr="002A03DA">
        <w:rPr>
          <w:rFonts w:ascii="Angsana New" w:hAnsi="Angsana New"/>
          <w:sz w:val="30"/>
          <w:szCs w:val="30"/>
        </w:rPr>
        <w:t xml:space="preserve">)   </w:t>
      </w:r>
      <w:r w:rsidRPr="002A03DA">
        <w:rPr>
          <w:rFonts w:ascii="Angsana New" w:hAnsi="Angsana New"/>
          <w:sz w:val="30"/>
          <w:szCs w:val="30"/>
          <w:cs/>
        </w:rPr>
        <w:t>โดย</w:t>
      </w:r>
      <w:r w:rsidR="0061728F" w:rsidRPr="002A03DA">
        <w:rPr>
          <w:rFonts w:ascii="Angsana New" w:hAnsi="Angsana New" w:hint="cs"/>
          <w:sz w:val="30"/>
          <w:szCs w:val="30"/>
          <w:cs/>
        </w:rPr>
        <w:t xml:space="preserve">เรียกชำระหุ้นเพิ่มทุนในระหว่างงวด </w:t>
      </w:r>
      <w:r w:rsidR="0061728F" w:rsidRPr="002A03DA">
        <w:rPr>
          <w:rFonts w:ascii="Angsana New" w:hAnsi="Angsana New"/>
          <w:sz w:val="30"/>
          <w:szCs w:val="30"/>
        </w:rPr>
        <w:t>2560</w:t>
      </w:r>
      <w:r w:rsidR="00777EC5" w:rsidRPr="002A03DA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6C05D2" w:rsidRPr="002A03DA" w:rsidRDefault="00DD0339" w:rsidP="00DD0339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2A03DA">
        <w:rPr>
          <w:rFonts w:ascii="Angsana New" w:hAnsi="Angsana New"/>
          <w:sz w:val="30"/>
          <w:szCs w:val="30"/>
        </w:rPr>
        <w:t xml:space="preserve">1 </w:t>
      </w:r>
      <w:r w:rsidR="006C05D2" w:rsidRPr="002A03DA">
        <w:rPr>
          <w:rFonts w:ascii="Angsana New" w:hAnsi="Angsana New"/>
          <w:sz w:val="30"/>
          <w:szCs w:val="30"/>
          <w:cs/>
        </w:rPr>
        <w:t xml:space="preserve">เรียกชำระทุนร้อยละ </w:t>
      </w:r>
      <w:r w:rsidR="006C05D2" w:rsidRPr="002A03DA">
        <w:rPr>
          <w:rFonts w:ascii="Angsana New" w:hAnsi="Angsana New"/>
          <w:sz w:val="30"/>
          <w:szCs w:val="30"/>
        </w:rPr>
        <w:t xml:space="preserve"> 25 </w:t>
      </w:r>
      <w:r w:rsidR="006C05D2" w:rsidRPr="002A03DA">
        <w:rPr>
          <w:rFonts w:ascii="Angsana New" w:hAnsi="Angsana New"/>
          <w:sz w:val="30"/>
          <w:szCs w:val="30"/>
          <w:cs/>
        </w:rPr>
        <w:t>ของมูลค่าหุ้นที่ออกใหม่เป็นจำนวนเงิน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6C05D2" w:rsidRPr="002A03DA">
        <w:rPr>
          <w:rFonts w:ascii="Angsana New" w:hAnsi="Angsana New"/>
          <w:sz w:val="30"/>
          <w:szCs w:val="30"/>
        </w:rPr>
        <w:t xml:space="preserve">247.50 </w:t>
      </w:r>
      <w:r w:rsidR="006C05D2" w:rsidRPr="002A03DA">
        <w:rPr>
          <w:rFonts w:ascii="Angsana New" w:hAnsi="Angsana New"/>
          <w:sz w:val="30"/>
          <w:szCs w:val="30"/>
          <w:cs/>
        </w:rPr>
        <w:t>ล้านบาท</w:t>
      </w:r>
    </w:p>
    <w:p w:rsidR="00DD0339" w:rsidRPr="002A03DA" w:rsidRDefault="00DD0339" w:rsidP="00DD0339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ครั้งที่</w:t>
      </w:r>
      <w:r w:rsidRPr="002A03DA">
        <w:rPr>
          <w:rFonts w:ascii="Angsana New" w:hAnsi="Angsana New"/>
          <w:sz w:val="30"/>
          <w:szCs w:val="30"/>
        </w:rPr>
        <w:t xml:space="preserve"> 2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Pr="002A03DA">
        <w:rPr>
          <w:rFonts w:ascii="Angsana New" w:hAnsi="Angsana New"/>
          <w:sz w:val="30"/>
          <w:szCs w:val="30"/>
        </w:rPr>
        <w:t xml:space="preserve">7.50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 w:rsidRPr="002A03DA">
        <w:rPr>
          <w:rFonts w:ascii="Angsana New" w:hAnsi="Angsana New"/>
          <w:sz w:val="30"/>
          <w:szCs w:val="30"/>
        </w:rPr>
        <w:t>74.25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:rsidR="00DD0339" w:rsidRPr="002A03DA" w:rsidRDefault="00DD0339" w:rsidP="00DD0339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Pr="002A03DA">
        <w:rPr>
          <w:rFonts w:ascii="Angsana New" w:hAnsi="Angsana New"/>
          <w:sz w:val="30"/>
          <w:szCs w:val="30"/>
        </w:rPr>
        <w:t xml:space="preserve">5.00 </w:t>
      </w:r>
      <w:r w:rsidRPr="002A03DA">
        <w:rPr>
          <w:rFonts w:ascii="Angsana New" w:hAnsi="Angsana New" w:hint="cs"/>
          <w:sz w:val="30"/>
          <w:szCs w:val="30"/>
          <w:cs/>
        </w:rPr>
        <w:t>ของมูลค่าหุ้น เป็นจำนวนเงิน</w:t>
      </w:r>
      <w:r w:rsidRPr="002A03DA">
        <w:rPr>
          <w:rFonts w:ascii="Angsana New" w:hAnsi="Angsana New"/>
          <w:sz w:val="30"/>
          <w:szCs w:val="30"/>
        </w:rPr>
        <w:t xml:space="preserve"> 49.50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</w:p>
    <w:p w:rsidR="00DD0339" w:rsidRPr="002A03DA" w:rsidRDefault="00DD0339" w:rsidP="00DD0339">
      <w:pPr>
        <w:pStyle w:val="ListParagraph"/>
        <w:numPr>
          <w:ilvl w:val="0"/>
          <w:numId w:val="21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2A03DA">
        <w:rPr>
          <w:rFonts w:ascii="Angsana New" w:hAnsi="Angsana New"/>
          <w:sz w:val="30"/>
          <w:szCs w:val="30"/>
        </w:rPr>
        <w:t xml:space="preserve">4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เรียกชำระทุนเพิ่มอีกร้อยละ </w:t>
      </w:r>
      <w:r w:rsidRPr="002A03DA">
        <w:rPr>
          <w:rFonts w:ascii="Angsana New" w:hAnsi="Angsana New"/>
          <w:sz w:val="30"/>
          <w:szCs w:val="30"/>
        </w:rPr>
        <w:t xml:space="preserve">7.50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ของมูลค่าหุ้น เป็นจำนวนเงิน </w:t>
      </w:r>
      <w:r w:rsidRPr="002A03DA">
        <w:rPr>
          <w:rFonts w:ascii="Angsana New" w:hAnsi="Angsana New"/>
          <w:sz w:val="30"/>
          <w:szCs w:val="30"/>
        </w:rPr>
        <w:t xml:space="preserve">74.25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</w:p>
    <w:p w:rsidR="006C05D2" w:rsidRPr="002A03DA" w:rsidRDefault="006C05D2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F45591" w:rsidRPr="002A03DA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/>
          <w:sz w:val="20"/>
          <w:szCs w:val="20"/>
          <w:cs/>
        </w:rPr>
        <w:tab/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>การพิจารณาการด้อยค่า</w:t>
      </w:r>
      <w:r w:rsidR="008533AB" w:rsidRPr="002A03DA">
        <w:rPr>
          <w:rFonts w:ascii="Angsana New" w:hAnsi="Angsana New" w:hint="cs"/>
          <w:i/>
          <w:iCs/>
          <w:sz w:val="30"/>
          <w:szCs w:val="30"/>
          <w:cs/>
        </w:rPr>
        <w:t>ของเงินลงทุนในบริษัทย่อยแล</w:t>
      </w:r>
      <w:r w:rsidR="00831CD3" w:rsidRPr="002A03DA">
        <w:rPr>
          <w:rFonts w:ascii="Angsana New" w:hAnsi="Angsana New" w:hint="cs"/>
          <w:i/>
          <w:iCs/>
          <w:sz w:val="30"/>
          <w:szCs w:val="30"/>
          <w:cs/>
        </w:rPr>
        <w:t>ะบริษัท</w:t>
      </w:r>
      <w:r w:rsidR="008533AB" w:rsidRPr="002A03DA">
        <w:rPr>
          <w:rFonts w:ascii="Angsana New" w:hAnsi="Angsana New" w:hint="cs"/>
          <w:i/>
          <w:iCs/>
          <w:sz w:val="30"/>
          <w:szCs w:val="30"/>
          <w:cs/>
        </w:rPr>
        <w:t>ร่วมและเงินให้กู้ยืมแก่กิจการที่เกี่ยวข้องกัน</w:t>
      </w:r>
    </w:p>
    <w:p w:rsidR="00F45591" w:rsidRPr="002A03DA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:rsidR="00F45591" w:rsidRPr="002A03DA" w:rsidRDefault="00F4559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เงินลงทุนในบริษัทร่วมและการร่วมค้าและเงินให้กู้ยืมแก่กิจการที่เกี่ยวข้องกัน โดยมูลค่าที่คาดว่าจะได้รับคืนพิจารณาจากมูลค่าจากการใช้ ซึ่งประมาณจากการคิดลดกระแสเงินสดที่คาดว่าจะได้รับในอนาคตที่เกิดขึ้น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:rsidR="006C05D2" w:rsidRPr="00762E66" w:rsidRDefault="006C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390FF1" w:rsidRPr="002A03DA" w:rsidRDefault="00F51C33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การประมาณคิดลดกระแสเงินสดในอนาคตจำเป็นต้องใช้ข้อ</w:t>
      </w:r>
      <w:r w:rsidR="00390FF1" w:rsidRPr="002A03DA">
        <w:rPr>
          <w:rFonts w:ascii="Angsana New" w:hAnsi="Angsana New" w:hint="cs"/>
          <w:sz w:val="30"/>
          <w:szCs w:val="30"/>
          <w:cs/>
        </w:rPr>
        <w:t>สมมติฐาน</w:t>
      </w:r>
      <w:r w:rsidRPr="002A03DA">
        <w:rPr>
          <w:rFonts w:ascii="Angsana New" w:hAnsi="Angsana New" w:hint="cs"/>
          <w:sz w:val="30"/>
          <w:szCs w:val="30"/>
          <w:cs/>
        </w:rPr>
        <w:t>และดุลยพินิจของผู้บริหาร ซึ่ง</w:t>
      </w:r>
      <w:r w:rsidR="00390FF1" w:rsidRPr="002A03DA">
        <w:rPr>
          <w:rFonts w:ascii="Angsana New" w:hAnsi="Angsana New" w:hint="cs"/>
          <w:sz w:val="30"/>
          <w:szCs w:val="30"/>
          <w:cs/>
        </w:rPr>
        <w:t>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โดยหากมีการเปลี่ยนแปลงของข้อมูลหรือมีข้อมูลใหม่ที่ชัดเจนขึ้น อาจทำให้เกิดผลกระทบต่อการเปลี่ยนแปลงของสมมติฐาน และอัตราคิดลดที่จะนำมาใช้ในการคำนวณประมาณการกระแสเงินสดในอนาคตคิดลด</w:t>
      </w:r>
    </w:p>
    <w:p w:rsidR="00390FF1" w:rsidRPr="002A03DA" w:rsidRDefault="00390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p w:rsidR="00390FF1" w:rsidRPr="002A03DA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lastRenderedPageBreak/>
        <w:t xml:space="preserve">จากการทดสอบการด้อยค่าดังกล่าว </w:t>
      </w:r>
      <w:r w:rsidR="00A6331F" w:rsidRPr="002A03DA">
        <w:rPr>
          <w:rFonts w:ascii="Angsana New" w:hAnsi="Angsana New" w:hint="cs"/>
          <w:sz w:val="30"/>
          <w:szCs w:val="30"/>
          <w:cs/>
        </w:rPr>
        <w:t>หาก</w:t>
      </w:r>
      <w:r w:rsidRPr="002A03DA">
        <w:rPr>
          <w:rFonts w:ascii="Angsana New" w:hAnsi="Angsana New" w:hint="cs"/>
          <w:sz w:val="30"/>
          <w:szCs w:val="30"/>
          <w:cs/>
        </w:rPr>
        <w:t>การประมาณการมูลค่าที่จะได้รับคืนต่ำก</w:t>
      </w:r>
      <w:r w:rsidR="00A6331F" w:rsidRPr="002A03DA">
        <w:rPr>
          <w:rFonts w:ascii="Angsana New" w:hAnsi="Angsana New" w:hint="cs"/>
          <w:sz w:val="30"/>
          <w:szCs w:val="30"/>
          <w:cs/>
        </w:rPr>
        <w:t>ว่ามูลค่าตามบัญชี กลุ่มบริษัทจะ</w:t>
      </w:r>
      <w:r w:rsidRPr="002A03DA">
        <w:rPr>
          <w:rFonts w:ascii="Angsana New" w:hAnsi="Angsana New" w:hint="cs"/>
          <w:sz w:val="30"/>
          <w:szCs w:val="30"/>
          <w:cs/>
        </w:rPr>
        <w:t>มีการรับรู้ขาดทุนจากการด้อยค่าและผลขาดทุนจากการด้อยค่าจะถูกกลับรายการเมื่อมูลค่าที่คาดว่าจะได้รับ</w:t>
      </w:r>
      <w:r w:rsidR="00CD60BE" w:rsidRPr="002A03DA">
        <w:rPr>
          <w:rFonts w:ascii="Angsana New" w:hAnsi="Angsana New" w:hint="cs"/>
          <w:sz w:val="30"/>
          <w:szCs w:val="30"/>
          <w:cs/>
        </w:rPr>
        <w:t>คืนเพิ่มขึ้นในภายหลัง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831CD3" w:rsidRPr="002A03DA">
        <w:rPr>
          <w:rFonts w:ascii="Angsana New" w:hAnsi="Angsana New" w:hint="cs"/>
          <w:sz w:val="30"/>
          <w:szCs w:val="30"/>
          <w:cs/>
        </w:rPr>
        <w:t>ผลขาดทุนและ</w:t>
      </w:r>
      <w:r w:rsidR="00CD60BE" w:rsidRPr="002A03DA">
        <w:rPr>
          <w:rFonts w:ascii="Angsana New" w:hAnsi="Angsana New" w:hint="cs"/>
          <w:sz w:val="30"/>
          <w:szCs w:val="30"/>
          <w:cs/>
        </w:rPr>
        <w:t>การกลับรายการ</w:t>
      </w:r>
      <w:r w:rsidR="00831CD3" w:rsidRPr="002A03DA">
        <w:rPr>
          <w:rFonts w:ascii="Angsana New" w:hAnsi="Angsana New" w:hint="cs"/>
          <w:sz w:val="30"/>
          <w:szCs w:val="30"/>
          <w:cs/>
        </w:rPr>
        <w:t>ค่าเผื่อ</w:t>
      </w:r>
      <w:r w:rsidRPr="002A03DA">
        <w:rPr>
          <w:rFonts w:ascii="Angsana New" w:hAnsi="Angsana New" w:hint="cs"/>
          <w:sz w:val="30"/>
          <w:szCs w:val="30"/>
          <w:cs/>
        </w:rPr>
        <w:t xml:space="preserve">ผลขาดทุนดังกล่าวจะถูกรับรู้ในกำไรหรือขาดทุน </w:t>
      </w:r>
    </w:p>
    <w:p w:rsidR="00390FF1" w:rsidRPr="002A03DA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390FF1" w:rsidRPr="002A03DA" w:rsidRDefault="00B537D0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2A03DA">
        <w:rPr>
          <w:rFonts w:ascii="Angsana New" w:hAnsi="Angsana New"/>
          <w:sz w:val="30"/>
          <w:szCs w:val="30"/>
        </w:rPr>
        <w:t>30</w:t>
      </w:r>
      <w:r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A03DA">
        <w:rPr>
          <w:rFonts w:ascii="Angsana New" w:hAnsi="Angsana New"/>
          <w:sz w:val="30"/>
          <w:szCs w:val="30"/>
        </w:rPr>
        <w:t>2560</w:t>
      </w:r>
      <w:r w:rsidR="006C05D2" w:rsidRPr="002A03DA">
        <w:rPr>
          <w:rFonts w:ascii="Angsana New" w:hAnsi="Angsana New"/>
          <w:sz w:val="30"/>
          <w:szCs w:val="30"/>
        </w:rPr>
        <w:t xml:space="preserve"> </w:t>
      </w:r>
      <w:r w:rsidR="006C05D2" w:rsidRPr="002A03DA">
        <w:rPr>
          <w:rFonts w:ascii="Angsana New" w:hAnsi="Angsana New" w:hint="cs"/>
          <w:sz w:val="30"/>
          <w:szCs w:val="30"/>
          <w:cs/>
        </w:rPr>
        <w:t>และสำหรับ</w:t>
      </w:r>
      <w:r w:rsidR="00831CD3" w:rsidRPr="002A03DA">
        <w:rPr>
          <w:rFonts w:ascii="Angsana New" w:hAnsi="Angsana New" w:hint="cs"/>
          <w:sz w:val="30"/>
          <w:szCs w:val="30"/>
          <w:cs/>
        </w:rPr>
        <w:t>ปีสิ้นสุด</w:t>
      </w:r>
      <w:r w:rsidR="00390FF1" w:rsidRPr="002A03DA">
        <w:rPr>
          <w:rFonts w:ascii="Angsana New" w:hAnsi="Angsana New" w:hint="cs"/>
          <w:sz w:val="30"/>
          <w:szCs w:val="30"/>
          <w:cs/>
        </w:rPr>
        <w:t xml:space="preserve">วันที่ 31 ธันวาคม </w:t>
      </w:r>
      <w:r w:rsidR="00DE2660" w:rsidRPr="002A03DA">
        <w:rPr>
          <w:rFonts w:ascii="Angsana New" w:hAnsi="Angsana New"/>
          <w:sz w:val="30"/>
          <w:szCs w:val="30"/>
        </w:rPr>
        <w:t>25</w:t>
      </w:r>
      <w:r w:rsidR="00DE2660">
        <w:rPr>
          <w:rFonts w:ascii="Angsana New" w:hAnsi="Angsana New"/>
          <w:sz w:val="30"/>
          <w:szCs w:val="30"/>
        </w:rPr>
        <w:t>59</w:t>
      </w:r>
      <w:r w:rsidR="00390FF1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390FF1" w:rsidRPr="002A03DA">
        <w:rPr>
          <w:rFonts w:ascii="Angsana New" w:hAnsi="Angsana New"/>
          <w:sz w:val="30"/>
          <w:szCs w:val="30"/>
        </w:rPr>
        <w:t>(</w:t>
      </w:r>
      <w:r w:rsidR="00390FF1" w:rsidRPr="002A03DA">
        <w:rPr>
          <w:rFonts w:ascii="Angsana New" w:hAnsi="Angsana New" w:hint="cs"/>
          <w:sz w:val="30"/>
          <w:szCs w:val="30"/>
          <w:cs/>
        </w:rPr>
        <w:t>กลับรายการ</w:t>
      </w:r>
      <w:r w:rsidR="00390FF1" w:rsidRPr="002A03DA">
        <w:rPr>
          <w:rFonts w:ascii="Angsana New" w:hAnsi="Angsana New"/>
          <w:sz w:val="30"/>
          <w:szCs w:val="30"/>
        </w:rPr>
        <w:t xml:space="preserve">) </w:t>
      </w:r>
      <w:r w:rsidR="00831CD3" w:rsidRPr="002A03DA">
        <w:rPr>
          <w:rFonts w:ascii="Angsana New" w:hAnsi="Angsana New" w:hint="cs"/>
          <w:sz w:val="30"/>
          <w:szCs w:val="30"/>
          <w:cs/>
        </w:rPr>
        <w:t>ค่าเผื่อผล</w:t>
      </w:r>
      <w:r w:rsidR="00390FF1" w:rsidRPr="002A03D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8C772A">
        <w:rPr>
          <w:rFonts w:ascii="Angsana New" w:hAnsi="Angsana New" w:hint="cs"/>
          <w:sz w:val="30"/>
          <w:szCs w:val="30"/>
          <w:cs/>
        </w:rPr>
        <w:t>และหนี้สูญและหนี้สงสัยจะสูญ</w:t>
      </w:r>
      <w:r w:rsidR="00390FF1" w:rsidRPr="002A03DA">
        <w:rPr>
          <w:rFonts w:ascii="Angsana New" w:hAnsi="Angsana New" w:hint="cs"/>
          <w:sz w:val="30"/>
          <w:szCs w:val="30"/>
          <w:cs/>
        </w:rPr>
        <w:t xml:space="preserve"> สามารถสรุปได้ดังต่อไปนี้</w:t>
      </w:r>
    </w:p>
    <w:p w:rsidR="008D26B0" w:rsidRPr="002A03DA" w:rsidRDefault="008D26B0" w:rsidP="008D2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6"/>
        <w:gridCol w:w="990"/>
        <w:gridCol w:w="1215"/>
        <w:gridCol w:w="238"/>
        <w:gridCol w:w="1159"/>
        <w:gridCol w:w="238"/>
        <w:gridCol w:w="1198"/>
        <w:gridCol w:w="242"/>
        <w:gridCol w:w="1194"/>
      </w:tblGrid>
      <w:tr w:rsidR="006C05D2" w:rsidRPr="002A03DA" w:rsidTr="00A6331F">
        <w:trPr>
          <w:tblHeader/>
        </w:trPr>
        <w:tc>
          <w:tcPr>
            <w:tcW w:w="1574" w:type="pct"/>
          </w:tcPr>
          <w:p w:rsidR="00831CD3" w:rsidRPr="002A03DA" w:rsidRDefault="00831CD3" w:rsidP="00ED37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1CD3" w:rsidRPr="002A03DA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:rsidR="00831CD3" w:rsidRPr="002A03DA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831CD3" w:rsidRPr="002A03DA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831CD3" w:rsidRPr="002A03DA" w:rsidRDefault="00831CD3" w:rsidP="00ED370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DB6" w:rsidRPr="002A03DA" w:rsidTr="00A6331F">
        <w:trPr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ระยะ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ระยะ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3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837DB6" w:rsidRPr="002A03DA" w:rsidTr="00A6331F">
        <w:trPr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28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288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3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837DB6" w:rsidRPr="002A03DA" w:rsidTr="00A6331F">
        <w:trPr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837DB6" w:rsidRPr="002A03DA" w:rsidTr="00A6331F">
        <w:trPr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837DB6" w:rsidRPr="002A03DA" w:rsidTr="00A6331F">
        <w:trPr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="00A6331F"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6331F"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="00A6331F"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6331F"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="00A6331F"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A6331F"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:rsidR="00837DB6" w:rsidRPr="002A03DA" w:rsidRDefault="00837DB6" w:rsidP="00837DB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="00A6331F"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A6331F"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</w:tr>
      <w:tr w:rsidR="00837DB6" w:rsidRPr="002A03DA" w:rsidTr="00A6331F">
        <w:trPr>
          <w:trHeight w:val="335"/>
          <w:tblHeader/>
        </w:trPr>
        <w:tc>
          <w:tcPr>
            <w:tcW w:w="1574" w:type="pct"/>
          </w:tcPr>
          <w:p w:rsidR="00837DB6" w:rsidRPr="002A03DA" w:rsidRDefault="00837DB6" w:rsidP="00837DB6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3" w:type="pct"/>
            <w:gridSpan w:val="7"/>
          </w:tcPr>
          <w:p w:rsidR="00837DB6" w:rsidRPr="002A03DA" w:rsidRDefault="00837DB6" w:rsidP="00837DB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D26B0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ขาดทุนจาก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tabs>
                <w:tab w:val="left" w:pos="450"/>
              </w:tabs>
              <w:ind w:right="-173" w:hanging="1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8D26B0"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การด้อยค่าของ</w:t>
            </w: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(104.18)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(181.38)</w:t>
            </w:r>
          </w:p>
        </w:tc>
      </w:tr>
      <w:tr w:rsidR="00A6331F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37DB6" w:rsidRPr="002A03DA" w:rsidRDefault="002B2A94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="00837DB6" w:rsidRPr="002A03DA">
              <w:rPr>
                <w:rFonts w:ascii="Angsana New" w:hAnsi="Angsana New"/>
                <w:sz w:val="30"/>
                <w:szCs w:val="30"/>
              </w:rPr>
              <w:t>23.64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(81.60)</w:t>
            </w:r>
          </w:p>
        </w:tc>
      </w:tr>
      <w:tr w:rsidR="00A6331F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(127.82)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(262.98)</w:t>
            </w:r>
          </w:p>
        </w:tc>
      </w:tr>
      <w:tr w:rsidR="00A6331F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6331F" w:rsidRPr="002A03DA" w:rsidTr="00A6331F">
        <w:trPr>
          <w:trHeight w:val="290"/>
        </w:trPr>
        <w:tc>
          <w:tcPr>
            <w:tcW w:w="1574" w:type="pct"/>
          </w:tcPr>
          <w:p w:rsidR="00A6331F" w:rsidRPr="002A03DA" w:rsidRDefault="00E37016" w:rsidP="00E3701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กลับรายการ) </w:t>
            </w:r>
            <w:r w:rsidR="008C772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หนี้สูญและหนี้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สงสัย</w:t>
            </w:r>
          </w:p>
        </w:tc>
        <w:tc>
          <w:tcPr>
            <w:tcW w:w="524" w:type="pct"/>
          </w:tcPr>
          <w:p w:rsidR="00A6331F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A6331F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A6331F" w:rsidRPr="002A03DA" w:rsidRDefault="00A6331F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A6331F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:rsidR="00A6331F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6331F" w:rsidRPr="002A03DA" w:rsidRDefault="00A6331F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A6331F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A6331F" w:rsidRPr="002A03DA" w:rsidRDefault="00A6331F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F510D0" w:rsidP="00E3701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</w:t>
            </w:r>
            <w:r w:rsidR="00E3701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จะสูญ</w:t>
            </w:r>
            <w:r w:rsidR="008C772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="00837DB6"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4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204.1</w:t>
            </w:r>
            <w:r w:rsidR="00D321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(181.04)</w:t>
            </w: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numPr>
                <w:ilvl w:val="0"/>
                <w:numId w:val="21"/>
              </w:numPr>
              <w:tabs>
                <w:tab w:val="left" w:pos="450"/>
              </w:tabs>
              <w:ind w:left="432" w:right="-173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เงินให้กู้ยืมแก่บริษัทร่วม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37DB6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8.23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12.36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</w:t>
            </w:r>
            <w:r w:rsidR="00F510D0"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12.36</w:t>
            </w: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837DB6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8.23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12.36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212.3</w:t>
            </w:r>
            <w:r w:rsidR="00D3211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(168.68)</w:t>
            </w:r>
          </w:p>
        </w:tc>
      </w:tr>
      <w:tr w:rsidR="00837DB6" w:rsidRPr="002A03DA" w:rsidTr="00A6331F">
        <w:trPr>
          <w:trHeight w:val="290"/>
        </w:trPr>
        <w:tc>
          <w:tcPr>
            <w:tcW w:w="1574" w:type="pct"/>
          </w:tcPr>
          <w:p w:rsidR="00837DB6" w:rsidRPr="002A03DA" w:rsidRDefault="00837DB6" w:rsidP="00837DB6">
            <w:pPr>
              <w:pStyle w:val="Heading8"/>
              <w:tabs>
                <w:tab w:val="left" w:pos="450"/>
              </w:tabs>
              <w:ind w:right="-173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7DB6" w:rsidRPr="002A03DA" w:rsidTr="00A6331F">
        <w:trPr>
          <w:trHeight w:val="155"/>
        </w:trPr>
        <w:tc>
          <w:tcPr>
            <w:tcW w:w="1574" w:type="pct"/>
          </w:tcPr>
          <w:p w:rsidR="00837DB6" w:rsidRPr="002A03DA" w:rsidRDefault="00837DB6" w:rsidP="00837DB6">
            <w:pPr>
              <w:tabs>
                <w:tab w:val="clear" w:pos="454"/>
                <w:tab w:val="left" w:pos="450"/>
              </w:tabs>
              <w:ind w:right="-173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:rsidR="00837DB6" w:rsidRPr="002A03DA" w:rsidRDefault="00A6331F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8.23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12.36</w:t>
            </w:r>
          </w:p>
        </w:tc>
        <w:tc>
          <w:tcPr>
            <w:tcW w:w="126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837DB6" w:rsidRPr="002A03DA" w:rsidRDefault="00837DB6" w:rsidP="00A63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84.5</w:t>
            </w:r>
            <w:r w:rsidR="00D3211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:rsidR="00837DB6" w:rsidRPr="002A03DA" w:rsidRDefault="00837DB6" w:rsidP="00837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:rsidR="00837DB6" w:rsidRPr="002A03DA" w:rsidRDefault="00837DB6" w:rsidP="005D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(431.66)</w:t>
            </w:r>
          </w:p>
        </w:tc>
      </w:tr>
    </w:tbl>
    <w:p w:rsidR="00390FF1" w:rsidRPr="002A03DA" w:rsidRDefault="00390FF1" w:rsidP="00F45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32907" w:rsidRPr="002A03DA" w:rsidRDefault="00032907" w:rsidP="0003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  <w:cs/>
        </w:rPr>
        <w:sectPr w:rsidR="00032907" w:rsidRPr="002A03DA" w:rsidSect="00837DB6">
          <w:headerReference w:type="default" r:id="rId12"/>
          <w:footerReference w:type="default" r:id="rId13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</w:p>
    <w:p w:rsidR="00FD1DC3" w:rsidRPr="002A03DA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1834E9" w:rsidRPr="002A03DA">
        <w:rPr>
          <w:rFonts w:ascii="Angsana New" w:hAnsi="Angsana New"/>
          <w:sz w:val="30"/>
          <w:szCs w:val="30"/>
        </w:rPr>
        <w:t xml:space="preserve">30 </w:t>
      </w:r>
      <w:r w:rsidR="001834E9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834E9" w:rsidRPr="002A03DA">
        <w:rPr>
          <w:rFonts w:ascii="Angsana New" w:hAnsi="Angsana New"/>
          <w:sz w:val="30"/>
          <w:szCs w:val="30"/>
        </w:rPr>
        <w:t xml:space="preserve">2560 </w:t>
      </w:r>
      <w:r w:rsidR="001834E9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</w:rPr>
        <w:t xml:space="preserve">31 </w:t>
      </w:r>
      <w:r w:rsidRPr="002A03DA">
        <w:rPr>
          <w:rFonts w:ascii="Angsana New" w:hAnsi="Angsana New"/>
          <w:sz w:val="30"/>
          <w:szCs w:val="30"/>
          <w:cs/>
        </w:rPr>
        <w:t>ธันวาคม</w:t>
      </w:r>
      <w:r w:rsidR="00EC4F00" w:rsidRPr="002A03DA">
        <w:rPr>
          <w:rFonts w:ascii="Angsana New" w:hAnsi="Angsana New"/>
          <w:sz w:val="30"/>
          <w:szCs w:val="30"/>
        </w:rPr>
        <w:t xml:space="preserve"> </w:t>
      </w:r>
      <w:r w:rsidR="009B5CA0" w:rsidRPr="002A03DA">
        <w:rPr>
          <w:rFonts w:ascii="Angsana New" w:hAnsi="Angsana New"/>
          <w:sz w:val="30"/>
          <w:szCs w:val="30"/>
        </w:rPr>
        <w:t>255</w:t>
      </w:r>
      <w:r w:rsidR="009E650E" w:rsidRPr="002A03DA">
        <w:rPr>
          <w:rFonts w:ascii="Angsana New" w:hAnsi="Angsana New"/>
          <w:sz w:val="30"/>
          <w:szCs w:val="30"/>
        </w:rPr>
        <w:t>9</w:t>
      </w:r>
      <w:r w:rsidR="008622F2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2A03DA">
        <w:rPr>
          <w:rFonts w:ascii="Angsana New" w:hAnsi="Angsana New" w:hint="cs"/>
          <w:sz w:val="30"/>
          <w:szCs w:val="30"/>
          <w:cs/>
        </w:rPr>
        <w:t>รับ</w:t>
      </w:r>
      <w:r w:rsidR="00D76EAD" w:rsidRPr="002A03DA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</w:t>
      </w:r>
      <w:r w:rsidR="00DE2660" w:rsidRPr="002A03DA">
        <w:rPr>
          <w:rFonts w:ascii="Angsana New" w:hAnsi="Angsana New"/>
          <w:sz w:val="30"/>
          <w:szCs w:val="30"/>
        </w:rPr>
        <w:t>2560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1834E9" w:rsidRPr="002A03DA">
        <w:rPr>
          <w:rFonts w:ascii="Angsana New" w:hAnsi="Angsana New"/>
          <w:sz w:val="30"/>
          <w:szCs w:val="30"/>
        </w:rPr>
        <w:t xml:space="preserve"> </w:t>
      </w:r>
      <w:r w:rsidR="001834E9" w:rsidRPr="002A03DA">
        <w:rPr>
          <w:rFonts w:ascii="Angsana New" w:hAnsi="Angsana New" w:hint="cs"/>
          <w:sz w:val="30"/>
          <w:szCs w:val="30"/>
          <w:cs/>
        </w:rPr>
        <w:t xml:space="preserve">และสำหรับปีสิ้นสุดวันที่ </w:t>
      </w:r>
      <w:r w:rsidR="001834E9" w:rsidRPr="002A03DA">
        <w:rPr>
          <w:rFonts w:ascii="Angsana New" w:hAnsi="Angsana New"/>
          <w:sz w:val="30"/>
          <w:szCs w:val="30"/>
        </w:rPr>
        <w:t xml:space="preserve">31 </w:t>
      </w:r>
      <w:r w:rsidR="001834E9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834E9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FD1DC3" w:rsidRPr="002A03DA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529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76"/>
        <w:gridCol w:w="1708"/>
        <w:gridCol w:w="718"/>
        <w:gridCol w:w="718"/>
        <w:gridCol w:w="721"/>
        <w:gridCol w:w="720"/>
        <w:gridCol w:w="236"/>
        <w:gridCol w:w="697"/>
        <w:gridCol w:w="6"/>
        <w:gridCol w:w="236"/>
        <w:gridCol w:w="33"/>
        <w:gridCol w:w="656"/>
        <w:gridCol w:w="236"/>
        <w:gridCol w:w="39"/>
        <w:gridCol w:w="750"/>
        <w:gridCol w:w="236"/>
        <w:gridCol w:w="15"/>
        <w:gridCol w:w="739"/>
        <w:gridCol w:w="240"/>
        <w:gridCol w:w="15"/>
        <w:gridCol w:w="19"/>
        <w:gridCol w:w="690"/>
        <w:gridCol w:w="34"/>
        <w:gridCol w:w="47"/>
        <w:gridCol w:w="194"/>
        <w:gridCol w:w="34"/>
        <w:gridCol w:w="9"/>
        <w:gridCol w:w="698"/>
        <w:gridCol w:w="238"/>
        <w:gridCol w:w="44"/>
        <w:gridCol w:w="915"/>
        <w:gridCol w:w="34"/>
        <w:gridCol w:w="227"/>
        <w:gridCol w:w="34"/>
        <w:gridCol w:w="678"/>
        <w:gridCol w:w="39"/>
      </w:tblGrid>
      <w:tr w:rsidR="004938E7" w:rsidRPr="002A03DA" w:rsidTr="00927626">
        <w:trPr>
          <w:gridAfter w:val="1"/>
          <w:wAfter w:w="39" w:type="dxa"/>
          <w:trHeight w:val="227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06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76690" w:rsidRPr="002A03DA" w:rsidTr="00927626">
        <w:trPr>
          <w:gridAfter w:val="1"/>
          <w:wAfter w:w="39" w:type="dxa"/>
          <w:trHeight w:val="344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C4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  <w:tab w:val="center" w:pos="792"/>
              </w:tabs>
              <w:spacing w:line="240" w:lineRule="auto"/>
              <w:ind w:left="-108" w:right="-1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41" w:type="dxa"/>
            <w:gridSpan w:val="2"/>
            <w:tcBorders>
              <w:top w:val="nil"/>
              <w:bottom w:val="nil"/>
              <w:right w:val="nil"/>
            </w:tcBorders>
          </w:tcPr>
          <w:p w:rsidR="00314CA5" w:rsidRPr="002A03DA" w:rsidRDefault="00314CA5" w:rsidP="004E35F7">
            <w:pPr>
              <w:pStyle w:val="acctfourfigures"/>
              <w:tabs>
                <w:tab w:val="clear" w:pos="765"/>
              </w:tabs>
              <w:spacing w:line="240" w:lineRule="auto"/>
              <w:ind w:left="-133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4E35F7">
            <w:pPr>
              <w:pStyle w:val="acctfourfigures"/>
              <w:tabs>
                <w:tab w:val="clear" w:pos="765"/>
              </w:tabs>
              <w:spacing w:line="240" w:lineRule="auto"/>
              <w:ind w:left="-149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4CA5" w:rsidRPr="002A03DA" w:rsidRDefault="00314CA5" w:rsidP="004E35F7">
            <w:pPr>
              <w:pStyle w:val="acctfourfigures"/>
              <w:tabs>
                <w:tab w:val="clear" w:pos="765"/>
              </w:tabs>
              <w:spacing w:line="240" w:lineRule="auto"/>
              <w:ind w:left="-154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314CA5" w:rsidRPr="002A03DA" w:rsidRDefault="00314CA5" w:rsidP="00314CA5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0" w:type="dxa"/>
            <w:gridSpan w:val="9"/>
            <w:tcBorders>
              <w:top w:val="nil"/>
              <w:left w:val="nil"/>
            </w:tcBorders>
          </w:tcPr>
          <w:p w:rsidR="00314CA5" w:rsidRPr="002A03DA" w:rsidRDefault="00314CA5" w:rsidP="004E35F7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2" w:type="dxa"/>
            <w:gridSpan w:val="2"/>
            <w:tcBorders>
              <w:top w:val="nil"/>
            </w:tcBorders>
          </w:tcPr>
          <w:p w:rsidR="00314CA5" w:rsidRPr="002A03DA" w:rsidRDefault="00314CA5" w:rsidP="00D82F5B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88" w:type="dxa"/>
            <w:gridSpan w:val="5"/>
            <w:tcBorders>
              <w:top w:val="nil"/>
              <w:bottom w:val="nil"/>
              <w:right w:val="nil"/>
            </w:tcBorders>
          </w:tcPr>
          <w:p w:rsidR="00314CA5" w:rsidRPr="002A03DA" w:rsidRDefault="00314CA5" w:rsidP="004E35F7">
            <w:pPr>
              <w:pStyle w:val="acctfourfigures"/>
              <w:tabs>
                <w:tab w:val="clear" w:pos="765"/>
              </w:tabs>
              <w:spacing w:line="240" w:lineRule="auto"/>
              <w:ind w:left="-245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BF2FFD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430691">
            <w:pPr>
              <w:pStyle w:val="acctfourfigures"/>
              <w:tabs>
                <w:tab w:val="clear" w:pos="765"/>
              </w:tabs>
              <w:spacing w:line="320" w:lineRule="exact"/>
              <w:ind w:right="-147" w:hanging="14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สำหรับ</w:t>
            </w:r>
            <w:r w:rsidR="00430691"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รอบ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2FFD" w:rsidRPr="002A03DA" w:rsidRDefault="00BF2FFD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0691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927626">
            <w:pPr>
              <w:pStyle w:val="acctfourfigures"/>
              <w:tabs>
                <w:tab w:val="clear" w:pos="765"/>
              </w:tabs>
              <w:spacing w:line="320" w:lineRule="exact"/>
              <w:ind w:right="-95" w:hanging="13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ระยะเวลา</w:t>
            </w:r>
            <w:r w:rsidR="00927626"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30691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425077">
            <w:pPr>
              <w:pStyle w:val="acctfourfigures"/>
              <w:tabs>
                <w:tab w:val="clear" w:pos="765"/>
              </w:tabs>
              <w:spacing w:line="320" w:lineRule="exact"/>
              <w:ind w:right="-95" w:hanging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ตั้งแต่วันที่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691" w:rsidRPr="002A03DA" w:rsidRDefault="00430691" w:rsidP="00BF2FF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82F5B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430691" w:rsidP="00927626">
            <w:pPr>
              <w:pStyle w:val="acctfourfigures"/>
              <w:tabs>
                <w:tab w:val="clear" w:pos="765"/>
              </w:tabs>
              <w:spacing w:line="320" w:lineRule="exact"/>
              <w:ind w:right="-108" w:hanging="1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D82F5B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115FB0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436" w:type="dxa"/>
            <w:gridSpan w:val="2"/>
            <w:tcBorders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441" w:type="dxa"/>
            <w:gridSpan w:val="2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40" w:type="dxa"/>
            <w:gridSpan w:val="9"/>
            <w:tcBorders>
              <w:top w:val="nil"/>
              <w:lef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430691" w:rsidP="00927626">
            <w:pPr>
              <w:pStyle w:val="acctfourfigures"/>
              <w:tabs>
                <w:tab w:val="clear" w:pos="765"/>
              </w:tabs>
              <w:spacing w:line="320" w:lineRule="exact"/>
              <w:ind w:right="-170" w:hanging="1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  <w:r w:rsidR="00927626"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27626"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D82F5B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927626" w:rsidP="00927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firstLine="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</w:tc>
      </w:tr>
      <w:tr w:rsidR="00D82F5B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D82F5B" w:rsidRPr="002A03DA" w:rsidRDefault="00927626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D82F5B"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430691" w:rsidP="00927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firstLine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D82F5B" w:rsidRPr="002A03DA" w:rsidTr="00927626">
        <w:trPr>
          <w:gridAfter w:val="1"/>
          <w:wAfter w:w="39" w:type="dxa"/>
          <w:trHeight w:val="326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7" w:type="dxa"/>
            <w:gridSpan w:val="3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92762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5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</w:tr>
      <w:tr w:rsidR="00D82F5B" w:rsidRPr="002A03DA" w:rsidTr="00927626">
        <w:trPr>
          <w:gridAfter w:val="1"/>
          <w:wAfter w:w="39" w:type="dxa"/>
          <w:tblHeader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70" w:type="dxa"/>
            <w:gridSpan w:val="31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82F5B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2F5B" w:rsidRPr="002A03DA" w:rsidRDefault="00D82F5B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บ้านฉางเอสเตท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225.00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F1F54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(225.00</w:t>
            </w:r>
            <w:r w:rsidR="005A4D42" w:rsidRPr="002A03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(213.12)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F1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F1F54"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</w:rPr>
              <w:t>11.88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5A4D42" w:rsidRPr="002A03DA" w:rsidTr="00927626">
        <w:trPr>
          <w:gridAfter w:val="1"/>
          <w:wAfter w:w="39" w:type="dxa"/>
          <w:trHeight w:val="335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นารายณ์ พาวิลเลียน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475.22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83.84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34.91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ยูไนเต็ด โฮมส์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(116.06)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69500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550.00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433.94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แลนด์ (เมย์แฟร์)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(11.00)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(11.00)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นอร์ท สาธร เรียลตี้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638.60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638.60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549.04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62611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ริทซ์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วิลเลจ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87.00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68.00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แลนด์ โปโล จำกัด 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(4.00)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(4.00)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แกรนด์ พาราไดส์</w:t>
            </w: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(41.13)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(41.13)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9D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โกลเด้น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พร็อพเพอร์ตี้</w:t>
            </w: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เซอร์วิสเซส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บริการการบริหาร</w:t>
            </w:r>
            <w:r w:rsidRPr="002A03DA">
              <w:rPr>
                <w:rFonts w:ascii="Angsana New" w:hAnsi="Angsana New"/>
                <w:sz w:val="26"/>
                <w:szCs w:val="26"/>
              </w:rPr>
              <w:br/>
              <w:t xml:space="preserve">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BA5CB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935</w:t>
            </w:r>
            <w:r w:rsidR="007C08AC" w:rsidRPr="002A03DA">
              <w:rPr>
                <w:rFonts w:ascii="Angsana New" w:hAnsi="Angsana New"/>
                <w:sz w:val="26"/>
                <w:szCs w:val="26"/>
              </w:rPr>
              <w:t>.50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392.20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9E7F5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9</w:t>
            </w:r>
            <w:r w:rsidR="007C08AC" w:rsidRPr="002A03DA">
              <w:rPr>
                <w:rFonts w:ascii="Angsana New" w:hAnsi="Angsana New"/>
                <w:sz w:val="26"/>
                <w:szCs w:val="26"/>
              </w:rPr>
              <w:t>3</w:t>
            </w:r>
            <w:r w:rsidRPr="002A03DA">
              <w:rPr>
                <w:rFonts w:ascii="Angsana New" w:hAnsi="Angsana New"/>
                <w:sz w:val="26"/>
                <w:szCs w:val="26"/>
              </w:rPr>
              <w:t>5</w:t>
            </w:r>
            <w:r w:rsidR="007C08AC" w:rsidRPr="002A03DA">
              <w:rPr>
                <w:rFonts w:ascii="Angsana New" w:hAnsi="Angsana New"/>
                <w:sz w:val="26"/>
                <w:szCs w:val="26"/>
              </w:rPr>
              <w:t>.50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392.20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(0.16)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dxa"/>
            <w:gridSpan w:val="5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7C08AC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935.34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392.04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9D4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rPr>
          <w:gridAfter w:val="1"/>
          <w:wAfter w:w="39" w:type="dxa"/>
        </w:trPr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โกลเด้น แฮบิเทชั่น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38.00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(31.48)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(31.48)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6.52</w:t>
            </w: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4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6.52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สาธรทอง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154.00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154.00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153.92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153.92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(140.15)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(140.15)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13.77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สาธรทรัพย์สิน จำกัด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245.00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130.42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130.42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(130.42)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(130.42)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4D42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วอคเกอร์ โฮมส์ จำกัด</w:t>
            </w:r>
          </w:p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(ถือหุ้นโดยบริษัท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นารายณ์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4D42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92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พาวิลเลียน จำกัด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27626" w:rsidRPr="002A03DA">
              <w:rPr>
                <w:rFonts w:ascii="Angsana New" w:hAnsi="Angsana New"/>
                <w:sz w:val="26"/>
                <w:szCs w:val="26"/>
                <w:cs/>
              </w:rPr>
              <w:t>ในอัตราร้อยละ</w:t>
            </w:r>
            <w:r w:rsidR="00927626"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50)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62611" w:rsidRPr="002A03DA" w:rsidRDefault="00B62611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D42" w:rsidRPr="002A03DA" w:rsidRDefault="005A4D42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7626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92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927626" w:rsidRPr="002A03DA" w:rsidRDefault="00927626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626" w:rsidRPr="002A03DA" w:rsidTr="00927626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92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  <w:right w:val="nil"/>
            </w:tcBorders>
          </w:tcPr>
          <w:p w:rsidR="00927626" w:rsidRPr="002A03DA" w:rsidRDefault="00927626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  <w:gridSpan w:val="3"/>
            <w:tcBorders>
              <w:top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6" w:rsidRPr="002A03DA" w:rsidRDefault="00927626" w:rsidP="005A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5002" w:rsidRPr="002A03DA" w:rsidTr="00927626">
        <w:tc>
          <w:tcPr>
            <w:tcW w:w="287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โกลเด้น แลนด์ เรสซิเด้นซ์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(ถือหุ้นโดยบริษัท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นารายณ์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พาวิล</w:t>
            </w:r>
            <w:r w:rsidRPr="002A03DA">
              <w:rPr>
                <w:rFonts w:ascii="Angsana New" w:hAnsi="Angsana New"/>
                <w:sz w:val="26"/>
                <w:szCs w:val="26"/>
              </w:rPr>
              <w:br/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เลียน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จำกัด ในอัตราร้อยละ 25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และ </w:t>
            </w:r>
            <w:r w:rsidRPr="002A03DA">
              <w:rPr>
                <w:rFonts w:ascii="Angsana New" w:hAnsi="Angsana New"/>
                <w:sz w:val="26"/>
                <w:szCs w:val="26"/>
              </w:rPr>
              <w:br/>
              <w:t xml:space="preserve">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ริทซ์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วิลเลจ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ในอัตรา</w:t>
            </w: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ร้อ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ละ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25)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75" w:type="dxa"/>
            <w:gridSpan w:val="3"/>
            <w:tcBorders>
              <w:top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2611" w:rsidRPr="002A03DA" w:rsidRDefault="00B62611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210.00</w:t>
            </w:r>
          </w:p>
        </w:tc>
      </w:tr>
      <w:tr w:rsidR="00695002" w:rsidRPr="002A03DA" w:rsidTr="00927626">
        <w:tc>
          <w:tcPr>
            <w:tcW w:w="2876" w:type="dxa"/>
            <w:tcBorders>
              <w:top w:val="nil"/>
              <w:left w:val="nil"/>
              <w:right w:val="nil"/>
            </w:tcBorders>
            <w:vAlign w:val="center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กรุงเทพบ้านและที่ดิน จำกัด 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721" w:type="dxa"/>
            <w:tcBorders>
              <w:top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1,780.00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1,780.00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3,560.00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3,560.00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(970.00)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(970.00)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FB3C85" w:rsidP="009E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2,5</w:t>
            </w:r>
            <w:r w:rsidR="009E7F56" w:rsidRPr="002A03DA">
              <w:rPr>
                <w:rFonts w:ascii="Angsana New" w:hAnsi="Angsana New"/>
                <w:sz w:val="26"/>
                <w:szCs w:val="26"/>
              </w:rPr>
              <w:t>90.00</w:t>
            </w:r>
          </w:p>
        </w:tc>
        <w:tc>
          <w:tcPr>
            <w:tcW w:w="275" w:type="dxa"/>
            <w:gridSpan w:val="3"/>
            <w:tcBorders>
              <w:top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nil"/>
              <w:bottom w:val="single" w:sz="4" w:space="0" w:color="auto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2,590.00</w:t>
            </w: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265AF7" w:rsidRPr="002A03DA" w:rsidRDefault="00B62611" w:rsidP="00FC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373.80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53.40</w:t>
            </w:r>
          </w:p>
        </w:tc>
      </w:tr>
      <w:tr w:rsidR="00695002" w:rsidRPr="002A03DA" w:rsidTr="00927626">
        <w:tc>
          <w:tcPr>
            <w:tcW w:w="2876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5F1F54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6,799.10</w:t>
            </w:r>
          </w:p>
        </w:tc>
        <w:tc>
          <w:tcPr>
            <w:tcW w:w="26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6,255.80</w:t>
            </w: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5F1F54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(1,553.84)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(1,658.02)</w:t>
            </w:r>
          </w:p>
        </w:tc>
        <w:tc>
          <w:tcPr>
            <w:tcW w:w="255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695002" w:rsidRPr="002A03DA" w:rsidRDefault="005F1F54" w:rsidP="009E7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5,245.2</w:t>
            </w:r>
            <w:r w:rsidR="009E7F56" w:rsidRPr="002A03D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5" w:type="dxa"/>
            <w:gridSpan w:val="3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4,597.78</w:t>
            </w:r>
          </w:p>
        </w:tc>
        <w:tc>
          <w:tcPr>
            <w:tcW w:w="238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D87CF3" w:rsidP="00927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569.64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5002" w:rsidRPr="002A03DA" w:rsidRDefault="007F19A3" w:rsidP="00E14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36</w:t>
            </w:r>
            <w:r w:rsidR="00695002" w:rsidRPr="002A03DA">
              <w:rPr>
                <w:rFonts w:ascii="Angsana New" w:hAnsi="Angsana New"/>
                <w:b/>
                <w:bCs/>
                <w:sz w:val="26"/>
                <w:szCs w:val="26"/>
              </w:rPr>
              <w:t>6.31</w:t>
            </w:r>
          </w:p>
        </w:tc>
      </w:tr>
    </w:tbl>
    <w:p w:rsidR="00DB1105" w:rsidRPr="002A03DA" w:rsidRDefault="00DB1105" w:rsidP="00DB1105">
      <w:pPr>
        <w:spacing w:line="240" w:lineRule="auto"/>
        <w:rPr>
          <w:rFonts w:ascii="Angsana New" w:hAnsi="Angsana New"/>
          <w:sz w:val="2"/>
          <w:szCs w:val="2"/>
        </w:rPr>
      </w:pPr>
      <w:r w:rsidRPr="002A03DA">
        <w:br w:type="page"/>
      </w:r>
    </w:p>
    <w:tbl>
      <w:tblPr>
        <w:tblW w:w="15718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970"/>
        <w:gridCol w:w="1799"/>
        <w:gridCol w:w="702"/>
        <w:gridCol w:w="12"/>
        <w:gridCol w:w="671"/>
        <w:gridCol w:w="21"/>
        <w:gridCol w:w="658"/>
        <w:gridCol w:w="21"/>
        <w:gridCol w:w="215"/>
        <w:gridCol w:w="21"/>
        <w:gridCol w:w="643"/>
        <w:gridCol w:w="21"/>
        <w:gridCol w:w="231"/>
        <w:gridCol w:w="21"/>
        <w:gridCol w:w="663"/>
        <w:gridCol w:w="21"/>
        <w:gridCol w:w="249"/>
        <w:gridCol w:w="21"/>
        <w:gridCol w:w="663"/>
        <w:gridCol w:w="21"/>
        <w:gridCol w:w="237"/>
        <w:gridCol w:w="12"/>
        <w:gridCol w:w="727"/>
        <w:gridCol w:w="245"/>
        <w:gridCol w:w="745"/>
        <w:gridCol w:w="261"/>
        <w:gridCol w:w="711"/>
        <w:gridCol w:w="243"/>
        <w:gridCol w:w="684"/>
        <w:gridCol w:w="243"/>
        <w:gridCol w:w="990"/>
        <w:gridCol w:w="270"/>
        <w:gridCol w:w="679"/>
        <w:gridCol w:w="27"/>
      </w:tblGrid>
      <w:tr w:rsidR="001A45BE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0949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5BE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99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9" w:type="dxa"/>
            <w:gridSpan w:val="6"/>
            <w:tcBorders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gridSpan w:val="6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3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lef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6" w:type="dxa"/>
            <w:gridSpan w:val="4"/>
            <w:tcBorders>
              <w:left w:val="nil"/>
              <w:right w:val="nil"/>
            </w:tcBorders>
          </w:tcPr>
          <w:p w:rsidR="001A45BE" w:rsidRPr="002A03DA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086EC3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320" w:lineRule="exact"/>
              <w:ind w:right="-173" w:hanging="1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สำหรับรอบ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86EC3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320" w:lineRule="exact"/>
              <w:ind w:right="-95" w:hanging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ระยะเวลาบัญชี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86EC3" w:rsidRPr="002A03DA" w:rsidTr="008D709F">
        <w:trPr>
          <w:trHeight w:val="38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320" w:lineRule="exact"/>
              <w:ind w:right="-216" w:hanging="2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ตั้งแต่วันที่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320" w:lineRule="exact"/>
              <w:ind w:right="-327" w:hanging="1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8D709F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79" w:type="dxa"/>
            <w:gridSpan w:val="6"/>
            <w:tcBorders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gridSpan w:val="6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gridSpan w:val="3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lef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1233" w:type="dxa"/>
            <w:gridSpan w:val="2"/>
            <w:tcBorders>
              <w:right w:val="nil"/>
            </w:tcBorders>
          </w:tcPr>
          <w:p w:rsidR="008D709F" w:rsidRPr="002A03DA" w:rsidRDefault="008D709F" w:rsidP="00E1417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2A03DA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976" w:type="dxa"/>
            <w:gridSpan w:val="3"/>
            <w:tcBorders>
              <w:left w:val="nil"/>
              <w:right w:val="nil"/>
            </w:tcBorders>
          </w:tcPr>
          <w:p w:rsidR="008D709F" w:rsidRPr="002A03DA" w:rsidRDefault="008D709F" w:rsidP="008D709F">
            <w:pPr>
              <w:pStyle w:val="acctfourfigures"/>
              <w:tabs>
                <w:tab w:val="clear" w:pos="765"/>
              </w:tabs>
              <w:spacing w:line="240" w:lineRule="atLeast"/>
              <w:ind w:left="-79" w:right="-16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8D709F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43" w:type="dxa"/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43" w:type="dxa"/>
            <w:tcBorders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ถึงวันที่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</w:tr>
      <w:tr w:rsidR="008D709F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43" w:type="dxa"/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4" w:type="dxa"/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43" w:type="dxa"/>
            <w:tcBorders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147" w:hanging="14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8D709F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color w:val="000000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43" w:type="dxa"/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4" w:type="dxa"/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43" w:type="dxa"/>
            <w:tcBorders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8D709F" w:rsidRPr="002A03DA" w:rsidRDefault="008D709F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</w:p>
        </w:tc>
      </w:tr>
      <w:tr w:rsidR="00086EC3" w:rsidRPr="002A03DA" w:rsidTr="008D709F">
        <w:trPr>
          <w:gridAfter w:val="1"/>
          <w:wAfter w:w="27" w:type="dxa"/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516" w:type="dxa"/>
            <w:gridSpan w:val="27"/>
            <w:tcBorders>
              <w:top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86EC3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86EC3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ถือหุ้นผ่านทางบริษัทโกลเด้น แลนด์ (เมย์</w:t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br/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 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แฟร์)จำกัด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086EC3" w:rsidRPr="002A03DA" w:rsidRDefault="00086EC3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แกรนด์ เมย์แฟร์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อาคารพักอาศัย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12.02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12.02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4165" w:rsidRPr="002A03DA" w:rsidTr="008D709F"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5" w:rsidRPr="002A03DA" w:rsidRDefault="00C04165" w:rsidP="00C04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ถือหุ้นผ่านทางบริษัทโกลเด้น แลนด์ โปโล จำกัด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C04165" w:rsidRPr="002A03DA" w:rsidRDefault="00C04165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เอ็มเอสจีแอล พร็อพเพอร์ตี้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10.60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10.60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 กรุงเทพบ้านและที่ดิน </w:t>
            </w:r>
          </w:p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    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จำกัด (มหาชน)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ไซด์วอล์ค แลนด์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41.30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41.30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ไพร์ม พลัส แอสเซ็ท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rPr>
                <w:rFonts w:ascii="Angsana New" w:hAnsi="Angsana New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8D709F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เฟิร์ส แส</w:t>
            </w:r>
            <w:r w:rsidR="00695002" w:rsidRPr="002A03DA">
              <w:rPr>
                <w:rFonts w:ascii="Angsana New" w:hAnsi="Angsana New"/>
                <w:sz w:val="26"/>
                <w:szCs w:val="26"/>
                <w:cs/>
              </w:rPr>
              <w:t>ควร์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rPr>
                <w:rFonts w:ascii="Angsana New" w:hAnsi="Angsana New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5002" w:rsidRPr="002A03DA" w:rsidTr="008D709F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บริษัท รีกัล รีเจี้ยน จำกัด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rPr>
                <w:rFonts w:ascii="Angsana New" w:hAnsi="Angsana New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100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79" w:type="dxa"/>
            <w:gridSpan w:val="2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20.50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20.50</w:t>
            </w:r>
          </w:p>
        </w:tc>
        <w:tc>
          <w:tcPr>
            <w:tcW w:w="252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8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  <w:tcBorders>
              <w:lef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:rsidR="00695002" w:rsidRPr="002A03DA" w:rsidRDefault="00695002" w:rsidP="00695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157E40" w:rsidRPr="002A03DA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2A03DA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2A03DA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:rsidR="00736576" w:rsidRPr="002A03DA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2A03DA" w:rsidSect="00A66F35">
          <w:headerReference w:type="default" r:id="rId14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:rsidR="00736576" w:rsidRPr="002A03DA" w:rsidRDefault="0073657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ส่วนของผู้ถือหุ้นที่ไม่มีอำนาจควบคุม </w:t>
      </w:r>
    </w:p>
    <w:p w:rsidR="00736576" w:rsidRPr="002A03DA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p w:rsidR="00736576" w:rsidRPr="002A03DA" w:rsidRDefault="00736576" w:rsidP="006736FF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</w:t>
      </w:r>
      <w:r w:rsidR="00A83621" w:rsidRPr="002A03DA">
        <w:rPr>
          <w:rFonts w:ascii="Angsana New" w:hAnsi="Angsana New"/>
          <w:sz w:val="30"/>
          <w:szCs w:val="30"/>
          <w:cs/>
        </w:rPr>
        <w:t>นได้เสียที่ไม่มีอำนาจควบคุมที่มี</w:t>
      </w:r>
      <w:r w:rsidRPr="002A03DA">
        <w:rPr>
          <w:rFonts w:ascii="Angsana New" w:hAnsi="Angsana New"/>
          <w:sz w:val="30"/>
          <w:szCs w:val="30"/>
          <w:cs/>
        </w:rPr>
        <w:t>สาระสำคัญ ก่อนการตัดรายการระหว่างกัน</w:t>
      </w:r>
    </w:p>
    <w:p w:rsidR="00736576" w:rsidRPr="002A03DA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6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170"/>
        <w:gridCol w:w="990"/>
        <w:gridCol w:w="1170"/>
        <w:gridCol w:w="180"/>
        <w:gridCol w:w="1170"/>
        <w:gridCol w:w="1170"/>
        <w:gridCol w:w="1260"/>
      </w:tblGrid>
      <w:tr w:rsidR="00807610" w:rsidRPr="002A03DA" w:rsidTr="00AF070C">
        <w:trPr>
          <w:cantSplit/>
          <w:tblHeader/>
        </w:trPr>
        <w:tc>
          <w:tcPr>
            <w:tcW w:w="2959" w:type="dxa"/>
          </w:tcPr>
          <w:p w:rsidR="00807610" w:rsidRPr="002A03DA" w:rsidRDefault="00807610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807610" w:rsidRPr="002A03DA" w:rsidRDefault="00807610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30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25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807610" w:rsidRPr="002A03DA" w:rsidRDefault="00807610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:rsidR="00807610" w:rsidRPr="002A03DA" w:rsidRDefault="00807610" w:rsidP="00406C2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255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9</w:t>
            </w:r>
          </w:p>
        </w:tc>
      </w:tr>
      <w:tr w:rsidR="00736576" w:rsidRPr="002A03DA" w:rsidTr="00862BD2">
        <w:trPr>
          <w:cantSplit/>
          <w:tblHeader/>
        </w:trPr>
        <w:tc>
          <w:tcPr>
            <w:tcW w:w="2959" w:type="dxa"/>
            <w:vAlign w:val="bottom"/>
          </w:tcPr>
          <w:p w:rsidR="00736576" w:rsidRPr="002A03DA" w:rsidRDefault="00736576" w:rsidP="00406C23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21325" w:rsidRPr="002A03DA" w:rsidRDefault="00736576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736576" w:rsidRPr="002A03DA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="00736576"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90" w:type="dxa"/>
            <w:vAlign w:val="bottom"/>
          </w:tcPr>
          <w:p w:rsidR="00736576" w:rsidRPr="002A03DA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736576" w:rsidRPr="002A03DA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736576" w:rsidRPr="002A03DA" w:rsidRDefault="00736576" w:rsidP="00406C23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821325" w:rsidRPr="002A03DA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736576" w:rsidRPr="002A03DA" w:rsidRDefault="00821325" w:rsidP="00821325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1170" w:type="dxa"/>
            <w:vAlign w:val="bottom"/>
          </w:tcPr>
          <w:p w:rsidR="00736576" w:rsidRPr="002A03DA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736576" w:rsidRPr="002A03DA" w:rsidRDefault="00736576" w:rsidP="00406C2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736576" w:rsidRPr="002A03DA" w:rsidTr="00862BD2">
        <w:trPr>
          <w:cantSplit/>
          <w:tblHeader/>
        </w:trPr>
        <w:tc>
          <w:tcPr>
            <w:tcW w:w="2959" w:type="dxa"/>
            <w:shd w:val="clear" w:color="auto" w:fill="auto"/>
          </w:tcPr>
          <w:p w:rsidR="00736576" w:rsidRPr="002A03DA" w:rsidRDefault="00736576" w:rsidP="00406C23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7"/>
            <w:shd w:val="clear" w:color="auto" w:fill="auto"/>
          </w:tcPr>
          <w:p w:rsidR="00736576" w:rsidRPr="002A03DA" w:rsidRDefault="00736576" w:rsidP="00406C23">
            <w:pPr>
              <w:pStyle w:val="acctmergecolhdg"/>
              <w:spacing w:line="240" w:lineRule="auto"/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i/>
                <w:iCs/>
                <w:sz w:val="26"/>
                <w:szCs w:val="26"/>
              </w:rPr>
              <w:t>(</w:t>
            </w:r>
            <w:r w:rsidRPr="002A03DA">
              <w:rPr>
                <w:rFonts w:ascii="Angsana New" w:hAnsi="Angsana New"/>
                <w:b w:val="0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6736FF" w:rsidRPr="002A03DA" w:rsidTr="00862BD2">
        <w:trPr>
          <w:cantSplit/>
        </w:trPr>
        <w:tc>
          <w:tcPr>
            <w:tcW w:w="2959" w:type="dxa"/>
            <w:vAlign w:val="bottom"/>
          </w:tcPr>
          <w:p w:rsidR="006736FF" w:rsidRPr="002A03DA" w:rsidRDefault="006736FF" w:rsidP="00862BD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</w:tcPr>
          <w:p w:rsidR="006736FF" w:rsidRPr="002A03DA" w:rsidRDefault="006736FF" w:rsidP="006736FF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6736FF" w:rsidRPr="002A03DA" w:rsidRDefault="006736FF" w:rsidP="006736FF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  <w:p w:rsidR="00DE300F" w:rsidRPr="002A03DA" w:rsidRDefault="00DE300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</w:p>
          <w:p w:rsidR="006736FF" w:rsidRPr="002A03DA" w:rsidRDefault="006736FF" w:rsidP="006736FF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40.00</w:t>
            </w:r>
          </w:p>
        </w:tc>
      </w:tr>
      <w:tr w:rsidR="00807610" w:rsidRPr="002A03DA" w:rsidTr="00862BD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:rsidR="00807610" w:rsidRPr="002A03DA" w:rsidRDefault="00DB3B62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114.27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94.59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807610" w:rsidRPr="002A03DA" w:rsidTr="00862BD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:rsidR="00807610" w:rsidRPr="002A03DA" w:rsidRDefault="002E2C53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925.50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949.83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807610" w:rsidRPr="002A03DA" w:rsidTr="00862BD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:rsidR="00807610" w:rsidRPr="002A03DA" w:rsidRDefault="00DB3B62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93.85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77.72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7610" w:rsidRPr="002A03DA" w:rsidRDefault="002E2C53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1,688.07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1,690.77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07610" w:rsidRPr="002A03DA" w:rsidRDefault="002E2C53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(742.15)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(724.07)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2E2C53" w:rsidRPr="002A03DA" w:rsidRDefault="002E2C53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(296.86)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2E2C53" w:rsidRPr="002A03DA" w:rsidRDefault="002E2C53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7.35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2E2C53" w:rsidRPr="002A03DA" w:rsidRDefault="002E2C53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(289.51)</w:t>
            </w:r>
          </w:p>
        </w:tc>
        <w:tc>
          <w:tcPr>
            <w:tcW w:w="18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807610" w:rsidRPr="002A03DA" w:rsidRDefault="00807610" w:rsidP="00807610">
            <w:pPr>
              <w:pStyle w:val="acctmergecolhdg"/>
              <w:tabs>
                <w:tab w:val="decimal" w:pos="70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(289.63)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807610" w:rsidRPr="002A03DA" w:rsidRDefault="00807610" w:rsidP="00807610">
            <w:pPr>
              <w:pStyle w:val="acctmergecolhdg"/>
              <w:tabs>
                <w:tab w:val="decimal" w:pos="46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7.12</w:t>
            </w:r>
          </w:p>
        </w:tc>
        <w:tc>
          <w:tcPr>
            <w:tcW w:w="1260" w:type="dxa"/>
          </w:tcPr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:rsidR="00807610" w:rsidRPr="002A03DA" w:rsidRDefault="00807610" w:rsidP="00807610">
            <w:pPr>
              <w:pStyle w:val="acctmergecolhdg"/>
              <w:tabs>
                <w:tab w:val="decimal" w:pos="641"/>
              </w:tabs>
              <w:spacing w:line="240" w:lineRule="auto"/>
              <w:jc w:val="lef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 w:val="0"/>
                <w:bCs/>
                <w:sz w:val="26"/>
                <w:szCs w:val="26"/>
              </w:rPr>
              <w:t>(282.51)</w:t>
            </w:r>
          </w:p>
        </w:tc>
      </w:tr>
      <w:tr w:rsidR="006736FF" w:rsidRPr="002A03DA" w:rsidTr="006C1CC2">
        <w:trPr>
          <w:cantSplit/>
        </w:trPr>
        <w:tc>
          <w:tcPr>
            <w:tcW w:w="2959" w:type="dxa"/>
          </w:tcPr>
          <w:p w:rsidR="006736FF" w:rsidRPr="002A03DA" w:rsidRDefault="006736FF" w:rsidP="006736FF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610" w:rsidRPr="002A03DA" w:rsidTr="00AF070C">
        <w:trPr>
          <w:cantSplit/>
        </w:trPr>
        <w:tc>
          <w:tcPr>
            <w:tcW w:w="2959" w:type="dxa"/>
          </w:tcPr>
          <w:p w:rsidR="00807610" w:rsidRPr="002A03DA" w:rsidRDefault="00807610" w:rsidP="006736FF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</w:tcPr>
          <w:p w:rsidR="00807610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สำหรับรอบระยะเวลาบัญชีตั้งแต่วันที่ </w:t>
            </w:r>
          </w:p>
        </w:tc>
        <w:tc>
          <w:tcPr>
            <w:tcW w:w="180" w:type="dxa"/>
          </w:tcPr>
          <w:p w:rsidR="00807610" w:rsidRPr="002A03DA" w:rsidRDefault="00807610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807610" w:rsidRPr="002A03DA" w:rsidTr="00AF070C">
        <w:trPr>
          <w:cantSplit/>
          <w:tblHeader/>
        </w:trPr>
        <w:tc>
          <w:tcPr>
            <w:tcW w:w="2959" w:type="dxa"/>
          </w:tcPr>
          <w:p w:rsidR="00807610" w:rsidRPr="002A03DA" w:rsidRDefault="00807610" w:rsidP="00AF070C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807610" w:rsidRPr="002A03DA" w:rsidRDefault="00430691" w:rsidP="00DE2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3093"/>
              </w:tabs>
              <w:spacing w:line="240" w:lineRule="auto"/>
              <w:ind w:hanging="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1 มกราคม </w:t>
            </w:r>
            <w:r w:rsidR="00DE2660" w:rsidRPr="002A03DA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DE2660" w:rsidRPr="002A03DA">
              <w:rPr>
                <w:rFonts w:ascii="Angsana New" w:hAnsi="Angsana New"/>
                <w:sz w:val="26"/>
                <w:szCs w:val="26"/>
              </w:rPr>
              <w:t>60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ถึงวันที่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07610" w:rsidRPr="002A03D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807610"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DE2660" w:rsidRPr="002A03DA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DE2660" w:rsidRPr="002A03D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807610" w:rsidRPr="002A03DA" w:rsidRDefault="00807610" w:rsidP="00AF070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:rsidR="00807610" w:rsidRPr="002A03DA" w:rsidRDefault="00807610" w:rsidP="00AF070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255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9</w:t>
            </w:r>
          </w:p>
        </w:tc>
      </w:tr>
      <w:tr w:rsidR="00807610" w:rsidRPr="002A03DA" w:rsidTr="00AF070C">
        <w:trPr>
          <w:cantSplit/>
          <w:tblHeader/>
        </w:trPr>
        <w:tc>
          <w:tcPr>
            <w:tcW w:w="2959" w:type="dxa"/>
            <w:vAlign w:val="bottom"/>
          </w:tcPr>
          <w:p w:rsidR="00807610" w:rsidRPr="002A03DA" w:rsidRDefault="00807610" w:rsidP="00AF070C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90" w:type="dxa"/>
            <w:vAlign w:val="bottom"/>
          </w:tcPr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807610" w:rsidRPr="002A03DA" w:rsidRDefault="00807610" w:rsidP="00AF070C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1170" w:type="dxa"/>
            <w:vAlign w:val="bottom"/>
          </w:tcPr>
          <w:p w:rsidR="00807610" w:rsidRPr="002A03DA" w:rsidRDefault="00807610" w:rsidP="00AF070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807610" w:rsidRPr="002A03DA" w:rsidRDefault="00807610" w:rsidP="00AF070C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807610" w:rsidRPr="002A03DA" w:rsidTr="00AF070C">
        <w:trPr>
          <w:cantSplit/>
          <w:tblHeader/>
        </w:trPr>
        <w:tc>
          <w:tcPr>
            <w:tcW w:w="2959" w:type="dxa"/>
            <w:shd w:val="clear" w:color="auto" w:fill="auto"/>
          </w:tcPr>
          <w:p w:rsidR="00807610" w:rsidRPr="002A03DA" w:rsidRDefault="00807610" w:rsidP="00AF070C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7"/>
            <w:shd w:val="clear" w:color="auto" w:fill="auto"/>
          </w:tcPr>
          <w:p w:rsidR="00807610" w:rsidRPr="002A03DA" w:rsidRDefault="00807610" w:rsidP="00AF070C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807610" w:rsidRPr="002A03DA" w:rsidTr="00862BD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:rsidR="00807610" w:rsidRPr="002A03DA" w:rsidRDefault="002E2C53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156.36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211.09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610" w:rsidRPr="002A03DA" w:rsidTr="00862BD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1170" w:type="dxa"/>
          </w:tcPr>
          <w:p w:rsidR="00807610" w:rsidRPr="002A03DA" w:rsidRDefault="00293D47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(18.08)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(24.03)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  <w:vAlign w:val="bottom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7610" w:rsidRPr="002A03DA" w:rsidRDefault="00293D47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0.58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07610" w:rsidRPr="002A03DA" w:rsidRDefault="00E95A82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(1</w:t>
            </w:r>
            <w:r w:rsidR="005C07ED" w:rsidRPr="002A03DA">
              <w:rPr>
                <w:rFonts w:ascii="Angsana New" w:hAnsi="Angsana New"/>
                <w:b/>
                <w:bCs/>
                <w:sz w:val="26"/>
                <w:szCs w:val="26"/>
              </w:rPr>
              <w:t>7.50)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(24.03)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2E2C53" w:rsidRPr="002A03DA" w:rsidRDefault="002E2C53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</w:t>
            </w:r>
            <w:r w:rsidR="00293D47" w:rsidRPr="002A03DA">
              <w:rPr>
                <w:rFonts w:ascii="Angsana New" w:hAnsi="Angsana New"/>
                <w:sz w:val="26"/>
                <w:szCs w:val="26"/>
              </w:rPr>
              <w:t>7.23</w:t>
            </w:r>
            <w:r w:rsidRPr="002A03D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293D47" w:rsidRPr="002A03DA" w:rsidRDefault="00293D47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(7.23)</w:t>
            </w: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(9.61)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(9.61)</w:t>
            </w:r>
          </w:p>
        </w:tc>
      </w:tr>
      <w:tr w:rsidR="00807610" w:rsidRPr="002A03DA" w:rsidTr="006C1CC2">
        <w:trPr>
          <w:cantSplit/>
        </w:trPr>
        <w:tc>
          <w:tcPr>
            <w:tcW w:w="2959" w:type="dxa"/>
          </w:tcPr>
          <w:p w:rsidR="00807610" w:rsidRPr="002A03DA" w:rsidRDefault="00807610" w:rsidP="0080761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2E2C53" w:rsidRPr="002A03DA" w:rsidRDefault="008401BF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99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2E2C53" w:rsidRPr="002A03DA" w:rsidRDefault="002E2C53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2E2C53" w:rsidRPr="002A03DA" w:rsidRDefault="008401BF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18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807610" w:rsidRPr="002A03DA" w:rsidRDefault="00807610" w:rsidP="0080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36FF" w:rsidRPr="002A03DA" w:rsidTr="006C1CC2">
        <w:trPr>
          <w:cantSplit/>
        </w:trPr>
        <w:tc>
          <w:tcPr>
            <w:tcW w:w="2959" w:type="dxa"/>
          </w:tcPr>
          <w:p w:rsidR="006736FF" w:rsidRPr="002A03DA" w:rsidRDefault="006736FF" w:rsidP="006736FF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6736FF" w:rsidRPr="002A03DA" w:rsidRDefault="006736FF" w:rsidP="00673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07610" w:rsidRPr="002A03DA" w:rsidRDefault="00807610">
      <w:r w:rsidRPr="002A03DA">
        <w:br w:type="page"/>
      </w:r>
    </w:p>
    <w:tbl>
      <w:tblPr>
        <w:tblW w:w="10069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170"/>
        <w:gridCol w:w="990"/>
        <w:gridCol w:w="1170"/>
        <w:gridCol w:w="180"/>
        <w:gridCol w:w="1170"/>
        <w:gridCol w:w="1170"/>
        <w:gridCol w:w="1260"/>
      </w:tblGrid>
      <w:tr w:rsidR="00430691" w:rsidRPr="002A03DA" w:rsidTr="00AF070C">
        <w:trPr>
          <w:cantSplit/>
        </w:trPr>
        <w:tc>
          <w:tcPr>
            <w:tcW w:w="2959" w:type="dxa"/>
          </w:tcPr>
          <w:p w:rsidR="00430691" w:rsidRPr="002A03DA" w:rsidRDefault="00430691" w:rsidP="00430691">
            <w:pPr>
              <w:pStyle w:val="ListBullet3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สำหรับรอบระยะเวลาบัญชีตั้งแต่วันที่ 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430691" w:rsidRPr="002A03DA" w:rsidTr="00AF070C">
        <w:trPr>
          <w:cantSplit/>
          <w:tblHeader/>
        </w:trPr>
        <w:tc>
          <w:tcPr>
            <w:tcW w:w="2959" w:type="dxa"/>
          </w:tcPr>
          <w:p w:rsidR="00430691" w:rsidRPr="002A03DA" w:rsidRDefault="00430691" w:rsidP="00430691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left" w:pos="3093"/>
              </w:tabs>
              <w:spacing w:line="240" w:lineRule="auto"/>
              <w:ind w:hanging="1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1 มกราคม </w:t>
            </w:r>
            <w:r w:rsidR="00DE2660" w:rsidRPr="002A03DA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DE2660" w:rsidRPr="002A03DA">
              <w:rPr>
                <w:rFonts w:ascii="Angsana New" w:hAnsi="Angsana New"/>
                <w:sz w:val="26"/>
                <w:szCs w:val="26"/>
              </w:rPr>
              <w:t>60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>ถึงวันที่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DE2660" w:rsidRPr="002A03DA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="00DE2660" w:rsidRPr="002A03D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6"/>
                <w:szCs w:val="26"/>
              </w:rPr>
            </w:pPr>
          </w:p>
        </w:tc>
        <w:tc>
          <w:tcPr>
            <w:tcW w:w="3600" w:type="dxa"/>
            <w:gridSpan w:val="3"/>
          </w:tcPr>
          <w:p w:rsidR="00430691" w:rsidRPr="002A03DA" w:rsidRDefault="00430691" w:rsidP="004306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255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  <w:t>9</w:t>
            </w:r>
          </w:p>
        </w:tc>
      </w:tr>
      <w:tr w:rsidR="00430691" w:rsidRPr="002A03DA" w:rsidTr="00AF070C">
        <w:trPr>
          <w:cantSplit/>
          <w:tblHeader/>
        </w:trPr>
        <w:tc>
          <w:tcPr>
            <w:tcW w:w="2959" w:type="dxa"/>
            <w:vAlign w:val="bottom"/>
          </w:tcPr>
          <w:p w:rsidR="00430691" w:rsidRPr="002A03DA" w:rsidRDefault="00430691" w:rsidP="00430691">
            <w:pPr>
              <w:pStyle w:val="acctfourfigures"/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990" w:type="dxa"/>
            <w:vAlign w:val="bottom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70" w:type="dxa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บริษัท</w:t>
            </w:r>
          </w:p>
          <w:p w:rsidR="00430691" w:rsidRPr="002A03DA" w:rsidRDefault="00430691" w:rsidP="00430691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 xml:space="preserve"> สาธร</w:t>
            </w: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 xml:space="preserve"> ท</w:t>
            </w: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รัพย์สิน จำกัด</w:t>
            </w:r>
          </w:p>
        </w:tc>
        <w:tc>
          <w:tcPr>
            <w:tcW w:w="1170" w:type="dxa"/>
            <w:vAlign w:val="bottom"/>
          </w:tcPr>
          <w:p w:rsidR="00430691" w:rsidRPr="002A03DA" w:rsidRDefault="00430691" w:rsidP="0043069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260" w:type="dxa"/>
          </w:tcPr>
          <w:p w:rsidR="00430691" w:rsidRPr="002A03DA" w:rsidRDefault="00430691" w:rsidP="0043069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 w:hint="cs"/>
                <w:b w:val="0"/>
                <w:sz w:val="26"/>
                <w:szCs w:val="26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430691" w:rsidRPr="002A03DA" w:rsidTr="00AF070C">
        <w:trPr>
          <w:cantSplit/>
          <w:tblHeader/>
        </w:trPr>
        <w:tc>
          <w:tcPr>
            <w:tcW w:w="2959" w:type="dxa"/>
            <w:shd w:val="clear" w:color="auto" w:fill="auto"/>
          </w:tcPr>
          <w:p w:rsidR="00430691" w:rsidRPr="002A03DA" w:rsidRDefault="00430691" w:rsidP="00430691">
            <w:pPr>
              <w:pStyle w:val="acctfourfigures"/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7"/>
            <w:shd w:val="clear" w:color="auto" w:fill="auto"/>
          </w:tcPr>
          <w:p w:rsidR="00430691" w:rsidRPr="002A03DA" w:rsidRDefault="00430691" w:rsidP="00430691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2A03DA"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30691" w:rsidRPr="002A03DA" w:rsidTr="00862BD2">
        <w:trPr>
          <w:cantSplit/>
        </w:trPr>
        <w:tc>
          <w:tcPr>
            <w:tcW w:w="2959" w:type="dxa"/>
            <w:vAlign w:val="bottom"/>
          </w:tcPr>
          <w:p w:rsidR="00430691" w:rsidRPr="002A03DA" w:rsidRDefault="00430691" w:rsidP="004306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</w:tcPr>
          <w:p w:rsidR="00430691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59.75</w:t>
            </w:r>
          </w:p>
        </w:tc>
        <w:tc>
          <w:tcPr>
            <w:tcW w:w="99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0691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23.</w:t>
            </w:r>
            <w:r w:rsidR="005F5736" w:rsidRPr="002A03DA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77.08</w:t>
            </w: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30.83</w:t>
            </w:r>
          </w:p>
        </w:tc>
      </w:tr>
      <w:tr w:rsidR="00430691" w:rsidRPr="002A03DA" w:rsidTr="00862BD2">
        <w:trPr>
          <w:cantSplit/>
        </w:trPr>
        <w:tc>
          <w:tcPr>
            <w:tcW w:w="2959" w:type="dxa"/>
            <w:vAlign w:val="bottom"/>
          </w:tcPr>
          <w:p w:rsidR="00430691" w:rsidRPr="002A03DA" w:rsidRDefault="00430691" w:rsidP="00430691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</w:tcPr>
          <w:p w:rsidR="00430691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(5.03)</w:t>
            </w:r>
          </w:p>
        </w:tc>
        <w:tc>
          <w:tcPr>
            <w:tcW w:w="99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0691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(2.01)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(9.32)</w:t>
            </w: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(3.73)</w:t>
            </w:r>
          </w:p>
        </w:tc>
      </w:tr>
      <w:tr w:rsidR="00430691" w:rsidRPr="002A03DA" w:rsidTr="006C1CC2">
        <w:trPr>
          <w:cantSplit/>
        </w:trPr>
        <w:tc>
          <w:tcPr>
            <w:tcW w:w="2959" w:type="dxa"/>
          </w:tcPr>
          <w:p w:rsidR="00430691" w:rsidRPr="002A03DA" w:rsidRDefault="00430691" w:rsidP="00430691">
            <w:pPr>
              <w:pStyle w:val="acctfourfigures"/>
              <w:tabs>
                <w:tab w:val="clear" w:pos="765"/>
                <w:tab w:val="decimal" w:pos="22"/>
              </w:tabs>
              <w:spacing w:line="240" w:lineRule="auto"/>
              <w:ind w:left="191" w:right="-79" w:hanging="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กระแสเงินสดจากกิจกรรมจัดหาเงิน </w:t>
            </w:r>
          </w:p>
          <w:p w:rsidR="00430691" w:rsidRPr="002A03DA" w:rsidRDefault="00430691" w:rsidP="0043069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2A03DA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(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เงินปันผลที่จ่ายให้กับส่วนได้เสียที่</w:t>
            </w:r>
          </w:p>
          <w:p w:rsidR="00430691" w:rsidRPr="002A03DA" w:rsidRDefault="00430691" w:rsidP="0043069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right="-79" w:hanging="18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A03DA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 xml:space="preserve">   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ไม่มีอำนาจควบคุม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 xml:space="preserve">: 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ไม่มี</w:t>
            </w:r>
            <w:r w:rsidRPr="002A03DA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113FB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113FB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 w:hint="cs"/>
                <w:sz w:val="26"/>
                <w:szCs w:val="26"/>
                <w:cs/>
              </w:rPr>
              <w:t>(32.38)</w:t>
            </w:r>
          </w:p>
        </w:tc>
        <w:tc>
          <w:tcPr>
            <w:tcW w:w="99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113FB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E113FB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(12.95)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(58.64)</w:t>
            </w: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:rsidR="00430691" w:rsidRPr="002A03DA" w:rsidRDefault="00980AE0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</w:rPr>
              <w:t>(23.45</w:t>
            </w:r>
            <w:r w:rsidR="00430691" w:rsidRPr="002A03D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30691" w:rsidRPr="002A03DA" w:rsidTr="006C1CC2">
        <w:trPr>
          <w:cantSplit/>
        </w:trPr>
        <w:tc>
          <w:tcPr>
            <w:tcW w:w="2959" w:type="dxa"/>
          </w:tcPr>
          <w:p w:rsidR="00430691" w:rsidRPr="002A03DA" w:rsidRDefault="00430691" w:rsidP="00430691">
            <w:pPr>
              <w:pStyle w:val="acctfourfigures"/>
              <w:tabs>
                <w:tab w:val="clear" w:pos="765"/>
              </w:tabs>
              <w:spacing w:line="240" w:lineRule="auto"/>
              <w:ind w:left="191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93D47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22.34</w:t>
            </w:r>
          </w:p>
        </w:tc>
        <w:tc>
          <w:tcPr>
            <w:tcW w:w="99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293D47" w:rsidRPr="002A03DA" w:rsidRDefault="00E113FB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8.94</w:t>
            </w:r>
          </w:p>
        </w:tc>
        <w:tc>
          <w:tcPr>
            <w:tcW w:w="18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9.12</w:t>
            </w:r>
          </w:p>
        </w:tc>
        <w:tc>
          <w:tcPr>
            <w:tcW w:w="1170" w:type="dxa"/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430691" w:rsidRPr="002A03DA" w:rsidRDefault="00430691" w:rsidP="0043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A03DA">
              <w:rPr>
                <w:rFonts w:ascii="Angsana New" w:hAnsi="Angsana New"/>
                <w:b/>
                <w:bCs/>
                <w:sz w:val="26"/>
                <w:szCs w:val="26"/>
              </w:rPr>
              <w:t>3.65</w:t>
            </w:r>
          </w:p>
        </w:tc>
      </w:tr>
    </w:tbl>
    <w:p w:rsidR="00736576" w:rsidRPr="002A03DA" w:rsidRDefault="00736576" w:rsidP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="Angsana New" w:hAnsi="Angsana New"/>
          <w:sz w:val="16"/>
          <w:szCs w:val="16"/>
        </w:rPr>
      </w:pPr>
    </w:p>
    <w:p w:rsidR="002C06E2" w:rsidRPr="002A03DA" w:rsidRDefault="00E12916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357E75" w:rsidRPr="002A03DA" w:rsidRDefault="00357E75" w:rsidP="00357E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rPr>
          <w:rFonts w:ascii="Angsana New" w:hAnsi="Angsana New"/>
          <w:b/>
          <w:bCs/>
          <w:sz w:val="20"/>
          <w:szCs w:val="20"/>
        </w:rPr>
      </w:pPr>
    </w:p>
    <w:tbl>
      <w:tblPr>
        <w:tblW w:w="965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582"/>
        <w:gridCol w:w="585"/>
        <w:gridCol w:w="1170"/>
        <w:gridCol w:w="270"/>
        <w:gridCol w:w="1170"/>
        <w:gridCol w:w="236"/>
        <w:gridCol w:w="34"/>
        <w:gridCol w:w="1170"/>
        <w:gridCol w:w="270"/>
        <w:gridCol w:w="1170"/>
      </w:tblGrid>
      <w:tr w:rsidR="00DF218C" w:rsidRPr="002A03DA" w:rsidTr="00F510D0">
        <w:trPr>
          <w:tblHeader/>
        </w:trPr>
        <w:tc>
          <w:tcPr>
            <w:tcW w:w="3582" w:type="dxa"/>
          </w:tcPr>
          <w:p w:rsidR="00DF218C" w:rsidRPr="002A03DA" w:rsidRDefault="00DF218C" w:rsidP="00DF218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DF218C" w:rsidRPr="002A03DA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:rsidR="00DF218C" w:rsidRPr="002A03DA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F218C" w:rsidRPr="002A03DA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4" w:type="dxa"/>
            <w:gridSpan w:val="4"/>
            <w:vAlign w:val="center"/>
          </w:tcPr>
          <w:p w:rsidR="00DF218C" w:rsidRPr="002A03DA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36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วันที่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36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2560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236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0C2FA6" w:rsidRPr="002A03DA" w:rsidRDefault="000C2FA6" w:rsidP="000C2FA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</w:tr>
      <w:tr w:rsidR="000C2FA6" w:rsidRPr="002A03DA" w:rsidTr="00F510D0">
        <w:trPr>
          <w:tblHeader/>
        </w:trPr>
        <w:tc>
          <w:tcPr>
            <w:tcW w:w="3582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:rsidR="000C2FA6" w:rsidRPr="002A03DA" w:rsidRDefault="000C2FA6" w:rsidP="000C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8,309.72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8,013.39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4,134.87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3,788.19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26.51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344.81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26.02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343.14</w:t>
            </w:r>
          </w:p>
        </w:tc>
      </w:tr>
      <w:tr w:rsidR="000C2FA6" w:rsidRPr="002A03DA" w:rsidTr="00F510D0">
        <w:trPr>
          <w:trHeight w:val="164"/>
        </w:trPr>
        <w:tc>
          <w:tcPr>
            <w:tcW w:w="3582" w:type="dxa"/>
          </w:tcPr>
          <w:p w:rsidR="000C2FA6" w:rsidRPr="002A03DA" w:rsidRDefault="000C2FA6" w:rsidP="000C2FA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nineptblocknosp"/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7C418B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(19.18</w:t>
            </w:r>
            <w:r w:rsidR="000C2FA6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(39.02)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โอนเข้า</w:t>
            </w: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มาจาก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(ออก</w:t>
            </w: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ไปที่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510D0" w:rsidRPr="002A03DA" w:rsidTr="002A7BA5">
        <w:tc>
          <w:tcPr>
            <w:tcW w:w="4167" w:type="dxa"/>
            <w:gridSpan w:val="2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(153.95)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(196.07)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45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183.07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tabs>
                <w:tab w:val="clear" w:pos="454"/>
                <w:tab w:val="clear" w:pos="680"/>
                <w:tab w:val="left" w:pos="459"/>
              </w:tabs>
              <w:ind w:left="612" w:hanging="153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3.54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3.54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8,163.</w:t>
            </w:r>
            <w:r w:rsidR="007C418B"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8,309.72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4,160.89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F510D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4,134.87</w:t>
            </w:r>
          </w:p>
        </w:tc>
      </w:tr>
      <w:tr w:rsidR="000C2FA6" w:rsidRPr="002A03DA" w:rsidTr="00F510D0">
        <w:tc>
          <w:tcPr>
            <w:tcW w:w="3582" w:type="dxa"/>
          </w:tcPr>
          <w:p w:rsidR="000C2FA6" w:rsidRPr="002A03DA" w:rsidRDefault="000C2FA6" w:rsidP="000C2FA6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dxa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2FA6" w:rsidRPr="002A03DA" w:rsidRDefault="000C2FA6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510D0" w:rsidRPr="002A03DA" w:rsidTr="00F510D0">
        <w:tc>
          <w:tcPr>
            <w:tcW w:w="3582" w:type="dxa"/>
          </w:tcPr>
          <w:p w:rsidR="00F510D0" w:rsidRPr="002A03DA" w:rsidRDefault="00F510D0" w:rsidP="000C2FA6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dxa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0D0" w:rsidRPr="002A03DA" w:rsidRDefault="00F510D0" w:rsidP="000C2FA6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A803C7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1,399.30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1,144.17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210.71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79.06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="006C1CC2"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6C1CC2"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7676D6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227.73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266.04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110.59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decimal" w:pos="52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106.54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7676D6" w:rsidP="00BF3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F3D1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.17)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(22.16)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6C1C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tabs>
                <w:tab w:val="clear" w:pos="227"/>
                <w:tab w:val="clear" w:pos="454"/>
                <w:tab w:val="decimal" w:pos="549"/>
                <w:tab w:val="left" w:pos="729"/>
              </w:tabs>
              <w:ind w:left="459" w:hanging="369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)</w:t>
            </w:r>
            <w:r w:rsidRPr="002A03D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b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7676D6" w:rsidP="002608D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608D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.31)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25.11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6C1C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25.11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โอนเข้ามาจาก (ออกไปที่)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147D50" w:rsidP="006C1C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7D50" w:rsidRPr="002A03DA" w:rsidTr="00F510D0">
        <w:tc>
          <w:tcPr>
            <w:tcW w:w="4167" w:type="dxa"/>
            <w:gridSpan w:val="2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369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2608D9" w:rsidP="00BF3D1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(43.00)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6C1C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459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4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7676D6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29.14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E42993" w:rsidP="006C1CC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08" w:right="2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D50" w:rsidRPr="002A03DA" w:rsidRDefault="00442651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1,605.55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1,399.30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D50" w:rsidRPr="002A03DA" w:rsidRDefault="00E42993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321.30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210.71</w:t>
            </w:r>
          </w:p>
        </w:tc>
      </w:tr>
      <w:tr w:rsidR="00147D50" w:rsidRPr="002A03DA" w:rsidTr="00F510D0"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147D50" w:rsidP="00585D0C">
            <w:pPr>
              <w:pStyle w:val="acctfourfigures"/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147D50" w:rsidRPr="002A03DA" w:rsidTr="00F510D0">
        <w:trPr>
          <w:trHeight w:val="70"/>
        </w:trPr>
        <w:tc>
          <w:tcPr>
            <w:tcW w:w="3582" w:type="dxa"/>
          </w:tcPr>
          <w:p w:rsidR="00147D50" w:rsidRPr="002A03DA" w:rsidRDefault="00147D50" w:rsidP="00147D50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85" w:type="dxa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:rsidR="00147D50" w:rsidRPr="002A03DA" w:rsidRDefault="00147D50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47D50" w:rsidRPr="002A03DA" w:rsidRDefault="00147D50" w:rsidP="00147D50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2993" w:rsidRPr="002A03DA" w:rsidTr="00F510D0">
        <w:tc>
          <w:tcPr>
            <w:tcW w:w="3582" w:type="dxa"/>
          </w:tcPr>
          <w:p w:rsidR="00E42993" w:rsidRPr="002A03DA" w:rsidRDefault="00E42993" w:rsidP="00E42993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85" w:type="dxa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6,910.42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6,869.22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3,924.16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3,709.13</w:t>
            </w:r>
          </w:p>
        </w:tc>
      </w:tr>
      <w:tr w:rsidR="00E42993" w:rsidRPr="002A03DA" w:rsidTr="00F510D0">
        <w:tc>
          <w:tcPr>
            <w:tcW w:w="3582" w:type="dxa"/>
          </w:tcPr>
          <w:p w:rsidR="00E42993" w:rsidRPr="002A03DA" w:rsidRDefault="00E42993" w:rsidP="00E4299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585" w:type="dxa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2E4D7A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6,557</w:t>
            </w:r>
            <w:r w:rsidR="006E5EF8"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6,910.42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585D0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3,839.59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42993" w:rsidRPr="002A03DA" w:rsidRDefault="00E42993" w:rsidP="00E4299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3,924.16</w:t>
            </w:r>
          </w:p>
        </w:tc>
      </w:tr>
    </w:tbl>
    <w:p w:rsidR="002D0775" w:rsidRPr="002A03DA" w:rsidRDefault="002D0775" w:rsidP="002D07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decimal" w:pos="990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167A33" w:rsidRPr="002A03DA" w:rsidRDefault="00167A33" w:rsidP="00167A33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ในเดือน มีนาคม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บริษัทย่อยแห่งหนึ่ง ได้เข้าทำสัญญาจะซื้อจะขายที่ดินกับกิจการแห่งหนึ่งเป็นจำนวนเงิน </w:t>
      </w:r>
      <w:r w:rsidRPr="002A03DA">
        <w:rPr>
          <w:rFonts w:ascii="Angsana New" w:hAnsi="Angsana New"/>
          <w:sz w:val="30"/>
          <w:szCs w:val="30"/>
        </w:rPr>
        <w:t xml:space="preserve">80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 กุมภาพันธ์ </w:t>
      </w:r>
      <w:r w:rsidRPr="002A03DA">
        <w:rPr>
          <w:rFonts w:ascii="Angsana New" w:hAnsi="Angsana New"/>
          <w:sz w:val="30"/>
          <w:szCs w:val="30"/>
        </w:rPr>
        <w:t xml:space="preserve">2562 </w:t>
      </w:r>
      <w:r w:rsidRPr="002A03DA">
        <w:rPr>
          <w:rFonts w:ascii="Angsana New" w:hAnsi="Angsana New"/>
          <w:sz w:val="30"/>
          <w:szCs w:val="30"/>
          <w:cs/>
        </w:rPr>
        <w:t>โดยจะทำการจดทะเบียนโอนกรรมสิทธิ์ที่ดินให้แก่ผู้ซื้อ เมื่อบริษัทย่อยได้รับเงินครบ เป็นไปตามเงื่อนไขสัญญา</w:t>
      </w:r>
    </w:p>
    <w:p w:rsidR="00167A33" w:rsidRPr="002A03DA" w:rsidRDefault="00167A33" w:rsidP="00167A33">
      <w:pPr>
        <w:tabs>
          <w:tab w:val="clear" w:pos="907"/>
          <w:tab w:val="decimal" w:pos="900"/>
        </w:tabs>
        <w:rPr>
          <w:rFonts w:ascii="Angsana New" w:hAnsi="Angsana New"/>
          <w:sz w:val="20"/>
          <w:szCs w:val="20"/>
        </w:rPr>
      </w:pPr>
    </w:p>
    <w:p w:rsidR="00167A33" w:rsidRPr="002A03DA" w:rsidRDefault="00167A33" w:rsidP="0016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DE2660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บันทึกต้นทุนการกู้ยืมที่เกี่ยวข้องกับการได้มาซึ่งอสังหาริมทรัพย์เพื่อการลงทุนระหว่างการก่อสร้างเป็นส่วนหนึ่งของต้นทุนสินทรัพย์จำนวน </w:t>
      </w:r>
      <w:r w:rsidRPr="002A03DA">
        <w:rPr>
          <w:rFonts w:ascii="Angsana New" w:hAnsi="Angsana New"/>
          <w:sz w:val="30"/>
          <w:szCs w:val="30"/>
        </w:rPr>
        <w:t xml:space="preserve">12.42 </w:t>
      </w:r>
      <w:r w:rsidRPr="002A03DA">
        <w:rPr>
          <w:rFonts w:ascii="Angsana New" w:hAnsi="Angsana New"/>
          <w:sz w:val="30"/>
          <w:szCs w:val="30"/>
          <w:cs/>
        </w:rPr>
        <w:t>ล้านบาท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มีอัตราดอกเบี้ยที่รับรู้</w:t>
      </w:r>
      <w:r w:rsidRPr="002A03DA">
        <w:rPr>
          <w:rFonts w:ascii="Angsana New" w:hAnsi="Angsana New"/>
          <w:sz w:val="30"/>
          <w:szCs w:val="30"/>
        </w:rPr>
        <w:t xml:space="preserve">    </w:t>
      </w:r>
      <w:r w:rsidRPr="002A03DA">
        <w:rPr>
          <w:rFonts w:ascii="Angsana New" w:hAnsi="Angsana New"/>
          <w:sz w:val="30"/>
          <w:szCs w:val="30"/>
          <w:cs/>
        </w:rPr>
        <w:t xml:space="preserve">ร้อยละ </w:t>
      </w:r>
      <w:r w:rsidRPr="002A03DA">
        <w:rPr>
          <w:rFonts w:ascii="Angsana New" w:hAnsi="Angsana New"/>
          <w:sz w:val="30"/>
          <w:szCs w:val="30"/>
        </w:rPr>
        <w:t xml:space="preserve">4.275 </w:t>
      </w:r>
      <w:r w:rsidRPr="002A03DA">
        <w:rPr>
          <w:rFonts w:ascii="Angsana New" w:hAnsi="Angsana New"/>
          <w:sz w:val="30"/>
          <w:szCs w:val="30"/>
          <w:cs/>
        </w:rPr>
        <w:t xml:space="preserve">ต่อปี โดยอาคารสำนักงานให้เช่าดังกล่าวสร้างแล้วเสร็จในเดือน เมษายน </w:t>
      </w:r>
      <w:r w:rsidR="00DE2660">
        <w:rPr>
          <w:rFonts w:ascii="Angsana New" w:hAnsi="Angsana New"/>
          <w:sz w:val="30"/>
          <w:szCs w:val="30"/>
        </w:rPr>
        <w:t>2559</w:t>
      </w:r>
    </w:p>
    <w:p w:rsidR="002D0775" w:rsidRPr="002A03DA" w:rsidRDefault="002D0775" w:rsidP="00167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decimal" w:pos="900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:rsidR="008B2969" w:rsidRPr="002A03DA" w:rsidRDefault="00284811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 อาคารสำนักงานที่ให้เช่าแก่บุคคลภายนอก</w:t>
      </w:r>
      <w:r w:rsidRPr="002A03DA">
        <w:rPr>
          <w:rFonts w:ascii="Angsana New" w:hAnsi="Angsana New" w:hint="cs"/>
          <w:sz w:val="30"/>
          <w:szCs w:val="30"/>
          <w:cs/>
        </w:rPr>
        <w:t>และกิจการที่เกี่ยวข้องกัน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  </w:t>
      </w:r>
      <w:r w:rsidR="00BE2072" w:rsidRPr="002A03DA">
        <w:rPr>
          <w:rFonts w:ascii="Angsana New" w:hAnsi="Angsana New" w:hint="cs"/>
          <w:sz w:val="30"/>
          <w:szCs w:val="30"/>
          <w:cs/>
        </w:rPr>
        <w:t>และ</w:t>
      </w:r>
      <w:r w:rsidRPr="002A03DA">
        <w:rPr>
          <w:rFonts w:ascii="Angsana New" w:hAnsi="Angsana New" w:hint="cs"/>
          <w:sz w:val="30"/>
          <w:szCs w:val="30"/>
          <w:cs/>
        </w:rPr>
        <w:t>ที่ดินเปล่าที่ไม่มีการพัฒนา</w:t>
      </w:r>
    </w:p>
    <w:p w:rsidR="00335251" w:rsidRPr="002A03DA" w:rsidRDefault="00335251" w:rsidP="00335251">
      <w:pPr>
        <w:tabs>
          <w:tab w:val="clear" w:pos="907"/>
          <w:tab w:val="decimal" w:pos="900"/>
        </w:tabs>
        <w:rPr>
          <w:rFonts w:ascii="Angsana New" w:hAnsi="Angsana New"/>
          <w:sz w:val="20"/>
          <w:szCs w:val="20"/>
        </w:rPr>
      </w:pPr>
    </w:p>
    <w:p w:rsidR="00AE62B3" w:rsidRPr="002A03DA" w:rsidRDefault="00335251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อาคารสำนักงานที่ให้เช่า</w:t>
      </w:r>
      <w:r w:rsidR="00AE62B3" w:rsidRPr="002A03DA">
        <w:rPr>
          <w:rFonts w:ascii="Angsana New" w:hAnsi="Angsana New" w:hint="cs"/>
          <w:sz w:val="30"/>
          <w:szCs w:val="30"/>
          <w:cs/>
        </w:rPr>
        <w:t>เป็นสินทรัพย์</w:t>
      </w:r>
      <w:r w:rsidRPr="002A03DA">
        <w:rPr>
          <w:rFonts w:ascii="Angsana New" w:hAnsi="Angsana New" w:hint="cs"/>
          <w:sz w:val="30"/>
          <w:szCs w:val="30"/>
          <w:cs/>
        </w:rPr>
        <w:t xml:space="preserve">ที่ตั้งอยู่บนสิทธิการเช่า </w:t>
      </w:r>
      <w:r w:rsidR="00AE62B3" w:rsidRPr="002A03DA">
        <w:rPr>
          <w:rFonts w:ascii="Angsana New" w:hAnsi="Angsana New" w:hint="cs"/>
          <w:sz w:val="30"/>
          <w:szCs w:val="30"/>
          <w:cs/>
        </w:rPr>
        <w:t>โดยกรรมสิทธิ์จะตกเป็นสิทธิ์ของ</w:t>
      </w:r>
      <w:r w:rsidRPr="002A03DA">
        <w:rPr>
          <w:rFonts w:ascii="Angsana New" w:hAnsi="Angsana New" w:hint="cs"/>
          <w:sz w:val="30"/>
          <w:szCs w:val="30"/>
          <w:cs/>
        </w:rPr>
        <w:t>เจ้าของที่ดินตามเงื่อนไขใน</w:t>
      </w:r>
      <w:r w:rsidR="00772125" w:rsidRPr="002A03DA">
        <w:rPr>
          <w:rFonts w:ascii="Angsana New" w:hAnsi="Angsana New" w:hint="cs"/>
          <w:sz w:val="30"/>
          <w:szCs w:val="30"/>
          <w:cs/>
        </w:rPr>
        <w:t>ที่ระบุไว้ใน</w:t>
      </w:r>
      <w:r w:rsidRPr="002A03DA">
        <w:rPr>
          <w:rFonts w:ascii="Angsana New" w:hAnsi="Angsana New" w:hint="cs"/>
          <w:sz w:val="30"/>
          <w:szCs w:val="30"/>
          <w:cs/>
        </w:rPr>
        <w:t>สัญญาเช่าที่แตกต่างกันในแต่ละสัญญา</w:t>
      </w:r>
      <w:r w:rsidR="00AD26AF" w:rsidRPr="002A03DA">
        <w:rPr>
          <w:rFonts w:ascii="Angsana New" w:hAnsi="Angsana New"/>
          <w:sz w:val="30"/>
          <w:szCs w:val="30"/>
        </w:rPr>
        <w:t xml:space="preserve"> </w:t>
      </w:r>
      <w:r w:rsidR="00AE62B3" w:rsidRPr="002A03DA">
        <w:rPr>
          <w:rFonts w:ascii="Angsana New" w:hAnsi="Angsana New"/>
          <w:sz w:val="30"/>
          <w:szCs w:val="30"/>
        </w:rPr>
        <w:t>(</w:t>
      </w:r>
      <w:r w:rsidR="00AE62B3" w:rsidRPr="002A03DA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AE62B3" w:rsidRPr="002A03DA">
        <w:rPr>
          <w:rFonts w:ascii="Angsana New" w:hAnsi="Angsana New"/>
          <w:sz w:val="30"/>
          <w:szCs w:val="30"/>
        </w:rPr>
        <w:t>14)</w:t>
      </w:r>
    </w:p>
    <w:p w:rsidR="00AE62B3" w:rsidRPr="002A03DA" w:rsidRDefault="00AE62B3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335251" w:rsidRPr="002A03DA" w:rsidRDefault="00AD26AF" w:rsidP="0033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ในระหว่างปี 2559 บริษัทย่อยของบริษัทได้ทำสัญญา</w:t>
      </w:r>
      <w:r w:rsidR="000338F6" w:rsidRPr="002A03DA">
        <w:rPr>
          <w:rFonts w:ascii="Angsana New" w:hAnsi="Angsana New" w:hint="cs"/>
          <w:sz w:val="30"/>
          <w:szCs w:val="30"/>
          <w:cs/>
        </w:rPr>
        <w:t>ให้</w:t>
      </w:r>
      <w:r w:rsidRPr="002A03DA">
        <w:rPr>
          <w:rFonts w:ascii="Angsana New" w:hAnsi="Angsana New" w:hint="cs"/>
          <w:sz w:val="30"/>
          <w:szCs w:val="30"/>
          <w:cs/>
        </w:rPr>
        <w:t>เช่า</w:t>
      </w:r>
      <w:r w:rsidR="00AE62B3" w:rsidRPr="002A03DA">
        <w:rPr>
          <w:rFonts w:ascii="Angsana New" w:hAnsi="Angsana New" w:hint="cs"/>
          <w:sz w:val="30"/>
          <w:szCs w:val="30"/>
          <w:cs/>
        </w:rPr>
        <w:t>ช่วงที่ดินอาคารสาทรสแควร์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กับกองทรัสต์ซึ่งเป็นบริษัทร่วมของบริษัท </w:t>
      </w:r>
      <w:r w:rsidRPr="002A03DA">
        <w:rPr>
          <w:rFonts w:ascii="Angsana New" w:hAnsi="Angsana New"/>
          <w:sz w:val="30"/>
          <w:szCs w:val="30"/>
        </w:rPr>
        <w:t>(</w:t>
      </w:r>
      <w:r w:rsidRPr="002A03DA">
        <w:rPr>
          <w:rFonts w:ascii="Angsana New" w:hAnsi="Angsana New" w:hint="cs"/>
          <w:sz w:val="30"/>
          <w:szCs w:val="30"/>
          <w:cs/>
        </w:rPr>
        <w:t>ดูหมายเหตุข้อ 23</w:t>
      </w:r>
      <w:r w:rsidRPr="002A03DA">
        <w:rPr>
          <w:rFonts w:ascii="Angsana New" w:hAnsi="Angsana New"/>
          <w:sz w:val="30"/>
          <w:szCs w:val="30"/>
        </w:rPr>
        <w:t xml:space="preserve"> (</w:t>
      </w:r>
      <w:r w:rsidRPr="002A03DA">
        <w:rPr>
          <w:rFonts w:ascii="Angsana New" w:hAnsi="Angsana New" w:hint="cs"/>
          <w:sz w:val="30"/>
          <w:szCs w:val="30"/>
          <w:cs/>
        </w:rPr>
        <w:t>ข</w:t>
      </w:r>
      <w:r w:rsidRPr="002A03DA">
        <w:rPr>
          <w:rFonts w:ascii="Angsana New" w:hAnsi="Angsana New"/>
          <w:sz w:val="30"/>
          <w:szCs w:val="30"/>
        </w:rPr>
        <w:t>))</w:t>
      </w:r>
    </w:p>
    <w:p w:rsidR="00284811" w:rsidRPr="002A03DA" w:rsidRDefault="00284811" w:rsidP="001F4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อสังหาริมทรัพย์เพื่อ</w:t>
      </w:r>
      <w:r w:rsidR="00FA2752" w:rsidRPr="002A03DA">
        <w:rPr>
          <w:rFonts w:ascii="Angsana New" w:hAnsi="Angsana New"/>
          <w:sz w:val="30"/>
          <w:szCs w:val="30"/>
          <w:cs/>
        </w:rPr>
        <w:t xml:space="preserve">การลงทุน ณ วันที่ </w:t>
      </w:r>
      <w:r w:rsidR="00DF218C" w:rsidRPr="002A03DA">
        <w:rPr>
          <w:rFonts w:ascii="Angsana New" w:hAnsi="Angsana New"/>
          <w:sz w:val="30"/>
          <w:szCs w:val="30"/>
        </w:rPr>
        <w:t xml:space="preserve">30 </w:t>
      </w:r>
      <w:r w:rsidR="00DF218C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="00FA2752" w:rsidRPr="002A03DA">
        <w:rPr>
          <w:rFonts w:ascii="Angsana New" w:hAnsi="Angsana New"/>
          <w:sz w:val="30"/>
          <w:szCs w:val="30"/>
          <w:cs/>
        </w:rPr>
        <w:t xml:space="preserve"> </w:t>
      </w:r>
      <w:r w:rsidR="00DF218C" w:rsidRPr="002A03DA">
        <w:rPr>
          <w:rFonts w:ascii="Angsana New" w:hAnsi="Angsana New"/>
          <w:sz w:val="30"/>
          <w:szCs w:val="30"/>
        </w:rPr>
        <w:t xml:space="preserve">2560 </w:t>
      </w:r>
      <w:r w:rsidR="00DF218C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218C" w:rsidRPr="002A03DA">
        <w:rPr>
          <w:rFonts w:ascii="Angsana New" w:hAnsi="Angsana New"/>
          <w:sz w:val="30"/>
          <w:szCs w:val="30"/>
        </w:rPr>
        <w:t xml:space="preserve">31 </w:t>
      </w:r>
      <w:r w:rsidR="00DF218C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F218C"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042463" w:rsidRPr="002A03DA">
        <w:rPr>
          <w:rFonts w:ascii="Angsana New" w:hAnsi="Angsana New" w:hint="cs"/>
          <w:sz w:val="30"/>
          <w:szCs w:val="30"/>
          <w:cs/>
        </w:rPr>
        <w:t>ประเมินราคา</w:t>
      </w:r>
      <w:r w:rsidRPr="002A03DA">
        <w:rPr>
          <w:rFonts w:ascii="Angsana New" w:hAnsi="Angsana New"/>
          <w:sz w:val="30"/>
          <w:szCs w:val="30"/>
          <w:cs/>
        </w:rPr>
        <w:t>โดยผู้ประเมินราคาอิสระ โดยพิจารณาราคาตลาด</w:t>
      </w:r>
      <w:r w:rsidR="00C708A6"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042463" w:rsidRPr="002A03DA" w:rsidRDefault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EA6DB7" w:rsidRPr="002A03DA" w:rsidRDefault="00EA6DB7" w:rsidP="0004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</w:p>
    <w:p w:rsidR="007067E0" w:rsidRPr="002A03DA" w:rsidRDefault="007067E0" w:rsidP="00C708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2907"/>
        <w:gridCol w:w="270"/>
        <w:gridCol w:w="1354"/>
        <w:gridCol w:w="270"/>
        <w:gridCol w:w="1355"/>
        <w:gridCol w:w="270"/>
        <w:gridCol w:w="1354"/>
        <w:gridCol w:w="270"/>
        <w:gridCol w:w="1356"/>
      </w:tblGrid>
      <w:tr w:rsidR="00F510D0" w:rsidRPr="002A03DA" w:rsidTr="00DF218C">
        <w:trPr>
          <w:trHeight w:val="407"/>
        </w:trPr>
        <w:tc>
          <w:tcPr>
            <w:tcW w:w="2907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98681B" w:rsidRPr="002A03DA" w:rsidTr="00DF218C">
        <w:trPr>
          <w:trHeight w:val="407"/>
        </w:trPr>
        <w:tc>
          <w:tcPr>
            <w:tcW w:w="2907" w:type="dxa"/>
          </w:tcPr>
          <w:p w:rsidR="0098681B" w:rsidRPr="002A03DA" w:rsidRDefault="00527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  <w:r w:rsidR="00F510D0" w:rsidRPr="002A03DA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:rsidR="0098681B" w:rsidRPr="002A03DA" w:rsidRDefault="0098681B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:rsidR="0098681B" w:rsidRPr="002A03DA" w:rsidRDefault="00DF218C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98681B" w:rsidRPr="002A03DA" w:rsidRDefault="0098681B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80" w:type="dxa"/>
            <w:gridSpan w:val="3"/>
          </w:tcPr>
          <w:p w:rsidR="0098681B" w:rsidRPr="002A03DA" w:rsidRDefault="00DF218C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F510D0" w:rsidRPr="002A03DA" w:rsidTr="00F510D0">
        <w:trPr>
          <w:trHeight w:val="407"/>
        </w:trPr>
        <w:tc>
          <w:tcPr>
            <w:tcW w:w="2907" w:type="dxa"/>
          </w:tcPr>
          <w:p w:rsidR="00F510D0" w:rsidRPr="002A03DA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2A03DA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:rsidR="00F510D0" w:rsidRPr="002A03DA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F510D0" w:rsidRPr="002A03DA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:rsidR="00F510D0" w:rsidRPr="002A03DA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:rsidR="00F510D0" w:rsidRPr="002A03DA" w:rsidRDefault="00F510D0" w:rsidP="00986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:rsidR="00F510D0" w:rsidRPr="002A03DA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F510D0" w:rsidRPr="002A03DA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:rsidR="00F510D0" w:rsidRPr="002A03DA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2A03DA" w:rsidTr="002A7BA5">
        <w:trPr>
          <w:trHeight w:val="407"/>
        </w:trPr>
        <w:tc>
          <w:tcPr>
            <w:tcW w:w="2907" w:type="dxa"/>
          </w:tcPr>
          <w:p w:rsidR="00F510D0" w:rsidRPr="002A03DA" w:rsidRDefault="00F510D0" w:rsidP="008B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10D0" w:rsidRPr="002A03DA" w:rsidRDefault="00F510D0" w:rsidP="0052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9" w:type="dxa"/>
            <w:gridSpan w:val="7"/>
          </w:tcPr>
          <w:p w:rsidR="00F510D0" w:rsidRPr="002A03DA" w:rsidRDefault="00F510D0" w:rsidP="00DF2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C418B" w:rsidRPr="002A03DA" w:rsidTr="00DF218C">
        <w:trPr>
          <w:trHeight w:val="424"/>
        </w:trPr>
        <w:tc>
          <w:tcPr>
            <w:tcW w:w="2907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6,557.55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6,910.42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center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18B" w:rsidRPr="002A03DA" w:rsidTr="00DF218C">
        <w:trPr>
          <w:trHeight w:val="424"/>
        </w:trPr>
        <w:tc>
          <w:tcPr>
            <w:tcW w:w="2907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C418B" w:rsidRPr="002A03DA" w:rsidRDefault="00BA736F" w:rsidP="007C418B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592.07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7C418B" w:rsidRPr="002A03DA" w:rsidRDefault="0068533C" w:rsidP="007C418B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  <w:r w:rsidR="00DD093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:rsidR="007C418B" w:rsidRPr="002A03DA" w:rsidRDefault="007C418B" w:rsidP="007C418B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18B" w:rsidRPr="002A03DA" w:rsidTr="00DF218C">
        <w:trPr>
          <w:trHeight w:val="424"/>
        </w:trPr>
        <w:tc>
          <w:tcPr>
            <w:tcW w:w="2907" w:type="dxa"/>
          </w:tcPr>
          <w:p w:rsidR="007C418B" w:rsidRPr="002A03DA" w:rsidRDefault="007C418B" w:rsidP="007C418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7C418B" w:rsidRPr="002A03DA" w:rsidRDefault="00507A3D" w:rsidP="007C418B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7,149.62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:rsidR="007C418B" w:rsidRPr="002A03DA" w:rsidRDefault="007C418B" w:rsidP="007C418B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13,254.76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:rsidR="007C418B" w:rsidRPr="002A03DA" w:rsidRDefault="000C17C8" w:rsidP="0068533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68533C">
              <w:rPr>
                <w:rFonts w:ascii="Angsana New" w:hAnsi="Angsana New"/>
                <w:b/>
                <w:bCs/>
                <w:sz w:val="30"/>
                <w:szCs w:val="30"/>
              </w:rPr>
              <w:t>536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68533C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7C418B" w:rsidRPr="002A03DA" w:rsidRDefault="007C418B" w:rsidP="007C418B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,057.55</w:t>
            </w:r>
          </w:p>
        </w:tc>
      </w:tr>
    </w:tbl>
    <w:p w:rsidR="00335251" w:rsidRPr="002A03DA" w:rsidRDefault="00335251"/>
    <w:tbl>
      <w:tblPr>
        <w:tblW w:w="9406" w:type="dxa"/>
        <w:tblInd w:w="360" w:type="dxa"/>
        <w:tblLook w:val="04A0" w:firstRow="1" w:lastRow="0" w:firstColumn="1" w:lastColumn="0" w:noHBand="0" w:noVBand="1"/>
      </w:tblPr>
      <w:tblGrid>
        <w:gridCol w:w="2893"/>
        <w:gridCol w:w="14"/>
        <w:gridCol w:w="255"/>
        <w:gridCol w:w="15"/>
        <w:gridCol w:w="1332"/>
        <w:gridCol w:w="269"/>
        <w:gridCol w:w="1348"/>
        <w:gridCol w:w="30"/>
        <w:gridCol w:w="239"/>
        <w:gridCol w:w="31"/>
        <w:gridCol w:w="1316"/>
        <w:gridCol w:w="269"/>
        <w:gridCol w:w="1350"/>
        <w:gridCol w:w="45"/>
      </w:tblGrid>
      <w:tr w:rsidR="001B67F3" w:rsidRPr="002A03DA" w:rsidTr="00F510D0">
        <w:trPr>
          <w:gridAfter w:val="1"/>
          <w:wAfter w:w="45" w:type="dxa"/>
          <w:trHeight w:val="272"/>
        </w:trPr>
        <w:tc>
          <w:tcPr>
            <w:tcW w:w="2893" w:type="dxa"/>
          </w:tcPr>
          <w:p w:rsidR="001B67F3" w:rsidRPr="002A03DA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1B67F3" w:rsidRPr="002A03DA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10"/>
          </w:tcPr>
          <w:p w:rsidR="001B67F3" w:rsidRPr="002A03DA" w:rsidRDefault="001B67F3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F510D0" w:rsidRPr="002A03DA" w:rsidTr="00F510D0">
        <w:trPr>
          <w:trHeight w:val="407"/>
        </w:trPr>
        <w:tc>
          <w:tcPr>
            <w:tcW w:w="2907" w:type="dxa"/>
            <w:gridSpan w:val="2"/>
          </w:tcPr>
          <w:p w:rsidR="00F510D0" w:rsidRPr="002A03DA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gridSpan w:val="2"/>
          </w:tcPr>
          <w:p w:rsidR="00F510D0" w:rsidRPr="002A03DA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79" w:type="dxa"/>
            <w:gridSpan w:val="4"/>
          </w:tcPr>
          <w:p w:rsidR="00F510D0" w:rsidRPr="002A03DA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F510D0" w:rsidRPr="002A03DA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80" w:type="dxa"/>
            <w:gridSpan w:val="4"/>
          </w:tcPr>
          <w:p w:rsidR="00F510D0" w:rsidRPr="002A03DA" w:rsidRDefault="00F510D0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F510D0" w:rsidRPr="002A03DA" w:rsidTr="00F510D0">
        <w:trPr>
          <w:gridAfter w:val="1"/>
          <w:wAfter w:w="45" w:type="dxa"/>
          <w:trHeight w:val="80"/>
        </w:trPr>
        <w:tc>
          <w:tcPr>
            <w:tcW w:w="2893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9" w:type="dxa"/>
            <w:gridSpan w:val="2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9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510D0" w:rsidRPr="002A03DA" w:rsidTr="00F510D0">
        <w:trPr>
          <w:gridAfter w:val="1"/>
          <w:wAfter w:w="45" w:type="dxa"/>
          <w:trHeight w:val="416"/>
        </w:trPr>
        <w:tc>
          <w:tcPr>
            <w:tcW w:w="2893" w:type="dxa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right="-108" w:hanging="19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"/>
              </w:tabs>
              <w:ind w:left="-124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99" w:type="dxa"/>
            <w:gridSpan w:val="10"/>
          </w:tcPr>
          <w:p w:rsidR="00F510D0" w:rsidRPr="002A03DA" w:rsidRDefault="00F510D0" w:rsidP="00F51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F218C" w:rsidRPr="002A03DA" w:rsidTr="001B67F3">
        <w:trPr>
          <w:gridAfter w:val="1"/>
          <w:wAfter w:w="45" w:type="dxa"/>
          <w:trHeight w:val="344"/>
        </w:trPr>
        <w:tc>
          <w:tcPr>
            <w:tcW w:w="2893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DF218C" w:rsidRPr="002A03DA" w:rsidRDefault="00E70620" w:rsidP="00DF218C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3,839.59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3,924.16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18C" w:rsidRPr="002A03DA" w:rsidTr="001B67F3">
        <w:trPr>
          <w:gridAfter w:val="1"/>
          <w:wAfter w:w="45" w:type="dxa"/>
          <w:trHeight w:val="389"/>
        </w:trPr>
        <w:tc>
          <w:tcPr>
            <w:tcW w:w="2893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สิทธิการเช่า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DF218C" w:rsidRPr="002A03DA" w:rsidRDefault="00BA736F" w:rsidP="00DF218C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347.20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:rsidR="00DF218C" w:rsidRPr="002A03DA" w:rsidRDefault="002311CB" w:rsidP="00DF218C">
            <w:pPr>
              <w:tabs>
                <w:tab w:val="clear" w:pos="454"/>
              </w:tabs>
              <w:ind w:left="454" w:hanging="3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364.32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F218C" w:rsidRPr="002A03DA" w:rsidRDefault="00DF218C" w:rsidP="00DF218C">
            <w:pPr>
              <w:tabs>
                <w:tab w:val="clear" w:pos="454"/>
              </w:tabs>
              <w:ind w:left="454" w:hanging="38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18C" w:rsidRPr="002A03DA" w:rsidTr="001B67F3">
        <w:trPr>
          <w:gridAfter w:val="1"/>
          <w:wAfter w:w="45" w:type="dxa"/>
          <w:trHeight w:val="244"/>
        </w:trPr>
        <w:tc>
          <w:tcPr>
            <w:tcW w:w="2893" w:type="dxa"/>
          </w:tcPr>
          <w:p w:rsidR="00DF218C" w:rsidRPr="002A03DA" w:rsidRDefault="00DF218C" w:rsidP="00DF218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18C" w:rsidRPr="002A03DA" w:rsidRDefault="00507A3D" w:rsidP="00DF218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4,186.79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:rsidR="00DF218C" w:rsidRPr="002A03DA" w:rsidRDefault="00E70620" w:rsidP="00DF218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5,590.55</w:t>
            </w:r>
          </w:p>
        </w:tc>
        <w:tc>
          <w:tcPr>
            <w:tcW w:w="269" w:type="dxa"/>
            <w:gridSpan w:val="2"/>
          </w:tcPr>
          <w:p w:rsidR="00DF218C" w:rsidRPr="002A03DA" w:rsidRDefault="00DF218C" w:rsidP="00DF218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18C" w:rsidRPr="002A03DA" w:rsidRDefault="002311CB" w:rsidP="00DF218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4,288.48</w:t>
            </w:r>
          </w:p>
        </w:tc>
        <w:tc>
          <w:tcPr>
            <w:tcW w:w="269" w:type="dxa"/>
          </w:tcPr>
          <w:p w:rsidR="00DF218C" w:rsidRPr="002A03DA" w:rsidRDefault="00DF218C" w:rsidP="00DF218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DF218C" w:rsidRPr="002A03DA" w:rsidRDefault="00DF218C" w:rsidP="00DF218C">
            <w:pPr>
              <w:ind w:lef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6,172.40</w:t>
            </w:r>
          </w:p>
        </w:tc>
      </w:tr>
    </w:tbl>
    <w:p w:rsidR="007F4AF9" w:rsidRPr="007F4AF9" w:rsidRDefault="007F4AF9" w:rsidP="007F4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4"/>
          <w:szCs w:val="14"/>
        </w:rPr>
      </w:pPr>
    </w:p>
    <w:p w:rsidR="005D4846" w:rsidRPr="002A03DA" w:rsidRDefault="005D4846" w:rsidP="0008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30"/>
          <w:szCs w:val="30"/>
        </w:rPr>
      </w:pPr>
      <w:r w:rsidRPr="002A03DA">
        <w:rPr>
          <w:b/>
          <w:bCs/>
          <w:sz w:val="30"/>
          <w:szCs w:val="30"/>
          <w:cs/>
        </w:rPr>
        <w:t>การวัดมูลค่ายุติธรรม</w:t>
      </w:r>
      <w:r w:rsidRPr="002A03DA">
        <w:rPr>
          <w:rFonts w:hint="cs"/>
          <w:szCs w:val="22"/>
          <w:cs/>
        </w:rPr>
        <w:t xml:space="preserve"> </w:t>
      </w:r>
    </w:p>
    <w:p w:rsidR="00C11EDA" w:rsidRPr="002A03DA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14"/>
          <w:szCs w:val="14"/>
        </w:rPr>
      </w:pPr>
    </w:p>
    <w:p w:rsidR="005D4846" w:rsidRPr="002A03DA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</w:p>
    <w:p w:rsidR="00C11EDA" w:rsidRPr="002A03DA" w:rsidRDefault="00C11EDA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5D4846" w:rsidRPr="002A03DA" w:rsidRDefault="005D4846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:rsidR="00FE554E" w:rsidRPr="002A03DA" w:rsidRDefault="00FE554E" w:rsidP="00C1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62E66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2A03DA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BE2072" w:rsidRPr="002A03DA">
        <w:rPr>
          <w:rFonts w:ascii="Angsana New" w:hAnsi="Angsana New"/>
          <w:sz w:val="30"/>
          <w:szCs w:val="30"/>
        </w:rPr>
        <w:t>3</w:t>
      </w:r>
      <w:r w:rsidR="00CC268E" w:rsidRPr="002A03DA">
        <w:rPr>
          <w:rFonts w:ascii="Angsana New" w:hAnsi="Angsana New"/>
          <w:sz w:val="30"/>
          <w:szCs w:val="30"/>
          <w:cs/>
        </w:rPr>
        <w:t xml:space="preserve"> จากเกณฑ์ข้อมูลที่นำมา</w:t>
      </w:r>
      <w:r w:rsidR="00442A34" w:rsidRPr="002A03DA">
        <w:rPr>
          <w:rFonts w:ascii="Angsana New" w:hAnsi="Angsana New" w:hint="cs"/>
          <w:sz w:val="30"/>
          <w:szCs w:val="30"/>
          <w:cs/>
        </w:rPr>
        <w:t xml:space="preserve"> ใช้</w:t>
      </w:r>
      <w:r w:rsidR="005B627C" w:rsidRPr="002A03DA">
        <w:rPr>
          <w:rFonts w:ascii="Angsana New" w:hAnsi="Angsana New" w:hint="cs"/>
          <w:sz w:val="30"/>
          <w:szCs w:val="30"/>
          <w:cs/>
        </w:rPr>
        <w:t>ใน</w:t>
      </w:r>
      <w:r w:rsidRPr="002A03DA">
        <w:rPr>
          <w:rFonts w:ascii="Angsana New" w:hAnsi="Angsana New"/>
          <w:sz w:val="30"/>
          <w:szCs w:val="30"/>
          <w:cs/>
        </w:rPr>
        <w:t>เทคนิค</w:t>
      </w:r>
      <w:r w:rsidR="00442A34" w:rsidRPr="002A03DA">
        <w:rPr>
          <w:rFonts w:ascii="Angsana New" w:hAnsi="Angsana New" w:hint="cs"/>
          <w:sz w:val="30"/>
          <w:szCs w:val="30"/>
          <w:cs/>
        </w:rPr>
        <w:t>การประเมินมูลค่ายุติธรรม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5D4846" w:rsidRPr="002A03DA" w:rsidRDefault="005D4846" w:rsidP="0084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722E40" w:rsidRPr="002A03DA" w:rsidRDefault="00722E40" w:rsidP="000B0F7A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762E66" w:rsidRPr="002A03DA" w:rsidTr="00762E66">
        <w:tc>
          <w:tcPr>
            <w:tcW w:w="2430" w:type="dxa"/>
          </w:tcPr>
          <w:p w:rsidR="00762E66" w:rsidRPr="002A03DA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:rsidR="00762E66" w:rsidRPr="002A03DA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762E66" w:rsidRPr="002A03DA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62E66" w:rsidRPr="002A03DA" w:rsidTr="00762E66">
        <w:tc>
          <w:tcPr>
            <w:tcW w:w="2430" w:type="dxa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วิธีการเปรียบเทียบราคาตลาด</w:t>
            </w:r>
          </w:p>
        </w:tc>
      </w:tr>
      <w:tr w:rsidR="00762E66" w:rsidRPr="002A03DA" w:rsidTr="00762E66">
        <w:tc>
          <w:tcPr>
            <w:tcW w:w="2430" w:type="dxa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762E66" w:rsidRPr="002A03DA" w:rsidRDefault="00762E66" w:rsidP="00935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2E66" w:rsidRPr="002A03DA" w:rsidTr="00762E66">
        <w:tc>
          <w:tcPr>
            <w:tcW w:w="2430" w:type="dxa"/>
          </w:tcPr>
          <w:p w:rsidR="00762E66" w:rsidRPr="002A03DA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อาคารสำนักงานให้เช่า</w:t>
            </w:r>
          </w:p>
        </w:tc>
        <w:tc>
          <w:tcPr>
            <w:tcW w:w="270" w:type="dxa"/>
          </w:tcPr>
          <w:p w:rsidR="00762E66" w:rsidRPr="002A03DA" w:rsidRDefault="00762E66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762E66" w:rsidRPr="002A03DA" w:rsidRDefault="00576731" w:rsidP="005F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วิธีการรายได้ โดยการคิดลดกระแสเงินสด </w:t>
            </w:r>
            <w:r w:rsidRPr="00EA6008">
              <w:rPr>
                <w:rFonts w:ascii="Angsana New" w:hAnsi="Angsana New" w:hint="cs"/>
                <w:sz w:val="30"/>
                <w:szCs w:val="30"/>
                <w:cs/>
              </w:rPr>
              <w:t>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(ตำแหน่งที่ดีที่สุด หรือ รองลงมา) คุณภาพเครดิตของผู้เช่าและระยะเวลาการเช่า</w:t>
            </w:r>
          </w:p>
        </w:tc>
      </w:tr>
    </w:tbl>
    <w:p w:rsidR="000B0F7A" w:rsidRPr="002A03DA" w:rsidRDefault="000B0F7A" w:rsidP="000B0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542CDF" w:rsidRPr="002A03DA" w:rsidRDefault="009F50D0" w:rsidP="00576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80"/>
        </w:tabs>
        <w:spacing w:line="20" w:lineRule="atLeast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</w:rPr>
        <w:tab/>
      </w:r>
      <w:r w:rsidR="00542CDF" w:rsidRPr="002A03DA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  <w:r w:rsidR="00542CDF" w:rsidRPr="002A03DA">
        <w:rPr>
          <w:rFonts w:ascii="Angsana New" w:hAnsi="Angsana New"/>
          <w:i/>
          <w:iCs/>
          <w:sz w:val="30"/>
          <w:szCs w:val="30"/>
          <w:cs/>
        </w:rPr>
        <w:br/>
      </w:r>
    </w:p>
    <w:p w:rsidR="00542CDF" w:rsidRPr="002A03DA" w:rsidRDefault="00542CDF" w:rsidP="00542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และบริษัทย่อยได้นำอสังหาริมทรัพย์เพื่อการลงทุนส่วนใหญ่ไปจดจำนองกับสถาบันการเงินเพื่อใช้เป็นหลักประกัน</w:t>
      </w:r>
      <w:r w:rsidRPr="002A03DA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2A03DA">
        <w:rPr>
          <w:rFonts w:ascii="Angsana New" w:hAnsi="Angsana New"/>
          <w:sz w:val="30"/>
          <w:szCs w:val="30"/>
          <w:cs/>
        </w:rPr>
        <w:t>เงินกู้ยืม</w:t>
      </w:r>
      <w:r w:rsidRPr="002A03DA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2A03DA">
        <w:rPr>
          <w:rFonts w:ascii="Angsana New" w:hAnsi="Angsana New"/>
          <w:sz w:val="30"/>
          <w:szCs w:val="30"/>
          <w:cs/>
        </w:rPr>
        <w:t>ของบริษัทและบริษัทย่อย</w:t>
      </w:r>
      <w:r w:rsidRPr="002A03DA">
        <w:rPr>
          <w:rFonts w:ascii="Angsana New" w:hAnsi="Angsana New"/>
          <w:sz w:val="30"/>
          <w:szCs w:val="30"/>
        </w:rPr>
        <w:t xml:space="preserve"> (</w:t>
      </w:r>
      <w:r w:rsidRPr="002A03DA">
        <w:rPr>
          <w:rFonts w:ascii="Angsana New" w:hAnsi="Angsana New" w:hint="cs"/>
          <w:sz w:val="30"/>
          <w:szCs w:val="30"/>
          <w:cs/>
        </w:rPr>
        <w:t>ดูหมายเหตุ</w:t>
      </w:r>
      <w:r w:rsidR="002D11BD" w:rsidRPr="002A03DA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ข้อ </w:t>
      </w:r>
      <w:r w:rsidR="00930A3A" w:rsidRPr="002A03DA">
        <w:rPr>
          <w:rFonts w:ascii="Angsana New" w:hAnsi="Angsana New"/>
          <w:sz w:val="30"/>
          <w:szCs w:val="30"/>
        </w:rPr>
        <w:t>19</w:t>
      </w:r>
      <w:r w:rsidRPr="002A03DA">
        <w:rPr>
          <w:rFonts w:ascii="Angsana New" w:hAnsi="Angsana New"/>
          <w:sz w:val="30"/>
          <w:szCs w:val="30"/>
        </w:rPr>
        <w:t>)</w:t>
      </w:r>
    </w:p>
    <w:p w:rsidR="009F50D0" w:rsidRPr="002A03DA" w:rsidRDefault="009F50D0" w:rsidP="009F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D1DC3" w:rsidRPr="002A03DA" w:rsidRDefault="00C806E5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 w:hint="cs"/>
          <w:b/>
          <w:bCs/>
          <w:sz w:val="30"/>
          <w:szCs w:val="30"/>
          <w:cs/>
        </w:rPr>
        <w:t>สิทธิการเช่า</w:t>
      </w:r>
    </w:p>
    <w:p w:rsidR="00AF1E68" w:rsidRPr="002A03DA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:rsidR="00AF1E68" w:rsidRPr="002A03DA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</w:p>
    <w:p w:rsidR="00AF1E68" w:rsidRPr="002A03DA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  <w:cs/>
        </w:rPr>
      </w:pPr>
    </w:p>
    <w:p w:rsidR="00AF1E68" w:rsidRPr="002A03DA" w:rsidRDefault="00AF1E68" w:rsidP="00AF1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03DA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2A03DA">
        <w:rPr>
          <w:rFonts w:ascii="Angsana New" w:hAnsi="Angsana New"/>
          <w:spacing w:val="-2"/>
          <w:sz w:val="30"/>
          <w:szCs w:val="30"/>
          <w:cs/>
        </w:rPr>
        <w:t>ได้ทำสัญญาเช่าที่ดินเพื่อการพัฒนาอาคารสำนักงานให้เช่า และ/หรือโรงแรม ดังรายละเอียดต่อไปนี้</w:t>
      </w:r>
    </w:p>
    <w:p w:rsidR="00AF1E68" w:rsidRPr="002A03DA" w:rsidRDefault="00AF1E68" w:rsidP="00AF1E6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3150"/>
        <w:gridCol w:w="2144"/>
        <w:gridCol w:w="1239"/>
        <w:gridCol w:w="2377"/>
      </w:tblGrid>
      <w:tr w:rsidR="00AF1E68" w:rsidRPr="002A03DA" w:rsidTr="00762E66">
        <w:tc>
          <w:tcPr>
            <w:tcW w:w="3150" w:type="dxa"/>
          </w:tcPr>
          <w:p w:rsidR="00AF1E68" w:rsidRPr="002A03DA" w:rsidRDefault="00AF1E68" w:rsidP="002659F4">
            <w:pPr>
              <w:tabs>
                <w:tab w:val="clear" w:pos="5387"/>
                <w:tab w:val="clear" w:pos="5613"/>
                <w:tab w:val="left" w:pos="24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44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ผู้ให้เช่า</w:t>
            </w:r>
          </w:p>
        </w:tc>
        <w:tc>
          <w:tcPr>
            <w:tcW w:w="1239" w:type="dxa"/>
          </w:tcPr>
          <w:p w:rsidR="00AF1E68" w:rsidRPr="002A03DA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377" w:type="dxa"/>
          </w:tcPr>
          <w:p w:rsidR="00AF1E68" w:rsidRPr="002A03DA" w:rsidRDefault="00AF1E68" w:rsidP="002659F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วันที่มีผลบังคับตามสัญญา</w:t>
            </w:r>
          </w:p>
        </w:tc>
      </w:tr>
      <w:tr w:rsidR="00AF1E68" w:rsidRPr="002A03DA" w:rsidTr="00762E66">
        <w:tc>
          <w:tcPr>
            <w:tcW w:w="3150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โครงการโกลเด้น แลนด์</w:t>
            </w:r>
          </w:p>
        </w:tc>
        <w:tc>
          <w:tcPr>
            <w:tcW w:w="2144" w:type="dxa"/>
          </w:tcPr>
          <w:p w:rsidR="00AF1E68" w:rsidRPr="002A03DA" w:rsidRDefault="00F42FCA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วชิราวุธวิทยาลัย</w:t>
            </w:r>
          </w:p>
        </w:tc>
        <w:tc>
          <w:tcPr>
            <w:tcW w:w="1239" w:type="dxa"/>
          </w:tcPr>
          <w:p w:rsidR="00AF1E68" w:rsidRPr="002A03DA" w:rsidRDefault="007A7AD6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F1E68" w:rsidRPr="002A03D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:rsidR="00AF1E68" w:rsidRPr="002A03DA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1 กันยายน </w:t>
            </w:r>
            <w:r w:rsidR="00DE2660">
              <w:rPr>
                <w:rFonts w:ascii="Angsana New" w:hAnsi="Angsana New"/>
                <w:sz w:val="30"/>
                <w:szCs w:val="30"/>
              </w:rPr>
              <w:t>2535</w:t>
            </w:r>
          </w:p>
        </w:tc>
      </w:tr>
      <w:tr w:rsidR="00AF1E68" w:rsidRPr="002A03DA" w:rsidTr="00762E66">
        <w:tc>
          <w:tcPr>
            <w:tcW w:w="3150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เอฟ วาย ไอ เซ็นเตอร์</w:t>
            </w:r>
          </w:p>
        </w:tc>
        <w:tc>
          <w:tcPr>
            <w:tcW w:w="2144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:rsidR="00AF1E68" w:rsidRPr="002A03DA" w:rsidRDefault="00A518F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A03DA">
              <w:rPr>
                <w:rFonts w:ascii="Angsana New" w:hAnsi="Angsana New"/>
                <w:sz w:val="30"/>
                <w:szCs w:val="30"/>
              </w:rPr>
              <w:t>4</w:t>
            </w:r>
            <w:r w:rsidR="00AF1E68" w:rsidRPr="002A03D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77" w:type="dxa"/>
          </w:tcPr>
          <w:p w:rsidR="00AF1E68" w:rsidRPr="002A03DA" w:rsidRDefault="00AF1E68" w:rsidP="00A518F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="00A518F0" w:rsidRPr="002A03D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A518F0" w:rsidRPr="002A03DA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="00A518F0" w:rsidRPr="002A03DA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</w:tr>
      <w:tr w:rsidR="00AF1E68" w:rsidRPr="002A03DA" w:rsidTr="00762E66">
        <w:tc>
          <w:tcPr>
            <w:tcW w:w="3150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โครงการสาทร สแควร์</w:t>
            </w:r>
            <w:r w:rsidR="00084DFE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4DFE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84DFE" w:rsidRPr="002A0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84DFE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โครงการดับบลิว โฮเต็ล แบงคอก</w:t>
            </w:r>
          </w:p>
        </w:tc>
        <w:tc>
          <w:tcPr>
            <w:tcW w:w="2144" w:type="dxa"/>
          </w:tcPr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สำนักงานทรัพย์สิน</w:t>
            </w:r>
          </w:p>
          <w:p w:rsidR="00AF1E68" w:rsidRPr="002A03DA" w:rsidRDefault="00AF1E68" w:rsidP="002659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ส่วนพระมหากษัตริย์</w:t>
            </w:r>
          </w:p>
        </w:tc>
        <w:tc>
          <w:tcPr>
            <w:tcW w:w="1239" w:type="dxa"/>
          </w:tcPr>
          <w:p w:rsidR="00AF1E68" w:rsidRPr="002A03DA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AF1E68" w:rsidRPr="002A03D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  <w:p w:rsidR="00AF1E68" w:rsidRPr="002A03DA" w:rsidRDefault="00DE2660" w:rsidP="002659F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F1E68" w:rsidRPr="002A0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377" w:type="dxa"/>
          </w:tcPr>
          <w:p w:rsidR="00AF1E68" w:rsidRPr="002A03DA" w:rsidRDefault="00AF1E68" w:rsidP="00DE26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1 กุมภาพันธ์ </w:t>
            </w:r>
            <w:r w:rsidR="00DE2660">
              <w:rPr>
                <w:rFonts w:ascii="Angsana New" w:hAnsi="Angsana New"/>
                <w:sz w:val="30"/>
                <w:szCs w:val="30"/>
              </w:rPr>
              <w:t>2550</w:t>
            </w:r>
          </w:p>
        </w:tc>
      </w:tr>
    </w:tbl>
    <w:p w:rsidR="00AF4BC5" w:rsidRPr="002A03DA" w:rsidRDefault="00AF4BC5">
      <w:pPr>
        <w:rPr>
          <w:rFonts w:asciiTheme="majorBidi" w:hAnsiTheme="majorBidi" w:cstheme="majorBidi"/>
          <w:sz w:val="20"/>
          <w:szCs w:val="20"/>
        </w:rPr>
      </w:pPr>
    </w:p>
    <w:p w:rsidR="00762E66" w:rsidRDefault="00762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D4B2F" w:rsidRPr="002A03DA" w:rsidRDefault="003643DE" w:rsidP="00897A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03DA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รายการเปลี่ยนแปลง</w:t>
      </w:r>
      <w:r w:rsidR="00710842" w:rsidRPr="002A03DA">
        <w:rPr>
          <w:rFonts w:asciiTheme="majorBidi" w:hAnsiTheme="majorBidi" w:cstheme="majorBidi" w:hint="cs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710842" w:rsidRPr="002A03DA">
        <w:rPr>
          <w:rFonts w:asciiTheme="majorBidi" w:hAnsiTheme="majorBidi" w:cstheme="majorBidi"/>
          <w:sz w:val="30"/>
          <w:szCs w:val="30"/>
        </w:rPr>
        <w:t xml:space="preserve">1 </w:t>
      </w:r>
      <w:r w:rsidR="00710842" w:rsidRPr="002A03D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710842" w:rsidRPr="002A03DA">
        <w:rPr>
          <w:rFonts w:asciiTheme="majorBidi" w:hAnsiTheme="majorBidi" w:cstheme="majorBidi"/>
          <w:sz w:val="30"/>
          <w:szCs w:val="30"/>
        </w:rPr>
        <w:t xml:space="preserve">2560 </w:t>
      </w:r>
      <w:r w:rsidR="00710842" w:rsidRPr="002A03DA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710842" w:rsidRPr="002A03DA">
        <w:rPr>
          <w:rFonts w:asciiTheme="majorBidi" w:hAnsiTheme="majorBidi" w:cstheme="majorBidi"/>
          <w:sz w:val="30"/>
          <w:szCs w:val="30"/>
        </w:rPr>
        <w:t xml:space="preserve">30 </w:t>
      </w:r>
      <w:r w:rsidR="00710842" w:rsidRPr="002A03DA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710842" w:rsidRPr="002A03DA">
        <w:rPr>
          <w:rFonts w:asciiTheme="majorBidi" w:hAnsiTheme="majorBidi" w:cstheme="majorBidi"/>
          <w:sz w:val="30"/>
          <w:szCs w:val="30"/>
        </w:rPr>
        <w:t>2560</w:t>
      </w:r>
      <w:r w:rsidRPr="002A03DA">
        <w:rPr>
          <w:rFonts w:asciiTheme="majorBidi" w:hAnsiTheme="majorBidi" w:cstheme="majorBidi"/>
          <w:sz w:val="30"/>
          <w:szCs w:val="30"/>
        </w:rPr>
        <w:t xml:space="preserve"> </w:t>
      </w:r>
      <w:r w:rsidRPr="002A03DA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และสำหรับปีสิ้นสุดวันที่ </w:t>
      </w:r>
      <w:r w:rsidR="00A86DA2" w:rsidRPr="002A03DA">
        <w:rPr>
          <w:rFonts w:asciiTheme="majorBidi" w:hAnsiTheme="majorBidi" w:cstheme="majorBidi"/>
          <w:sz w:val="30"/>
          <w:szCs w:val="30"/>
        </w:rPr>
        <w:t xml:space="preserve">31 </w:t>
      </w:r>
      <w:r w:rsidR="00A86DA2" w:rsidRPr="002A03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86DA2" w:rsidRPr="002A03DA">
        <w:rPr>
          <w:rFonts w:asciiTheme="majorBidi" w:hAnsiTheme="majorBidi" w:cstheme="majorBidi"/>
          <w:sz w:val="30"/>
          <w:szCs w:val="30"/>
        </w:rPr>
        <w:t xml:space="preserve">2559 </w:t>
      </w:r>
      <w:r w:rsidR="00A86DA2" w:rsidRPr="002A03DA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:rsidR="00897ADA" w:rsidRPr="002A03DA" w:rsidRDefault="00897ADA" w:rsidP="00897AD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170"/>
        <w:gridCol w:w="270"/>
        <w:gridCol w:w="1260"/>
        <w:gridCol w:w="270"/>
        <w:gridCol w:w="711"/>
        <w:gridCol w:w="459"/>
      </w:tblGrid>
      <w:tr w:rsidR="00897ADA" w:rsidRPr="002A03DA" w:rsidTr="00115FB0">
        <w:tc>
          <w:tcPr>
            <w:tcW w:w="342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18B" w:rsidRPr="002A03DA" w:rsidTr="00115FB0">
        <w:tc>
          <w:tcPr>
            <w:tcW w:w="3420" w:type="dxa"/>
          </w:tcPr>
          <w:p w:rsidR="007C418B" w:rsidRPr="002A03DA" w:rsidRDefault="007C418B" w:rsidP="007C418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576731" w:rsidRPr="002A03DA" w:rsidTr="00576731">
        <w:tc>
          <w:tcPr>
            <w:tcW w:w="3420" w:type="dxa"/>
          </w:tcPr>
          <w:p w:rsidR="00576731" w:rsidRPr="002A03DA" w:rsidRDefault="00576731" w:rsidP="007C418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576731" w:rsidRPr="002A03DA" w:rsidRDefault="00576731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76731" w:rsidRPr="002A03DA" w:rsidRDefault="00576731" w:rsidP="0057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170" w:type="dxa"/>
          </w:tcPr>
          <w:p w:rsidR="00576731" w:rsidRPr="002A03DA" w:rsidRDefault="00576731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76731" w:rsidRPr="002A03DA" w:rsidRDefault="00576731" w:rsidP="00576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170" w:type="dxa"/>
            <w:gridSpan w:val="2"/>
          </w:tcPr>
          <w:p w:rsidR="00576731" w:rsidRPr="002A03DA" w:rsidRDefault="00576731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C418B" w:rsidRPr="002A03DA" w:rsidTr="00115FB0">
        <w:tc>
          <w:tcPr>
            <w:tcW w:w="3420" w:type="dxa"/>
          </w:tcPr>
          <w:p w:rsidR="007C418B" w:rsidRPr="002A03DA" w:rsidRDefault="007C418B" w:rsidP="007C418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</w:tr>
      <w:tr w:rsidR="007C418B" w:rsidRPr="002A03DA" w:rsidTr="00115FB0">
        <w:tc>
          <w:tcPr>
            <w:tcW w:w="3420" w:type="dxa"/>
          </w:tcPr>
          <w:p w:rsidR="007C418B" w:rsidRPr="002A03DA" w:rsidRDefault="007C418B" w:rsidP="007C418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C418B" w:rsidRPr="002A03DA" w:rsidTr="00115FB0">
        <w:tc>
          <w:tcPr>
            <w:tcW w:w="3420" w:type="dxa"/>
          </w:tcPr>
          <w:p w:rsidR="007C418B" w:rsidRPr="002A03DA" w:rsidRDefault="007C418B" w:rsidP="007C418B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</w:tcPr>
          <w:p w:rsidR="007C418B" w:rsidRPr="002A03DA" w:rsidRDefault="007C418B" w:rsidP="007C4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7C418B" w:rsidRPr="002A03DA" w:rsidRDefault="007C418B" w:rsidP="007C418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C92993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</w:tr>
      <w:tr w:rsidR="00897ADA" w:rsidRPr="002A03DA" w:rsidTr="00115FB0">
        <w:tc>
          <w:tcPr>
            <w:tcW w:w="342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ADA" w:rsidRPr="002A03DA" w:rsidTr="00115FB0">
        <w:trPr>
          <w:gridAfter w:val="1"/>
          <w:wAfter w:w="459" w:type="dxa"/>
        </w:trPr>
        <w:tc>
          <w:tcPr>
            <w:tcW w:w="4230" w:type="dxa"/>
            <w:gridSpan w:val="2"/>
          </w:tcPr>
          <w:p w:rsidR="00897ADA" w:rsidRPr="002A03DA" w:rsidRDefault="00897ADA" w:rsidP="00897AD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11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ADA" w:rsidRPr="002A03DA" w:rsidTr="00115FB0">
        <w:tc>
          <w:tcPr>
            <w:tcW w:w="3420" w:type="dxa"/>
          </w:tcPr>
          <w:p w:rsidR="00897ADA" w:rsidRPr="002A03DA" w:rsidRDefault="00897ADA" w:rsidP="00897AD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1,437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1,437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531.91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531.91</w:t>
            </w:r>
          </w:p>
        </w:tc>
      </w:tr>
      <w:tr w:rsidR="00897ADA" w:rsidRPr="002A03DA" w:rsidTr="00115FB0">
        <w:tc>
          <w:tcPr>
            <w:tcW w:w="3420" w:type="dxa"/>
          </w:tcPr>
          <w:p w:rsidR="00897ADA" w:rsidRPr="002A03DA" w:rsidRDefault="00897ADA" w:rsidP="00897AD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(98.20)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97ADA" w:rsidRPr="002A03DA" w:rsidTr="00115FB0">
        <w:tc>
          <w:tcPr>
            <w:tcW w:w="3420" w:type="dxa"/>
          </w:tcPr>
          <w:p w:rsidR="00897ADA" w:rsidRPr="002A03DA" w:rsidRDefault="00897ADA" w:rsidP="00897AD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10" w:type="dxa"/>
          </w:tcPr>
          <w:p w:rsidR="00897ADA" w:rsidRPr="002A03DA" w:rsidRDefault="00897ADA" w:rsidP="00897AD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7ADA" w:rsidRPr="002A03DA" w:rsidRDefault="00342ABD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1,338.99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1,437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531.91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7ADA" w:rsidRPr="002A03DA" w:rsidRDefault="00897ADA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531.91</w:t>
            </w:r>
          </w:p>
        </w:tc>
      </w:tr>
      <w:tr w:rsidR="00443A44" w:rsidRPr="002A03DA" w:rsidTr="00115FB0">
        <w:tc>
          <w:tcPr>
            <w:tcW w:w="3420" w:type="dxa"/>
          </w:tcPr>
          <w:p w:rsidR="00443A44" w:rsidRPr="002A03DA" w:rsidRDefault="00443A44" w:rsidP="005E09BC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810" w:type="dxa"/>
          </w:tcPr>
          <w:p w:rsidR="00443A44" w:rsidRPr="002A03DA" w:rsidRDefault="00443A44" w:rsidP="005E09B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43A44" w:rsidRPr="002A03DA" w:rsidRDefault="00443A44" w:rsidP="005E0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1B67F3" w:rsidRPr="002A03DA" w:rsidTr="00115FB0">
        <w:tc>
          <w:tcPr>
            <w:tcW w:w="3420" w:type="dxa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10" w:type="dxa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B67F3" w:rsidRPr="00576731" w:rsidRDefault="001B67F3" w:rsidP="0089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88" w:hanging="25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</w:t>
            </w:r>
            <w:r w:rsidRPr="002A03D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2A03DA">
              <w:rPr>
                <w:rFonts w:ascii="Angsana New" w:hAnsi="Angsana New"/>
                <w:sz w:val="30"/>
                <w:szCs w:val="30"/>
              </w:rPr>
              <w:t>77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315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79.00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50.45</w:t>
            </w: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52.28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12.36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11.14</w:t>
            </w: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จำหน่ายในระหว่างงวด</w:t>
            </w:r>
            <w:r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(90.76)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ค่าตัดจำหน่ายที่ถือเป็นต้นทุน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อสังหาริมทรัพย์เพื่อการลงทุน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3.54</w:t>
            </w: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ค่าตัดจำหน่ายที่ถือเป็นต้นทุนที่ดิน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อาคารและอุปกรณ์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1.89</w:t>
            </w: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8.02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8.99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11.98</w:t>
            </w:r>
          </w:p>
        </w:tc>
      </w:tr>
      <w:tr w:rsidR="00115FB0" w:rsidRPr="002A03DA" w:rsidTr="00115FB0">
        <w:tc>
          <w:tcPr>
            <w:tcW w:w="342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shd w:val="clear" w:color="auto" w:fill="auto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(7.12)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326.45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100.35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79.00</w:t>
            </w:r>
          </w:p>
        </w:tc>
      </w:tr>
      <w:tr w:rsidR="00115FB0" w:rsidRPr="002A03DA" w:rsidTr="00115FB0">
        <w:tc>
          <w:tcPr>
            <w:tcW w:w="3420" w:type="dxa"/>
          </w:tcPr>
          <w:p w:rsidR="00115FB0" w:rsidRPr="00576731" w:rsidRDefault="00115FB0" w:rsidP="00115FB0">
            <w:pPr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:rsidR="00115FB0" w:rsidRPr="00576731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15FB0" w:rsidRPr="00576731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</w:rPr>
            </w:pP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1,059.75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1,12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452.91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481.46</w:t>
            </w:r>
          </w:p>
        </w:tc>
      </w:tr>
      <w:tr w:rsidR="00115FB0" w:rsidRPr="002A03DA" w:rsidTr="00115FB0">
        <w:tc>
          <w:tcPr>
            <w:tcW w:w="3420" w:type="dxa"/>
          </w:tcPr>
          <w:p w:rsidR="00115FB0" w:rsidRPr="002A03DA" w:rsidRDefault="00115FB0" w:rsidP="00115FB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115FB0" w:rsidRPr="002A03DA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431.56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15FB0" w:rsidRPr="002A03DA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452.9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15FB0" w:rsidRPr="002A03DA" w:rsidTr="00576731">
        <w:tc>
          <w:tcPr>
            <w:tcW w:w="3420" w:type="dxa"/>
          </w:tcPr>
          <w:p w:rsidR="00115FB0" w:rsidRPr="00DA17B2" w:rsidRDefault="00115FB0" w:rsidP="00115FB0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115FB0" w:rsidRPr="00DA17B2" w:rsidRDefault="00115FB0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15FB0" w:rsidRPr="00DA17B2" w:rsidRDefault="00115FB0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76731" w:rsidRPr="002A03DA" w:rsidTr="00576731">
        <w:tc>
          <w:tcPr>
            <w:tcW w:w="3420" w:type="dxa"/>
          </w:tcPr>
          <w:p w:rsidR="00576731" w:rsidRPr="00DA17B2" w:rsidRDefault="00576731" w:rsidP="00115FB0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76731" w:rsidRPr="00DA17B2" w:rsidRDefault="00576731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76731" w:rsidRPr="002A03DA" w:rsidTr="00576731">
        <w:tc>
          <w:tcPr>
            <w:tcW w:w="3420" w:type="dxa"/>
          </w:tcPr>
          <w:p w:rsidR="00576731" w:rsidRPr="00DA17B2" w:rsidRDefault="00576731" w:rsidP="00115FB0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76731" w:rsidRPr="00DA17B2" w:rsidRDefault="00576731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76731" w:rsidRPr="002A03DA" w:rsidTr="00576731">
        <w:tc>
          <w:tcPr>
            <w:tcW w:w="3420" w:type="dxa"/>
          </w:tcPr>
          <w:p w:rsidR="00576731" w:rsidRPr="00DA17B2" w:rsidRDefault="00576731" w:rsidP="00115FB0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76731" w:rsidRPr="00DA17B2" w:rsidRDefault="00576731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76731" w:rsidRPr="002A03DA" w:rsidTr="00576731">
        <w:tc>
          <w:tcPr>
            <w:tcW w:w="3420" w:type="dxa"/>
          </w:tcPr>
          <w:p w:rsidR="00576731" w:rsidRPr="00DA17B2" w:rsidRDefault="00576731" w:rsidP="00115FB0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576731" w:rsidRPr="00DA17B2" w:rsidRDefault="00576731" w:rsidP="00115F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576731" w:rsidRPr="00DA17B2" w:rsidRDefault="00576731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7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shd w:val="clear" w:color="auto" w:fill="auto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F69EB" w:rsidRPr="00DF69EB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DF69E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DF69E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F69EB" w:rsidRPr="00DF69EB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เวลาบัญชีตั้งแต่วันที่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F69EB" w:rsidRPr="00DF69EB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DF69E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DF69E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F69EB" w:rsidRPr="00DF69EB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F69EB" w:rsidRPr="00BD178B" w:rsidRDefault="00BD178B" w:rsidP="00BD178B">
            <w:pPr>
              <w:pStyle w:val="acctfourfigures"/>
              <w:tabs>
                <w:tab w:val="clear" w:pos="765"/>
              </w:tabs>
              <w:spacing w:line="240" w:lineRule="auto"/>
              <w:ind w:left="-79" w:right="-108" w:hanging="119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D178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DF69E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DF69EB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DF69EB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F69EB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DF69EB" w:rsidRPr="00DF69EB" w:rsidRDefault="00DF69EB" w:rsidP="00DF69EB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DF69EB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DF69EB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</w:tr>
      <w:tr w:rsidR="00DF69EB" w:rsidRPr="002A03DA" w:rsidTr="00FE7D5F">
        <w:tc>
          <w:tcPr>
            <w:tcW w:w="3420" w:type="dxa"/>
          </w:tcPr>
          <w:p w:rsidR="00DF69EB" w:rsidRPr="00DF69EB" w:rsidRDefault="00DF69EB" w:rsidP="00DF69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shd w:val="clear" w:color="auto" w:fill="auto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สิทธิการเช่า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1,067.14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1,129.81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452.9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481.46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right="-108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ค่าเช่าค้างจ่ายตามสัญญาเช่าระยะยาว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1,059.75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,12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.78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B2">
              <w:rPr>
                <w:rFonts w:ascii="Angsana New" w:hAnsi="Angsana New"/>
                <w:b/>
                <w:bCs/>
                <w:sz w:val="30"/>
                <w:szCs w:val="30"/>
              </w:rPr>
              <w:t>452.9</w:t>
            </w:r>
            <w:r w:rsidRPr="00DA17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481.46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DA17B2" w:rsidRDefault="00DF69EB" w:rsidP="00DF69EB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DF69EB" w:rsidRPr="00115FB0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69EB" w:rsidRPr="00115FB0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115FB0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tabs>
                <w:tab w:val="clear" w:pos="227"/>
                <w:tab w:val="left" w:pos="3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สิทธิการเช่า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1,019.3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1,067.14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431.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452.9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22"/>
                <w:tab w:val="left" w:pos="972"/>
              </w:tabs>
              <w:spacing w:line="240" w:lineRule="auto"/>
              <w:ind w:left="522" w:hanging="45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 ค่าเช่าค้างจ่ายตามสัญญาเช่าระยะยาว</w:t>
            </w: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6.7</w:t>
            </w:r>
            <w:r w:rsidR="00D14E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69EB" w:rsidRPr="002A03DA" w:rsidTr="00115FB0">
        <w:tc>
          <w:tcPr>
            <w:tcW w:w="3420" w:type="dxa"/>
          </w:tcPr>
          <w:p w:rsidR="00DF69EB" w:rsidRPr="002A03DA" w:rsidRDefault="00DF69EB" w:rsidP="00DF69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F69EB" w:rsidRPr="002A03DA" w:rsidRDefault="00DF69EB" w:rsidP="00DF69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1,012.54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1,059.75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DA17B2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B2">
              <w:rPr>
                <w:rFonts w:ascii="Angsana New" w:hAnsi="Angsana New"/>
                <w:b/>
                <w:bCs/>
                <w:sz w:val="30"/>
                <w:szCs w:val="30"/>
              </w:rPr>
              <w:t>431.5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F69EB" w:rsidRPr="002A03DA" w:rsidRDefault="00DF69EB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452.9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:rsidR="00DF69EB" w:rsidRPr="00DF69EB" w:rsidRDefault="00DF69EB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02AE7" w:rsidRPr="002A03DA" w:rsidRDefault="00E75666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02BA8"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:rsidR="00802BA8" w:rsidRPr="002A03DA" w:rsidRDefault="00802BA8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02AE7" w:rsidRPr="002A03DA" w:rsidRDefault="00802BA8" w:rsidP="00002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บริษัทและ</w:t>
      </w:r>
      <w:r w:rsidR="00002AE7" w:rsidRPr="002A03DA">
        <w:rPr>
          <w:rFonts w:ascii="Angsana New" w:hAnsi="Angsana New" w:hint="cs"/>
          <w:sz w:val="30"/>
          <w:szCs w:val="30"/>
          <w:cs/>
        </w:rPr>
        <w:t>บริษัทย่อย</w:t>
      </w:r>
      <w:r w:rsidR="00002AE7" w:rsidRPr="002A03DA">
        <w:rPr>
          <w:rFonts w:ascii="Angsana New" w:hAnsi="Angsana New"/>
          <w:sz w:val="30"/>
          <w:szCs w:val="30"/>
          <w:cs/>
        </w:rPr>
        <w:t>ได้นำสิทธิการเช่าส่วนใหญ่ไปจดจำนอง</w:t>
      </w:r>
      <w:r w:rsidRPr="002A03DA">
        <w:rPr>
          <w:rFonts w:ascii="Angsana New" w:hAnsi="Angsana New" w:hint="cs"/>
          <w:sz w:val="30"/>
          <w:szCs w:val="30"/>
          <w:cs/>
        </w:rPr>
        <w:t>เพื่อใช้เป็นหลักประกันหนังสือค้ำประกัน</w:t>
      </w:r>
      <w:r w:rsidR="008C772A">
        <w:rPr>
          <w:rFonts w:ascii="Angsana New" w:hAnsi="Angsana New" w:hint="cs"/>
          <w:sz w:val="30"/>
          <w:szCs w:val="30"/>
          <w:cs/>
        </w:rPr>
        <w:t xml:space="preserve"> เงินเบิกเกินบัญชีธนาคาร</w:t>
      </w:r>
      <w:r w:rsidRPr="002A03DA">
        <w:rPr>
          <w:rFonts w:ascii="Angsana New" w:hAnsi="Angsana New" w:hint="cs"/>
          <w:sz w:val="30"/>
          <w:szCs w:val="30"/>
          <w:cs/>
        </w:rPr>
        <w:t xml:space="preserve">และเงินกู้ยืมจากสถาบันการเงิน </w:t>
      </w:r>
      <w:r w:rsidR="00002AE7" w:rsidRPr="002A03DA">
        <w:rPr>
          <w:rFonts w:ascii="Angsana New" w:hAnsi="Angsana New" w:hint="cs"/>
          <w:sz w:val="30"/>
          <w:szCs w:val="30"/>
          <w:cs/>
        </w:rPr>
        <w:t xml:space="preserve">(ดูหมายเหตุประกอบงบการเงินข้อ </w:t>
      </w:r>
      <w:r w:rsidRPr="002A03DA">
        <w:rPr>
          <w:rFonts w:ascii="Angsana New" w:hAnsi="Angsana New"/>
          <w:sz w:val="30"/>
          <w:szCs w:val="30"/>
        </w:rPr>
        <w:t>19</w:t>
      </w:r>
      <w:r w:rsidR="00002AE7" w:rsidRPr="002A03DA">
        <w:rPr>
          <w:rFonts w:ascii="Angsana New" w:hAnsi="Angsana New" w:hint="cs"/>
          <w:sz w:val="30"/>
          <w:szCs w:val="30"/>
          <w:cs/>
        </w:rPr>
        <w:t>)</w:t>
      </w:r>
    </w:p>
    <w:p w:rsidR="007A2BB4" w:rsidRPr="002A03DA" w:rsidRDefault="007A2BB4" w:rsidP="007A2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7A2BB4" w:rsidRPr="002A03DA" w:rsidSect="00FD7C5A">
          <w:headerReference w:type="default" r:id="rId15"/>
          <w:footerReference w:type="default" r:id="rId16"/>
          <w:footerReference w:type="first" r:id="rId17"/>
          <w:pgSz w:w="11909" w:h="16834" w:code="9"/>
          <w:pgMar w:top="691" w:right="1019" w:bottom="576" w:left="1152" w:header="720" w:footer="720" w:gutter="0"/>
          <w:cols w:space="720"/>
          <w:docGrid w:linePitch="245"/>
        </w:sectPr>
      </w:pPr>
    </w:p>
    <w:p w:rsidR="00B35340" w:rsidRPr="002A03DA" w:rsidRDefault="00FD1DC3" w:rsidP="00E3481B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tbl>
      <w:tblPr>
        <w:tblW w:w="1358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756"/>
        <w:gridCol w:w="1104"/>
        <w:gridCol w:w="360"/>
        <w:gridCol w:w="992"/>
        <w:gridCol w:w="360"/>
        <w:gridCol w:w="1078"/>
        <w:gridCol w:w="278"/>
        <w:gridCol w:w="18"/>
        <w:gridCol w:w="1065"/>
        <w:gridCol w:w="13"/>
        <w:gridCol w:w="246"/>
        <w:gridCol w:w="1080"/>
        <w:gridCol w:w="271"/>
        <w:gridCol w:w="990"/>
        <w:gridCol w:w="360"/>
        <w:gridCol w:w="1080"/>
        <w:gridCol w:w="360"/>
        <w:gridCol w:w="1170"/>
      </w:tblGrid>
      <w:tr w:rsidR="00D030F6" w:rsidRPr="002A03DA" w:rsidTr="00D030F6">
        <w:trPr>
          <w:trHeight w:val="388"/>
          <w:tblHeader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5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806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0F6" w:rsidRPr="002A03DA" w:rsidTr="00D030F6">
        <w:trPr>
          <w:trHeight w:val="424"/>
          <w:tblHeader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271"/>
          <w:tblHeader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สิ่งก่อสร้าง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298"/>
          <w:tblHeader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2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DF69EB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D03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69EB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2F2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30F6" w:rsidRPr="002A03DA" w:rsidTr="00D030F6">
        <w:trPr>
          <w:trHeight w:val="298"/>
          <w:tblHeader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2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E8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DF69E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030F6" w:rsidRPr="002A03DA" w:rsidTr="00D030F6">
        <w:trPr>
          <w:trHeight w:val="343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0F6" w:rsidRPr="00DF69EB" w:rsidRDefault="00D030F6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F69EB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F69EB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F69EB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976.69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1,492.82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428.31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9.89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69.73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361.28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3,542.45</w:t>
            </w:r>
          </w:p>
        </w:tc>
      </w:tr>
      <w:tr w:rsidR="00D030F6" w:rsidRPr="002A03DA" w:rsidTr="00D030F6">
        <w:trPr>
          <w:trHeight w:val="8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31.68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79.32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0.62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2.61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516.93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631.16</w:t>
            </w:r>
          </w:p>
        </w:tc>
      </w:tr>
      <w:tr w:rsidR="00D030F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(18.26)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(37.21)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(55.47)</w:t>
            </w:r>
          </w:p>
        </w:tc>
      </w:tr>
      <w:tr w:rsidR="00D030F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(0.09)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(14.92)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 xml:space="preserve"> (1.63)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(16.66)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582.28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8.49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280.43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(871.20)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โอนเข้า</w:t>
            </w:r>
            <w:r w:rsidRPr="00DF69E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มาจาก</w:t>
            </w:r>
            <w:r w:rsidRPr="00DF69E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(ออก</w:t>
            </w:r>
            <w:r w:rsidRPr="00DF69EB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ไปที่</w:t>
            </w:r>
            <w:r w:rsidRPr="00DF69E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) </w:t>
            </w:r>
            <w:r w:rsidRPr="00DF69EB">
              <w:rPr>
                <w:rFonts w:ascii="Angsana New" w:hAnsi="Angsana New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(183.07)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(183.07)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1.89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1.89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sz w:val="24"/>
                <w:szCs w:val="24"/>
                <w:cs/>
              </w:rPr>
            </w:pPr>
            <w:r w:rsidRPr="00DF69EB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0.72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(0.75)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sz w:val="24"/>
                <w:szCs w:val="24"/>
              </w:rPr>
              <w:t>(0.03)</w:t>
            </w:r>
          </w:p>
        </w:tc>
      </w:tr>
      <w:tr w:rsidR="00D030F6" w:rsidRPr="002A03DA" w:rsidTr="00D030F6">
        <w:trPr>
          <w:trHeight w:val="34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1 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976.69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1,907.97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4E1C1D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463.24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10.49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351.14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7.01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E03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69EB">
              <w:rPr>
                <w:rFonts w:ascii="Angsana New" w:hAnsi="Angsana New"/>
                <w:b/>
                <w:bCs/>
                <w:sz w:val="24"/>
                <w:szCs w:val="24"/>
              </w:rPr>
              <w:t>3,920.27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DF69EB" w:rsidRDefault="00D030F6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77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14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976.69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1,907.97</w:t>
            </w:r>
          </w:p>
        </w:tc>
        <w:tc>
          <w:tcPr>
            <w:tcW w:w="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871792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463.24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1D4C">
              <w:rPr>
                <w:rFonts w:ascii="Angsana New" w:hAnsi="Angsana New"/>
                <w:b/>
                <w:bCs/>
                <w:sz w:val="24"/>
                <w:szCs w:val="24"/>
              </w:rPr>
              <w:t>10.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351.14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7.01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3,920.27</w:t>
            </w:r>
          </w:p>
        </w:tc>
      </w:tr>
      <w:tr w:rsidR="00D030F6" w:rsidRPr="002A03DA" w:rsidTr="00D030F6">
        <w:trPr>
          <w:trHeight w:val="379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030F6" w:rsidRPr="00104F86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104F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4.74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871792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22.98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right="-52"/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0.02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2.22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6.44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36.40</w:t>
            </w:r>
          </w:p>
        </w:tc>
      </w:tr>
      <w:tr w:rsidR="00D030F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(8.03)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104F86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104F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(48.76)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871792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(0.71)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(57.50)</w:t>
            </w:r>
          </w:p>
        </w:tc>
      </w:tr>
      <w:tr w:rsidR="00D030F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104F86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104F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871792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(2.94)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(2.37)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(5.33)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0.35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104F86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104F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(1.89)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871792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2.54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10.24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(11.24)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030F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โอนเข้า</w:t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มาจาก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(ออก</w:t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ไปที่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) 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D030F6" w:rsidRPr="002A03D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030F6" w:rsidRPr="002A03DA" w:rsidRDefault="00D030F6" w:rsidP="00B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104F86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030F6" w:rsidRPr="00B8386A" w:rsidRDefault="00D030F6" w:rsidP="00B83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โครงการอสังหาริมทรัพย์ระหว่างการ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19.15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04F86" w:rsidRPr="00104F86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104F86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104F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49.53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</w:p>
          <w:p w:rsidR="00104F86" w:rsidRPr="00B8386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sz w:val="24"/>
                <w:szCs w:val="24"/>
              </w:rPr>
            </w:pPr>
            <w:r w:rsidRPr="00B8386A">
              <w:rPr>
                <w:rFonts w:ascii="Angsana New" w:hAnsi="Angsana New"/>
                <w:sz w:val="24"/>
                <w:szCs w:val="24"/>
              </w:rPr>
              <w:t>68.68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30 </w:t>
            </w: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988.16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1,911.58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485.11</w:t>
            </w:r>
          </w:p>
        </w:tc>
        <w:tc>
          <w:tcPr>
            <w:tcW w:w="25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8.14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363.59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2.21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3,962.52</w:t>
            </w:r>
          </w:p>
        </w:tc>
      </w:tr>
      <w:tr w:rsidR="00104F86" w:rsidRPr="002A03DA" w:rsidTr="00DF69EB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DF69EB" w:rsidRDefault="00104F86" w:rsidP="00DF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4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16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34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 ณ วันที่ 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04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199.81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528.16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335.91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9.54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60.44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1,337.59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(3.79)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53.14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41.40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102.03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(0.11)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(21.32)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(21.43)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(14.70)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(0.02)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(1.63)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(16.40)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 xml:space="preserve">(กลับรายการ)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(8.03)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(3.42)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(11.45)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โอนเข้า</w:t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มาจาก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(ออก</w:t>
            </w: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ไปที่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) 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(29.13)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(29.14)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(0.04)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04F86" w:rsidRPr="002A03DA" w:rsidTr="00D030F6">
        <w:trPr>
          <w:trHeight w:val="35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5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187.99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548.63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341.25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9.80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69.80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1,361.20</w:t>
            </w:r>
          </w:p>
        </w:tc>
      </w:tr>
      <w:tr w:rsidR="00104F86" w:rsidRPr="002A03DA" w:rsidTr="00D030F6">
        <w:trPr>
          <w:trHeight w:val="27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66.80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30.74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12.87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114.6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04F8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(46.99)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(0.69)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(47.68)</w:t>
            </w:r>
          </w:p>
        </w:tc>
      </w:tr>
      <w:tr w:rsidR="00104F86" w:rsidRPr="002A03DA" w:rsidTr="00D030F6">
        <w:trPr>
          <w:trHeight w:val="37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(2.91)</w:t>
            </w: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(2.36)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(0.02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(5.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04F86" w:rsidRPr="002A03DA" w:rsidTr="00D030F6">
        <w:trPr>
          <w:trHeight w:val="279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30 </w:t>
            </w: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432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191.9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568.43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368.39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7.66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82.6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1,422.85</w:t>
            </w: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04F86" w:rsidRPr="002A03DA" w:rsidTr="00D030F6">
        <w:trPr>
          <w:trHeight w:val="432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04F86" w:rsidRPr="002A03DA" w:rsidTr="00D030F6">
        <w:trPr>
          <w:trHeight w:val="298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16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43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776.88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964.66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1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92.4</w:t>
            </w:r>
            <w:r w:rsidR="00115FB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0.35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9.29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361.28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2,204.86</w:t>
            </w:r>
          </w:p>
        </w:tc>
      </w:tr>
      <w:tr w:rsidR="00104F86" w:rsidRPr="002A03DA" w:rsidTr="00D030F6">
        <w:trPr>
          <w:trHeight w:val="169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4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4F86" w:rsidRPr="002A03DA" w:rsidTr="00D030F6">
        <w:trPr>
          <w:trHeight w:val="361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104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280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61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316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788.70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1,359.34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121.99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0.69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281.34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7.01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2,559.07</w:t>
            </w:r>
          </w:p>
        </w:tc>
      </w:tr>
      <w:tr w:rsidR="00104F86" w:rsidRPr="002A03DA" w:rsidTr="00D030F6">
        <w:trPr>
          <w:trHeight w:val="205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04F86" w:rsidRPr="002A03DA" w:rsidTr="00D030F6">
        <w:trPr>
          <w:trHeight w:val="298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04F86" w:rsidRPr="002A03DA" w:rsidTr="00D030F6">
        <w:trPr>
          <w:trHeight w:val="289"/>
        </w:trPr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796.1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1,343.15</w:t>
            </w:r>
          </w:p>
        </w:tc>
        <w:tc>
          <w:tcPr>
            <w:tcW w:w="2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116.72</w:t>
            </w:r>
          </w:p>
        </w:tc>
        <w:tc>
          <w:tcPr>
            <w:tcW w:w="2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0.48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280.9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2.21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04F86" w:rsidRPr="002A03DA" w:rsidRDefault="00104F86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2,539.6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</w:tbl>
    <w:p w:rsidR="007455B6" w:rsidRPr="002A03DA" w:rsidRDefault="007455B6" w:rsidP="001C170A">
      <w:pPr>
        <w:spacing w:line="240" w:lineRule="auto"/>
        <w:rPr>
          <w:rFonts w:ascii="Angsana New" w:hAnsi="Angsana New"/>
          <w:sz w:val="12"/>
          <w:szCs w:val="12"/>
        </w:rPr>
      </w:pPr>
    </w:p>
    <w:p w:rsidR="007455B6" w:rsidRPr="002A03DA" w:rsidRDefault="0074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 w:rsidRPr="002A03DA">
        <w:rPr>
          <w:rFonts w:ascii="Angsana New" w:hAnsi="Angsana New"/>
          <w:sz w:val="12"/>
          <w:szCs w:val="12"/>
        </w:rPr>
        <w:br w:type="page"/>
      </w:r>
    </w:p>
    <w:tbl>
      <w:tblPr>
        <w:tblW w:w="4619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2775"/>
        <w:gridCol w:w="1080"/>
        <w:gridCol w:w="358"/>
        <w:gridCol w:w="985"/>
        <w:gridCol w:w="366"/>
        <w:gridCol w:w="1078"/>
        <w:gridCol w:w="266"/>
        <w:gridCol w:w="1083"/>
        <w:gridCol w:w="269"/>
        <w:gridCol w:w="1086"/>
        <w:gridCol w:w="271"/>
        <w:gridCol w:w="988"/>
        <w:gridCol w:w="364"/>
        <w:gridCol w:w="1078"/>
        <w:gridCol w:w="364"/>
        <w:gridCol w:w="1162"/>
      </w:tblGrid>
      <w:tr w:rsidR="00E47498" w:rsidRPr="002A03DA" w:rsidTr="004B6897">
        <w:trPr>
          <w:trHeight w:val="298"/>
          <w:tblHeader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7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7498" w:rsidRPr="002A03DA" w:rsidTr="004B6897">
        <w:trPr>
          <w:trHeight w:val="226"/>
          <w:tblHeader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253"/>
          <w:tblHeader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สิ่งก่อสร้าง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52CF" w:rsidRPr="002A03DA" w:rsidTr="004B6897">
        <w:trPr>
          <w:trHeight w:val="271"/>
          <w:tblHeader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59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52CF" w:rsidRPr="002A03DA" w:rsidRDefault="00E752CF" w:rsidP="00A03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47498" w:rsidRPr="002A03DA" w:rsidTr="004B6897">
        <w:trPr>
          <w:trHeight w:val="289"/>
          <w:tblHeader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78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47498" w:rsidRPr="002A03DA" w:rsidTr="004B6897">
        <w:trPr>
          <w:trHeight w:val="31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34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position w:val="-4"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position w:val="-4"/>
                <w:sz w:val="24"/>
                <w:szCs w:val="24"/>
              </w:rPr>
              <w:t>2559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164.39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203.73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126.52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22.74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6.05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47.02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360.11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930.56</w:t>
            </w: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>เพิ่ม</w:t>
            </w:r>
            <w:r w:rsidRPr="002A03DA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ขึ้น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31.67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47.08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0.02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1.70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516.93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597.40</w:t>
            </w:r>
          </w:p>
        </w:tc>
      </w:tr>
      <w:tr w:rsidR="00E47498" w:rsidRPr="002A03DA" w:rsidTr="004B6897">
        <w:trPr>
          <w:trHeight w:val="370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Del="002C512E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(0.34)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right="-83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Del="002C512E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(0.34)</w:t>
            </w:r>
          </w:p>
        </w:tc>
      </w:tr>
      <w:tr w:rsidR="00E47498" w:rsidRPr="002A03DA" w:rsidTr="004B6897">
        <w:trPr>
          <w:trHeight w:val="370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>โอน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582.28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7.32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280.44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(870.04)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</w:tr>
      <w:tr w:rsidR="00E47498" w:rsidRPr="002A03DA" w:rsidTr="004B6897">
        <w:trPr>
          <w:trHeight w:val="370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position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i/>
                <w:iCs/>
                <w:position w:val="-4"/>
                <w:sz w:val="24"/>
                <w:szCs w:val="24"/>
                <w:cs/>
              </w:rPr>
              <w:t>โอนเข้า</w:t>
            </w:r>
            <w:r w:rsidRPr="002A03DA">
              <w:rPr>
                <w:rFonts w:ascii="Angsana New" w:hAnsi="Angsana New" w:hint="cs"/>
                <w:i/>
                <w:iCs/>
                <w:position w:val="-4"/>
                <w:sz w:val="24"/>
                <w:szCs w:val="24"/>
                <w:cs/>
              </w:rPr>
              <w:t>มาจาก</w:t>
            </w:r>
            <w:r w:rsidRPr="002A03DA">
              <w:rPr>
                <w:rFonts w:ascii="Angsana New" w:hAnsi="Angsana New"/>
                <w:i/>
                <w:iCs/>
                <w:position w:val="-4"/>
                <w:sz w:val="24"/>
                <w:szCs w:val="24"/>
                <w:cs/>
              </w:rPr>
              <w:t xml:space="preserve"> (ออก</w:t>
            </w:r>
            <w:r w:rsidRPr="002A03DA">
              <w:rPr>
                <w:rFonts w:ascii="Angsana New" w:hAnsi="Angsana New" w:hint="cs"/>
                <w:i/>
                <w:iCs/>
                <w:position w:val="-4"/>
                <w:sz w:val="24"/>
                <w:szCs w:val="24"/>
                <w:cs/>
              </w:rPr>
              <w:t>ไปที่</w:t>
            </w:r>
            <w:r w:rsidRPr="002A03DA">
              <w:rPr>
                <w:rFonts w:ascii="Angsana New" w:hAnsi="Angsana New"/>
                <w:i/>
                <w:iCs/>
                <w:position w:val="-4"/>
                <w:sz w:val="24"/>
                <w:szCs w:val="24"/>
                <w:cs/>
              </w:rPr>
              <w:t xml:space="preserve">) </w:t>
            </w:r>
            <w:r w:rsidRPr="002A03DA">
              <w:rPr>
                <w:rFonts w:ascii="Angsana New" w:hAnsi="Angsana New"/>
                <w:i/>
                <w:iCs/>
                <w:position w:val="-4"/>
                <w:sz w:val="24"/>
                <w:szCs w:val="24"/>
              </w:rPr>
              <w:t>: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5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1.89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92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1.89</w:t>
            </w:r>
          </w:p>
        </w:tc>
      </w:tr>
      <w:tr w:rsidR="00E47498" w:rsidRPr="002A03DA" w:rsidTr="004B6897">
        <w:trPr>
          <w:trHeight w:val="261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A21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208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164.39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203.73</w:t>
            </w: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742.36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752CF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76.80</w:t>
            </w: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6.07</w:t>
            </w: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329.16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47498" w:rsidRPr="005E69C7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4"/>
                <w:szCs w:val="24"/>
              </w:rPr>
            </w:pPr>
            <w:r w:rsidRPr="005E69C7">
              <w:rPr>
                <w:rFonts w:ascii="Angsana New" w:hAnsi="Angsana New"/>
                <w:b/>
                <w:bCs/>
                <w:color w:val="000000"/>
                <w:position w:val="-4"/>
                <w:sz w:val="24"/>
                <w:szCs w:val="24"/>
              </w:rPr>
              <w:t>7.00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1,529.51</w:t>
            </w:r>
          </w:p>
        </w:tc>
      </w:tr>
      <w:tr w:rsidR="00E47498" w:rsidRPr="002A03DA" w:rsidTr="004B6897">
        <w:trPr>
          <w:trHeight w:val="22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F2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>เพิ่ม</w:t>
            </w:r>
            <w:r w:rsidRPr="002A03DA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ขึ้น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color w:val="000000"/>
                <w:position w:val="-4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4.73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47498" w:rsidRPr="002A03DA" w:rsidRDefault="003359B9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5</w:t>
            </w:r>
            <w:r w:rsidR="00FB7159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.99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1.09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6.45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18.2</w:t>
            </w:r>
            <w:r w:rsidR="00D14E88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6</w:t>
            </w:r>
          </w:p>
        </w:tc>
      </w:tr>
      <w:tr w:rsidR="00E47498" w:rsidRPr="002A03DA" w:rsidTr="004B6897">
        <w:trPr>
          <w:trHeight w:val="31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2A6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color w:val="000000"/>
                <w:position w:val="-4"/>
                <w:sz w:val="24"/>
                <w:szCs w:val="24"/>
                <w:cs/>
              </w:rPr>
              <w:t>-</w:t>
            </w:r>
          </w:p>
        </w:tc>
        <w:tc>
          <w:tcPr>
            <w:tcW w:w="13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color w:val="000000"/>
                <w:position w:val="-4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(0.01)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Del="002C512E" w:rsidRDefault="00E752CF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83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(2.03)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256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right="-83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(2.35)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(0.01)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Del="002C512E" w:rsidRDefault="00E47498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16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(4.4</w:t>
            </w:r>
            <w:r w:rsidR="00D14E88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0</w:t>
            </w: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)</w:t>
            </w:r>
          </w:p>
        </w:tc>
      </w:tr>
      <w:tr w:rsidR="00E47498" w:rsidRPr="002A03DA" w:rsidTr="004B6897">
        <w:trPr>
          <w:trHeight w:val="35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2A6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position w:val="-4"/>
                <w:sz w:val="24"/>
                <w:szCs w:val="24"/>
                <w:cs/>
              </w:rPr>
              <w:t>โอน</w:t>
            </w: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0.35</w:t>
            </w:r>
          </w:p>
        </w:tc>
        <w:tc>
          <w:tcPr>
            <w:tcW w:w="13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color w:val="000000"/>
                <w:position w:val="-4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(1.89)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752CF" w:rsidP="00982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2.54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10.24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(11.24)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position w:val="-4"/>
                <w:sz w:val="24"/>
                <w:szCs w:val="24"/>
              </w:rPr>
              <w:t>-</w:t>
            </w:r>
          </w:p>
        </w:tc>
      </w:tr>
      <w:tr w:rsidR="00E47498" w:rsidRPr="002A03DA" w:rsidTr="004B6897">
        <w:trPr>
          <w:trHeight w:val="30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position w:val="-4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position w:val="-4"/>
                <w:sz w:val="24"/>
                <w:szCs w:val="24"/>
                <w:cs/>
              </w:rPr>
              <w:t>ณ วันที่</w:t>
            </w:r>
            <w:r w:rsidRPr="002A03DA"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  <w:t xml:space="preserve"> 30 </w:t>
            </w:r>
            <w:r w:rsidRPr="002A03DA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position w:val="-4"/>
                <w:sz w:val="24"/>
                <w:szCs w:val="24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  <w:t>2560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164.74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203.73</w:t>
            </w: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745.19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752CF" w:rsidP="00816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83.30</w:t>
            </w:r>
          </w:p>
        </w:tc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410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3.72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2A6B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340.48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7498" w:rsidRPr="005E69C7" w:rsidRDefault="00E47498" w:rsidP="005E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jc w:val="center"/>
              <w:rPr>
                <w:rFonts w:ascii="Angsana New" w:hAnsi="Angsana New"/>
                <w:b/>
                <w:bCs/>
                <w:color w:val="000000"/>
                <w:position w:val="-4"/>
                <w:sz w:val="24"/>
                <w:szCs w:val="24"/>
              </w:rPr>
            </w:pPr>
            <w:r w:rsidRPr="005E69C7">
              <w:rPr>
                <w:rFonts w:ascii="Angsana New" w:hAnsi="Angsana New"/>
                <w:b/>
                <w:bCs/>
                <w:color w:val="000000"/>
                <w:position w:val="-4"/>
                <w:sz w:val="24"/>
                <w:szCs w:val="24"/>
              </w:rPr>
              <w:t>2.21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1,543.3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E47498" w:rsidRPr="002A03DA" w:rsidTr="004B6897">
        <w:trPr>
          <w:trHeight w:val="432"/>
        </w:trPr>
        <w:tc>
          <w:tcPr>
            <w:tcW w:w="1022" w:type="pct"/>
            <w:tcBorders>
              <w:top w:val="nil"/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432"/>
        </w:trPr>
        <w:tc>
          <w:tcPr>
            <w:tcW w:w="1022" w:type="pct"/>
            <w:tcBorders>
              <w:top w:val="nil"/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432"/>
        </w:trPr>
        <w:tc>
          <w:tcPr>
            <w:tcW w:w="1022" w:type="pct"/>
            <w:tcBorders>
              <w:top w:val="nil"/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432"/>
        </w:trPr>
        <w:tc>
          <w:tcPr>
            <w:tcW w:w="1022" w:type="pct"/>
            <w:tcBorders>
              <w:top w:val="nil"/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432"/>
        </w:trPr>
        <w:tc>
          <w:tcPr>
            <w:tcW w:w="1022" w:type="pct"/>
            <w:tcBorders>
              <w:top w:val="nil"/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79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ขาดทุนจากการด้อยค่า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109.28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203.73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101.03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17.20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6.05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43.67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480.96</w:t>
            </w: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21.80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8.19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0.01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9.21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39.21</w:t>
            </w:r>
          </w:p>
        </w:tc>
      </w:tr>
      <w:tr w:rsidR="00E47498" w:rsidRPr="002A03DA" w:rsidTr="004B6897">
        <w:trPr>
          <w:trHeight w:val="352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(0.31)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(0.31)</w:t>
            </w:r>
          </w:p>
        </w:tc>
      </w:tr>
      <w:tr w:rsidR="00E47498" w:rsidRPr="002A03DA" w:rsidTr="004B6897">
        <w:trPr>
          <w:trHeight w:val="35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8C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109.28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122.83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25.08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6.06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52.88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519.86</w:t>
            </w: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34.89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11.75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11.48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58.1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47498" w:rsidRPr="002A03DA" w:rsidTr="004B6897">
        <w:trPr>
          <w:trHeight w:val="3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398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(0.01)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left w:val="nil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(2.02)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(2.35)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(0.01)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8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(4.39)</w:t>
            </w:r>
          </w:p>
        </w:tc>
      </w:tr>
      <w:tr w:rsidR="00E47498" w:rsidRPr="002A03DA" w:rsidTr="004B6897">
        <w:trPr>
          <w:trHeight w:val="261"/>
        </w:trPr>
        <w:tc>
          <w:tcPr>
            <w:tcW w:w="1022" w:type="pct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109.28</w:t>
            </w:r>
          </w:p>
        </w:tc>
        <w:tc>
          <w:tcPr>
            <w:tcW w:w="132" w:type="pct"/>
            <w:tcBorders>
              <w:left w:val="nil"/>
              <w:right w:val="nil"/>
            </w:tcBorders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203.73</w:t>
            </w:r>
          </w:p>
        </w:tc>
        <w:tc>
          <w:tcPr>
            <w:tcW w:w="135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157.71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4B6897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34.81</w:t>
            </w:r>
          </w:p>
        </w:tc>
        <w:tc>
          <w:tcPr>
            <w:tcW w:w="98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3.71</w:t>
            </w:r>
          </w:p>
        </w:tc>
        <w:tc>
          <w:tcPr>
            <w:tcW w:w="100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64.35</w:t>
            </w:r>
          </w:p>
        </w:tc>
        <w:tc>
          <w:tcPr>
            <w:tcW w:w="134" w:type="pct"/>
            <w:tcBorders>
              <w:left w:val="nil"/>
              <w:right w:val="nil"/>
            </w:tcBorders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pct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094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573.59</w:t>
            </w:r>
          </w:p>
        </w:tc>
      </w:tr>
    </w:tbl>
    <w:p w:rsidR="00FD1DC3" w:rsidRPr="002A03DA" w:rsidRDefault="00FD1DC3" w:rsidP="00516733">
      <w:pPr>
        <w:spacing w:line="240" w:lineRule="auto"/>
        <w:jc w:val="center"/>
        <w:rPr>
          <w:rFonts w:ascii="Angsana New" w:hAnsi="Angsana New"/>
          <w:b/>
          <w:bCs/>
          <w:sz w:val="24"/>
          <w:szCs w:val="24"/>
        </w:rPr>
      </w:pPr>
      <w:r w:rsidRPr="002A03DA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135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080"/>
        <w:gridCol w:w="360"/>
        <w:gridCol w:w="990"/>
        <w:gridCol w:w="360"/>
        <w:gridCol w:w="1066"/>
        <w:gridCol w:w="284"/>
        <w:gridCol w:w="1078"/>
        <w:gridCol w:w="270"/>
        <w:gridCol w:w="1082"/>
        <w:gridCol w:w="270"/>
        <w:gridCol w:w="989"/>
        <w:gridCol w:w="361"/>
        <w:gridCol w:w="1080"/>
        <w:gridCol w:w="360"/>
        <w:gridCol w:w="1170"/>
      </w:tblGrid>
      <w:tr w:rsidR="00E47498" w:rsidRPr="002A03DA" w:rsidTr="004B6897">
        <w:trPr>
          <w:trHeight w:val="37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7498" w:rsidRPr="002A03DA" w:rsidTr="004B6897">
        <w:trPr>
          <w:trHeight w:val="181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79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สิ่งก่อสร้าง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4B6897" w:rsidP="0074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47498" w:rsidRPr="002A03DA" w:rsidRDefault="00E47498" w:rsidP="00597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6897" w:rsidRPr="002A03DA" w:rsidTr="004B6897">
        <w:trPr>
          <w:trHeight w:val="361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ติดตั้งและอุปกรณ์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2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B6897" w:rsidRPr="002A03DA" w:rsidRDefault="004B6897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47498" w:rsidRPr="002A03DA" w:rsidTr="004B6897">
        <w:trPr>
          <w:trHeight w:val="244"/>
        </w:trPr>
        <w:tc>
          <w:tcPr>
            <w:tcW w:w="2772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5"/>
            <w:tcBorders>
              <w:left w:val="nil"/>
              <w:right w:val="nil"/>
            </w:tcBorders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47498" w:rsidRPr="002A03DA" w:rsidTr="004B6897">
        <w:trPr>
          <w:trHeight w:val="271"/>
        </w:trPr>
        <w:tc>
          <w:tcPr>
            <w:tcW w:w="2772" w:type="dxa"/>
            <w:tcBorders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280"/>
        </w:trPr>
        <w:tc>
          <w:tcPr>
            <w:tcW w:w="2772" w:type="dxa"/>
            <w:tcBorders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D61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55.11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25.49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4B6897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5.54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3.35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360.11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449.60</w:t>
            </w:r>
          </w:p>
        </w:tc>
      </w:tr>
      <w:tr w:rsidR="00E47498" w:rsidRPr="002A03DA" w:rsidTr="004B6897">
        <w:trPr>
          <w:trHeight w:val="286"/>
        </w:trPr>
        <w:tc>
          <w:tcPr>
            <w:tcW w:w="2772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ind w:left="-82" w:right="-7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47498" w:rsidRPr="002A03DA" w:rsidTr="004B6897">
        <w:trPr>
          <w:trHeight w:val="432"/>
        </w:trPr>
        <w:tc>
          <w:tcPr>
            <w:tcW w:w="2772" w:type="dxa"/>
            <w:tcBorders>
              <w:left w:val="nil"/>
              <w:bottom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2559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1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33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55.11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619.53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4B6897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51.72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276.28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7.00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1,009.65</w:t>
            </w:r>
          </w:p>
        </w:tc>
      </w:tr>
      <w:tr w:rsidR="00E47498" w:rsidRPr="002A03DA" w:rsidTr="004B6897">
        <w:trPr>
          <w:trHeight w:val="178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47498" w:rsidRPr="002A03DA" w:rsidTr="004B6897">
        <w:trPr>
          <w:trHeight w:val="262"/>
        </w:trPr>
        <w:tc>
          <w:tcPr>
            <w:tcW w:w="2772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7498" w:rsidRPr="002A03DA" w:rsidTr="004B6897">
        <w:trPr>
          <w:trHeight w:val="298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55.46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3D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587.48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4B6897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48.49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0.01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276.13</w:t>
            </w:r>
          </w:p>
        </w:tc>
        <w:tc>
          <w:tcPr>
            <w:tcW w:w="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2.21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E47498" w:rsidRPr="002A03DA" w:rsidRDefault="00E47498" w:rsidP="004B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969.7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E47498" w:rsidRPr="002A03DA" w:rsidTr="004B6897">
        <w:trPr>
          <w:trHeight w:val="142"/>
        </w:trPr>
        <w:tc>
          <w:tcPr>
            <w:tcW w:w="2772" w:type="dxa"/>
            <w:tcBorders>
              <w:left w:val="nil"/>
              <w:right w:val="nil"/>
            </w:tcBorders>
            <w:vAlign w:val="bottom"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1" w:type="dxa"/>
            <w:tcBorders>
              <w:left w:val="nil"/>
              <w:right w:val="nil"/>
            </w:tcBorders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:rsidR="00E47498" w:rsidRPr="002A03DA" w:rsidRDefault="00E47498" w:rsidP="009A6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</w:tbl>
    <w:p w:rsidR="008063A2" w:rsidRPr="002A03DA" w:rsidRDefault="008063A2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z w:val="22"/>
          <w:szCs w:val="22"/>
        </w:rPr>
      </w:pPr>
    </w:p>
    <w:p w:rsidR="00FD1DC3" w:rsidRPr="002A03DA" w:rsidRDefault="00FF2CFB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ราคาทรัพย์สิน</w:t>
      </w:r>
      <w:r w:rsidR="00FA7359" w:rsidRPr="002A03DA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2A03DA">
        <w:rPr>
          <w:rFonts w:ascii="Angsana New" w:hAnsi="Angsana New" w:hint="cs"/>
          <w:sz w:val="30"/>
          <w:szCs w:val="30"/>
          <w:cs/>
        </w:rPr>
        <w:t>ก่อนหักค่าเสื่อมราคาสะสมของ</w:t>
      </w:r>
      <w:r w:rsidR="00FA7359" w:rsidRPr="002A03DA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FA735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FA7359" w:rsidRPr="002A03DA">
        <w:rPr>
          <w:rFonts w:ascii="Angsana New" w:hAnsi="Angsana New"/>
          <w:sz w:val="30"/>
          <w:szCs w:val="30"/>
          <w:cs/>
        </w:rPr>
        <w:t>ซึ่งได้คิด</w:t>
      </w:r>
      <w:r w:rsidR="00FD1DC3" w:rsidRPr="002A03DA">
        <w:rPr>
          <w:rFonts w:ascii="Angsana New" w:hAnsi="Angsana New"/>
          <w:sz w:val="30"/>
          <w:szCs w:val="30"/>
          <w:cs/>
        </w:rPr>
        <w:t>ค่าเสื่อมราคาเต็มจำนวนแล้วแต่ยังคงใช้งานอยู่</w:t>
      </w:r>
      <w:r w:rsidRPr="002A03D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A69A6" w:rsidRPr="002A03DA">
        <w:rPr>
          <w:rFonts w:ascii="Angsana New" w:hAnsi="Angsana New"/>
          <w:sz w:val="30"/>
          <w:szCs w:val="30"/>
        </w:rPr>
        <w:t xml:space="preserve">30 </w:t>
      </w:r>
      <w:r w:rsidR="009A69A6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9A69A6" w:rsidRPr="002A03DA">
        <w:rPr>
          <w:rFonts w:ascii="Angsana New" w:hAnsi="Angsana New"/>
          <w:sz w:val="30"/>
          <w:szCs w:val="30"/>
        </w:rPr>
        <w:t>2560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มีจำนวน </w:t>
      </w:r>
      <w:r w:rsidR="0045158B" w:rsidRPr="002A03DA">
        <w:rPr>
          <w:rFonts w:ascii="Angsana New" w:hAnsi="Angsana New"/>
          <w:sz w:val="30"/>
          <w:szCs w:val="30"/>
        </w:rPr>
        <w:t>681.28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="00CF3053" w:rsidRPr="002A03DA">
        <w:rPr>
          <w:rFonts w:ascii="Angsana New" w:hAnsi="Angsana New"/>
          <w:i/>
          <w:iCs/>
          <w:sz w:val="30"/>
          <w:szCs w:val="30"/>
        </w:rPr>
        <w:t>(</w:t>
      </w:r>
      <w:r w:rsidR="009A69A6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9A69A6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F3053" w:rsidRPr="002A03DA">
        <w:rPr>
          <w:rFonts w:ascii="Angsana New" w:hAnsi="Angsana New"/>
          <w:i/>
          <w:iCs/>
          <w:sz w:val="30"/>
          <w:szCs w:val="30"/>
        </w:rPr>
        <w:t>255</w:t>
      </w:r>
      <w:r w:rsidR="009A69A6" w:rsidRPr="002A03DA">
        <w:rPr>
          <w:rFonts w:ascii="Angsana New" w:hAnsi="Angsana New"/>
          <w:i/>
          <w:iCs/>
          <w:sz w:val="30"/>
          <w:szCs w:val="30"/>
        </w:rPr>
        <w:t>9</w:t>
      </w:r>
      <w:r w:rsidR="00CF3053" w:rsidRPr="002A03DA">
        <w:rPr>
          <w:rFonts w:ascii="Angsana New" w:hAnsi="Angsana New"/>
          <w:i/>
          <w:iCs/>
          <w:sz w:val="30"/>
          <w:szCs w:val="30"/>
        </w:rPr>
        <w:t>:</w:t>
      </w:r>
      <w:r w:rsidR="00171ED3" w:rsidRPr="002A03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A69A6" w:rsidRPr="002A03DA">
        <w:rPr>
          <w:rFonts w:ascii="Angsana New" w:hAnsi="Angsana New"/>
          <w:i/>
          <w:iCs/>
          <w:sz w:val="30"/>
          <w:szCs w:val="30"/>
        </w:rPr>
        <w:t>643.57</w:t>
      </w:r>
      <w:r w:rsidR="00171ED3" w:rsidRPr="002A03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2A03D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D1DC3" w:rsidRPr="002A03DA">
        <w:rPr>
          <w:rFonts w:ascii="Angsana New" w:hAnsi="Angsana New"/>
          <w:i/>
          <w:iCs/>
          <w:sz w:val="30"/>
          <w:szCs w:val="30"/>
        </w:rPr>
        <w:t>)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ในงบการเงินรวมและจำนวน </w:t>
      </w:r>
      <w:r w:rsidR="0045158B" w:rsidRPr="002A03DA">
        <w:rPr>
          <w:rFonts w:ascii="Angsana New" w:hAnsi="Angsana New"/>
          <w:sz w:val="30"/>
          <w:szCs w:val="30"/>
        </w:rPr>
        <w:t>371.10</w:t>
      </w:r>
      <w:r w:rsidR="00EA6E03" w:rsidRPr="002A03DA">
        <w:rPr>
          <w:rFonts w:ascii="Angsana New" w:hAnsi="Angsana New"/>
          <w:sz w:val="30"/>
          <w:szCs w:val="30"/>
        </w:rPr>
        <w:t xml:space="preserve"> </w:t>
      </w:r>
      <w:r w:rsidR="00FD1DC3" w:rsidRPr="002A03DA">
        <w:rPr>
          <w:rFonts w:ascii="Angsana New" w:hAnsi="Angsana New"/>
          <w:sz w:val="30"/>
          <w:szCs w:val="30"/>
          <w:cs/>
        </w:rPr>
        <w:t>ล้านบาท</w:t>
      </w:r>
      <w:r w:rsidR="00596986" w:rsidRPr="002A03DA">
        <w:rPr>
          <w:rFonts w:ascii="Angsana New" w:hAnsi="Angsana New"/>
          <w:sz w:val="30"/>
          <w:szCs w:val="30"/>
          <w:cs/>
        </w:rPr>
        <w:t xml:space="preserve"> </w:t>
      </w:r>
      <w:r w:rsidR="00FD1DC3" w:rsidRPr="002A03DA">
        <w:rPr>
          <w:rFonts w:ascii="Angsana New" w:hAnsi="Angsana New"/>
          <w:i/>
          <w:iCs/>
          <w:sz w:val="30"/>
          <w:szCs w:val="30"/>
        </w:rPr>
        <w:t>(</w:t>
      </w:r>
      <w:r w:rsidR="009A69A6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9A69A6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D1DC3" w:rsidRPr="002A03DA">
        <w:rPr>
          <w:rFonts w:ascii="Angsana New" w:hAnsi="Angsana New"/>
          <w:i/>
          <w:iCs/>
          <w:sz w:val="30"/>
          <w:szCs w:val="30"/>
        </w:rPr>
        <w:t>255</w:t>
      </w:r>
      <w:r w:rsidR="009A69A6" w:rsidRPr="002A03DA">
        <w:rPr>
          <w:rFonts w:ascii="Angsana New" w:hAnsi="Angsana New"/>
          <w:i/>
          <w:iCs/>
          <w:sz w:val="30"/>
          <w:szCs w:val="30"/>
        </w:rPr>
        <w:t>9</w:t>
      </w:r>
      <w:r w:rsidR="00FD1DC3" w:rsidRPr="002A03DA">
        <w:rPr>
          <w:rFonts w:ascii="Angsana New" w:hAnsi="Angsana New"/>
          <w:i/>
          <w:iCs/>
          <w:sz w:val="30"/>
          <w:szCs w:val="30"/>
        </w:rPr>
        <w:t xml:space="preserve">: </w:t>
      </w:r>
      <w:r w:rsidR="009A69A6" w:rsidRPr="002A03DA">
        <w:rPr>
          <w:rFonts w:ascii="Angsana New" w:hAnsi="Angsana New"/>
          <w:i/>
          <w:iCs/>
          <w:sz w:val="30"/>
          <w:szCs w:val="30"/>
        </w:rPr>
        <w:t>321.57</w:t>
      </w:r>
      <w:r w:rsidR="00171ED3" w:rsidRPr="002A03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1DC3" w:rsidRPr="002A03DA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</w:t>
      </w:r>
    </w:p>
    <w:p w:rsidR="00FA7359" w:rsidRPr="002A03DA" w:rsidRDefault="00FA7359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z w:val="20"/>
          <w:szCs w:val="20"/>
        </w:rPr>
      </w:pPr>
    </w:p>
    <w:p w:rsidR="00FA7359" w:rsidRPr="002A03DA" w:rsidRDefault="00FA7359" w:rsidP="00FA7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z w:val="30"/>
          <w:szCs w:val="30"/>
        </w:rPr>
        <w:sectPr w:rsidR="00FA7359" w:rsidRPr="002A03DA" w:rsidSect="00A66F35">
          <w:pgSz w:w="16834" w:h="11909" w:orient="landscape" w:code="9"/>
          <w:pgMar w:top="692" w:right="1151" w:bottom="578" w:left="990" w:header="720" w:footer="615" w:gutter="0"/>
          <w:cols w:space="720"/>
        </w:sectPr>
      </w:pPr>
      <w:r w:rsidRPr="002A03D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hAnsi="Angsana New"/>
          <w:sz w:val="30"/>
          <w:szCs w:val="30"/>
          <w:cs/>
        </w:rPr>
        <w:t>บริษัทได้บันทึกต้นทุนการกู้ยืมที่เกี่ยวข้องกับการได้มาซึ่งอาคารระหว่างก่อสร้างเป็นส่วนหนึ่งของต้นทุนสินทรัพย์</w:t>
      </w:r>
      <w:r w:rsidR="00BA3ADF" w:rsidRPr="002A03DA">
        <w:rPr>
          <w:rFonts w:ascii="Angsana New" w:hAnsi="Angsana New"/>
          <w:sz w:val="30"/>
          <w:szCs w:val="30"/>
        </w:rPr>
        <w:t xml:space="preserve"> </w:t>
      </w:r>
      <w:r w:rsidR="00BA3ADF" w:rsidRPr="002A03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A69A6" w:rsidRPr="002A03DA">
        <w:rPr>
          <w:rFonts w:ascii="Angsana New" w:hAnsi="Angsana New"/>
          <w:sz w:val="30"/>
          <w:szCs w:val="30"/>
        </w:rPr>
        <w:t xml:space="preserve">31 </w:t>
      </w:r>
      <w:r w:rsidR="009A69A6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A69A6" w:rsidRPr="002A03DA">
        <w:rPr>
          <w:rFonts w:ascii="Angsana New" w:hAnsi="Angsana New"/>
          <w:sz w:val="30"/>
          <w:szCs w:val="30"/>
        </w:rPr>
        <w:t>2559</w:t>
      </w:r>
      <w:r w:rsidR="00D43535">
        <w:rPr>
          <w:rFonts w:ascii="Angsana New" w:hAnsi="Angsana New"/>
          <w:sz w:val="30"/>
          <w:szCs w:val="30"/>
        </w:rPr>
        <w:t xml:space="preserve"> </w:t>
      </w:r>
      <w:r w:rsidR="00D43535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9A69A6" w:rsidRPr="002A03DA">
        <w:rPr>
          <w:rFonts w:ascii="Angsana New" w:hAnsi="Angsana New"/>
          <w:sz w:val="30"/>
          <w:szCs w:val="30"/>
        </w:rPr>
        <w:t>6.39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ล้านบาท</w:t>
      </w:r>
      <w:r w:rsidRPr="002A03DA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มีอัตราดอกเบี้ยที่รับรู้ร้อยละ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9A69A6" w:rsidRPr="002A03DA">
        <w:rPr>
          <w:rFonts w:ascii="Angsana New" w:hAnsi="Angsana New"/>
          <w:sz w:val="30"/>
          <w:szCs w:val="30"/>
        </w:rPr>
        <w:t>4.275</w:t>
      </w:r>
      <w:r w:rsidR="003E67EE" w:rsidRPr="002A03DA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470AE8" w:rsidRPr="002A03DA" w:rsidRDefault="00235A33" w:rsidP="0045158B">
      <w:pPr>
        <w:autoSpaceDE w:val="0"/>
        <w:autoSpaceDN w:val="0"/>
        <w:spacing w:line="240" w:lineRule="auto"/>
        <w:ind w:left="540" w:right="65"/>
        <w:jc w:val="thaiDistribute"/>
        <w:rPr>
          <w:rFonts w:ascii="Calibri" w:hAnsi="Calibri"/>
          <w:sz w:val="22"/>
          <w:szCs w:val="22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อาคารและสิ่งปลูกสร้าง</w:t>
      </w:r>
      <w:r w:rsidRPr="002A03DA">
        <w:rPr>
          <w:rFonts w:ascii="Angsana New" w:hAnsi="Angsana New" w:hint="cs"/>
          <w:sz w:val="30"/>
          <w:szCs w:val="30"/>
          <w:cs/>
        </w:rPr>
        <w:t>ได้รวม</w:t>
      </w:r>
      <w:r w:rsidR="00470AE8" w:rsidRPr="002A03DA">
        <w:rPr>
          <w:rFonts w:ascii="Angsana New" w:hAnsi="Angsana New"/>
          <w:sz w:val="30"/>
          <w:szCs w:val="30"/>
          <w:cs/>
        </w:rPr>
        <w:t>อาคารโรงแรมแห่งหนึ่ง</w:t>
      </w:r>
      <w:r w:rsidRPr="002A03DA">
        <w:rPr>
          <w:rFonts w:ascii="Angsana New" w:hAnsi="Angsana New" w:hint="cs"/>
          <w:sz w:val="30"/>
          <w:szCs w:val="30"/>
          <w:cs/>
        </w:rPr>
        <w:t>ที่</w:t>
      </w:r>
      <w:r w:rsidR="00470AE8" w:rsidRPr="002A03DA">
        <w:rPr>
          <w:rFonts w:ascii="Angsana New" w:hAnsi="Angsana New"/>
          <w:sz w:val="30"/>
          <w:szCs w:val="30"/>
          <w:cs/>
        </w:rPr>
        <w:t xml:space="preserve">ตั้งอยู่บนสิทธิการเช่า </w:t>
      </w:r>
      <w:r w:rsidRPr="002A03DA">
        <w:rPr>
          <w:rFonts w:ascii="Angsana New" w:hAnsi="Angsana New" w:hint="cs"/>
          <w:sz w:val="30"/>
          <w:szCs w:val="30"/>
          <w:cs/>
        </w:rPr>
        <w:t xml:space="preserve">ซึ่งสร้างเสร็จในเดือนสิงหาคม </w:t>
      </w:r>
      <w:r w:rsidRPr="002A03DA">
        <w:rPr>
          <w:rFonts w:ascii="Angsana New" w:hAnsi="Angsana New"/>
          <w:sz w:val="30"/>
          <w:szCs w:val="30"/>
        </w:rPr>
        <w:t>2559</w:t>
      </w:r>
      <w:r w:rsidR="00470AE8" w:rsidRPr="002A03DA">
        <w:rPr>
          <w:rFonts w:ascii="Angsana New" w:hAnsi="Angsana New"/>
          <w:sz w:val="30"/>
          <w:szCs w:val="30"/>
          <w:cs/>
        </w:rPr>
        <w:t>โดยกรรมสิทธิ์จะตกเป็นสิทธิ์ของเจ้าของที่ดินตามเงื่อนไขที่ระบุไว้ในสัญญาเช่า</w:t>
      </w:r>
      <w:r w:rsidR="00747660" w:rsidRPr="002A03DA">
        <w:rPr>
          <w:rFonts w:ascii="Angsana New" w:hAnsi="Angsana New" w:hint="cs"/>
          <w:sz w:val="30"/>
          <w:szCs w:val="30"/>
          <w:cs/>
        </w:rPr>
        <w:t>โครงการเอฟวายไอ เซ็นเตอร์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(ดูหมายเหตุ </w:t>
      </w:r>
      <w:r w:rsidRPr="002A03DA">
        <w:rPr>
          <w:rFonts w:ascii="Angsana New" w:hAnsi="Angsana New"/>
          <w:sz w:val="30"/>
          <w:szCs w:val="30"/>
        </w:rPr>
        <w:t>14</w:t>
      </w:r>
      <w:r w:rsidRPr="002A03DA">
        <w:rPr>
          <w:rFonts w:ascii="Angsana New" w:hAnsi="Angsana New" w:hint="cs"/>
          <w:sz w:val="30"/>
          <w:szCs w:val="30"/>
          <w:cs/>
        </w:rPr>
        <w:t>)</w:t>
      </w:r>
      <w:r w:rsidR="00470AE8" w:rsidRPr="002A03DA">
        <w:rPr>
          <w:rFonts w:ascii="Segoe UI" w:hAnsi="Segoe UI"/>
          <w:color w:val="000000"/>
          <w:sz w:val="20"/>
          <w:szCs w:val="20"/>
          <w:cs/>
        </w:rPr>
        <w:t xml:space="preserve"> </w:t>
      </w:r>
    </w:p>
    <w:p w:rsidR="00470AE8" w:rsidRPr="002A03DA" w:rsidRDefault="00470AE8" w:rsidP="00470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</w:rPr>
      </w:pPr>
    </w:p>
    <w:p w:rsidR="00FD1DC3" w:rsidRPr="002A03DA" w:rsidRDefault="00FD1DC3" w:rsidP="00FA7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FA7359" w:rsidRPr="002A03DA" w:rsidRDefault="00FA7359" w:rsidP="00CD2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9F50D0" w:rsidRPr="002A03DA" w:rsidRDefault="00FD1DC3" w:rsidP="004515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บริษัทและบริษัทย่อยได้นำที่ดินพร้อมสิ่งปลูกสร้างส่วนใหญ่ไปจดจำนองเพื่อใช้เป็นหลักประกัน</w:t>
      </w:r>
      <w:r w:rsidR="00FA7359" w:rsidRPr="002A03DA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2A03DA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2A03DA">
        <w:rPr>
          <w:rFonts w:ascii="Angsana New" w:hAnsi="Angsana New" w:hint="cs"/>
          <w:sz w:val="30"/>
          <w:szCs w:val="30"/>
          <w:cs/>
        </w:rPr>
        <w:t xml:space="preserve"> (ดูหมายเหตุ </w:t>
      </w:r>
      <w:r w:rsidR="00FA7359" w:rsidRPr="002A03DA">
        <w:rPr>
          <w:rFonts w:ascii="Angsana New" w:hAnsi="Angsana New"/>
          <w:sz w:val="30"/>
          <w:szCs w:val="30"/>
        </w:rPr>
        <w:t>19</w:t>
      </w:r>
      <w:r w:rsidR="00FA7359" w:rsidRPr="002A03DA">
        <w:rPr>
          <w:rFonts w:ascii="Angsana New" w:hAnsi="Angsana New" w:hint="cs"/>
          <w:sz w:val="30"/>
          <w:szCs w:val="30"/>
          <w:cs/>
        </w:rPr>
        <w:t>)</w:t>
      </w:r>
      <w:r w:rsidR="009F50D0" w:rsidRPr="002A03DA">
        <w:rPr>
          <w:rFonts w:ascii="Angsana New" w:hAnsi="Angsana New"/>
          <w:sz w:val="30"/>
          <w:szCs w:val="30"/>
        </w:rPr>
        <w:t xml:space="preserve"> </w:t>
      </w:r>
    </w:p>
    <w:p w:rsidR="009F50D0" w:rsidRPr="002A03DA" w:rsidRDefault="009F50D0" w:rsidP="00BB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C848F9" w:rsidRPr="002A03DA" w:rsidRDefault="00C848F9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0B7BBF" w:rsidRPr="002A03D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C848F9" w:rsidRPr="002A03DA" w:rsidRDefault="00C848F9" w:rsidP="00C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</w:rPr>
      </w:pPr>
    </w:p>
    <w:tbl>
      <w:tblPr>
        <w:tblW w:w="4671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3904"/>
        <w:gridCol w:w="1048"/>
        <w:gridCol w:w="264"/>
        <w:gridCol w:w="1057"/>
        <w:gridCol w:w="260"/>
        <w:gridCol w:w="1034"/>
        <w:gridCol w:w="29"/>
        <w:gridCol w:w="212"/>
        <w:gridCol w:w="27"/>
        <w:gridCol w:w="1100"/>
        <w:gridCol w:w="38"/>
      </w:tblGrid>
      <w:tr w:rsidR="00BB307F" w:rsidRPr="002A03DA" w:rsidTr="001971FD">
        <w:trPr>
          <w:gridAfter w:val="1"/>
          <w:wAfter w:w="25" w:type="pct"/>
          <w:tblHeader/>
        </w:trPr>
        <w:tc>
          <w:tcPr>
            <w:tcW w:w="2176" w:type="pct"/>
          </w:tcPr>
          <w:p w:rsidR="00BB307F" w:rsidRPr="002A03DA" w:rsidRDefault="00BB307F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8" w:type="pct"/>
            <w:gridSpan w:val="2"/>
          </w:tcPr>
          <w:p w:rsidR="00BB307F" w:rsidRPr="002A03DA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071" w:type="pct"/>
            <w:gridSpan w:val="7"/>
          </w:tcPr>
          <w:p w:rsidR="00BB307F" w:rsidRPr="002A03DA" w:rsidRDefault="00BB307F" w:rsidP="00BB307F">
            <w:pPr>
              <w:pStyle w:val="BodyText"/>
              <w:tabs>
                <w:tab w:val="decimal" w:pos="587"/>
                <w:tab w:val="left" w:pos="1607"/>
                <w:tab w:val="center" w:pos="2400"/>
              </w:tabs>
              <w:spacing w:after="0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AC4" w:rsidRPr="002A03DA" w:rsidTr="001971FD">
        <w:trPr>
          <w:gridAfter w:val="1"/>
          <w:wAfter w:w="25" w:type="pct"/>
          <w:tblHeader/>
        </w:trPr>
        <w:tc>
          <w:tcPr>
            <w:tcW w:w="2176" w:type="pct"/>
          </w:tcPr>
          <w:p w:rsidR="000F5AC4" w:rsidRPr="002A03DA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45" w:type="pct"/>
          </w:tcPr>
          <w:p w:rsidR="000F5AC4" w:rsidRPr="002A03DA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34" w:type="pct"/>
            <w:gridSpan w:val="2"/>
          </w:tcPr>
          <w:p w:rsidR="000F5AC4" w:rsidRPr="002A03DA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0F5AC4" w:rsidRPr="002A03DA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AC4" w:rsidRPr="002A03DA" w:rsidTr="001971FD">
        <w:trPr>
          <w:gridAfter w:val="1"/>
          <w:wAfter w:w="25" w:type="pct"/>
          <w:tblHeader/>
        </w:trPr>
        <w:tc>
          <w:tcPr>
            <w:tcW w:w="2176" w:type="pct"/>
          </w:tcPr>
          <w:p w:rsidR="000F5AC4" w:rsidRPr="002A03DA" w:rsidRDefault="000F5AC4" w:rsidP="000F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84259A" w:rsidRPr="002A03DA">
              <w:rPr>
                <w:rFonts w:ascii="Angsana New" w:hAnsi="Angsana New" w:hint="cs"/>
                <w:sz w:val="30"/>
                <w:szCs w:val="30"/>
                <w:cs/>
              </w:rPr>
              <w:t>ท์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45" w:type="pct"/>
          </w:tcPr>
          <w:p w:rsidR="000F5AC4" w:rsidRPr="002A03DA" w:rsidRDefault="000F5AC4" w:rsidP="000F5AC4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F5AC4" w:rsidRPr="002A03DA" w:rsidRDefault="000F5AC4" w:rsidP="000F5AC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4" w:type="pct"/>
            <w:gridSpan w:val="2"/>
          </w:tcPr>
          <w:p w:rsidR="000F5AC4" w:rsidRPr="002A03DA" w:rsidRDefault="000F5AC4" w:rsidP="000F5AC4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:rsidR="000F5AC4" w:rsidRPr="002A03DA" w:rsidRDefault="000F5AC4" w:rsidP="000F5AC4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2A03DA" w:rsidTr="001971FD">
        <w:trPr>
          <w:gridAfter w:val="1"/>
          <w:wAfter w:w="25" w:type="pct"/>
          <w:trHeight w:val="362"/>
          <w:tblHeader/>
        </w:trPr>
        <w:tc>
          <w:tcPr>
            <w:tcW w:w="2176" w:type="pct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9"/>
          </w:tcPr>
          <w:p w:rsidR="008E5C17" w:rsidRPr="002A03DA" w:rsidRDefault="00E448E9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="008E5C17"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8E5C17"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5C17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8E5C17" w:rsidRPr="002A03DA" w:rsidRDefault="008E5C17" w:rsidP="00842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82" w:type="pct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8E5C17" w:rsidRPr="002A03DA" w:rsidRDefault="008E5C17" w:rsidP="003D7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 255</w:t>
            </w:r>
            <w:r w:rsidRPr="002A03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36.75</w:t>
            </w:r>
          </w:p>
        </w:tc>
        <w:tc>
          <w:tcPr>
            <w:tcW w:w="145" w:type="pct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37.10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2.43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5.10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0.19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(0.19)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i/>
                <w:iCs/>
                <w:cs/>
              </w:rPr>
            </w:pPr>
            <w:r w:rsidRPr="002A03DA">
              <w:rPr>
                <w:rFonts w:ascii="Angsana New" w:hAnsi="Angsana New" w:cs="Angsana New"/>
                <w:i/>
                <w:iCs/>
                <w:cs/>
              </w:rPr>
              <w:t>โอนเข้า</w:t>
            </w:r>
            <w:r w:rsidRPr="002A03DA">
              <w:rPr>
                <w:rFonts w:ascii="Angsana New" w:hAnsi="Angsana New" w:cs="Angsana New" w:hint="cs"/>
                <w:i/>
                <w:iCs/>
                <w:cs/>
              </w:rPr>
              <w:t>มาจาก</w:t>
            </w:r>
            <w:r w:rsidRPr="002A03DA">
              <w:rPr>
                <w:rFonts w:ascii="Angsana New" w:hAnsi="Angsana New" w:cs="Angsana New"/>
                <w:i/>
                <w:iCs/>
              </w:rPr>
              <w:t>: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left="207" w:right="-130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4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spacing w:val="-4"/>
              </w:rPr>
            </w:pP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>2560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34.61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37.20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7744F0" w:rsidRPr="002A03DA" w:rsidRDefault="001A310C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</w:t>
            </w:r>
            <w:r w:rsidR="0045158B" w:rsidRPr="002A03DA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1A310C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8.14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7744F0" w:rsidRPr="002A03DA" w:rsidRDefault="0045158B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9.61</w:t>
            </w:r>
          </w:p>
        </w:tc>
      </w:tr>
      <w:tr w:rsidR="007744F0" w:rsidRPr="002A03DA" w:rsidTr="001971FD">
        <w:trPr>
          <w:gridAfter w:val="1"/>
          <w:wAfter w:w="25" w:type="pct"/>
        </w:trPr>
        <w:tc>
          <w:tcPr>
            <w:tcW w:w="2176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36.08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46.81</w:t>
            </w:r>
          </w:p>
        </w:tc>
      </w:tr>
      <w:tr w:rsidR="007744F0" w:rsidRPr="002A03DA" w:rsidTr="001971FD">
        <w:trPr>
          <w:gridAfter w:val="1"/>
          <w:wAfter w:w="25" w:type="pct"/>
          <w:trHeight w:val="60"/>
        </w:trPr>
        <w:tc>
          <w:tcPr>
            <w:tcW w:w="2176" w:type="pct"/>
          </w:tcPr>
          <w:p w:rsidR="007744F0" w:rsidRPr="002A03DA" w:rsidRDefault="007744F0" w:rsidP="007744F0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82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16A7F" w:rsidRPr="002A03DA" w:rsidTr="001971FD">
        <w:trPr>
          <w:trHeight w:val="70"/>
        </w:trPr>
        <w:tc>
          <w:tcPr>
            <w:tcW w:w="2175" w:type="pct"/>
          </w:tcPr>
          <w:p w:rsidR="00A16A7F" w:rsidRPr="002A03DA" w:rsidRDefault="00A16A7F" w:rsidP="00A16A7F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584" w:type="pct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A16A7F" w:rsidRPr="002A03DA" w:rsidRDefault="00A16A7F" w:rsidP="00A16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44F0" w:rsidRPr="002A03DA" w:rsidTr="001971FD">
        <w:tc>
          <w:tcPr>
            <w:tcW w:w="217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A7AD6"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84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23.57</w:t>
            </w:r>
          </w:p>
        </w:tc>
        <w:tc>
          <w:tcPr>
            <w:tcW w:w="145" w:type="pct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7744F0" w:rsidRPr="005E69C7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5E69C7">
              <w:rPr>
                <w:rFonts w:ascii="Angsana New" w:hAnsi="Angsana New"/>
                <w:sz w:val="30"/>
                <w:szCs w:val="30"/>
              </w:rPr>
              <w:t>23.57</w:t>
            </w:r>
          </w:p>
        </w:tc>
      </w:tr>
      <w:tr w:rsidR="007744F0" w:rsidRPr="002A03DA" w:rsidTr="001971FD">
        <w:tc>
          <w:tcPr>
            <w:tcW w:w="217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84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4.50</w:t>
            </w:r>
          </w:p>
        </w:tc>
      </w:tr>
      <w:tr w:rsidR="007744F0" w:rsidRPr="002A03DA" w:rsidTr="001971FD">
        <w:tc>
          <w:tcPr>
            <w:tcW w:w="217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4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</w:tr>
      <w:tr w:rsidR="007744F0" w:rsidRPr="002A03DA" w:rsidTr="001971FD">
        <w:tc>
          <w:tcPr>
            <w:tcW w:w="2175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>2560</w:t>
            </w:r>
          </w:p>
        </w:tc>
        <w:tc>
          <w:tcPr>
            <w:tcW w:w="584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23.04</w:t>
            </w:r>
          </w:p>
        </w:tc>
        <w:tc>
          <w:tcPr>
            <w:tcW w:w="145" w:type="pct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23.04</w:t>
            </w:r>
          </w:p>
        </w:tc>
      </w:tr>
      <w:tr w:rsidR="007744F0" w:rsidRPr="002A03DA" w:rsidTr="001971FD">
        <w:tc>
          <w:tcPr>
            <w:tcW w:w="2175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84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3.58</w:t>
            </w:r>
          </w:p>
        </w:tc>
        <w:tc>
          <w:tcPr>
            <w:tcW w:w="145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7744F0" w:rsidRPr="002A03DA" w:rsidRDefault="00044792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3.58</w:t>
            </w:r>
          </w:p>
        </w:tc>
      </w:tr>
      <w:tr w:rsidR="00044792" w:rsidRPr="002A03DA" w:rsidTr="001971FD">
        <w:tc>
          <w:tcPr>
            <w:tcW w:w="2175" w:type="pct"/>
          </w:tcPr>
          <w:p w:rsidR="00044792" w:rsidRPr="002A03DA" w:rsidRDefault="00044792" w:rsidP="00044792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84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26.62</w:t>
            </w:r>
          </w:p>
        </w:tc>
        <w:tc>
          <w:tcPr>
            <w:tcW w:w="145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26.62</w:t>
            </w:r>
          </w:p>
        </w:tc>
      </w:tr>
      <w:tr w:rsidR="00044792" w:rsidRPr="002A03DA" w:rsidTr="001971FD">
        <w:tc>
          <w:tcPr>
            <w:tcW w:w="2175" w:type="pct"/>
          </w:tcPr>
          <w:p w:rsidR="00044792" w:rsidRPr="002A03DA" w:rsidRDefault="00044792" w:rsidP="00044792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84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9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5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44792" w:rsidRPr="002A03DA" w:rsidTr="001971FD">
        <w:tc>
          <w:tcPr>
            <w:tcW w:w="2175" w:type="pct"/>
            <w:shd w:val="clear" w:color="auto" w:fill="auto"/>
          </w:tcPr>
          <w:p w:rsidR="00044792" w:rsidRPr="002A03DA" w:rsidRDefault="00044792" w:rsidP="0004479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584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792" w:rsidRPr="002A03DA" w:rsidTr="001971FD">
        <w:trPr>
          <w:trHeight w:val="240"/>
        </w:trPr>
        <w:tc>
          <w:tcPr>
            <w:tcW w:w="2175" w:type="pct"/>
            <w:shd w:val="clear" w:color="auto" w:fill="auto"/>
          </w:tcPr>
          <w:p w:rsidR="00044792" w:rsidRPr="002A03DA" w:rsidRDefault="00044792" w:rsidP="0004479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584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13.18</w:t>
            </w:r>
          </w:p>
        </w:tc>
        <w:tc>
          <w:tcPr>
            <w:tcW w:w="145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13.53</w:t>
            </w:r>
          </w:p>
        </w:tc>
      </w:tr>
      <w:tr w:rsidR="00044792" w:rsidRPr="002A03DA" w:rsidTr="001971FD">
        <w:trPr>
          <w:trHeight w:val="240"/>
        </w:trPr>
        <w:tc>
          <w:tcPr>
            <w:tcW w:w="2175" w:type="pct"/>
            <w:shd w:val="clear" w:color="auto" w:fill="auto"/>
          </w:tcPr>
          <w:p w:rsidR="00044792" w:rsidRPr="002A03DA" w:rsidRDefault="00044792" w:rsidP="00044792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  <w:spacing w:val="-4"/>
              </w:rPr>
              <w:t>2560</w:t>
            </w:r>
          </w:p>
        </w:tc>
        <w:tc>
          <w:tcPr>
            <w:tcW w:w="584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11.57</w:t>
            </w:r>
          </w:p>
        </w:tc>
        <w:tc>
          <w:tcPr>
            <w:tcW w:w="145" w:type="pct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14.16</w:t>
            </w:r>
          </w:p>
        </w:tc>
      </w:tr>
      <w:tr w:rsidR="00044792" w:rsidRPr="002A03DA" w:rsidTr="001971FD">
        <w:trPr>
          <w:trHeight w:val="240"/>
        </w:trPr>
        <w:tc>
          <w:tcPr>
            <w:tcW w:w="2175" w:type="pct"/>
          </w:tcPr>
          <w:p w:rsidR="00044792" w:rsidRPr="002A03DA" w:rsidRDefault="00044792" w:rsidP="00044792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84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9.46</w:t>
            </w:r>
          </w:p>
        </w:tc>
        <w:tc>
          <w:tcPr>
            <w:tcW w:w="145" w:type="pct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44792" w:rsidRPr="002A03DA" w:rsidRDefault="00044792" w:rsidP="00044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20.19</w:t>
            </w:r>
          </w:p>
        </w:tc>
      </w:tr>
    </w:tbl>
    <w:p w:rsidR="00DD13A8" w:rsidRPr="002A03DA" w:rsidRDefault="00DD13A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4779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053"/>
        <w:gridCol w:w="991"/>
        <w:gridCol w:w="18"/>
        <w:gridCol w:w="1144"/>
        <w:gridCol w:w="30"/>
        <w:gridCol w:w="209"/>
        <w:gridCol w:w="37"/>
        <w:gridCol w:w="1166"/>
        <w:gridCol w:w="239"/>
        <w:gridCol w:w="1293"/>
      </w:tblGrid>
      <w:tr w:rsidR="003D7CD6" w:rsidRPr="002A03DA" w:rsidTr="001971FD">
        <w:trPr>
          <w:tblHeader/>
        </w:trPr>
        <w:tc>
          <w:tcPr>
            <w:tcW w:w="2208" w:type="pct"/>
          </w:tcPr>
          <w:p w:rsidR="003D7CD6" w:rsidRPr="002A03DA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3D7CD6" w:rsidRPr="002A03DA" w:rsidRDefault="003D7CD6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2243" w:type="pct"/>
            <w:gridSpan w:val="7"/>
          </w:tcPr>
          <w:p w:rsidR="003D7CD6" w:rsidRPr="002A03DA" w:rsidRDefault="003D7CD6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61F5" w:rsidRPr="002A03DA" w:rsidTr="001971FD">
        <w:trPr>
          <w:tblHeader/>
        </w:trPr>
        <w:tc>
          <w:tcPr>
            <w:tcW w:w="2208" w:type="pct"/>
          </w:tcPr>
          <w:p w:rsidR="003D7CD6" w:rsidRPr="002A03DA" w:rsidRDefault="003D7CD6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3D7CD6" w:rsidRPr="002A03DA" w:rsidRDefault="003D7CD6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3D7CD6" w:rsidRPr="002A03DA" w:rsidRDefault="003D7CD6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34" w:type="pct"/>
            <w:gridSpan w:val="2"/>
          </w:tcPr>
          <w:p w:rsidR="003D7CD6" w:rsidRPr="002A03DA" w:rsidRDefault="003D7CD6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D7CD6" w:rsidRPr="002A03DA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  <w:r w:rsidR="003D7CD6" w:rsidRPr="002A03DA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130" w:type="pct"/>
          </w:tcPr>
          <w:p w:rsidR="003D7CD6" w:rsidRPr="002A03DA" w:rsidRDefault="003D7CD6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:rsidR="003D7CD6" w:rsidRPr="002A03DA" w:rsidRDefault="003D7CD6" w:rsidP="008E5C17">
            <w:pPr>
              <w:pStyle w:val="BodyText"/>
              <w:tabs>
                <w:tab w:val="decimal" w:pos="587"/>
              </w:tabs>
              <w:spacing w:after="0"/>
              <w:ind w:left="-87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F5" w:rsidRPr="002A03DA" w:rsidTr="001971FD">
        <w:trPr>
          <w:tblHeader/>
        </w:trPr>
        <w:tc>
          <w:tcPr>
            <w:tcW w:w="2208" w:type="pct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:rsidR="008E5C17" w:rsidRPr="002A03DA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8E5C17" w:rsidRPr="002A03DA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84259A" w:rsidRPr="002A03DA">
              <w:rPr>
                <w:rFonts w:ascii="Angsana New" w:hAnsi="Angsana New" w:hint="cs"/>
                <w:sz w:val="30"/>
                <w:szCs w:val="30"/>
                <w:cs/>
              </w:rPr>
              <w:t>ท์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4" w:type="pct"/>
            <w:gridSpan w:val="2"/>
          </w:tcPr>
          <w:p w:rsidR="008E5C17" w:rsidRPr="002A03DA" w:rsidRDefault="008E5C17" w:rsidP="00624A49">
            <w:pPr>
              <w:pStyle w:val="BodyText"/>
              <w:tabs>
                <w:tab w:val="decimal" w:pos="62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8E5C17" w:rsidRPr="002A03DA" w:rsidRDefault="008E5C17" w:rsidP="00624A49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การติดตั้ง</w:t>
            </w:r>
          </w:p>
        </w:tc>
        <w:tc>
          <w:tcPr>
            <w:tcW w:w="130" w:type="pct"/>
          </w:tcPr>
          <w:p w:rsidR="008E5C17" w:rsidRPr="002A03DA" w:rsidRDefault="008E5C17" w:rsidP="00624A49">
            <w:pPr>
              <w:pStyle w:val="BodyText"/>
              <w:tabs>
                <w:tab w:val="decimal" w:pos="626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</w:tcPr>
          <w:p w:rsidR="008E5C17" w:rsidRPr="002A03DA" w:rsidRDefault="008E5C17" w:rsidP="00A979D7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E5C17" w:rsidRPr="002A03DA" w:rsidTr="001971FD">
        <w:trPr>
          <w:tblHeader/>
        </w:trPr>
        <w:tc>
          <w:tcPr>
            <w:tcW w:w="2208" w:type="pct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" w:type="pct"/>
            <w:gridSpan w:val="2"/>
          </w:tcPr>
          <w:p w:rsidR="008E5C17" w:rsidRPr="002A03DA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2243" w:type="pct"/>
            <w:gridSpan w:val="7"/>
          </w:tcPr>
          <w:p w:rsidR="008E5C17" w:rsidRPr="002A03DA" w:rsidRDefault="008E5C17" w:rsidP="003D7CD6">
            <w:pPr>
              <w:pStyle w:val="BodyText"/>
              <w:tabs>
                <w:tab w:val="decimal" w:pos="587"/>
              </w:tabs>
              <w:spacing w:after="0"/>
              <w:ind w:left="-87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E61F5" w:rsidRPr="002A03DA" w:rsidTr="001971FD">
        <w:trPr>
          <w:trHeight w:val="317"/>
        </w:trPr>
        <w:tc>
          <w:tcPr>
            <w:tcW w:w="2208" w:type="pct"/>
          </w:tcPr>
          <w:p w:rsidR="008E5C17" w:rsidRPr="002A03DA" w:rsidRDefault="008E5C17" w:rsidP="006A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50" w:type="pct"/>
            <w:gridSpan w:val="2"/>
          </w:tcPr>
          <w:p w:rsidR="008E5C17" w:rsidRPr="002A03DA" w:rsidRDefault="008E5C17" w:rsidP="00624A49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8E5C17" w:rsidRPr="002A03DA" w:rsidRDefault="008E5C17" w:rsidP="0062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F5" w:rsidRPr="002A03DA" w:rsidTr="001971FD">
        <w:tc>
          <w:tcPr>
            <w:tcW w:w="2208" w:type="pct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744F0"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50" w:type="pct"/>
            <w:gridSpan w:val="2"/>
          </w:tcPr>
          <w:p w:rsidR="00D75CD8" w:rsidRPr="002A03DA" w:rsidRDefault="00D75CD8" w:rsidP="00D75CD8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21.16</w:t>
            </w:r>
          </w:p>
        </w:tc>
        <w:tc>
          <w:tcPr>
            <w:tcW w:w="134" w:type="pct"/>
            <w:gridSpan w:val="2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130" w:type="pct"/>
            <w:shd w:val="clear" w:color="auto" w:fill="auto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21.51</w:t>
            </w:r>
          </w:p>
        </w:tc>
      </w:tr>
      <w:tr w:rsidR="001E61F5" w:rsidRPr="002A03DA" w:rsidTr="001971FD">
        <w:tc>
          <w:tcPr>
            <w:tcW w:w="2208" w:type="pct"/>
          </w:tcPr>
          <w:p w:rsidR="00D75CD8" w:rsidRPr="002A03DA" w:rsidRDefault="00D75CD8" w:rsidP="00D75CD8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50" w:type="pct"/>
            <w:gridSpan w:val="2"/>
          </w:tcPr>
          <w:p w:rsidR="00D75CD8" w:rsidRPr="002A03DA" w:rsidRDefault="00D75CD8" w:rsidP="00D75CD8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2.22</w:t>
            </w:r>
          </w:p>
        </w:tc>
        <w:tc>
          <w:tcPr>
            <w:tcW w:w="134" w:type="pct"/>
            <w:gridSpan w:val="2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2.43</w:t>
            </w:r>
          </w:p>
        </w:tc>
        <w:tc>
          <w:tcPr>
            <w:tcW w:w="130" w:type="pct"/>
            <w:shd w:val="clear" w:color="auto" w:fill="auto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4.65</w:t>
            </w:r>
          </w:p>
        </w:tc>
      </w:tr>
      <w:tr w:rsidR="00B14004" w:rsidRPr="002A03DA" w:rsidTr="001971FD">
        <w:tc>
          <w:tcPr>
            <w:tcW w:w="2208" w:type="pct"/>
          </w:tcPr>
          <w:p w:rsidR="00B14004" w:rsidRPr="002A03DA" w:rsidRDefault="00B14004" w:rsidP="00D75CD8">
            <w:pPr>
              <w:pStyle w:val="BodyText3"/>
              <w:ind w:right="-130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550" w:type="pct"/>
            <w:gridSpan w:val="2"/>
          </w:tcPr>
          <w:p w:rsidR="00B14004" w:rsidRPr="002A03DA" w:rsidRDefault="00B14004" w:rsidP="00D75CD8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B14004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(4.90)</w:t>
            </w:r>
          </w:p>
        </w:tc>
        <w:tc>
          <w:tcPr>
            <w:tcW w:w="134" w:type="pct"/>
            <w:gridSpan w:val="2"/>
          </w:tcPr>
          <w:p w:rsidR="00B14004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B14004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B14004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B14004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(4.90)</w:t>
            </w:r>
          </w:p>
        </w:tc>
      </w:tr>
      <w:tr w:rsidR="001E61F5" w:rsidRPr="002A03DA" w:rsidTr="001971FD">
        <w:tc>
          <w:tcPr>
            <w:tcW w:w="2208" w:type="pct"/>
          </w:tcPr>
          <w:p w:rsidR="00D75CD8" w:rsidRPr="002A03DA" w:rsidRDefault="00D75CD8" w:rsidP="005E69C7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  <w:cs/>
              </w:rPr>
            </w:pPr>
            <w:r w:rsidRPr="002A03DA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550" w:type="pct"/>
            <w:gridSpan w:val="2"/>
          </w:tcPr>
          <w:p w:rsidR="00D75CD8" w:rsidRPr="002A03DA" w:rsidRDefault="00D75CD8" w:rsidP="00D75CD8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0.19</w:t>
            </w:r>
          </w:p>
        </w:tc>
        <w:tc>
          <w:tcPr>
            <w:tcW w:w="134" w:type="pct"/>
            <w:gridSpan w:val="2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D75CD8" w:rsidRPr="002A03DA" w:rsidRDefault="00B1400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ind w:right="-4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(0.19</w:t>
            </w:r>
            <w:r w:rsidR="00D75CD8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D75CD8" w:rsidRPr="002A03DA" w:rsidRDefault="00D75CD8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44F0" w:rsidRPr="002A03DA" w:rsidTr="001971FD">
        <w:tc>
          <w:tcPr>
            <w:tcW w:w="2208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50" w:type="pct"/>
            <w:gridSpan w:val="2"/>
          </w:tcPr>
          <w:p w:rsidR="007744F0" w:rsidRPr="002A03DA" w:rsidRDefault="007744F0" w:rsidP="007744F0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18.67</w:t>
            </w:r>
          </w:p>
        </w:tc>
        <w:tc>
          <w:tcPr>
            <w:tcW w:w="134" w:type="pct"/>
            <w:gridSpan w:val="2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0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21.26</w:t>
            </w:r>
          </w:p>
        </w:tc>
      </w:tr>
      <w:tr w:rsidR="007744F0" w:rsidRPr="002A03DA" w:rsidTr="001971FD">
        <w:tc>
          <w:tcPr>
            <w:tcW w:w="2208" w:type="pct"/>
          </w:tcPr>
          <w:p w:rsidR="007744F0" w:rsidRPr="002A03DA" w:rsidRDefault="007744F0" w:rsidP="007744F0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550" w:type="pct"/>
            <w:gridSpan w:val="2"/>
          </w:tcPr>
          <w:p w:rsidR="007744F0" w:rsidRPr="002A03DA" w:rsidRDefault="007744F0" w:rsidP="007744F0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44F0" w:rsidRPr="002A03DA" w:rsidRDefault="000E50F5" w:rsidP="0045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</w:t>
            </w:r>
            <w:r w:rsidR="0045158B" w:rsidRPr="002A03DA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4" w:type="pct"/>
            <w:gridSpan w:val="2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7744F0" w:rsidRPr="002A03DA" w:rsidRDefault="000E50F5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8.14</w:t>
            </w:r>
          </w:p>
        </w:tc>
        <w:tc>
          <w:tcPr>
            <w:tcW w:w="130" w:type="pct"/>
            <w:shd w:val="clear" w:color="auto" w:fill="auto"/>
          </w:tcPr>
          <w:p w:rsidR="007744F0" w:rsidRPr="002A03DA" w:rsidRDefault="007744F0" w:rsidP="00774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7744F0" w:rsidRPr="002A03DA" w:rsidRDefault="000E50F5" w:rsidP="0045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</w:t>
            </w:r>
            <w:r w:rsidR="0045158B" w:rsidRPr="002A03DA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19.37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30.10</w:t>
            </w:r>
          </w:p>
        </w:tc>
      </w:tr>
      <w:tr w:rsidR="000E50F5" w:rsidRPr="002A03DA" w:rsidTr="001971FD">
        <w:trPr>
          <w:trHeight w:val="70"/>
        </w:trPr>
        <w:tc>
          <w:tcPr>
            <w:tcW w:w="2208" w:type="pct"/>
          </w:tcPr>
          <w:p w:rsidR="000E50F5" w:rsidRPr="002A03DA" w:rsidRDefault="000E50F5" w:rsidP="000E50F5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50F5" w:rsidRPr="002A03DA" w:rsidTr="001971FD">
        <w:trPr>
          <w:trHeight w:val="70"/>
        </w:trPr>
        <w:tc>
          <w:tcPr>
            <w:tcW w:w="2208" w:type="pct"/>
          </w:tcPr>
          <w:p w:rsidR="000E50F5" w:rsidRPr="002A03DA" w:rsidRDefault="000E50F5" w:rsidP="000E50F5">
            <w:pPr>
              <w:ind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A7AD6" w:rsidRPr="007A7AD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0E50F5" w:rsidRPr="00D14E88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14E88">
              <w:rPr>
                <w:rFonts w:ascii="Angsana New" w:hAnsi="Angsana New"/>
                <w:sz w:val="30"/>
                <w:szCs w:val="30"/>
              </w:rPr>
              <w:t>13.21</w:t>
            </w:r>
          </w:p>
        </w:tc>
        <w:tc>
          <w:tcPr>
            <w:tcW w:w="134" w:type="pct"/>
            <w:gridSpan w:val="2"/>
          </w:tcPr>
          <w:p w:rsidR="000E50F5" w:rsidRPr="00D14E88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0E50F5" w:rsidRPr="00D14E88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14E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D14E88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0E50F5" w:rsidRPr="00D14E88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D14E88">
              <w:rPr>
                <w:rFonts w:ascii="Angsana New" w:hAnsi="Angsana New"/>
                <w:sz w:val="30"/>
                <w:szCs w:val="30"/>
              </w:rPr>
              <w:t>13.21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2.73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2.73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451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5158B" w:rsidRPr="002A03D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(4.90)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(4.90)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11.04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11.04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</w:rPr>
            </w:pPr>
          </w:p>
        </w:tc>
        <w:tc>
          <w:tcPr>
            <w:tcW w:w="639" w:type="pct"/>
            <w:gridSpan w:val="2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2.36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2.36</w:t>
            </w: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550" w:type="pct"/>
            <w:gridSpan w:val="2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13.40</w:t>
            </w:r>
          </w:p>
        </w:tc>
        <w:tc>
          <w:tcPr>
            <w:tcW w:w="134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13.40</w:t>
            </w:r>
          </w:p>
        </w:tc>
      </w:tr>
      <w:tr w:rsidR="001971FD" w:rsidRPr="002A03DA" w:rsidTr="001971FD">
        <w:tc>
          <w:tcPr>
            <w:tcW w:w="2208" w:type="pct"/>
          </w:tcPr>
          <w:p w:rsidR="001971FD" w:rsidRPr="002A03DA" w:rsidRDefault="001971FD" w:rsidP="001971FD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1971FD" w:rsidRPr="002A03DA" w:rsidRDefault="001971FD" w:rsidP="001971FD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</w:tcBorders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1FD" w:rsidRPr="002A03DA" w:rsidTr="001971FD">
        <w:tc>
          <w:tcPr>
            <w:tcW w:w="2208" w:type="pct"/>
          </w:tcPr>
          <w:p w:rsidR="001971FD" w:rsidRPr="002A03DA" w:rsidRDefault="001971FD" w:rsidP="001971FD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1971FD" w:rsidRPr="002A03DA" w:rsidRDefault="001971FD" w:rsidP="001971FD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1FD" w:rsidRPr="002A03DA" w:rsidTr="001971FD">
        <w:tc>
          <w:tcPr>
            <w:tcW w:w="2208" w:type="pct"/>
          </w:tcPr>
          <w:p w:rsidR="001971FD" w:rsidRPr="002A03DA" w:rsidRDefault="001971FD" w:rsidP="001971FD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1971FD" w:rsidRPr="002A03DA" w:rsidRDefault="001971FD" w:rsidP="001971FD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1FD" w:rsidRPr="002A03DA" w:rsidTr="001971FD">
        <w:tc>
          <w:tcPr>
            <w:tcW w:w="2208" w:type="pct"/>
          </w:tcPr>
          <w:p w:rsidR="001971FD" w:rsidRPr="002A03DA" w:rsidRDefault="001971FD" w:rsidP="001971FD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1971FD" w:rsidRPr="002A03DA" w:rsidRDefault="001971FD" w:rsidP="001971FD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1FD" w:rsidRPr="002A03DA" w:rsidTr="001971FD">
        <w:tc>
          <w:tcPr>
            <w:tcW w:w="2208" w:type="pct"/>
          </w:tcPr>
          <w:p w:rsidR="001971FD" w:rsidRPr="002A03DA" w:rsidRDefault="001971FD" w:rsidP="001971FD">
            <w:pPr>
              <w:ind w:right="-8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0" w:type="pct"/>
            <w:gridSpan w:val="2"/>
          </w:tcPr>
          <w:p w:rsidR="001971FD" w:rsidRPr="002A03DA" w:rsidRDefault="001971FD" w:rsidP="001971FD">
            <w:pPr>
              <w:ind w:right="-10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9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" w:type="pct"/>
            <w:gridSpan w:val="2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4" w:type="pct"/>
            <w:shd w:val="clear" w:color="auto" w:fill="auto"/>
          </w:tcPr>
          <w:p w:rsidR="001971FD" w:rsidRPr="002A03DA" w:rsidRDefault="001971FD" w:rsidP="0019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50F5" w:rsidRPr="002A03DA" w:rsidTr="001971FD">
        <w:tc>
          <w:tcPr>
            <w:tcW w:w="2208" w:type="pct"/>
          </w:tcPr>
          <w:p w:rsidR="000E50F5" w:rsidRPr="002A03DA" w:rsidRDefault="000E50F5" w:rsidP="000E50F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540" w:type="pct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4" w:type="pct"/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0F5" w:rsidRPr="002A03DA" w:rsidTr="001971FD">
        <w:trPr>
          <w:trHeight w:val="240"/>
        </w:trPr>
        <w:tc>
          <w:tcPr>
            <w:tcW w:w="2208" w:type="pct"/>
          </w:tcPr>
          <w:p w:rsidR="000E50F5" w:rsidRPr="002A03DA" w:rsidRDefault="000E50F5" w:rsidP="000E50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540" w:type="pct"/>
            <w:vAlign w:val="bottom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7.95</w:t>
            </w:r>
          </w:p>
        </w:tc>
        <w:tc>
          <w:tcPr>
            <w:tcW w:w="130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8.30</w:t>
            </w:r>
          </w:p>
        </w:tc>
      </w:tr>
      <w:tr w:rsidR="000E50F5" w:rsidRPr="002A03DA" w:rsidTr="001971FD">
        <w:trPr>
          <w:trHeight w:val="240"/>
        </w:trPr>
        <w:tc>
          <w:tcPr>
            <w:tcW w:w="2208" w:type="pct"/>
          </w:tcPr>
          <w:p w:rsidR="000E50F5" w:rsidRPr="002A03DA" w:rsidRDefault="000E50F5" w:rsidP="000E50F5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>ธันวาคม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 2559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 และ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540" w:type="pct"/>
            <w:vAlign w:val="bottom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7.63</w:t>
            </w:r>
          </w:p>
        </w:tc>
        <w:tc>
          <w:tcPr>
            <w:tcW w:w="130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2.59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10.22</w:t>
            </w:r>
          </w:p>
        </w:tc>
      </w:tr>
      <w:tr w:rsidR="000E50F5" w:rsidRPr="002A03DA" w:rsidTr="001971FD">
        <w:trPr>
          <w:trHeight w:val="240"/>
        </w:trPr>
        <w:tc>
          <w:tcPr>
            <w:tcW w:w="2208" w:type="pct"/>
          </w:tcPr>
          <w:p w:rsidR="000E50F5" w:rsidRPr="002A03DA" w:rsidRDefault="000E50F5" w:rsidP="000E50F5">
            <w:pPr>
              <w:pStyle w:val="BodyText3"/>
              <w:ind w:right="-130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 2560</w:t>
            </w:r>
          </w:p>
        </w:tc>
        <w:tc>
          <w:tcPr>
            <w:tcW w:w="540" w:type="pct"/>
            <w:vAlign w:val="bottom"/>
          </w:tcPr>
          <w:p w:rsidR="000E50F5" w:rsidRPr="002A03DA" w:rsidRDefault="000E50F5" w:rsidP="000E50F5">
            <w:pPr>
              <w:ind w:right="-10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3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5.97</w:t>
            </w:r>
          </w:p>
        </w:tc>
        <w:tc>
          <w:tcPr>
            <w:tcW w:w="130" w:type="pct"/>
            <w:gridSpan w:val="2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10.73</w:t>
            </w:r>
          </w:p>
        </w:tc>
        <w:tc>
          <w:tcPr>
            <w:tcW w:w="130" w:type="pct"/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50F5" w:rsidRPr="002A03DA" w:rsidRDefault="000E50F5" w:rsidP="000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16.70</w:t>
            </w:r>
          </w:p>
        </w:tc>
      </w:tr>
    </w:tbl>
    <w:p w:rsidR="00C848F9" w:rsidRPr="002A03DA" w:rsidRDefault="00C848F9" w:rsidP="00C8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AF76D4" w:rsidRPr="002A03DA" w:rsidRDefault="007747FE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ภาษีเงินได้รอ</w:t>
      </w:r>
      <w:r w:rsidR="006275EB" w:rsidRPr="002A03D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2A03DA">
        <w:rPr>
          <w:rFonts w:ascii="Angsana New" w:hAnsi="Angsana New"/>
          <w:b/>
          <w:bCs/>
          <w:sz w:val="30"/>
          <w:szCs w:val="30"/>
          <w:cs/>
        </w:rPr>
        <w:t>ตัดบัญชี</w:t>
      </w:r>
      <w:r w:rsidRPr="002A03DA">
        <w:rPr>
          <w:rFonts w:ascii="Angsana New" w:hAnsi="Angsana New"/>
          <w:b/>
          <w:bCs/>
          <w:sz w:val="30"/>
          <w:szCs w:val="30"/>
          <w:cs/>
        </w:rPr>
        <w:tab/>
      </w:r>
    </w:p>
    <w:p w:rsidR="007747FE" w:rsidRPr="002A03DA" w:rsidRDefault="007747FE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:rsidR="007747FE" w:rsidRPr="002A03DA" w:rsidRDefault="007747FE" w:rsidP="00D7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09341B"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9341B" w:rsidRPr="002A03DA">
        <w:rPr>
          <w:rFonts w:ascii="Angsana New" w:hAnsi="Angsana New"/>
          <w:sz w:val="30"/>
          <w:szCs w:val="30"/>
        </w:rPr>
        <w:t xml:space="preserve">30 </w:t>
      </w:r>
      <w:r w:rsidR="0009341B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9341B" w:rsidRPr="002A03DA">
        <w:rPr>
          <w:rFonts w:ascii="Angsana New" w:hAnsi="Angsana New"/>
          <w:sz w:val="30"/>
          <w:szCs w:val="30"/>
        </w:rPr>
        <w:t xml:space="preserve">2560 </w:t>
      </w:r>
      <w:r w:rsidR="0009341B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</w:rPr>
        <w:t>3</w:t>
      </w:r>
      <w:r w:rsidR="006275EB" w:rsidRPr="002A03DA">
        <w:rPr>
          <w:rFonts w:ascii="Angsana New" w:hAnsi="Angsana New"/>
          <w:sz w:val="30"/>
          <w:szCs w:val="30"/>
        </w:rPr>
        <w:t>1</w:t>
      </w:r>
      <w:r w:rsidR="00417456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ธันวาคม</w:t>
      </w:r>
      <w:r w:rsidR="0009341B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09341B" w:rsidRPr="002A03DA">
        <w:rPr>
          <w:rFonts w:ascii="Angsana New" w:hAnsi="Angsana New"/>
          <w:sz w:val="30"/>
          <w:szCs w:val="30"/>
        </w:rPr>
        <w:t>2559</w:t>
      </w:r>
      <w:r w:rsidR="006F51BC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มีดังนี้</w:t>
      </w:r>
    </w:p>
    <w:p w:rsidR="006F51BC" w:rsidRPr="002A03DA" w:rsidRDefault="006F51BC" w:rsidP="0077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 w:firstLine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4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22"/>
        <w:gridCol w:w="1080"/>
        <w:gridCol w:w="270"/>
        <w:gridCol w:w="1080"/>
        <w:gridCol w:w="270"/>
        <w:gridCol w:w="1066"/>
        <w:gridCol w:w="236"/>
        <w:gridCol w:w="1066"/>
        <w:gridCol w:w="14"/>
      </w:tblGrid>
      <w:tr w:rsidR="007747FE" w:rsidRPr="002A03DA" w:rsidTr="0029452A">
        <w:tc>
          <w:tcPr>
            <w:tcW w:w="4122" w:type="dxa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2" w:type="dxa"/>
            <w:gridSpan w:val="8"/>
          </w:tcPr>
          <w:p w:rsidR="007747FE" w:rsidRPr="002A03DA" w:rsidRDefault="007747FE" w:rsidP="00AB7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63F4D" w:rsidRPr="002A03DA" w:rsidTr="0029452A">
        <w:trPr>
          <w:gridAfter w:val="1"/>
          <w:wAfter w:w="14" w:type="dxa"/>
        </w:trPr>
        <w:tc>
          <w:tcPr>
            <w:tcW w:w="4122" w:type="dxa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452A" w:rsidRPr="002A03DA" w:rsidTr="0029452A">
        <w:tc>
          <w:tcPr>
            <w:tcW w:w="4122" w:type="dxa"/>
            <w:shd w:val="clear" w:color="auto" w:fill="auto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36" w:type="dxa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D2064" w:rsidRPr="002A03DA" w:rsidTr="0029452A">
        <w:tc>
          <w:tcPr>
            <w:tcW w:w="4122" w:type="dxa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</w:tr>
      <w:tr w:rsidR="003D2064" w:rsidRPr="002A03DA" w:rsidTr="0029452A">
        <w:tc>
          <w:tcPr>
            <w:tcW w:w="4122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2" w:type="dxa"/>
            <w:gridSpan w:val="8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2064" w:rsidRPr="002A03DA" w:rsidTr="0029452A">
        <w:tc>
          <w:tcPr>
            <w:tcW w:w="4122" w:type="dxa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3D2064" w:rsidRPr="002A03DA" w:rsidRDefault="003F5F83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348.44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255.38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3D2064" w:rsidRPr="002A03DA" w:rsidRDefault="003F5F83" w:rsidP="002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(323.</w:t>
            </w:r>
            <w:r w:rsidR="00275322">
              <w:rPr>
                <w:rFonts w:ascii="Angsana New" w:hAnsi="Angsana New"/>
                <w:sz w:val="30"/>
                <w:szCs w:val="30"/>
              </w:rPr>
              <w:t>40</w:t>
            </w:r>
            <w:r w:rsidR="002E5C51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(356.30)</w:t>
            </w:r>
          </w:p>
        </w:tc>
      </w:tr>
      <w:tr w:rsidR="003D2064" w:rsidRPr="002A03DA" w:rsidTr="0029452A">
        <w:tc>
          <w:tcPr>
            <w:tcW w:w="4122" w:type="dxa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D2064" w:rsidRPr="002A03DA" w:rsidRDefault="003F5F83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(104.22</w:t>
            </w:r>
            <w:r w:rsidR="002E5C51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(81.98)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3D2064" w:rsidRPr="002A03DA" w:rsidRDefault="002E5C51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104.2</w:t>
            </w:r>
            <w:r w:rsidR="003F5F83"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81.98</w:t>
            </w:r>
          </w:p>
        </w:tc>
      </w:tr>
      <w:tr w:rsidR="003D2064" w:rsidRPr="002A03DA" w:rsidTr="0029452A">
        <w:tc>
          <w:tcPr>
            <w:tcW w:w="4122" w:type="dxa"/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2064" w:rsidRPr="002A03DA" w:rsidRDefault="003F5F83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244.22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173.40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2064" w:rsidRPr="002A03DA" w:rsidRDefault="003F5F83" w:rsidP="00275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(219.1</w:t>
            </w:r>
            <w:r w:rsidR="0027532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573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(274.32)</w:t>
            </w:r>
          </w:p>
        </w:tc>
      </w:tr>
    </w:tbl>
    <w:p w:rsidR="00861609" w:rsidRPr="002A03DA" w:rsidRDefault="00861609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558" w:type="dxa"/>
        <w:tblLook w:val="01E0" w:firstRow="1" w:lastRow="1" w:firstColumn="1" w:lastColumn="1" w:noHBand="0" w:noVBand="0"/>
      </w:tblPr>
      <w:tblGrid>
        <w:gridCol w:w="4122"/>
        <w:gridCol w:w="1080"/>
        <w:gridCol w:w="270"/>
        <w:gridCol w:w="1080"/>
        <w:gridCol w:w="270"/>
        <w:gridCol w:w="1080"/>
        <w:gridCol w:w="270"/>
        <w:gridCol w:w="1080"/>
      </w:tblGrid>
      <w:tr w:rsidR="00D70D65" w:rsidRPr="002A03DA" w:rsidTr="001E1804">
        <w:tc>
          <w:tcPr>
            <w:tcW w:w="4122" w:type="dxa"/>
          </w:tcPr>
          <w:p w:rsidR="00D70D65" w:rsidRPr="00FC3F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130" w:type="dxa"/>
            <w:gridSpan w:val="7"/>
            <w:hideMark/>
          </w:tcPr>
          <w:p w:rsidR="00D70D65" w:rsidRPr="002A03DA" w:rsidRDefault="00D70D65" w:rsidP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70D65" w:rsidRPr="002A03DA" w:rsidTr="001E1804">
        <w:tc>
          <w:tcPr>
            <w:tcW w:w="4122" w:type="dxa"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270" w:type="dxa"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29452A" w:rsidRPr="002A03DA" w:rsidTr="001E1804">
        <w:tc>
          <w:tcPr>
            <w:tcW w:w="4122" w:type="dxa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9452A" w:rsidRPr="002A03DA" w:rsidTr="001E1804">
        <w:tc>
          <w:tcPr>
            <w:tcW w:w="4122" w:type="dxa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70" w:type="dxa"/>
            <w:vAlign w:val="bottom"/>
          </w:tcPr>
          <w:p w:rsidR="0029452A" w:rsidRPr="002A03DA" w:rsidRDefault="0029452A" w:rsidP="00294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452A" w:rsidRPr="002A03DA" w:rsidRDefault="0029452A" w:rsidP="0029452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</w:tr>
      <w:tr w:rsidR="00D70D65" w:rsidRPr="002A03DA" w:rsidTr="001E1804">
        <w:tc>
          <w:tcPr>
            <w:tcW w:w="4122" w:type="dxa"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:rsidR="00D70D65" w:rsidRPr="002A03DA" w:rsidRDefault="00D70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3D2064" w:rsidRPr="002A03DA" w:rsidTr="001E1804">
        <w:tc>
          <w:tcPr>
            <w:tcW w:w="4122" w:type="dxa"/>
            <w:hideMark/>
          </w:tcPr>
          <w:p w:rsidR="003D2064" w:rsidRPr="002A03DA" w:rsidRDefault="003D2064" w:rsidP="003D206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</w:tcPr>
          <w:p w:rsidR="003D2064" w:rsidRPr="002A03DA" w:rsidRDefault="00CC094C" w:rsidP="003D2064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72.02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3D2064" w:rsidP="003D2064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72.51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CC094C" w:rsidP="003D2064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(10.37</w:t>
            </w:r>
            <w:r w:rsidR="0095050A" w:rsidRPr="002A03D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-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(11.65)</w:t>
            </w:r>
          </w:p>
        </w:tc>
      </w:tr>
      <w:tr w:rsidR="003D2064" w:rsidRPr="002A03DA" w:rsidTr="001E1804">
        <w:tc>
          <w:tcPr>
            <w:tcW w:w="4122" w:type="dxa"/>
            <w:hideMark/>
          </w:tcPr>
          <w:p w:rsidR="003D2064" w:rsidRPr="002A03DA" w:rsidRDefault="003D2064" w:rsidP="003D206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:rsidR="003D2064" w:rsidRPr="002A03DA" w:rsidRDefault="00CC094C" w:rsidP="003D2064">
            <w:pPr>
              <w:pStyle w:val="acctfourfigures"/>
              <w:tabs>
                <w:tab w:val="left" w:pos="41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(10.37</w:t>
            </w:r>
            <w:r w:rsidR="0095050A" w:rsidRPr="002A03DA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3D2064" w:rsidP="003D2064">
            <w:pPr>
              <w:pStyle w:val="acctfourfigures"/>
              <w:tabs>
                <w:tab w:val="left" w:pos="414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(11.65)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95050A" w:rsidP="003D2064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10.3</w:t>
            </w:r>
            <w:r w:rsidR="00CC094C" w:rsidRPr="002A03DA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  <w:tab w:val="left" w:pos="594"/>
                <w:tab w:val="decimal" w:pos="684"/>
              </w:tabs>
              <w:spacing w:line="240" w:lineRule="atLeast"/>
              <w:ind w:left="-79" w:right="90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sz w:val="30"/>
                <w:szCs w:val="30"/>
                <w:lang w:eastAsia="en-GB"/>
              </w:rPr>
              <w:t>11.65</w:t>
            </w:r>
          </w:p>
        </w:tc>
      </w:tr>
      <w:tr w:rsidR="003D2064" w:rsidRPr="002A03DA" w:rsidTr="001E1804">
        <w:tc>
          <w:tcPr>
            <w:tcW w:w="4122" w:type="dxa"/>
            <w:hideMark/>
          </w:tcPr>
          <w:p w:rsidR="003D2064" w:rsidRPr="002A03DA" w:rsidRDefault="003D2064" w:rsidP="001E1804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2064" w:rsidRPr="002A03DA" w:rsidRDefault="00CC094C" w:rsidP="003D2064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61.65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2064" w:rsidRPr="002A03DA" w:rsidRDefault="003D2064" w:rsidP="003D2064">
            <w:pPr>
              <w:pStyle w:val="acctfourfigures"/>
              <w:tabs>
                <w:tab w:val="left" w:pos="720"/>
              </w:tabs>
              <w:spacing w:line="240" w:lineRule="atLeast"/>
              <w:ind w:left="-79"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60.86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2064" w:rsidRPr="002A03DA" w:rsidRDefault="0095050A" w:rsidP="003D206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:rsidR="003D2064" w:rsidRPr="002A03DA" w:rsidRDefault="003D2064" w:rsidP="003D20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D2064" w:rsidRPr="002A03DA" w:rsidRDefault="003D2064" w:rsidP="003D206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79" w:right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</w:tbl>
    <w:p w:rsidR="00D70D65" w:rsidRPr="002A03DA" w:rsidRDefault="00D70D65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16"/>
          <w:szCs w:val="16"/>
        </w:rPr>
      </w:pPr>
    </w:p>
    <w:p w:rsidR="001971FD" w:rsidRDefault="0019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96986" w:rsidRPr="002A03DA" w:rsidRDefault="00F412AD" w:rsidP="00F412AD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outlineLvl w:val="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</w:t>
      </w:r>
      <w:r w:rsidR="00B03459" w:rsidRPr="002A03DA">
        <w:rPr>
          <w:rFonts w:ascii="Angsana New" w:hAnsi="Angsana New" w:hint="cs"/>
          <w:sz w:val="30"/>
          <w:szCs w:val="30"/>
          <w:cs/>
        </w:rPr>
        <w:t>รอบระยะเวลาบัญชี</w:t>
      </w:r>
      <w:r w:rsidR="004B6F7F" w:rsidRPr="002A03DA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4B6F7F" w:rsidRPr="002A03DA">
        <w:rPr>
          <w:rFonts w:ascii="Angsana New" w:hAnsi="Angsana New"/>
          <w:sz w:val="30"/>
          <w:szCs w:val="30"/>
        </w:rPr>
        <w:t xml:space="preserve">1 </w:t>
      </w:r>
      <w:r w:rsidR="004B6F7F" w:rsidRPr="002A03D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B6F7F" w:rsidRPr="002A03DA">
        <w:rPr>
          <w:rFonts w:ascii="Angsana New" w:hAnsi="Angsana New"/>
          <w:sz w:val="30"/>
          <w:szCs w:val="30"/>
        </w:rPr>
        <w:t xml:space="preserve">2560 </w:t>
      </w:r>
      <w:r w:rsidR="004B6F7F" w:rsidRPr="002A03DA">
        <w:rPr>
          <w:rFonts w:ascii="Angsana New" w:hAnsi="Angsana New" w:hint="cs"/>
          <w:sz w:val="30"/>
          <w:szCs w:val="30"/>
          <w:cs/>
        </w:rPr>
        <w:t>ถึง</w:t>
      </w:r>
      <w:r w:rsidRPr="002A03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 w:hint="cs"/>
          <w:sz w:val="30"/>
          <w:szCs w:val="30"/>
          <w:cs/>
        </w:rPr>
        <w:t>และระหว่าง</w:t>
      </w:r>
      <w:r w:rsidRPr="002A03DA">
        <w:rPr>
          <w:rFonts w:ascii="Angsana New" w:hAnsi="Angsana New"/>
          <w:sz w:val="30"/>
          <w:szCs w:val="30"/>
          <w:cs/>
        </w:rPr>
        <w:t>ปี</w:t>
      </w:r>
      <w:r w:rsidRPr="002A03D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2A03DA">
        <w:rPr>
          <w:rFonts w:ascii="Angsana New" w:hAnsi="Angsana New"/>
          <w:sz w:val="30"/>
          <w:szCs w:val="30"/>
        </w:rPr>
        <w:t xml:space="preserve">31 </w:t>
      </w:r>
      <w:r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84D46" w:rsidRPr="002A03DA" w:rsidRDefault="00B84D46" w:rsidP="0086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360"/>
        <w:jc w:val="thaiDistribute"/>
        <w:rPr>
          <w:rFonts w:ascii="Angsana New" w:hAnsi="Angsana New"/>
          <w:sz w:val="14"/>
          <w:szCs w:val="14"/>
        </w:rPr>
      </w:pPr>
    </w:p>
    <w:tbl>
      <w:tblPr>
        <w:tblW w:w="92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170"/>
        <w:gridCol w:w="270"/>
        <w:gridCol w:w="1177"/>
        <w:gridCol w:w="255"/>
        <w:gridCol w:w="1200"/>
        <w:gridCol w:w="255"/>
        <w:gridCol w:w="1206"/>
      </w:tblGrid>
      <w:tr w:rsidR="00DB442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42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DB4421" w:rsidRPr="002A03DA" w:rsidRDefault="00DB4421" w:rsidP="00406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9676B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9676B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2A03DA" w:rsidRDefault="004C69B7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9676B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2A03DA" w:rsidRDefault="004C69B7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(หมายเหตุ</w:t>
            </w:r>
            <w:r w:rsidR="00A16A7F"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A16A7F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2A03DA" w:rsidRDefault="009676B1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4C69B7" w:rsidRPr="002A03DA">
              <w:rPr>
                <w:rFonts w:ascii="Angsana New" w:hAnsi="Angsana New"/>
                <w:bCs/>
                <w:sz w:val="28"/>
                <w:szCs w:val="28"/>
              </w:rPr>
              <w:t>60</w:t>
            </w:r>
          </w:p>
        </w:tc>
      </w:tr>
      <w:tr w:rsidR="009676B1" w:rsidRPr="002A03DA" w:rsidTr="00D70D65">
        <w:trPr>
          <w:tblHeader/>
        </w:trPr>
        <w:tc>
          <w:tcPr>
            <w:tcW w:w="3672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33" w:type="dxa"/>
            <w:gridSpan w:val="7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6B1" w:rsidRPr="002A03DA" w:rsidTr="00D70D65">
        <w:tc>
          <w:tcPr>
            <w:tcW w:w="3672" w:type="dxa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03D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50.52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4C69B7" w:rsidP="004E2B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84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827902" w:rsidRPr="002A03DA" w:rsidRDefault="00827902" w:rsidP="00041B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28.84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E2BF8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7C2AA3" w:rsidRPr="002A03DA" w:rsidRDefault="007C2AA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79.36</w:t>
            </w: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4E2BF8" w:rsidP="004B6F7F">
            <w:pPr>
              <w:pStyle w:val="acctfourfigures"/>
              <w:tabs>
                <w:tab w:val="clear" w:pos="765"/>
                <w:tab w:val="left" w:pos="522"/>
              </w:tabs>
              <w:spacing w:line="240" w:lineRule="atLeast"/>
              <w:ind w:right="-371" w:hanging="18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28.69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3F5F83" w:rsidP="00041B6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77.85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3F5F8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106.54</w:t>
            </w: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24.10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CC7D94" w:rsidP="004B6F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(3.26</w:t>
            </w:r>
            <w:r w:rsidR="004E2BF8"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</w:t>
            </w:r>
            <w:r w:rsidR="00702EEF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22.25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4E2BF8" w:rsidP="004B6F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(6.87)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15.38</w:t>
            </w:r>
          </w:p>
        </w:tc>
      </w:tr>
      <w:tr w:rsidR="004C69B7" w:rsidRPr="002A03DA" w:rsidTr="00D70D65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41.67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4C69B7" w:rsidRPr="002A03DA" w:rsidRDefault="004E2BF8" w:rsidP="004B6F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(28.73)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12.94</w:t>
            </w:r>
          </w:p>
        </w:tc>
      </w:tr>
      <w:tr w:rsidR="00203388" w:rsidRPr="002A03DA" w:rsidTr="00203388">
        <w:tc>
          <w:tcPr>
            <w:tcW w:w="3672" w:type="dxa"/>
            <w:shd w:val="clear" w:color="auto" w:fill="auto"/>
          </w:tcPr>
          <w:p w:rsidR="00203388" w:rsidRPr="00203388" w:rsidRDefault="00203388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:rsidR="00203388" w:rsidRPr="00203388" w:rsidRDefault="0020338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20.91</w:t>
            </w:r>
          </w:p>
        </w:tc>
        <w:tc>
          <w:tcPr>
            <w:tcW w:w="270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203388" w:rsidRPr="00203388" w:rsidRDefault="00203388" w:rsidP="00CC7D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26.87</w:t>
            </w:r>
          </w:p>
        </w:tc>
        <w:tc>
          <w:tcPr>
            <w:tcW w:w="255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203388" w:rsidRPr="00203388" w:rsidRDefault="0020338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203388" w:rsidRPr="00203388" w:rsidRDefault="00702EEF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47.78</w:t>
            </w:r>
          </w:p>
        </w:tc>
      </w:tr>
      <w:tr w:rsidR="00203388" w:rsidRPr="002A03DA" w:rsidTr="00FC3FDA">
        <w:tc>
          <w:tcPr>
            <w:tcW w:w="3672" w:type="dxa"/>
            <w:shd w:val="clear" w:color="auto" w:fill="auto"/>
          </w:tcPr>
          <w:p w:rsidR="00203388" w:rsidRPr="00203388" w:rsidRDefault="00203388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เจ้าหนี้ค้างจ่ายนิติบุคคลโครงการที่รอการจัดตั้ง</w:t>
            </w:r>
          </w:p>
        </w:tc>
        <w:tc>
          <w:tcPr>
            <w:tcW w:w="1170" w:type="dxa"/>
            <w:shd w:val="clear" w:color="auto" w:fill="auto"/>
          </w:tcPr>
          <w:p w:rsidR="00203388" w:rsidRPr="00203388" w:rsidRDefault="0020338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10.90</w:t>
            </w:r>
          </w:p>
        </w:tc>
        <w:tc>
          <w:tcPr>
            <w:tcW w:w="270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203388" w:rsidRPr="00203388" w:rsidRDefault="00203388" w:rsidP="00CC7D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10.85</w:t>
            </w:r>
          </w:p>
        </w:tc>
        <w:tc>
          <w:tcPr>
            <w:tcW w:w="255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203388" w:rsidRPr="00203388" w:rsidRDefault="0020338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03388" w:rsidRPr="00203388" w:rsidRDefault="00203388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203388" w:rsidRPr="00203388" w:rsidRDefault="00702EEF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21.75</w:t>
            </w:r>
          </w:p>
        </w:tc>
      </w:tr>
      <w:tr w:rsidR="00FC3FDA" w:rsidRPr="002A03DA" w:rsidTr="00FC3FDA">
        <w:tc>
          <w:tcPr>
            <w:tcW w:w="3672" w:type="dxa"/>
            <w:shd w:val="clear" w:color="auto" w:fill="auto"/>
          </w:tcPr>
          <w:p w:rsidR="00FC3FDA" w:rsidRPr="002A03DA" w:rsidRDefault="00FC3FDA" w:rsidP="00BF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FC3FDA" w:rsidRPr="00CC7D94" w:rsidRDefault="00FC3FDA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11.84</w:t>
            </w:r>
          </w:p>
        </w:tc>
        <w:tc>
          <w:tcPr>
            <w:tcW w:w="270" w:type="dxa"/>
            <w:shd w:val="clear" w:color="auto" w:fill="auto"/>
          </w:tcPr>
          <w:p w:rsidR="00FC3FDA" w:rsidRPr="002A03DA" w:rsidRDefault="00FC3FDA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</w:tcPr>
          <w:p w:rsidR="00FC3FDA" w:rsidRDefault="00FC3FDA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(0.48)</w:t>
            </w:r>
          </w:p>
        </w:tc>
        <w:tc>
          <w:tcPr>
            <w:tcW w:w="255" w:type="dxa"/>
            <w:shd w:val="clear" w:color="auto" w:fill="auto"/>
          </w:tcPr>
          <w:p w:rsidR="00FC3FDA" w:rsidRPr="002A03DA" w:rsidRDefault="00FC3FDA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FC3FDA" w:rsidRPr="002A03DA" w:rsidRDefault="00FC3FDA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C3FDA" w:rsidRPr="002A03DA" w:rsidRDefault="00FC3FDA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FC3FDA" w:rsidRDefault="00FC3FDA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11.36</w:t>
            </w:r>
          </w:p>
        </w:tc>
      </w:tr>
      <w:tr w:rsidR="0073102D" w:rsidRPr="002A03DA" w:rsidTr="00FC3FDA">
        <w:tc>
          <w:tcPr>
            <w:tcW w:w="3672" w:type="dxa"/>
            <w:shd w:val="clear" w:color="auto" w:fill="auto"/>
          </w:tcPr>
          <w:p w:rsidR="0073102D" w:rsidRPr="002A03DA" w:rsidRDefault="0073102D" w:rsidP="00BF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3102D" w:rsidRPr="00CC7D94" w:rsidRDefault="00FC3FDA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22.64</w:t>
            </w:r>
          </w:p>
        </w:tc>
        <w:tc>
          <w:tcPr>
            <w:tcW w:w="270" w:type="dxa"/>
            <w:shd w:val="clear" w:color="auto" w:fill="auto"/>
          </w:tcPr>
          <w:p w:rsidR="0073102D" w:rsidRPr="002A03DA" w:rsidRDefault="0073102D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73102D" w:rsidRPr="002A03DA" w:rsidRDefault="0073102D" w:rsidP="00FC3F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(12.</w:t>
            </w:r>
            <w:r w:rsidR="00FC3F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01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73102D" w:rsidRPr="002A03DA" w:rsidRDefault="0073102D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73102D" w:rsidRPr="002A03DA" w:rsidRDefault="0073102D" w:rsidP="00BF3D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73102D" w:rsidRPr="002A03DA" w:rsidRDefault="0073102D" w:rsidP="00BF3D19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73102D" w:rsidRPr="002A03DA" w:rsidRDefault="00FC3FDA" w:rsidP="00FC3FD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</w:t>
            </w:r>
            <w:r w:rsidR="0073102D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.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63</w:t>
            </w:r>
          </w:p>
        </w:tc>
      </w:tr>
      <w:tr w:rsidR="004C69B7" w:rsidRPr="002A03DA" w:rsidTr="00BC3444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255.38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CC7D94" w:rsidRDefault="003F5F83" w:rsidP="00CC7D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1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CC7D94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93.06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3F5F83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348.44</w:t>
            </w:r>
          </w:p>
        </w:tc>
      </w:tr>
      <w:tr w:rsidR="004C69B7" w:rsidRPr="002A03DA" w:rsidTr="009F6E14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</w:tbl>
    <w:p w:rsidR="00D75CD8" w:rsidRPr="002A03DA" w:rsidRDefault="00D75CD8" w:rsidP="00D75CD8">
      <w:pPr>
        <w:spacing w:line="240" w:lineRule="auto"/>
        <w:rPr>
          <w:sz w:val="2"/>
          <w:szCs w:val="2"/>
        </w:rPr>
      </w:pPr>
    </w:p>
    <w:p w:rsidR="001971FD" w:rsidRDefault="00197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8"/>
        <w:gridCol w:w="1242"/>
        <w:gridCol w:w="270"/>
        <w:gridCol w:w="1350"/>
        <w:gridCol w:w="270"/>
        <w:gridCol w:w="1170"/>
        <w:gridCol w:w="270"/>
        <w:gridCol w:w="1170"/>
      </w:tblGrid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4C69B7" w:rsidRPr="002A03DA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4C69B7"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="004C69B7" w:rsidRPr="002A03DA">
              <w:rPr>
                <w:rFonts w:ascii="Angsana New" w:hAnsi="Angsana New"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A37903" w:rsidRPr="002A03DA" w:rsidRDefault="004C69B7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</w:tr>
      <w:tr w:rsidR="00A37903" w:rsidRPr="002A03DA" w:rsidTr="00A37903">
        <w:trPr>
          <w:tblHeader/>
        </w:trPr>
        <w:tc>
          <w:tcPr>
            <w:tcW w:w="3672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6B1" w:rsidRPr="002A03DA" w:rsidTr="00A37903">
        <w:tc>
          <w:tcPr>
            <w:tcW w:w="3690" w:type="dxa"/>
            <w:gridSpan w:val="2"/>
            <w:shd w:val="clear" w:color="auto" w:fill="auto"/>
          </w:tcPr>
          <w:p w:rsidR="009676B1" w:rsidRPr="002A03DA" w:rsidRDefault="009676B1" w:rsidP="00967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676B1" w:rsidRPr="002A03DA" w:rsidRDefault="009676B1" w:rsidP="009676B1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676B1" w:rsidRPr="002A03DA" w:rsidRDefault="009676B1" w:rsidP="009676B1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2A03DA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(9.65)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1.53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(8.12)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(6.05)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6.05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(3.56)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0.43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(3.13)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(227.91)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0A09CA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7.24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0A09CA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(220.67</w:t>
            </w:r>
            <w:r w:rsidR="007C2AA3"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(14.17)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0.45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(13.72)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(94.96)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17.21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7C2AA3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(77.75)</w:t>
            </w: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(356.30)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</w:t>
            </w:r>
            <w:r w:rsidR="00C51DC6"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2.91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B71B80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(323.39</w:t>
            </w:r>
            <w:r w:rsidR="007C2AA3"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)</w:t>
            </w:r>
          </w:p>
        </w:tc>
      </w:tr>
      <w:tr w:rsidR="004C69B7" w:rsidRPr="002A03DA" w:rsidTr="00A37903">
        <w:trPr>
          <w:trHeight w:val="152"/>
        </w:trPr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4C69B7" w:rsidRPr="002A03DA" w:rsidTr="00A37903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(100.92)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B71B80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125.97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E2BF8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B71B80" w:rsidP="001B67F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25.05</w:t>
            </w:r>
          </w:p>
        </w:tc>
      </w:tr>
    </w:tbl>
    <w:p w:rsidR="00D75CD8" w:rsidRPr="002A03DA" w:rsidRDefault="00D75CD8" w:rsidP="00B84D46">
      <w:pPr>
        <w:rPr>
          <w:rFonts w:ascii="Angsana New" w:hAnsi="Angsana New"/>
          <w:sz w:val="20"/>
          <w:szCs w:val="20"/>
        </w:rPr>
      </w:pPr>
    </w:p>
    <w:tbl>
      <w:tblPr>
        <w:tblW w:w="9394" w:type="dxa"/>
        <w:tblInd w:w="558" w:type="dxa"/>
        <w:tblLook w:val="01E0" w:firstRow="1" w:lastRow="1" w:firstColumn="1" w:lastColumn="1" w:noHBand="0" w:noVBand="0"/>
      </w:tblPr>
      <w:tblGrid>
        <w:gridCol w:w="3561"/>
        <w:gridCol w:w="1269"/>
        <w:gridCol w:w="253"/>
        <w:gridCol w:w="1270"/>
        <w:gridCol w:w="253"/>
        <w:gridCol w:w="1186"/>
        <w:gridCol w:w="253"/>
        <w:gridCol w:w="1349"/>
      </w:tblGrid>
      <w:tr w:rsidR="00D75CD8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3" w:type="dxa"/>
            <w:gridSpan w:val="7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5CD8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3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F17C7A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F17C7A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F17C7A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:rsidR="00F17C7A" w:rsidRPr="002A03DA" w:rsidRDefault="004C69B7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3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F17C7A" w:rsidRPr="002A03DA" w:rsidRDefault="004C69B7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</w:tr>
      <w:tr w:rsidR="00F17C7A" w:rsidRPr="002A03DA" w:rsidTr="004C69B7">
        <w:trPr>
          <w:tblHeader/>
        </w:trPr>
        <w:tc>
          <w:tcPr>
            <w:tcW w:w="3561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33" w:type="dxa"/>
            <w:gridSpan w:val="7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7C7A" w:rsidRPr="002A03DA" w:rsidTr="004C69B7">
        <w:tc>
          <w:tcPr>
            <w:tcW w:w="3561" w:type="dxa"/>
            <w:shd w:val="clear" w:color="auto" w:fill="auto"/>
          </w:tcPr>
          <w:p w:rsidR="00F17C7A" w:rsidRPr="002A03DA" w:rsidRDefault="00F17C7A" w:rsidP="00F1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9" w:type="dxa"/>
            <w:shd w:val="clear" w:color="auto" w:fill="auto"/>
          </w:tcPr>
          <w:p w:rsidR="00F17C7A" w:rsidRPr="002A03DA" w:rsidRDefault="00F17C7A" w:rsidP="00F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F17C7A" w:rsidRPr="002A03DA" w:rsidRDefault="00F17C7A" w:rsidP="00F17C7A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0" w:type="dxa"/>
            <w:shd w:val="clear" w:color="auto" w:fill="auto"/>
          </w:tcPr>
          <w:p w:rsidR="00F17C7A" w:rsidRPr="002A03DA" w:rsidRDefault="00F17C7A" w:rsidP="00F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F17C7A" w:rsidRPr="002A03DA" w:rsidRDefault="00F17C7A" w:rsidP="00F17C7A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:rsidR="00F17C7A" w:rsidRPr="002A03DA" w:rsidRDefault="00F17C7A" w:rsidP="00F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:rsidR="00F17C7A" w:rsidRPr="002A03DA" w:rsidRDefault="00F17C7A" w:rsidP="00F17C7A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:rsidR="00F17C7A" w:rsidRPr="002A03DA" w:rsidRDefault="00F17C7A" w:rsidP="00F17C7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03D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(สินทรัพย์ภายใต้สัญญาเช่า)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59.12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(8.60)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50.52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ED427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17.43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11.26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28.69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11.39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12.71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24.10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17.22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5.03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22.25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8.02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33.65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41.67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30.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56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35.7</w:t>
            </w: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66.</w:t>
            </w: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29</w:t>
            </w:r>
          </w:p>
        </w:tc>
      </w:tr>
      <w:tr w:rsidR="004C69B7" w:rsidRPr="002A03DA" w:rsidTr="004C69B7">
        <w:tc>
          <w:tcPr>
            <w:tcW w:w="3561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143.74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111.64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255.38</w:t>
            </w:r>
          </w:p>
        </w:tc>
      </w:tr>
    </w:tbl>
    <w:p w:rsidR="00A37903" w:rsidRPr="002A03DA" w:rsidRDefault="00A37903">
      <w:r w:rsidRPr="002A03DA">
        <w:br w:type="page"/>
      </w:r>
    </w:p>
    <w:tbl>
      <w:tblPr>
        <w:tblW w:w="9394" w:type="dxa"/>
        <w:tblInd w:w="558" w:type="dxa"/>
        <w:tblLook w:val="01E0" w:firstRow="1" w:lastRow="1" w:firstColumn="1" w:lastColumn="1" w:noHBand="0" w:noVBand="0"/>
      </w:tblPr>
      <w:tblGrid>
        <w:gridCol w:w="3615"/>
        <w:gridCol w:w="9"/>
        <w:gridCol w:w="1260"/>
        <w:gridCol w:w="11"/>
        <w:gridCol w:w="243"/>
        <w:gridCol w:w="12"/>
        <w:gridCol w:w="1222"/>
        <w:gridCol w:w="37"/>
        <w:gridCol w:w="218"/>
        <w:gridCol w:w="37"/>
        <w:gridCol w:w="1160"/>
        <w:gridCol w:w="33"/>
        <w:gridCol w:w="222"/>
        <w:gridCol w:w="34"/>
        <w:gridCol w:w="1249"/>
        <w:gridCol w:w="32"/>
      </w:tblGrid>
      <w:tr w:rsidR="00A37903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15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37903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6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68666E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6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68666E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6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68666E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:rsidR="0068666E" w:rsidRPr="002A03DA" w:rsidRDefault="004C69B7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6" w:type="dxa"/>
            <w:gridSpan w:val="2"/>
            <w:shd w:val="clear" w:color="auto" w:fill="auto"/>
          </w:tcPr>
          <w:p w:rsidR="0068666E" w:rsidRPr="002A03DA" w:rsidRDefault="0068666E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:rsidR="0068666E" w:rsidRPr="002A03DA" w:rsidRDefault="004C69B7" w:rsidP="0068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</w:tr>
      <w:tr w:rsidR="00A37903" w:rsidRPr="002A03DA" w:rsidTr="004C69B7">
        <w:trPr>
          <w:tblHeader/>
        </w:trPr>
        <w:tc>
          <w:tcPr>
            <w:tcW w:w="3615" w:type="dxa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15"/>
            <w:shd w:val="clear" w:color="auto" w:fill="auto"/>
          </w:tcPr>
          <w:p w:rsidR="00A37903" w:rsidRPr="002A03DA" w:rsidRDefault="00A37903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75CD8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D75CD8" w:rsidRPr="002A03DA" w:rsidRDefault="00D75CD8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D75CD8" w:rsidRPr="002A03DA" w:rsidRDefault="00D75CD8" w:rsidP="00924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:rsidR="00D75CD8" w:rsidRPr="002A03DA" w:rsidRDefault="00D75CD8" w:rsidP="00924A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2" w:type="dxa"/>
            <w:shd w:val="clear" w:color="auto" w:fill="auto"/>
          </w:tcPr>
          <w:p w:rsidR="00D75CD8" w:rsidRPr="002A03DA" w:rsidRDefault="00D75CD8" w:rsidP="00924AFB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:rsidR="00D75CD8" w:rsidRPr="002A03DA" w:rsidRDefault="00D75CD8" w:rsidP="00924A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D75CD8" w:rsidRPr="002A03DA" w:rsidRDefault="00D75CD8" w:rsidP="00924A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:rsidR="00D75CD8" w:rsidRPr="002A03DA" w:rsidRDefault="00D75CD8" w:rsidP="00924A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D75CD8" w:rsidRPr="002A03DA" w:rsidRDefault="00D75CD8" w:rsidP="00924AFB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Pr="002A03DA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(14.99)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5.34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(9.65)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(4.52)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(1.53)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(6.05)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(6.02)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2.46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(3.56)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รายได้สิทธิการเช่ารอตัดบัญชี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(241.94)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14.03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(227.91)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71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(14.33)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0.16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(14.17)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(109.52)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14.56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(94.96)</w:t>
            </w: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(391.32)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35.02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(356.30)</w:t>
            </w:r>
          </w:p>
        </w:tc>
      </w:tr>
      <w:tr w:rsidR="004C69B7" w:rsidRPr="002A03DA" w:rsidTr="004C69B7">
        <w:trPr>
          <w:gridAfter w:val="1"/>
          <w:wAfter w:w="32" w:type="dxa"/>
          <w:trHeight w:val="152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4C69B7" w:rsidRPr="002A03DA" w:rsidTr="004C69B7">
        <w:trPr>
          <w:gridAfter w:val="1"/>
          <w:wAfter w:w="32" w:type="dxa"/>
        </w:trPr>
        <w:tc>
          <w:tcPr>
            <w:tcW w:w="3624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(247.58)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146.66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(100.92)</w:t>
            </w:r>
          </w:p>
        </w:tc>
      </w:tr>
    </w:tbl>
    <w:p w:rsidR="00E6074A" w:rsidRPr="002A03DA" w:rsidRDefault="00E6074A">
      <w:pPr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70"/>
        <w:gridCol w:w="1260"/>
        <w:gridCol w:w="255"/>
        <w:gridCol w:w="1200"/>
        <w:gridCol w:w="255"/>
        <w:gridCol w:w="1206"/>
      </w:tblGrid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BA1561" w:rsidRPr="002A03DA" w:rsidRDefault="00BA1561" w:rsidP="00BA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BA1561" w:rsidRPr="002A03DA" w:rsidRDefault="00BA1561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4C69B7" w:rsidRPr="002A03DA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4C69B7"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4C69B7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BA1561" w:rsidRPr="002A03DA" w:rsidRDefault="004C69B7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</w:tr>
      <w:tr w:rsidR="00BA1561" w:rsidRPr="002A03DA" w:rsidTr="00BA1561">
        <w:trPr>
          <w:tblHeader/>
        </w:trPr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A1561" w:rsidRPr="002A03DA" w:rsidTr="00BA1561">
        <w:tc>
          <w:tcPr>
            <w:tcW w:w="3672" w:type="dxa"/>
            <w:shd w:val="clear" w:color="auto" w:fill="auto"/>
          </w:tcPr>
          <w:p w:rsidR="00BA1561" w:rsidRPr="002A03DA" w:rsidRDefault="00BA1561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BA1561" w:rsidRPr="002A03DA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BA1561" w:rsidRPr="002A03DA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A1561" w:rsidRPr="002A03DA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BA1561" w:rsidRPr="002A03DA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BA1561" w:rsidRPr="002A03DA" w:rsidRDefault="00BA1561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BA1561" w:rsidRPr="002A03DA" w:rsidRDefault="00BA1561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21.86</w:t>
            </w: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20.83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20.83</w:t>
            </w: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16.28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B1305B" w:rsidP="00B130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6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8.69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B1305B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24.97</w:t>
            </w: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4.32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95050A" w:rsidP="00B1305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6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0.04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4.36</w:t>
            </w: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9.22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B1305B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(9.22</w:t>
            </w:r>
            <w:r w:rsidR="0095050A"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B1305B" w:rsidP="00B1305B">
            <w:pPr>
              <w:pStyle w:val="acctfourfigures"/>
              <w:tabs>
                <w:tab w:val="clear" w:pos="765"/>
                <w:tab w:val="left" w:pos="342"/>
              </w:tabs>
              <w:spacing w:line="240" w:lineRule="atLeast"/>
              <w:ind w:right="-162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C69B7" w:rsidRPr="002A03DA" w:rsidTr="00BA1561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72.51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7D0A3C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(0.49</w:t>
            </w:r>
            <w:r w:rsidR="0010541B"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95050A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7D0A3C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72.02</w:t>
            </w:r>
          </w:p>
        </w:tc>
      </w:tr>
      <w:tr w:rsidR="00CA7ADD" w:rsidRPr="002A03DA" w:rsidTr="00BA1561">
        <w:tc>
          <w:tcPr>
            <w:tcW w:w="3672" w:type="dxa"/>
            <w:shd w:val="clear" w:color="auto" w:fill="auto"/>
          </w:tcPr>
          <w:p w:rsidR="00CA7ADD" w:rsidRPr="002A03DA" w:rsidRDefault="00CA7ADD" w:rsidP="00CA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A7ADD" w:rsidRPr="002A03DA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CA7ADD" w:rsidRPr="002A03DA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CA7ADD" w:rsidRPr="002A03DA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CA7ADD" w:rsidRPr="002A03DA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CA7ADD" w:rsidRPr="002A03DA" w:rsidRDefault="00CA7ADD" w:rsidP="00CA7ADD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CA7ADD" w:rsidRPr="002A03DA" w:rsidRDefault="00CA7ADD" w:rsidP="00CA7A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</w:tbl>
    <w:p w:rsidR="00BA1561" w:rsidRPr="002A03DA" w:rsidRDefault="00BA1561">
      <w:pPr>
        <w:rPr>
          <w:rFonts w:ascii="Angsana New" w:hAnsi="Angsana New"/>
          <w:sz w:val="20"/>
          <w:szCs w:val="20"/>
        </w:rPr>
      </w:pPr>
    </w:p>
    <w:p w:rsidR="00CA7ADD" w:rsidRPr="002A03DA" w:rsidRDefault="00AF4BC5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8"/>
        <w:gridCol w:w="1242"/>
        <w:gridCol w:w="270"/>
        <w:gridCol w:w="1350"/>
        <w:gridCol w:w="270"/>
        <w:gridCol w:w="1170"/>
        <w:gridCol w:w="270"/>
        <w:gridCol w:w="1170"/>
      </w:tblGrid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CA7ADD" w:rsidRPr="002A03DA" w:rsidRDefault="003644AC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4C69B7" w:rsidRPr="002A03DA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4C69B7"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A7ADD" w:rsidRPr="002A03DA" w:rsidRDefault="004C69B7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(หมายเหตุ</w:t>
            </w:r>
            <w:r w:rsidRPr="002A03DA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  <w:r w:rsidR="00DD4FC6"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4C69B7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2560</w:t>
            </w:r>
          </w:p>
        </w:tc>
      </w:tr>
      <w:tr w:rsidR="00CA7ADD" w:rsidRPr="002A03DA" w:rsidTr="005735A8">
        <w:trPr>
          <w:tblHeader/>
        </w:trPr>
        <w:tc>
          <w:tcPr>
            <w:tcW w:w="3672" w:type="dxa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60" w:type="dxa"/>
            <w:gridSpan w:val="8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A7ADD" w:rsidRPr="002A03DA" w:rsidTr="005735A8">
        <w:tc>
          <w:tcPr>
            <w:tcW w:w="3690" w:type="dxa"/>
            <w:gridSpan w:val="2"/>
            <w:shd w:val="clear" w:color="auto" w:fill="auto"/>
          </w:tcPr>
          <w:p w:rsidR="00CA7ADD" w:rsidRPr="002A03DA" w:rsidRDefault="00CA7ADD" w:rsidP="00406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  <w:shd w:val="clear" w:color="auto" w:fill="auto"/>
          </w:tcPr>
          <w:p w:rsidR="00CA7ADD" w:rsidRPr="002A03DA" w:rsidRDefault="00CA7ADD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A7ADD" w:rsidRPr="002A03DA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CA7ADD" w:rsidRPr="002A03DA" w:rsidRDefault="00CA7ADD" w:rsidP="004063E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A7ADD" w:rsidRPr="002A03DA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A7ADD" w:rsidRPr="002A03DA" w:rsidRDefault="00CA7ADD" w:rsidP="004063E6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A7ADD" w:rsidRPr="002A03DA" w:rsidRDefault="00CA7ADD" w:rsidP="004063E6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5735A8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42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11.65</w:t>
            </w: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1.2</w:t>
            </w:r>
            <w:r w:rsidR="00E440B7"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C69B7" w:rsidRPr="002A03DA" w:rsidRDefault="003B0666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(10.37</w:t>
            </w:r>
            <w:r w:rsidR="0010541B"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4C69B7" w:rsidRPr="002A03DA" w:rsidTr="005735A8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(11.65)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1.2</w:t>
            </w:r>
            <w:r w:rsidR="00E440B7"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3B0666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(10.37</w:t>
            </w:r>
            <w:r w:rsidR="0010541B"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)</w:t>
            </w:r>
          </w:p>
        </w:tc>
      </w:tr>
      <w:tr w:rsidR="004C69B7" w:rsidRPr="002A03DA" w:rsidTr="005735A8">
        <w:trPr>
          <w:trHeight w:val="152"/>
        </w:trPr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601"/>
                <w:tab w:val="decimal" w:pos="702"/>
              </w:tabs>
              <w:spacing w:line="240" w:lineRule="atLeast"/>
              <w:ind w:right="72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4C69B7" w:rsidRPr="002A03DA" w:rsidTr="005735A8">
        <w:tc>
          <w:tcPr>
            <w:tcW w:w="3690" w:type="dxa"/>
            <w:gridSpan w:val="2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60.86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7D0A3C" w:rsidP="004C69B7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right="72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0.79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10541B" w:rsidP="004C69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7D0A3C" w:rsidP="004C69B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34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61.65</w:t>
            </w:r>
          </w:p>
        </w:tc>
      </w:tr>
    </w:tbl>
    <w:p w:rsidR="00CA7ADD" w:rsidRPr="002A03DA" w:rsidRDefault="00CA7ADD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70"/>
        <w:gridCol w:w="1260"/>
        <w:gridCol w:w="255"/>
        <w:gridCol w:w="1200"/>
        <w:gridCol w:w="255"/>
        <w:gridCol w:w="1206"/>
      </w:tblGrid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บันทึกเป็น (รายจ่าย) 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กำไร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ณ วันที่</w:t>
            </w:r>
          </w:p>
        </w:tc>
      </w:tr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2A03DA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ขาดทุน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2A03DA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36)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8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</w:rPr>
              <w:t>2559</w:t>
            </w:r>
          </w:p>
        </w:tc>
      </w:tr>
      <w:tr w:rsidR="004C69B7" w:rsidRPr="002A03DA" w:rsidTr="004C69B7">
        <w:trPr>
          <w:tblHeader/>
        </w:trPr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21.86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20.83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20.83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16.28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16.28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4.32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4.32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9.22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9.22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9928D6" w:rsidRDefault="004C69B7" w:rsidP="009928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9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72.51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170"/>
              <w:jc w:val="right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28"/>
                <w:szCs w:val="28"/>
                <w:cs/>
                <w:lang w:val="en-US" w:bidi="th-TH"/>
              </w:rPr>
              <w:t>72.51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11.65</w:t>
            </w:r>
            <w:r w:rsidRPr="002A03D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333B8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11.65</w:t>
            </w:r>
            <w:r w:rsidRPr="002A03D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9928D6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(11.65)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9B7" w:rsidRPr="002A03DA" w:rsidRDefault="004C69B7" w:rsidP="00333B8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(11.65)</w:t>
            </w: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69B7" w:rsidRPr="002A03DA" w:rsidTr="004C69B7">
        <w:tc>
          <w:tcPr>
            <w:tcW w:w="3672" w:type="dxa"/>
            <w:shd w:val="clear" w:color="auto" w:fill="auto"/>
          </w:tcPr>
          <w:p w:rsidR="004C69B7" w:rsidRPr="002A03DA" w:rsidRDefault="004C69B7" w:rsidP="004C6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C69B7" w:rsidRPr="009928D6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928D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60.86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4C69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4C69B7" w:rsidRPr="002A03DA" w:rsidRDefault="004C69B7" w:rsidP="004C69B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:rsidR="004C69B7" w:rsidRPr="002A03DA" w:rsidRDefault="004C69B7" w:rsidP="001B67F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60.86</w:t>
            </w:r>
          </w:p>
        </w:tc>
      </w:tr>
    </w:tbl>
    <w:p w:rsidR="004C69B7" w:rsidRPr="002A03DA" w:rsidRDefault="004C69B7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4C69B7" w:rsidRPr="002A03DA" w:rsidRDefault="004C69B7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4C69B7" w:rsidRPr="002A03DA" w:rsidRDefault="004C6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7747FE" w:rsidRPr="002A03DA" w:rsidRDefault="007747FE" w:rsidP="00D75C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</w:t>
      </w:r>
      <w:r w:rsidR="006C76DE" w:rsidRPr="002A03DA">
        <w:rPr>
          <w:rFonts w:ascii="Angsana New" w:hAnsi="Angsana New"/>
          <w:sz w:val="30"/>
          <w:szCs w:val="30"/>
          <w:cs/>
        </w:rPr>
        <w:t>ที่ยังไม่ได้รับรู้ เกิดจากรายการดังต่อไปนี้</w:t>
      </w:r>
    </w:p>
    <w:p w:rsidR="00363F4D" w:rsidRPr="002A03DA" w:rsidRDefault="00363F4D" w:rsidP="007747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300" w:type="dxa"/>
        <w:tblInd w:w="450" w:type="dxa"/>
        <w:tblLook w:val="01E0" w:firstRow="1" w:lastRow="1" w:firstColumn="1" w:lastColumn="1" w:noHBand="0" w:noVBand="0"/>
      </w:tblPr>
      <w:tblGrid>
        <w:gridCol w:w="3664"/>
        <w:gridCol w:w="1206"/>
        <w:gridCol w:w="255"/>
        <w:gridCol w:w="1253"/>
        <w:gridCol w:w="255"/>
        <w:gridCol w:w="1206"/>
        <w:gridCol w:w="255"/>
        <w:gridCol w:w="1206"/>
      </w:tblGrid>
      <w:tr w:rsidR="007747FE" w:rsidRPr="002A03DA" w:rsidTr="00FD24FB">
        <w:trPr>
          <w:tblHeader/>
        </w:trPr>
        <w:tc>
          <w:tcPr>
            <w:tcW w:w="3664" w:type="dxa"/>
            <w:shd w:val="clear" w:color="auto" w:fill="auto"/>
          </w:tcPr>
          <w:p w:rsidR="007747FE" w:rsidRPr="002A03DA" w:rsidRDefault="007747FE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14" w:type="dxa"/>
            <w:gridSpan w:val="3"/>
            <w:shd w:val="clear" w:color="auto" w:fill="auto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:rsidR="007747FE" w:rsidRPr="002A03DA" w:rsidRDefault="007747FE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804" w:rsidRPr="002A03DA" w:rsidTr="00E92FB8">
        <w:trPr>
          <w:tblHeader/>
        </w:trPr>
        <w:tc>
          <w:tcPr>
            <w:tcW w:w="3664" w:type="dxa"/>
            <w:shd w:val="clear" w:color="auto" w:fill="auto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5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55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E1804" w:rsidRPr="002A03DA" w:rsidTr="00E92FB8">
        <w:trPr>
          <w:tblHeader/>
        </w:trPr>
        <w:tc>
          <w:tcPr>
            <w:tcW w:w="3664" w:type="dxa"/>
            <w:shd w:val="clear" w:color="auto" w:fill="auto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55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55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</w:tr>
      <w:tr w:rsidR="00D43754" w:rsidRPr="002A03DA" w:rsidTr="00FD24FB">
        <w:trPr>
          <w:tblHeader/>
        </w:trPr>
        <w:tc>
          <w:tcPr>
            <w:tcW w:w="3664" w:type="dxa"/>
            <w:shd w:val="clear" w:color="auto" w:fill="auto"/>
          </w:tcPr>
          <w:p w:rsidR="00D43754" w:rsidRPr="002A03DA" w:rsidRDefault="00D43754" w:rsidP="00D75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636" w:type="dxa"/>
            <w:gridSpan w:val="7"/>
            <w:shd w:val="clear" w:color="auto" w:fill="auto"/>
          </w:tcPr>
          <w:p w:rsidR="00D43754" w:rsidRPr="002A03DA" w:rsidRDefault="00D4375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24FB" w:rsidRPr="002A03DA" w:rsidTr="00FD24FB">
        <w:tc>
          <w:tcPr>
            <w:tcW w:w="3664" w:type="dxa"/>
            <w:shd w:val="clear" w:color="auto" w:fill="auto"/>
          </w:tcPr>
          <w:p w:rsidR="00FD24FB" w:rsidRPr="002A03DA" w:rsidRDefault="00FD24FB" w:rsidP="00F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  <w:shd w:val="clear" w:color="auto" w:fill="auto"/>
          </w:tcPr>
          <w:p w:rsidR="00FD24FB" w:rsidRPr="002A03DA" w:rsidRDefault="00DA5B8C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0.67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3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D24FB" w:rsidRPr="002A03DA" w:rsidTr="00FD24FB">
        <w:tc>
          <w:tcPr>
            <w:tcW w:w="3664" w:type="dxa"/>
            <w:shd w:val="clear" w:color="auto" w:fill="auto"/>
          </w:tcPr>
          <w:p w:rsidR="00FD24FB" w:rsidRPr="002A03DA" w:rsidRDefault="00FD24FB" w:rsidP="00F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06" w:type="dxa"/>
            <w:shd w:val="clear" w:color="auto" w:fill="auto"/>
          </w:tcPr>
          <w:p w:rsidR="00FD24FB" w:rsidRPr="002A03DA" w:rsidRDefault="00DA5B8C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11.56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8.06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266.07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258.03</w:t>
            </w:r>
          </w:p>
        </w:tc>
      </w:tr>
      <w:tr w:rsidR="00FD24FB" w:rsidRPr="002A03DA" w:rsidTr="00FD24FB">
        <w:tc>
          <w:tcPr>
            <w:tcW w:w="3664" w:type="dxa"/>
            <w:shd w:val="clear" w:color="auto" w:fill="auto"/>
          </w:tcPr>
          <w:p w:rsidR="00FD24FB" w:rsidRPr="002A03DA" w:rsidRDefault="00FD24FB" w:rsidP="00F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6" w:type="dxa"/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393.48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419.01</w:t>
            </w:r>
          </w:p>
        </w:tc>
      </w:tr>
      <w:tr w:rsidR="00FD24FB" w:rsidRPr="002A03DA" w:rsidTr="00FD24FB">
        <w:tc>
          <w:tcPr>
            <w:tcW w:w="3664" w:type="dxa"/>
            <w:shd w:val="clear" w:color="auto" w:fill="auto"/>
          </w:tcPr>
          <w:p w:rsidR="00FD24FB" w:rsidRPr="002A03DA" w:rsidRDefault="00FD24FB" w:rsidP="00F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06" w:type="dxa"/>
            <w:shd w:val="clear" w:color="auto" w:fill="auto"/>
          </w:tcPr>
          <w:p w:rsidR="00FD24FB" w:rsidRPr="002A03DA" w:rsidRDefault="00DA5B8C" w:rsidP="00FD24FB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35.9</w:t>
            </w:r>
            <w:r w:rsidR="002C0CCE"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3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91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D24FB" w:rsidRPr="002A03DA" w:rsidTr="00FD24FB">
        <w:tc>
          <w:tcPr>
            <w:tcW w:w="3664" w:type="dxa"/>
            <w:shd w:val="clear" w:color="auto" w:fill="auto"/>
          </w:tcPr>
          <w:p w:rsidR="00FD24FB" w:rsidRPr="002A03DA" w:rsidRDefault="00FD24FB" w:rsidP="00FD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24FB" w:rsidRPr="002A03DA" w:rsidRDefault="00DA5B8C" w:rsidP="00FD24FB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48.18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  <w:tab w:val="left" w:pos="954"/>
              </w:tabs>
              <w:spacing w:line="240" w:lineRule="atLeast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10.97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24FB" w:rsidRPr="002A03DA" w:rsidRDefault="002C0CCE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659.55</w:t>
            </w:r>
          </w:p>
        </w:tc>
        <w:tc>
          <w:tcPr>
            <w:tcW w:w="255" w:type="dxa"/>
            <w:shd w:val="clear" w:color="auto" w:fill="auto"/>
          </w:tcPr>
          <w:p w:rsidR="00FD24FB" w:rsidRPr="002A03DA" w:rsidRDefault="00FD24FB" w:rsidP="00FD24F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677.04</w:t>
            </w:r>
          </w:p>
        </w:tc>
      </w:tr>
    </w:tbl>
    <w:p w:rsidR="00363F4D" w:rsidRPr="002A03DA" w:rsidRDefault="00363F4D" w:rsidP="00E2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DD13A8" w:rsidRPr="002A03DA" w:rsidRDefault="007747FE" w:rsidP="00E2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="00D84E62">
        <w:rPr>
          <w:rFonts w:ascii="Angsana New" w:hAnsi="Angsana New"/>
          <w:sz w:val="30"/>
          <w:szCs w:val="30"/>
        </w:rPr>
        <w:t>2561</w:t>
      </w:r>
      <w:r w:rsidR="00AE1F49" w:rsidRPr="002A03DA">
        <w:rPr>
          <w:rFonts w:ascii="Angsana New" w:hAnsi="Angsana New"/>
          <w:sz w:val="30"/>
          <w:szCs w:val="30"/>
        </w:rPr>
        <w:t xml:space="preserve"> </w:t>
      </w:r>
      <w:r w:rsidR="001E50DA" w:rsidRPr="002A03DA">
        <w:rPr>
          <w:rFonts w:ascii="Angsana New" w:hAnsi="Angsana New"/>
          <w:sz w:val="30"/>
          <w:szCs w:val="30"/>
        </w:rPr>
        <w:t>-</w:t>
      </w:r>
      <w:r w:rsidR="00AE1F49" w:rsidRPr="002A03DA">
        <w:rPr>
          <w:rFonts w:ascii="Angsana New" w:hAnsi="Angsana New"/>
          <w:sz w:val="30"/>
          <w:szCs w:val="30"/>
        </w:rPr>
        <w:t xml:space="preserve"> </w:t>
      </w:r>
      <w:r w:rsidR="00974E86">
        <w:rPr>
          <w:rFonts w:ascii="Angsana New" w:hAnsi="Angsana New"/>
          <w:sz w:val="30"/>
          <w:szCs w:val="30"/>
        </w:rPr>
        <w:t>2565</w:t>
      </w:r>
      <w:r w:rsidRPr="002A03DA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037947" w:rsidRPr="002A03DA">
        <w:rPr>
          <w:rFonts w:ascii="Angsana New" w:hAnsi="Angsana New"/>
          <w:sz w:val="30"/>
          <w:szCs w:val="30"/>
        </w:rPr>
        <w:t xml:space="preserve"> </w:t>
      </w:r>
      <w:r w:rsidR="005735A8" w:rsidRPr="002A03D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A516C" w:rsidRPr="002A03DA">
        <w:rPr>
          <w:rFonts w:ascii="Angsana New" w:hAnsi="Angsana New" w:hint="cs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5735A8" w:rsidRPr="002A03DA" w:rsidRDefault="0057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FD1DC3" w:rsidRPr="002A03DA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</w:t>
      </w:r>
    </w:p>
    <w:p w:rsidR="00FD1DC3" w:rsidRPr="002A03DA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808"/>
        <w:gridCol w:w="1079"/>
        <w:gridCol w:w="274"/>
        <w:gridCol w:w="1081"/>
        <w:gridCol w:w="274"/>
        <w:gridCol w:w="1081"/>
        <w:gridCol w:w="274"/>
        <w:gridCol w:w="1068"/>
      </w:tblGrid>
      <w:tr w:rsidR="001E1804" w:rsidRPr="002A03DA" w:rsidTr="001E1804">
        <w:trPr>
          <w:trHeight w:val="155"/>
        </w:trPr>
        <w:tc>
          <w:tcPr>
            <w:tcW w:w="1796" w:type="pct"/>
          </w:tcPr>
          <w:p w:rsidR="00FD1DC3" w:rsidRPr="002A03DA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FD1DC3" w:rsidRPr="002A03DA" w:rsidRDefault="00FD1DC3" w:rsidP="00D317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804" w:rsidRPr="002A03DA" w:rsidTr="001E1804">
        <w:tc>
          <w:tcPr>
            <w:tcW w:w="1796" w:type="pct"/>
          </w:tcPr>
          <w:p w:rsidR="001E1804" w:rsidRPr="002A03DA" w:rsidRDefault="001E1804" w:rsidP="001E180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1E1804" w:rsidRPr="002A03DA" w:rsidRDefault="001E1804" w:rsidP="001E180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8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48" w:type="pct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8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1E1804" w:rsidRPr="002A03DA" w:rsidTr="001E1804">
        <w:tc>
          <w:tcPr>
            <w:tcW w:w="1796" w:type="pct"/>
          </w:tcPr>
          <w:p w:rsidR="001E1804" w:rsidRPr="002A03DA" w:rsidRDefault="001E1804" w:rsidP="001E180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1E1804" w:rsidRPr="002A03DA" w:rsidRDefault="001E1804" w:rsidP="001E1804">
            <w:pPr>
              <w:pStyle w:val="BodyText"/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8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48" w:type="pct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8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</w:tr>
      <w:tr w:rsidR="00D43754" w:rsidRPr="002A03DA" w:rsidTr="001E1804">
        <w:trPr>
          <w:trHeight w:val="335"/>
        </w:trPr>
        <w:tc>
          <w:tcPr>
            <w:tcW w:w="1796" w:type="pct"/>
          </w:tcPr>
          <w:p w:rsidR="00D43754" w:rsidRPr="002A03DA" w:rsidRDefault="00D43754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  <w:tcBorders>
              <w:left w:val="nil"/>
            </w:tcBorders>
          </w:tcPr>
          <w:p w:rsidR="00D43754" w:rsidRPr="002A03DA" w:rsidRDefault="00D43754" w:rsidP="00D3176E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</w:tcPr>
          <w:p w:rsidR="00D43754" w:rsidRPr="002A03DA" w:rsidRDefault="00D43754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E1804" w:rsidRPr="002A03DA" w:rsidTr="001E1804">
        <w:trPr>
          <w:trHeight w:val="155"/>
        </w:trPr>
        <w:tc>
          <w:tcPr>
            <w:tcW w:w="1796" w:type="pct"/>
          </w:tcPr>
          <w:p w:rsidR="00FD24FB" w:rsidRPr="002A03DA" w:rsidRDefault="00FD24FB" w:rsidP="00FD24F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436" w:type="pct"/>
            <w:tcBorders>
              <w:left w:val="nil"/>
            </w:tcBorders>
          </w:tcPr>
          <w:p w:rsidR="00FD24FB" w:rsidRPr="002A03DA" w:rsidRDefault="00FD24FB" w:rsidP="00FD24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25.19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21.14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7.17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7.11</w:t>
            </w:r>
          </w:p>
        </w:tc>
      </w:tr>
      <w:tr w:rsidR="001E1804" w:rsidRPr="002A03DA" w:rsidTr="001E1804">
        <w:trPr>
          <w:trHeight w:val="155"/>
        </w:trPr>
        <w:tc>
          <w:tcPr>
            <w:tcW w:w="1796" w:type="pct"/>
          </w:tcPr>
          <w:p w:rsidR="00FD24FB" w:rsidRPr="002A03DA" w:rsidRDefault="00FD24FB" w:rsidP="001F18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1F180A"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436" w:type="pct"/>
            <w:tcBorders>
              <w:left w:val="nil"/>
            </w:tcBorders>
          </w:tcPr>
          <w:p w:rsidR="00FD24FB" w:rsidRPr="002A03DA" w:rsidRDefault="00FD24FB" w:rsidP="00FD24F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2.91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3.31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1804" w:rsidRPr="002A03DA" w:rsidTr="001E1804">
        <w:trPr>
          <w:trHeight w:val="155"/>
        </w:trPr>
        <w:tc>
          <w:tcPr>
            <w:tcW w:w="1796" w:type="pct"/>
          </w:tcPr>
          <w:p w:rsidR="00FD24FB" w:rsidRPr="002A03DA" w:rsidRDefault="00FD24FB" w:rsidP="00FD24FB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  <w:tcBorders>
              <w:left w:val="nil"/>
            </w:tcBorders>
          </w:tcPr>
          <w:p w:rsidR="00FD24FB" w:rsidRPr="002A03DA" w:rsidRDefault="00FD24FB" w:rsidP="00FD24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6.90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79" w:right="-10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589"/>
              </w:tabs>
              <w:spacing w:line="240" w:lineRule="atLeast"/>
              <w:ind w:left="-79" w:right="-104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1804" w:rsidRPr="002A03DA" w:rsidTr="001E1804">
        <w:trPr>
          <w:trHeight w:val="155"/>
        </w:trPr>
        <w:tc>
          <w:tcPr>
            <w:tcW w:w="1796" w:type="pct"/>
          </w:tcPr>
          <w:p w:rsidR="00FD24FB" w:rsidRPr="002A03DA" w:rsidRDefault="00FD24FB" w:rsidP="00FD24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6" w:type="pct"/>
            <w:tcBorders>
              <w:left w:val="nil"/>
            </w:tcBorders>
          </w:tcPr>
          <w:p w:rsidR="00FD24FB" w:rsidRPr="002A03DA" w:rsidRDefault="00FD24FB" w:rsidP="00FD24F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35.00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31.35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D24FB" w:rsidRPr="002A03DA" w:rsidRDefault="00E477E2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7.17</w:t>
            </w:r>
          </w:p>
        </w:tc>
        <w:tc>
          <w:tcPr>
            <w:tcW w:w="148" w:type="pct"/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FD24FB" w:rsidRPr="002A03DA" w:rsidRDefault="00FD24FB" w:rsidP="00FD24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7.11</w:t>
            </w:r>
          </w:p>
        </w:tc>
      </w:tr>
    </w:tbl>
    <w:p w:rsidR="008705B3" w:rsidRPr="002A03DA" w:rsidRDefault="00870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24FB" w:rsidRPr="002A03DA" w:rsidRDefault="00FD2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2A03DA" w:rsidRDefault="00FD1DC3" w:rsidP="0048406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FD1DC3" w:rsidRPr="002A03DA" w:rsidRDefault="00FD1DC3" w:rsidP="00A0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633"/>
        <w:gridCol w:w="1079"/>
        <w:gridCol w:w="263"/>
        <w:gridCol w:w="1089"/>
        <w:gridCol w:w="268"/>
        <w:gridCol w:w="1075"/>
        <w:gridCol w:w="276"/>
        <w:gridCol w:w="1077"/>
      </w:tblGrid>
      <w:tr w:rsidR="00B83414" w:rsidRPr="002A03DA" w:rsidTr="00A313DB">
        <w:tc>
          <w:tcPr>
            <w:tcW w:w="1952" w:type="pct"/>
          </w:tcPr>
          <w:p w:rsidR="00B83414" w:rsidRPr="002A03DA" w:rsidRDefault="00B83414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:rsidR="00B83414" w:rsidRPr="002A03DA" w:rsidRDefault="00B83414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3DB" w:rsidRPr="002A03DA" w:rsidTr="00A313DB">
        <w:tc>
          <w:tcPr>
            <w:tcW w:w="1952" w:type="pct"/>
          </w:tcPr>
          <w:p w:rsidR="001E1804" w:rsidRPr="002A03DA" w:rsidRDefault="001E1804" w:rsidP="001E1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5" w:type="pct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9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42" w:type="pct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6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313DB" w:rsidRPr="002A03DA" w:rsidTr="00A313DB">
        <w:tc>
          <w:tcPr>
            <w:tcW w:w="1952" w:type="pct"/>
          </w:tcPr>
          <w:p w:rsidR="001E1804" w:rsidRPr="002A03DA" w:rsidRDefault="001E1804" w:rsidP="001E1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5" w:type="pct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39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42" w:type="pct"/>
            <w:vAlign w:val="bottom"/>
          </w:tcPr>
          <w:p w:rsidR="001E1804" w:rsidRPr="002A03DA" w:rsidRDefault="001E1804" w:rsidP="001E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46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E1804" w:rsidRPr="002A03DA" w:rsidRDefault="001E1804" w:rsidP="001E180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2559</w:t>
            </w:r>
          </w:p>
        </w:tc>
      </w:tr>
      <w:tr w:rsidR="00B83414" w:rsidRPr="002A03DA" w:rsidTr="00A313DB">
        <w:tc>
          <w:tcPr>
            <w:tcW w:w="1952" w:type="pct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pct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4" w:type="pct"/>
            <w:gridSpan w:val="7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3DB" w:rsidRPr="002A03DA" w:rsidTr="00A313DB">
        <w:tc>
          <w:tcPr>
            <w:tcW w:w="1952" w:type="pct"/>
          </w:tcPr>
          <w:p w:rsidR="00B83414" w:rsidRPr="002A03DA" w:rsidRDefault="00B8341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="00F72BFE"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(ไม่รวมดอกเบี้ย)</w:t>
            </w:r>
          </w:p>
        </w:tc>
        <w:tc>
          <w:tcPr>
            <w:tcW w:w="335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3414" w:rsidRPr="002A03DA" w:rsidRDefault="00B83414" w:rsidP="00A0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35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335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E2156" w:rsidRPr="002A03DA" w:rsidRDefault="006A03CF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7E2156" w:rsidRPr="002A03DA" w:rsidRDefault="007E2156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250.00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7E2156" w:rsidRPr="002A03DA" w:rsidRDefault="006A03CF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250.00</w:t>
            </w: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5E09BC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</w:t>
            </w:r>
            <w:r w:rsidR="007E2156"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335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E2156" w:rsidRPr="002A03DA" w:rsidRDefault="006A03CF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7E2156" w:rsidRPr="002A03DA" w:rsidRDefault="007E2156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250.00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7E2156" w:rsidRPr="002A03DA" w:rsidRDefault="006A03CF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250.00</w:t>
            </w:r>
          </w:p>
        </w:tc>
      </w:tr>
      <w:tr w:rsidR="00A313DB" w:rsidRPr="002A03DA" w:rsidTr="00A313DB">
        <w:tc>
          <w:tcPr>
            <w:tcW w:w="1952" w:type="pct"/>
          </w:tcPr>
          <w:p w:rsidR="00B83414" w:rsidRPr="002A03DA" w:rsidRDefault="00B83414" w:rsidP="00B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35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313DB" w:rsidRPr="002A03DA" w:rsidTr="00A313DB">
        <w:tc>
          <w:tcPr>
            <w:tcW w:w="1952" w:type="pct"/>
          </w:tcPr>
          <w:p w:rsidR="00B83414" w:rsidRPr="002A03DA" w:rsidRDefault="00B83414" w:rsidP="00B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35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1952" w:type="pct"/>
          </w:tcPr>
          <w:p w:rsidR="00B83414" w:rsidRPr="002A03DA" w:rsidRDefault="00B83414" w:rsidP="00B83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335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83414" w:rsidRPr="002A03DA" w:rsidRDefault="00B83414" w:rsidP="00B834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B83414" w:rsidRPr="002A03DA" w:rsidRDefault="00B83414" w:rsidP="00B83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335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6A03CF" w:rsidP="00A31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144.62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322.18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C47E99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รวมหนี้สินที่มีดอกเบี้ยหมุนเวียน   </w:t>
            </w:r>
          </w:p>
        </w:tc>
        <w:tc>
          <w:tcPr>
            <w:tcW w:w="335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6A03CF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144.62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572.18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C47E99" w:rsidP="00C47E9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7E2156" w:rsidP="005C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250.00</w:t>
            </w:r>
          </w:p>
        </w:tc>
      </w:tr>
      <w:tr w:rsidR="00A313DB" w:rsidRPr="002A03DA" w:rsidTr="00A313DB">
        <w:tc>
          <w:tcPr>
            <w:tcW w:w="1952" w:type="pct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5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B84D46" w:rsidRPr="002A03DA" w:rsidRDefault="00B84D46" w:rsidP="00B84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  <w:r w:rsidR="00F72BFE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72BFE"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(ไม่รวมดอกเบี้ย)</w:t>
            </w:r>
          </w:p>
        </w:tc>
        <w:tc>
          <w:tcPr>
            <w:tcW w:w="571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B84D46" w:rsidRPr="002A03DA" w:rsidRDefault="00B84D46" w:rsidP="00B84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1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84D46" w:rsidRPr="002A03DA" w:rsidRDefault="00B84D46" w:rsidP="00B8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1" w:type="pct"/>
          </w:tcPr>
          <w:p w:rsidR="007E2156" w:rsidRPr="002A03DA" w:rsidRDefault="00622304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357.33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688.81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A42EA9" w:rsidP="00A42EA9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1" w:type="pct"/>
          </w:tcPr>
          <w:p w:rsidR="007E2156" w:rsidRPr="002A03DA" w:rsidRDefault="00A42EA9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622304" w:rsidP="00A313D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4,514.35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5C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4,572.96</w:t>
            </w: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1" w:type="pct"/>
          </w:tcPr>
          <w:p w:rsidR="007E2156" w:rsidRPr="002A03DA" w:rsidRDefault="00A42EA9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273.43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2</w:t>
            </w: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73.43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A42EA9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1F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313DB" w:rsidRPr="002A03DA" w:rsidTr="00A313DB">
        <w:tc>
          <w:tcPr>
            <w:tcW w:w="2286" w:type="pct"/>
            <w:gridSpan w:val="2"/>
            <w:shd w:val="clear" w:color="auto" w:fill="auto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1" w:type="pct"/>
            <w:shd w:val="clear" w:color="auto" w:fill="auto"/>
          </w:tcPr>
          <w:p w:rsidR="007E2156" w:rsidRPr="002A03DA" w:rsidRDefault="00F63E92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4,995.72</w:t>
            </w:r>
          </w:p>
        </w:tc>
        <w:tc>
          <w:tcPr>
            <w:tcW w:w="139" w:type="pct"/>
            <w:shd w:val="clear" w:color="auto" w:fill="auto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shd w:val="clear" w:color="auto" w:fill="auto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2,996.35</w:t>
            </w:r>
          </w:p>
        </w:tc>
        <w:tc>
          <w:tcPr>
            <w:tcW w:w="142" w:type="pct"/>
            <w:shd w:val="clear" w:color="auto" w:fill="auto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shd w:val="clear" w:color="auto" w:fill="auto"/>
          </w:tcPr>
          <w:p w:rsidR="007E2156" w:rsidRPr="002A03DA" w:rsidRDefault="00F63E92" w:rsidP="00A313DB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4,995.72</w:t>
            </w:r>
          </w:p>
        </w:tc>
        <w:tc>
          <w:tcPr>
            <w:tcW w:w="146" w:type="pct"/>
            <w:shd w:val="clear" w:color="auto" w:fill="auto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04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shd w:val="clear" w:color="auto" w:fill="auto"/>
          </w:tcPr>
          <w:p w:rsidR="007E2156" w:rsidRPr="002A03DA" w:rsidRDefault="007E2156" w:rsidP="005C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2,996.35</w:t>
            </w: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622304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5,626.48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7E2156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3,958.59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2A03DA" w:rsidRDefault="00622304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9,510.07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7E2156" w:rsidRPr="005A5ECD" w:rsidRDefault="007E2156" w:rsidP="005A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sz w:val="30"/>
                <w:szCs w:val="30"/>
              </w:rPr>
            </w:pPr>
            <w:r w:rsidRPr="005A5ECD">
              <w:rPr>
                <w:rFonts w:ascii="Angsana New" w:hAnsi="Angsana New"/>
                <w:b/>
                <w:sz w:val="30"/>
                <w:szCs w:val="30"/>
              </w:rPr>
              <w:t>7,569.31</w:t>
            </w:r>
          </w:p>
        </w:tc>
      </w:tr>
      <w:tr w:rsidR="00A313DB" w:rsidRPr="002A03DA" w:rsidTr="00A313DB">
        <w:tc>
          <w:tcPr>
            <w:tcW w:w="2286" w:type="pct"/>
            <w:gridSpan w:val="2"/>
          </w:tcPr>
          <w:p w:rsidR="007E2156" w:rsidRPr="002A03DA" w:rsidRDefault="007E2156" w:rsidP="007E2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7E2156" w:rsidRPr="002A03DA" w:rsidRDefault="006A03CF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5,771.10</w:t>
            </w:r>
          </w:p>
        </w:tc>
        <w:tc>
          <w:tcPr>
            <w:tcW w:w="139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7E2156" w:rsidRPr="002A03DA" w:rsidRDefault="007E2156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4,530.77</w:t>
            </w:r>
          </w:p>
        </w:tc>
        <w:tc>
          <w:tcPr>
            <w:tcW w:w="142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:rsidR="007E2156" w:rsidRPr="002A03DA" w:rsidRDefault="006A03CF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9,510.07</w:t>
            </w:r>
          </w:p>
        </w:tc>
        <w:tc>
          <w:tcPr>
            <w:tcW w:w="146" w:type="pct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7E2156" w:rsidRPr="002A03DA" w:rsidRDefault="007E2156" w:rsidP="005A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7,819.31</w:t>
            </w:r>
          </w:p>
        </w:tc>
      </w:tr>
    </w:tbl>
    <w:p w:rsidR="00FB0226" w:rsidRPr="002A03DA" w:rsidRDefault="00FB0226" w:rsidP="00FB0226">
      <w:pPr>
        <w:pStyle w:val="block"/>
        <w:spacing w:after="0" w:line="240" w:lineRule="auto"/>
        <w:ind w:left="0" w:right="-115"/>
        <w:jc w:val="thaiDistribute"/>
        <w:rPr>
          <w:rFonts w:ascii="Angsana New" w:hAnsi="Angsana New"/>
          <w:sz w:val="20"/>
          <w:lang w:bidi="th-TH"/>
        </w:rPr>
      </w:pPr>
    </w:p>
    <w:p w:rsidR="003D7AA9" w:rsidRPr="002A03DA" w:rsidRDefault="003D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E71481" w:rsidRPr="002A03DA" w:rsidRDefault="00E71481" w:rsidP="00FB0226">
      <w:pPr>
        <w:pStyle w:val="block"/>
        <w:spacing w:after="0" w:line="240" w:lineRule="auto"/>
        <w:ind w:left="630" w:right="-115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="007E2156" w:rsidRPr="002A03DA">
        <w:rPr>
          <w:rFonts w:ascii="Angsana New" w:hAnsi="Angsana New"/>
          <w:sz w:val="30"/>
          <w:szCs w:val="30"/>
          <w:lang w:bidi="th-TH"/>
        </w:rPr>
        <w:t xml:space="preserve">30 </w:t>
      </w:r>
      <w:r w:rsidR="007E2156" w:rsidRPr="002A03DA">
        <w:rPr>
          <w:rFonts w:ascii="Angsana New" w:hAnsi="Angsana New" w:hint="cs"/>
          <w:sz w:val="30"/>
          <w:szCs w:val="30"/>
          <w:cs/>
          <w:lang w:bidi="th-TH"/>
        </w:rPr>
        <w:t xml:space="preserve">กันยายน </w:t>
      </w:r>
      <w:r w:rsidR="007E2156" w:rsidRPr="002A03DA">
        <w:rPr>
          <w:rFonts w:ascii="Angsana New" w:hAnsi="Angsana New"/>
          <w:sz w:val="30"/>
          <w:szCs w:val="30"/>
          <w:lang w:val="en-US" w:bidi="th-TH"/>
        </w:rPr>
        <w:t xml:space="preserve">2560 </w:t>
      </w:r>
      <w:r w:rsidR="007E2156" w:rsidRPr="002A03DA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2A03DA">
        <w:rPr>
          <w:rFonts w:ascii="Angsana New" w:hAnsi="Angsana New"/>
          <w:sz w:val="30"/>
          <w:szCs w:val="30"/>
          <w:cs/>
          <w:lang w:bidi="th-TH"/>
        </w:rPr>
        <w:t xml:space="preserve">31 ธันวาคม </w:t>
      </w:r>
      <w:r w:rsidR="007E2156" w:rsidRPr="002A03DA">
        <w:rPr>
          <w:rFonts w:ascii="Angsana New" w:hAnsi="Angsana New"/>
          <w:sz w:val="30"/>
          <w:szCs w:val="30"/>
          <w:lang w:val="en-US" w:bidi="th-TH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:rsidR="009F50D0" w:rsidRPr="002A03DA" w:rsidRDefault="009F50D0" w:rsidP="009F50D0">
      <w:pPr>
        <w:pStyle w:val="block"/>
        <w:spacing w:after="0" w:line="240" w:lineRule="auto"/>
        <w:ind w:left="0" w:right="-115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9166" w:type="dxa"/>
        <w:tblInd w:w="540" w:type="dxa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6"/>
      </w:tblGrid>
      <w:tr w:rsidR="00E71481" w:rsidRPr="002A03DA" w:rsidTr="00A313DB">
        <w:tc>
          <w:tcPr>
            <w:tcW w:w="4050" w:type="dxa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3DB" w:rsidRPr="002A03DA" w:rsidTr="00A313DB">
        <w:tc>
          <w:tcPr>
            <w:tcW w:w="405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6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E71481" w:rsidRPr="002A03DA" w:rsidTr="00A313DB">
        <w:tc>
          <w:tcPr>
            <w:tcW w:w="4050" w:type="dxa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:rsidR="00E71481" w:rsidRPr="002A03DA" w:rsidRDefault="00E71481" w:rsidP="002D6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4,181.26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5,431.41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หน่วยลงทุนในกองทุนรวม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อสังหาริมทรัพย์โกลด์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(สิทธิการเช่า)</w:t>
            </w:r>
          </w:p>
        </w:tc>
        <w:tc>
          <w:tcPr>
            <w:tcW w:w="1080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177467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214.17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177467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448.80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2,924.63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2,924.63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452.90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452.90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916.09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1,830.72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888.46</w:t>
            </w:r>
          </w:p>
        </w:tc>
      </w:tr>
      <w:tr w:rsidR="007E2156" w:rsidRPr="002A03DA" w:rsidTr="00A313DB">
        <w:tc>
          <w:tcPr>
            <w:tcW w:w="405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5,097.3</w:t>
            </w:r>
            <w:r w:rsidR="003302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10,853.83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2156" w:rsidRPr="002A03DA" w:rsidRDefault="00177467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E2156" w:rsidRPr="002A03DA" w:rsidRDefault="007E2156" w:rsidP="007E2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7E2156" w:rsidRPr="002A03DA" w:rsidRDefault="007E2156" w:rsidP="007E2156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4,714.79</w:t>
            </w:r>
          </w:p>
        </w:tc>
      </w:tr>
    </w:tbl>
    <w:p w:rsidR="00FB0226" w:rsidRPr="002A03DA" w:rsidRDefault="00FB0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A936AD" w:rsidRPr="002A03DA" w:rsidRDefault="00A936AD" w:rsidP="00CC461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และบริษัทย่อยมีเงินกู้ยืมระยะยาวจากสถาบันการเงินโดยมีอัตราดอกเบี้ยเงินกู้ยืมขั้นต่ำบวก/ลบอัตราคงที่ต่อปี</w:t>
      </w:r>
    </w:p>
    <w:p w:rsidR="00FB0226" w:rsidRPr="002A03DA" w:rsidRDefault="00FB0226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A936AD" w:rsidRPr="002A03DA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เงินกู้ยืมส่วนใหญ่</w:t>
      </w:r>
      <w:r w:rsidRPr="002A03DA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2A03DA">
        <w:rPr>
          <w:rFonts w:ascii="Angsana New" w:hAnsi="Angsana New"/>
          <w:sz w:val="30"/>
          <w:szCs w:val="30"/>
          <w:cs/>
        </w:rPr>
        <w:t>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</w:t>
      </w:r>
      <w:r w:rsidRPr="002A03DA">
        <w:rPr>
          <w:rFonts w:ascii="Angsana New" w:hAnsi="Angsana New" w:hint="cs"/>
          <w:sz w:val="30"/>
          <w:szCs w:val="30"/>
          <w:cs/>
        </w:rPr>
        <w:t xml:space="preserve">โดยจัดประเภทเงินกู้ยืมระยะยาวที่จะถึงกำหนดชำระภายใน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 w:hint="cs"/>
          <w:sz w:val="30"/>
          <w:szCs w:val="30"/>
          <w:cs/>
        </w:rPr>
        <w:t xml:space="preserve"> ปี จากการประมาณการยอดโอนตามงบประมาณประจำปี ซึ่งยอดโอนที่เกิดขึ้นจริงอาจจะแตกต่างจากที่ได้ประมาณการไว้</w:t>
      </w:r>
    </w:p>
    <w:p w:rsidR="00A936AD" w:rsidRPr="002A03DA" w:rsidRDefault="00A936AD" w:rsidP="00A93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firstLine="90"/>
        <w:jc w:val="thaiDistribute"/>
        <w:rPr>
          <w:rFonts w:ascii="Angsana New" w:hAnsi="Angsana New"/>
          <w:sz w:val="20"/>
          <w:szCs w:val="20"/>
        </w:rPr>
      </w:pPr>
    </w:p>
    <w:p w:rsidR="00A936AD" w:rsidRPr="002A03DA" w:rsidRDefault="00A936AD" w:rsidP="00CC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สัญญาเงินกู้ยืมได้ระบุข้อตกลงและข้อจำกัดที่บริษัทและบริษัทย่อยต้องถือปฏิบัติบางประการ เช่น การดำรงอัตราส่วนหนี้สินต่อส่วนของผู้ถือหุ้น การดำรงอัตราส่วนของเงินกู้ต่อมูลค่าของอาคารตามรายงานการประเมินราคา การดำรงสัดส่วนการถือหุ้นของบริษัทใหญ่ในลำดับสูงสุด การควบหรือรวมกิจการกับบริษัทอื่น การลงทุนในหลักทรัพย์ การลดทุนหรือจ่ายเงินปันผล จำนองสิทธิการเช่าที่ดิน จำนองอาคาร โอนสิทธิในสัญญาประกันภัยและสัญญาก่อสร้าง จำนำหุ้นทั้งหมดในบริษัทย่อย</w:t>
      </w:r>
      <w:r w:rsidRPr="002A03DA">
        <w:rPr>
          <w:rFonts w:ascii="Angsana New" w:hAnsi="Angsana New" w:hint="cs"/>
          <w:sz w:val="30"/>
          <w:szCs w:val="30"/>
          <w:cs/>
        </w:rPr>
        <w:t>หนึ่ง</w:t>
      </w:r>
      <w:r w:rsidRPr="002A03DA">
        <w:rPr>
          <w:rFonts w:ascii="Angsana New" w:hAnsi="Angsana New"/>
          <w:sz w:val="30"/>
          <w:szCs w:val="30"/>
          <w:cs/>
        </w:rPr>
        <w:t>แห่ง และการค้ำ</w:t>
      </w:r>
      <w:r w:rsidR="00CC4613" w:rsidRPr="002A03DA">
        <w:rPr>
          <w:rFonts w:ascii="Angsana New" w:hAnsi="Angsana New"/>
          <w:sz w:val="30"/>
          <w:szCs w:val="30"/>
          <w:cs/>
        </w:rPr>
        <w:t>ประกันบุคคลอื่น</w:t>
      </w:r>
      <w:r w:rsidR="00CC4613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เป็นต้น</w:t>
      </w:r>
    </w:p>
    <w:p w:rsidR="0029452A" w:rsidRPr="002A03DA" w:rsidRDefault="0029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20"/>
          <w:szCs w:val="20"/>
        </w:rPr>
        <w:br w:type="page"/>
      </w:r>
    </w:p>
    <w:p w:rsidR="00A936AD" w:rsidRPr="002A03DA" w:rsidRDefault="00FD1DC3" w:rsidP="00CC4613">
      <w:pPr>
        <w:tabs>
          <w:tab w:val="clear" w:pos="907"/>
          <w:tab w:val="left" w:pos="1260"/>
        </w:tabs>
        <w:spacing w:line="240" w:lineRule="auto"/>
        <w:ind w:left="1080" w:right="-25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</w:rPr>
        <w:lastRenderedPageBreak/>
        <w:t>(</w:t>
      </w:r>
      <w:r w:rsidRPr="002A03DA">
        <w:rPr>
          <w:rFonts w:ascii="Angsana New" w:hAnsi="Angsana New"/>
          <w:sz w:val="30"/>
          <w:szCs w:val="30"/>
          <w:cs/>
        </w:rPr>
        <w:t>ข)</w:t>
      </w:r>
      <w:r w:rsidRPr="002A03DA">
        <w:rPr>
          <w:rFonts w:ascii="Angsana New" w:hAnsi="Angsana New"/>
          <w:sz w:val="30"/>
          <w:szCs w:val="30"/>
          <w:cs/>
        </w:rPr>
        <w:tab/>
      </w:r>
      <w:r w:rsidR="00A936AD" w:rsidRPr="002A03DA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และสิทธิการเช่าที่ดินพร้อมสิ่งปลูกสร้างบนที่ดินที่มีอยู่ส่วนใหญ่และสิ่งปลูกสร้างที่จะมีในภายหน้าไปจดจำนองไว้กับสถาบันการเงินเพื่อใช้เป็นหลักประกันเงินเบิกเกินบัญชี เงินกู้ยืมระยะสั้นและเงินกู้ยืม</w:t>
      </w:r>
      <w:r w:rsidR="00A936AD" w:rsidRPr="002A03DA">
        <w:rPr>
          <w:rFonts w:ascii="Angsana New" w:hAnsi="Angsana New" w:hint="cs"/>
          <w:sz w:val="30"/>
          <w:szCs w:val="30"/>
          <w:cs/>
        </w:rPr>
        <w:t>ระยะยาว</w:t>
      </w:r>
      <w:r w:rsidR="00A936AD" w:rsidRPr="002A03DA">
        <w:rPr>
          <w:rFonts w:ascii="Angsana New" w:hAnsi="Angsana New"/>
          <w:sz w:val="30"/>
          <w:szCs w:val="30"/>
          <w:cs/>
        </w:rPr>
        <w:t xml:space="preserve">จากสถาบันการเงิน </w:t>
      </w:r>
      <w:r w:rsidR="00A936AD" w:rsidRPr="002A03DA">
        <w:rPr>
          <w:rFonts w:ascii="Angsana New" w:hAnsi="Angsana New" w:hint="cs"/>
          <w:sz w:val="30"/>
          <w:szCs w:val="30"/>
          <w:cs/>
        </w:rPr>
        <w:t>นอกจากนี้บริษัทค้ำประกันหนี้สินที่มีภาระดอกเบี้ยของบริษัทย่อย ตามที่กล่าวไว้ใน</w:t>
      </w:r>
      <w:r w:rsidR="00A94036" w:rsidRPr="002A03DA">
        <w:rPr>
          <w:rFonts w:ascii="Angsana New" w:hAnsi="Angsana New" w:hint="cs"/>
          <w:sz w:val="30"/>
          <w:szCs w:val="30"/>
          <w:cs/>
        </w:rPr>
        <w:t>หมายเหตุประกอบงบการเงินข้อ</w:t>
      </w:r>
      <w:r w:rsidR="00A936AD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A936AD" w:rsidRPr="002A03DA">
        <w:rPr>
          <w:rFonts w:ascii="Angsana New" w:hAnsi="Angsana New"/>
          <w:sz w:val="30"/>
          <w:szCs w:val="30"/>
        </w:rPr>
        <w:t>4</w:t>
      </w:r>
    </w:p>
    <w:p w:rsidR="00A936AD" w:rsidRPr="002A03DA" w:rsidRDefault="00A936AD" w:rsidP="00A936AD">
      <w:pPr>
        <w:tabs>
          <w:tab w:val="clear" w:pos="907"/>
          <w:tab w:val="left" w:pos="900"/>
        </w:tabs>
        <w:spacing w:line="240" w:lineRule="auto"/>
        <w:ind w:left="900" w:right="-25" w:hanging="450"/>
        <w:jc w:val="thaiDistribute"/>
        <w:rPr>
          <w:rFonts w:ascii="Angsana New" w:hAnsi="Angsana New"/>
          <w:sz w:val="20"/>
          <w:szCs w:val="20"/>
        </w:rPr>
      </w:pPr>
    </w:p>
    <w:p w:rsidR="00A936AD" w:rsidRPr="002A03DA" w:rsidRDefault="00FD1DC3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080" w:right="-25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(ค)</w:t>
      </w:r>
      <w:r w:rsidRPr="002A03DA">
        <w:rPr>
          <w:rFonts w:ascii="Angsana New" w:hAnsi="Angsana New"/>
          <w:sz w:val="30"/>
          <w:szCs w:val="30"/>
          <w:cs/>
        </w:rPr>
        <w:tab/>
      </w:r>
      <w:r w:rsidR="00A936AD"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82607" w:rsidRPr="002A03DA">
        <w:rPr>
          <w:rFonts w:ascii="Angsana New" w:hAnsi="Angsana New"/>
          <w:sz w:val="30"/>
          <w:szCs w:val="30"/>
        </w:rPr>
        <w:t>30</w:t>
      </w:r>
      <w:r w:rsidR="00A936AD" w:rsidRPr="002A03DA">
        <w:rPr>
          <w:rFonts w:ascii="Angsana New" w:hAnsi="Angsana New"/>
          <w:sz w:val="30"/>
          <w:szCs w:val="30"/>
        </w:rPr>
        <w:t xml:space="preserve"> </w:t>
      </w:r>
      <w:r w:rsidR="00182607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="00A936AD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182607" w:rsidRPr="002A03DA">
        <w:rPr>
          <w:rFonts w:ascii="Angsana New" w:hAnsi="Angsana New"/>
          <w:sz w:val="30"/>
          <w:szCs w:val="30"/>
        </w:rPr>
        <w:t>2560</w:t>
      </w:r>
      <w:r w:rsidR="00A936AD" w:rsidRPr="002A03DA">
        <w:rPr>
          <w:rFonts w:ascii="Angsana New" w:hAnsi="Angsana New"/>
          <w:sz w:val="30"/>
          <w:szCs w:val="30"/>
        </w:rPr>
        <w:t xml:space="preserve"> </w:t>
      </w:r>
      <w:r w:rsidR="00A936AD" w:rsidRPr="002A03DA">
        <w:rPr>
          <w:rFonts w:ascii="Angsana New" w:hAnsi="Angsana New"/>
          <w:sz w:val="30"/>
          <w:szCs w:val="30"/>
          <w:cs/>
        </w:rPr>
        <w:t>กลุ่มบริษัท</w:t>
      </w:r>
      <w:r w:rsidR="00A936AD" w:rsidRPr="002A03DA">
        <w:rPr>
          <w:rFonts w:ascii="Angsana New" w:hAnsi="Angsana New" w:hint="cs"/>
          <w:sz w:val="30"/>
          <w:szCs w:val="30"/>
          <w:cs/>
        </w:rPr>
        <w:t>และบริษัท</w:t>
      </w:r>
      <w:r w:rsidR="00A936AD" w:rsidRPr="002A03DA">
        <w:rPr>
          <w:rFonts w:ascii="Angsana New" w:hAnsi="Angsana New"/>
          <w:sz w:val="30"/>
          <w:szCs w:val="30"/>
          <w:cs/>
        </w:rPr>
        <w:t xml:space="preserve">มีวงเงินสินเชื่อซึ่งยังไม่ได้เบิกใช้เป็นจำนวน </w:t>
      </w:r>
      <w:r w:rsidR="00023FFA" w:rsidRPr="002A03DA">
        <w:rPr>
          <w:rFonts w:ascii="Angsana New" w:hAnsi="Angsana New"/>
          <w:sz w:val="30"/>
          <w:szCs w:val="30"/>
        </w:rPr>
        <w:t>2,672.77</w:t>
      </w:r>
      <w:r w:rsidR="00A936AD" w:rsidRPr="002A03DA">
        <w:rPr>
          <w:rFonts w:ascii="Angsana New" w:hAnsi="Angsana New"/>
          <w:sz w:val="30"/>
          <w:szCs w:val="30"/>
        </w:rPr>
        <w:t xml:space="preserve"> </w:t>
      </w:r>
      <w:r w:rsidR="00A936AD" w:rsidRPr="002A03DA">
        <w:rPr>
          <w:rFonts w:ascii="Angsana New" w:hAnsi="Angsana New"/>
          <w:sz w:val="30"/>
          <w:szCs w:val="30"/>
          <w:cs/>
        </w:rPr>
        <w:t>ล้านบาท</w:t>
      </w:r>
      <w:r w:rsidR="00A936AD" w:rsidRPr="002A03DA">
        <w:rPr>
          <w:rFonts w:ascii="Angsana New" w:hAnsi="Angsana New" w:hint="cs"/>
          <w:sz w:val="30"/>
          <w:szCs w:val="30"/>
          <w:cs/>
        </w:rPr>
        <w:t xml:space="preserve"> และ</w:t>
      </w:r>
      <w:r w:rsidR="00A936AD" w:rsidRPr="002A03DA">
        <w:rPr>
          <w:rFonts w:ascii="Angsana New" w:hAnsi="Angsana New"/>
          <w:sz w:val="30"/>
          <w:szCs w:val="30"/>
          <w:cs/>
        </w:rPr>
        <w:t xml:space="preserve"> </w:t>
      </w:r>
      <w:r w:rsidR="00023FFA" w:rsidRPr="002A03DA">
        <w:rPr>
          <w:rFonts w:ascii="Angsana New" w:hAnsi="Angsana New"/>
          <w:sz w:val="30"/>
          <w:szCs w:val="30"/>
        </w:rPr>
        <w:t>1,215.00</w:t>
      </w:r>
      <w:r w:rsidR="00A936AD" w:rsidRPr="002A03DA">
        <w:rPr>
          <w:rFonts w:ascii="Angsana New" w:hAnsi="Angsana New"/>
          <w:sz w:val="30"/>
          <w:szCs w:val="30"/>
        </w:rPr>
        <w:t xml:space="preserve"> </w:t>
      </w:r>
      <w:r w:rsidR="00A936AD" w:rsidRPr="002A03DA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A936AD"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="00182607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182607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936AD" w:rsidRPr="002A03DA">
        <w:rPr>
          <w:rFonts w:ascii="Angsana New" w:hAnsi="Angsana New" w:hint="cs"/>
          <w:i/>
          <w:iCs/>
          <w:sz w:val="30"/>
          <w:szCs w:val="30"/>
          <w:cs/>
        </w:rPr>
        <w:t>255</w:t>
      </w:r>
      <w:r w:rsidR="00182607" w:rsidRPr="002A03DA">
        <w:rPr>
          <w:rFonts w:ascii="Angsana New" w:hAnsi="Angsana New"/>
          <w:i/>
          <w:iCs/>
          <w:sz w:val="30"/>
          <w:szCs w:val="30"/>
        </w:rPr>
        <w:t>9:</w:t>
      </w:r>
      <w:r w:rsidR="00A936AD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883BE4" w:rsidRPr="002A03DA">
        <w:rPr>
          <w:rFonts w:ascii="Angsana New" w:hAnsi="Angsana New"/>
          <w:i/>
          <w:iCs/>
          <w:sz w:val="30"/>
          <w:szCs w:val="30"/>
        </w:rPr>
        <w:t>3,903.43</w:t>
      </w:r>
      <w:r w:rsidR="00A936AD" w:rsidRPr="002A03DA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A936AD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883BE4" w:rsidRPr="002A03DA">
        <w:rPr>
          <w:rFonts w:ascii="Angsana New" w:hAnsi="Angsana New"/>
          <w:i/>
          <w:iCs/>
          <w:sz w:val="30"/>
          <w:szCs w:val="30"/>
        </w:rPr>
        <w:t>215.00</w:t>
      </w:r>
      <w:r w:rsidR="00A936AD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A936AD" w:rsidRPr="002A03DA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A936AD" w:rsidRPr="002A03DA">
        <w:rPr>
          <w:rFonts w:ascii="Angsana New" w:hAnsi="Angsana New"/>
          <w:i/>
          <w:iCs/>
          <w:sz w:val="30"/>
          <w:szCs w:val="30"/>
          <w:cs/>
        </w:rPr>
        <w:t>)</w:t>
      </w:r>
    </w:p>
    <w:p w:rsidR="00A011F4" w:rsidRPr="002A03DA" w:rsidRDefault="00A0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8939A4" w:rsidRPr="002A03DA" w:rsidRDefault="008939A4" w:rsidP="000F0E0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:rsidR="008939A4" w:rsidRPr="002A03DA" w:rsidRDefault="008939A4" w:rsidP="00893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65"/>
        <w:rPr>
          <w:rFonts w:ascii="Angsana New" w:hAnsi="Angsana New"/>
          <w:sz w:val="20"/>
          <w:szCs w:val="2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882"/>
        <w:gridCol w:w="243"/>
        <w:gridCol w:w="1647"/>
        <w:gridCol w:w="324"/>
        <w:gridCol w:w="1638"/>
        <w:gridCol w:w="243"/>
        <w:gridCol w:w="1116"/>
        <w:gridCol w:w="236"/>
        <w:gridCol w:w="7"/>
        <w:gridCol w:w="1098"/>
      </w:tblGrid>
      <w:tr w:rsidR="007622CF" w:rsidRPr="007622CF" w:rsidTr="00560D29">
        <w:tc>
          <w:tcPr>
            <w:tcW w:w="1890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7622CF" w:rsidRPr="007622CF" w:rsidTr="00560D29">
        <w:tc>
          <w:tcPr>
            <w:tcW w:w="1890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2CF" w:rsidRPr="007622CF" w:rsidTr="00560D29">
        <w:tc>
          <w:tcPr>
            <w:tcW w:w="1890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324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622CF" w:rsidRPr="007622CF" w:rsidRDefault="007622CF" w:rsidP="007F4AF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7622CF" w:rsidRPr="007622CF" w:rsidRDefault="007622CF" w:rsidP="007F4AF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7622CF" w:rsidRPr="007622CF" w:rsidRDefault="007622CF" w:rsidP="007F4AF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31 ธันวาคม</w:t>
            </w:r>
          </w:p>
        </w:tc>
      </w:tr>
      <w:tr w:rsidR="007622CF" w:rsidRPr="007622CF" w:rsidTr="00560D29">
        <w:tc>
          <w:tcPr>
            <w:tcW w:w="1890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324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7622CF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</w:tcPr>
          <w:p w:rsidR="007622CF" w:rsidRPr="007622CF" w:rsidRDefault="007622CF" w:rsidP="007F4AF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622CF" w:rsidRPr="007622CF" w:rsidRDefault="007622CF" w:rsidP="007F4AF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2CF">
              <w:rPr>
                <w:rFonts w:ascii="Angsana New" w:hAnsi="Angsana New"/>
                <w:sz w:val="30"/>
                <w:szCs w:val="30"/>
                <w:lang w:eastAsia="th-TH"/>
              </w:rPr>
              <w:t>25</w:t>
            </w:r>
            <w:r w:rsidRPr="007622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60</w:t>
            </w:r>
          </w:p>
        </w:tc>
        <w:tc>
          <w:tcPr>
            <w:tcW w:w="236" w:type="dxa"/>
          </w:tcPr>
          <w:p w:rsidR="007622CF" w:rsidRPr="007622CF" w:rsidRDefault="007622CF" w:rsidP="007F4AF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05" w:type="dxa"/>
            <w:gridSpan w:val="2"/>
          </w:tcPr>
          <w:p w:rsidR="007622CF" w:rsidRPr="007622CF" w:rsidRDefault="007622CF" w:rsidP="007F4AF9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2CF">
              <w:rPr>
                <w:rFonts w:ascii="Angsana New" w:hAnsi="Angsana New"/>
                <w:sz w:val="30"/>
                <w:szCs w:val="30"/>
                <w:lang w:eastAsia="th-TH"/>
              </w:rPr>
              <w:t>255</w:t>
            </w:r>
            <w:r w:rsidRPr="007622CF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9</w:t>
            </w:r>
          </w:p>
        </w:tc>
      </w:tr>
      <w:tr w:rsidR="00560D29" w:rsidRPr="007622CF" w:rsidTr="00560D29">
        <w:tc>
          <w:tcPr>
            <w:tcW w:w="3015" w:type="dxa"/>
            <w:gridSpan w:val="3"/>
          </w:tcPr>
          <w:p w:rsidR="00560D29" w:rsidRPr="007622CF" w:rsidRDefault="00560D29" w:rsidP="00560D29">
            <w:pPr>
              <w:pStyle w:val="BodyText"/>
              <w:spacing w:after="0" w:line="240" w:lineRule="auto"/>
              <w:ind w:left="1674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:rsidR="00560D29" w:rsidRPr="007622CF" w:rsidRDefault="00560D29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" w:type="dxa"/>
          </w:tcPr>
          <w:p w:rsidR="00560D29" w:rsidRPr="007622CF" w:rsidRDefault="00560D29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560D29" w:rsidRPr="007622CF" w:rsidRDefault="00560D29" w:rsidP="007F4AF9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60D29" w:rsidRPr="007622CF" w:rsidRDefault="00560D29" w:rsidP="007F4AF9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4"/>
          </w:tcPr>
          <w:p w:rsidR="00560D29" w:rsidRPr="007622CF" w:rsidRDefault="00560D29" w:rsidP="008824A9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22CF" w:rsidRPr="007622CF" w:rsidTr="00560D29">
        <w:tc>
          <w:tcPr>
            <w:tcW w:w="1890" w:type="dxa"/>
          </w:tcPr>
          <w:p w:rsidR="007622CF" w:rsidRPr="007622CF" w:rsidRDefault="007622CF" w:rsidP="007622CF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7622CF">
              <w:rPr>
                <w:rFonts w:ascii="Angsana New" w:hAnsi="Angsana New"/>
                <w:sz w:val="30"/>
                <w:szCs w:val="30"/>
              </w:rPr>
              <w:t>1/255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24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7622C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622CF" w:rsidRPr="007622CF" w:rsidRDefault="00860AE7" w:rsidP="00560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0AE7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:rsidR="007622CF" w:rsidRPr="007622CF" w:rsidRDefault="007622CF" w:rsidP="007F4AF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622CF" w:rsidRPr="007622CF" w:rsidRDefault="00860AE7" w:rsidP="00560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3,000</w:t>
            </w:r>
            <w:r w:rsidR="00560D29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</w:tr>
      <w:tr w:rsidR="007622CF" w:rsidRPr="007622CF" w:rsidTr="00560D29">
        <w:tc>
          <w:tcPr>
            <w:tcW w:w="1890" w:type="dxa"/>
          </w:tcPr>
          <w:p w:rsidR="007622CF" w:rsidRPr="007622CF" w:rsidRDefault="007622CF" w:rsidP="007F4AF9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sz w:val="30"/>
                <w:szCs w:val="30"/>
                <w:cs/>
              </w:rPr>
              <w:t>ครั้งที่ 2</w:t>
            </w:r>
            <w:r>
              <w:rPr>
                <w:rFonts w:ascii="Angsana New" w:hAnsi="Angsana New"/>
                <w:sz w:val="30"/>
                <w:szCs w:val="30"/>
              </w:rPr>
              <w:t>/2560</w:t>
            </w:r>
          </w:p>
        </w:tc>
        <w:tc>
          <w:tcPr>
            <w:tcW w:w="882" w:type="dxa"/>
          </w:tcPr>
          <w:p w:rsidR="007622CF" w:rsidRPr="007622CF" w:rsidRDefault="007622CF" w:rsidP="007F4AF9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7622CF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7622CF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:rsidR="007622CF" w:rsidRPr="007622CF" w:rsidRDefault="007622CF" w:rsidP="0086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7622CF" w:rsidRPr="007622CF" w:rsidRDefault="00860AE7" w:rsidP="00560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7622CF" w:rsidRPr="007622CF" w:rsidRDefault="007622CF" w:rsidP="007F4AF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7622CF" w:rsidRPr="007622CF" w:rsidRDefault="00860AE7" w:rsidP="00560D2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D76A5" w:rsidRPr="007622CF" w:rsidTr="00560D29">
        <w:tc>
          <w:tcPr>
            <w:tcW w:w="1890" w:type="dxa"/>
          </w:tcPr>
          <w:p w:rsidR="003D76A5" w:rsidRPr="007622CF" w:rsidRDefault="003D76A5" w:rsidP="003D76A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/25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3D76A5" w:rsidRPr="007622CF" w:rsidRDefault="003D76A5" w:rsidP="003D76A5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24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84E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3D76A5" w:rsidRPr="007622CF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:rsidR="003D76A5" w:rsidRPr="007622CF" w:rsidRDefault="003D76A5" w:rsidP="003D76A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3D76A5" w:rsidRPr="007622CF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D76A5" w:rsidRPr="007622CF" w:rsidTr="00560D29">
        <w:tc>
          <w:tcPr>
            <w:tcW w:w="2772" w:type="dxa"/>
            <w:gridSpan w:val="2"/>
          </w:tcPr>
          <w:p w:rsidR="003D76A5" w:rsidRPr="007622CF" w:rsidRDefault="003D76A5" w:rsidP="003D76A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รวมหุ้นกู้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ราคาตามมูลค่า</w:t>
            </w: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3D76A5" w:rsidRPr="00560D29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5,000.00</w:t>
            </w:r>
          </w:p>
        </w:tc>
        <w:tc>
          <w:tcPr>
            <w:tcW w:w="243" w:type="dxa"/>
            <w:gridSpan w:val="2"/>
          </w:tcPr>
          <w:p w:rsidR="003D76A5" w:rsidRPr="00560D29" w:rsidRDefault="003D76A5" w:rsidP="003D76A5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3D76A5" w:rsidRPr="00560D29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3,000.00</w:t>
            </w:r>
          </w:p>
        </w:tc>
      </w:tr>
      <w:tr w:rsidR="003D76A5" w:rsidRPr="007622CF" w:rsidTr="00560D29">
        <w:tc>
          <w:tcPr>
            <w:tcW w:w="6624" w:type="dxa"/>
            <w:gridSpan w:val="6"/>
          </w:tcPr>
          <w:p w:rsidR="003D76A5" w:rsidRPr="007622CF" w:rsidRDefault="003D76A5" w:rsidP="001F1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622C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3D76A5" w:rsidRPr="007622CF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(4.28</w:t>
            </w:r>
            <w:r w:rsidRPr="007622C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:rsidR="003D76A5" w:rsidRPr="007622CF" w:rsidRDefault="003D76A5" w:rsidP="003D76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3D76A5" w:rsidRPr="007622CF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60D29">
              <w:rPr>
                <w:rFonts w:ascii="Angsana New" w:hAnsi="Angsana New"/>
                <w:sz w:val="30"/>
                <w:szCs w:val="30"/>
                <w:lang w:val="en-US" w:bidi="th-TH"/>
              </w:rPr>
              <w:t>(3.65</w:t>
            </w:r>
            <w:r w:rsidRPr="007622C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D76A5" w:rsidRPr="007622CF" w:rsidTr="00560D29">
        <w:tc>
          <w:tcPr>
            <w:tcW w:w="6624" w:type="dxa"/>
            <w:gridSpan w:val="6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22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:rsidR="003D76A5" w:rsidRPr="007622CF" w:rsidRDefault="003D76A5" w:rsidP="003D7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:rsidR="003D76A5" w:rsidRPr="00560D29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4,995.72</w:t>
            </w:r>
          </w:p>
        </w:tc>
        <w:tc>
          <w:tcPr>
            <w:tcW w:w="243" w:type="dxa"/>
            <w:gridSpan w:val="2"/>
          </w:tcPr>
          <w:p w:rsidR="003D76A5" w:rsidRPr="00560D29" w:rsidRDefault="003D76A5" w:rsidP="003D76A5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3D76A5" w:rsidRPr="00560D29" w:rsidRDefault="003D76A5" w:rsidP="003D76A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D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2,996.35</w:t>
            </w:r>
          </w:p>
        </w:tc>
      </w:tr>
    </w:tbl>
    <w:p w:rsidR="000B076A" w:rsidRPr="002A03DA" w:rsidRDefault="000B07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591354" w:rsidRPr="00560D29" w:rsidRDefault="000B076A" w:rsidP="000F0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60D29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7232AF" w:rsidRPr="00560D29">
        <w:rPr>
          <w:rFonts w:ascii="Angsana New" w:hAnsi="Angsana New"/>
          <w:spacing w:val="-4"/>
          <w:sz w:val="30"/>
          <w:szCs w:val="30"/>
          <w:cs/>
        </w:rPr>
        <w:t>ได้ทำการออกและจำหน่ายหุ้นกู้ชนิดระบุชื่อผู้ถือ ประเภท</w:t>
      </w:r>
      <w:r w:rsidR="00560D29" w:rsidRPr="00560D29">
        <w:rPr>
          <w:rFonts w:ascii="Angsana New" w:hAnsi="Angsana New"/>
          <w:spacing w:val="-4"/>
          <w:sz w:val="30"/>
          <w:szCs w:val="30"/>
          <w:cs/>
        </w:rPr>
        <w:t>ไม่ด้อยสิทธิ</w:t>
      </w:r>
      <w:r w:rsidR="00560D29" w:rsidRPr="00560D29">
        <w:rPr>
          <w:rFonts w:ascii="Angsana New" w:hAnsi="Angsana New"/>
          <w:spacing w:val="-4"/>
          <w:sz w:val="30"/>
          <w:szCs w:val="30"/>
        </w:rPr>
        <w:t xml:space="preserve"> </w:t>
      </w:r>
      <w:r w:rsidR="007232AF" w:rsidRPr="00560D29">
        <w:rPr>
          <w:rFonts w:ascii="Angsana New" w:hAnsi="Angsana New"/>
          <w:spacing w:val="-4"/>
          <w:sz w:val="30"/>
          <w:szCs w:val="30"/>
          <w:cs/>
        </w:rPr>
        <w:t xml:space="preserve">ไม่มีหลักประกัน และไม่มีผู้แทนผู้ถือหุ้นกู้ </w:t>
      </w:r>
      <w:r w:rsidR="00560D29">
        <w:rPr>
          <w:rFonts w:ascii="Angsana New" w:hAnsi="Angsana New" w:hint="cs"/>
          <w:spacing w:val="-4"/>
          <w:sz w:val="30"/>
          <w:szCs w:val="30"/>
          <w:cs/>
        </w:rPr>
        <w:t xml:space="preserve">ซึ่งชำระดอกเบี้ยทุก </w:t>
      </w:r>
      <w:r w:rsidR="00560D29">
        <w:rPr>
          <w:rFonts w:ascii="Angsana New" w:hAnsi="Angsana New"/>
          <w:spacing w:val="-4"/>
          <w:sz w:val="30"/>
          <w:szCs w:val="30"/>
        </w:rPr>
        <w:t xml:space="preserve">6 </w:t>
      </w:r>
      <w:r w:rsidR="00560D29">
        <w:rPr>
          <w:rFonts w:ascii="Angsana New" w:hAnsi="Angsana New" w:hint="cs"/>
          <w:spacing w:val="-4"/>
          <w:sz w:val="30"/>
          <w:szCs w:val="30"/>
          <w:cs/>
        </w:rPr>
        <w:t xml:space="preserve">เดือน </w:t>
      </w:r>
      <w:r w:rsidR="00560D29" w:rsidRPr="00560D29">
        <w:rPr>
          <w:rFonts w:ascii="Angsana New" w:hAnsi="Angsana New"/>
          <w:spacing w:val="-4"/>
          <w:sz w:val="30"/>
          <w:szCs w:val="30"/>
          <w:cs/>
        </w:rPr>
        <w:t>ตลอดอายุหุ้นกู้</w:t>
      </w:r>
    </w:p>
    <w:p w:rsidR="001B67F3" w:rsidRPr="002A03DA" w:rsidRDefault="001B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:rsidR="00591354" w:rsidRPr="002A03DA" w:rsidRDefault="00591354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บริษัทมีวงเงินคงเหลือในการออกหุ้นกู้อีกเป็นจำนวน </w:t>
      </w:r>
      <w:r w:rsidRPr="002A03DA">
        <w:rPr>
          <w:rFonts w:ascii="Angsana New" w:hAnsi="Angsana New"/>
          <w:spacing w:val="-4"/>
          <w:sz w:val="30"/>
          <w:szCs w:val="30"/>
        </w:rPr>
        <w:t xml:space="preserve">5,000 </w:t>
      </w: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:rsidR="00C2103F" w:rsidRPr="002A03DA" w:rsidRDefault="00C2103F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34818" w:rsidRPr="002A03DA" w:rsidRDefault="00734818" w:rsidP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="00C2103F" w:rsidRPr="002A03DA">
        <w:rPr>
          <w:rFonts w:ascii="Angsana New" w:hAnsi="Angsana New" w:hint="cs"/>
          <w:spacing w:val="-4"/>
          <w:sz w:val="30"/>
          <w:szCs w:val="30"/>
          <w:cs/>
        </w:rPr>
        <w:t>บริษัทต้องปฏิบัติตามเงื่อนไขที่กำหนดและดำรงอัตราส่วนของหนี้สินต่อส่วนของผู้ถือหุ้น</w:t>
      </w:r>
      <w:r w:rsidR="00CC4613" w:rsidRPr="002A03DA">
        <w:rPr>
          <w:rFonts w:ascii="Angsana New" w:hAnsi="Angsana New" w:hint="cs"/>
          <w:spacing w:val="-4"/>
          <w:sz w:val="30"/>
          <w:szCs w:val="30"/>
          <w:cs/>
        </w:rPr>
        <w:t>ตามเกณฑ์ที่กำหนด</w:t>
      </w:r>
      <w:r w:rsidR="00C2103F" w:rsidRPr="002A03DA">
        <w:rPr>
          <w:rFonts w:ascii="Angsana New" w:hAnsi="Angsana New" w:hint="cs"/>
          <w:spacing w:val="-4"/>
          <w:sz w:val="30"/>
          <w:szCs w:val="30"/>
          <w:cs/>
        </w:rPr>
        <w:t xml:space="preserve">ตลอดอายุของหุ้นกู้ </w:t>
      </w:r>
    </w:p>
    <w:p w:rsidR="00FF19A6" w:rsidRDefault="00FF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:rsidR="00A024B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:rsidR="00FD1DC3" w:rsidRPr="002A03DA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1"/>
        <w:gridCol w:w="902"/>
        <w:gridCol w:w="1167"/>
        <w:gridCol w:w="269"/>
        <w:gridCol w:w="1175"/>
        <w:gridCol w:w="269"/>
        <w:gridCol w:w="1167"/>
        <w:gridCol w:w="269"/>
        <w:gridCol w:w="1173"/>
      </w:tblGrid>
      <w:tr w:rsidR="00A313DB" w:rsidRPr="002A03DA" w:rsidTr="00A313DB">
        <w:tc>
          <w:tcPr>
            <w:tcW w:w="1512" w:type="pct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left w:val="nil"/>
            </w:tcBorders>
          </w:tcPr>
          <w:p w:rsidR="00FD1DC3" w:rsidRPr="002A03DA" w:rsidRDefault="00FD1DC3" w:rsidP="00A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5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3DB" w:rsidRPr="002A03DA" w:rsidTr="00A313DB">
        <w:tc>
          <w:tcPr>
            <w:tcW w:w="1512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left w:val="nil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:rsidR="00DB7A03" w:rsidRPr="002A03DA" w:rsidRDefault="00A313DB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DB7A03" w:rsidRPr="002A03DA" w:rsidRDefault="00A313DB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B7A03" w:rsidRPr="002A03DA" w:rsidRDefault="00A313DB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:rsidR="00DB7A03" w:rsidRPr="002A03DA" w:rsidRDefault="00A313DB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313DB" w:rsidRPr="002A03DA" w:rsidTr="00A313DB">
        <w:tc>
          <w:tcPr>
            <w:tcW w:w="1512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left w:val="nil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0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D43754" w:rsidRPr="002A03DA" w:rsidTr="00A313DB">
        <w:tc>
          <w:tcPr>
            <w:tcW w:w="1512" w:type="pct"/>
          </w:tcPr>
          <w:p w:rsidR="00D43754" w:rsidRPr="002A03DA" w:rsidRDefault="00D4375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left w:val="nil"/>
            </w:tcBorders>
          </w:tcPr>
          <w:p w:rsidR="00D43754" w:rsidRPr="002A03DA" w:rsidRDefault="00D43754" w:rsidP="00A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6" w:type="pct"/>
            <w:gridSpan w:val="7"/>
          </w:tcPr>
          <w:p w:rsidR="00D43754" w:rsidRPr="002A03DA" w:rsidRDefault="00D4375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3DB" w:rsidRPr="002A03DA" w:rsidTr="00A313DB">
        <w:trPr>
          <w:trHeight w:val="80"/>
        </w:trPr>
        <w:tc>
          <w:tcPr>
            <w:tcW w:w="1512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2" w:type="pct"/>
            <w:tcBorders>
              <w:left w:val="nil"/>
            </w:tcBorders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7" w:type="pct"/>
          </w:tcPr>
          <w:p w:rsidR="00DB7A03" w:rsidRPr="002A03DA" w:rsidRDefault="00BD15D9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4.0</w:t>
            </w:r>
            <w:r w:rsidR="005B76BF"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7.17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</w:tcPr>
          <w:p w:rsidR="00DB7A03" w:rsidRPr="002A03DA" w:rsidRDefault="000B67C1" w:rsidP="00DB7A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1.53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0.80</w:t>
            </w:r>
          </w:p>
        </w:tc>
      </w:tr>
      <w:tr w:rsidR="00A313DB" w:rsidRPr="002A03DA" w:rsidTr="00A313DB">
        <w:tc>
          <w:tcPr>
            <w:tcW w:w="1512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2" w:type="pct"/>
            <w:tcBorders>
              <w:left w:val="nil"/>
            </w:tcBorders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DB7A03" w:rsidRPr="002A03DA" w:rsidRDefault="005F09CD" w:rsidP="00A476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</w:t>
            </w:r>
            <w:r w:rsidR="00A476E0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438.42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1,140.13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DB7A03" w:rsidRPr="002A03DA" w:rsidRDefault="00BD15D9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5.49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51.07</w:t>
            </w:r>
          </w:p>
        </w:tc>
      </w:tr>
      <w:tr w:rsidR="00A313DB" w:rsidRPr="002A03DA" w:rsidTr="00A313DB">
        <w:tc>
          <w:tcPr>
            <w:tcW w:w="1512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2" w:type="pct"/>
            <w:tcBorders>
              <w:left w:val="nil"/>
            </w:tcBorders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DB7A03" w:rsidRPr="002A03DA" w:rsidRDefault="005F09CD" w:rsidP="00A476E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A476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442.50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1,147.30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:rsidR="00DB7A03" w:rsidRPr="002A03DA" w:rsidRDefault="00CA0898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7.02</w:t>
            </w:r>
          </w:p>
        </w:tc>
        <w:tc>
          <w:tcPr>
            <w:tcW w:w="147" w:type="pct"/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:rsidR="00DB7A03" w:rsidRPr="002A03DA" w:rsidRDefault="00DB7A03" w:rsidP="00DB7A0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51.87</w:t>
            </w:r>
          </w:p>
        </w:tc>
      </w:tr>
    </w:tbl>
    <w:p w:rsidR="00FD1DC3" w:rsidRPr="002A03DA" w:rsidRDefault="00FD1DC3" w:rsidP="00D60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2612AD" w:rsidRPr="002A03DA" w:rsidRDefault="00FD1DC3" w:rsidP="0026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เจ้าหนี้การค้าทั้งหมดของกลุ่มบริษัท</w:t>
      </w:r>
      <w:r w:rsidR="004D274C" w:rsidRPr="002A03DA">
        <w:rPr>
          <w:rFonts w:ascii="Angsana New" w:hAnsi="Angsana New"/>
          <w:sz w:val="30"/>
          <w:szCs w:val="30"/>
          <w:cs/>
        </w:rPr>
        <w:t>และบริษัท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7A03" w:rsidRPr="002A03DA">
        <w:rPr>
          <w:rFonts w:ascii="Angsana New" w:hAnsi="Angsana New"/>
          <w:sz w:val="30"/>
          <w:szCs w:val="30"/>
        </w:rPr>
        <w:t xml:space="preserve">30 </w:t>
      </w:r>
      <w:r w:rsidR="00DB7A03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B7A03" w:rsidRPr="002A03DA">
        <w:rPr>
          <w:rFonts w:ascii="Angsana New" w:hAnsi="Angsana New"/>
          <w:sz w:val="30"/>
          <w:szCs w:val="30"/>
        </w:rPr>
        <w:t xml:space="preserve">2560 </w:t>
      </w:r>
      <w:r w:rsidR="00DB7A03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A03DA">
        <w:rPr>
          <w:rFonts w:ascii="Angsana New" w:hAnsi="Angsana New"/>
          <w:sz w:val="30"/>
          <w:szCs w:val="30"/>
          <w:cs/>
        </w:rPr>
        <w:t>31 ธันวาคม</w:t>
      </w:r>
      <w:r w:rsidR="004776C6" w:rsidRPr="002A03DA">
        <w:rPr>
          <w:rFonts w:ascii="Angsana New" w:hAnsi="Angsana New"/>
          <w:sz w:val="30"/>
          <w:szCs w:val="30"/>
        </w:rPr>
        <w:t xml:space="preserve"> </w:t>
      </w:r>
      <w:r w:rsidR="008622F2" w:rsidRPr="002A03DA">
        <w:rPr>
          <w:rFonts w:ascii="Angsana New" w:hAnsi="Angsana New"/>
          <w:sz w:val="30"/>
          <w:szCs w:val="30"/>
        </w:rPr>
        <w:t>255</w:t>
      </w:r>
      <w:r w:rsidR="00924AFB" w:rsidRPr="002A03DA">
        <w:rPr>
          <w:rFonts w:ascii="Angsana New" w:hAnsi="Angsana New"/>
          <w:sz w:val="30"/>
          <w:szCs w:val="30"/>
        </w:rPr>
        <w:t>9</w:t>
      </w:r>
      <w:r w:rsidR="008622F2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E52AB0" w:rsidRPr="002A03DA" w:rsidRDefault="00E52AB0" w:rsidP="00261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024B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:rsidR="00FD1DC3" w:rsidRPr="002A03DA" w:rsidRDefault="00FD1DC3">
      <w:pPr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5"/>
        <w:gridCol w:w="1002"/>
        <w:gridCol w:w="1261"/>
        <w:gridCol w:w="238"/>
        <w:gridCol w:w="1285"/>
        <w:gridCol w:w="238"/>
        <w:gridCol w:w="1200"/>
        <w:gridCol w:w="238"/>
        <w:gridCol w:w="1195"/>
      </w:tblGrid>
      <w:tr w:rsidR="00663EED" w:rsidRPr="002A03DA" w:rsidTr="00B07C2F">
        <w:trPr>
          <w:tblHeader/>
        </w:trPr>
        <w:tc>
          <w:tcPr>
            <w:tcW w:w="1367" w:type="pct"/>
          </w:tcPr>
          <w:p w:rsidR="00FD1DC3" w:rsidRPr="002A03DA" w:rsidRDefault="00FD1DC3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left w:val="nil"/>
            </w:tcBorders>
          </w:tcPr>
          <w:p w:rsidR="00FD1DC3" w:rsidRPr="002A03DA" w:rsidRDefault="00FD1DC3" w:rsidP="0055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9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3DB" w:rsidRPr="002A03DA" w:rsidTr="00B07C2F">
        <w:trPr>
          <w:tblHeader/>
        </w:trPr>
        <w:tc>
          <w:tcPr>
            <w:tcW w:w="1367" w:type="pct"/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left w:val="nil"/>
            </w:tcBorders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B7A03" w:rsidRPr="002A03DA" w:rsidTr="00B07C2F">
        <w:trPr>
          <w:tblHeader/>
        </w:trPr>
        <w:tc>
          <w:tcPr>
            <w:tcW w:w="1367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left w:val="nil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30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5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:rsidR="00DB7A03" w:rsidRPr="002A03DA" w:rsidRDefault="00DB7A03" w:rsidP="00DB7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4101BA" w:rsidRPr="002A03DA" w:rsidTr="00B07C2F">
        <w:trPr>
          <w:tblHeader/>
        </w:trPr>
        <w:tc>
          <w:tcPr>
            <w:tcW w:w="1367" w:type="pct"/>
          </w:tcPr>
          <w:p w:rsidR="00D43754" w:rsidRPr="002A03DA" w:rsidRDefault="00D43754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left w:val="nil"/>
            </w:tcBorders>
          </w:tcPr>
          <w:p w:rsidR="00D43754" w:rsidRPr="002A03DA" w:rsidRDefault="00D43754" w:rsidP="00554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6" w:type="pct"/>
            <w:gridSpan w:val="7"/>
          </w:tcPr>
          <w:p w:rsidR="00D43754" w:rsidRPr="002A03DA" w:rsidRDefault="00D43754" w:rsidP="00924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4AC5" w:rsidRPr="002A03DA" w:rsidTr="00B07C2F">
        <w:tc>
          <w:tcPr>
            <w:tcW w:w="1367" w:type="pct"/>
          </w:tcPr>
          <w:p w:rsidR="00204AC5" w:rsidRPr="002A03DA" w:rsidRDefault="00204AC5" w:rsidP="00C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เจ้าหนี้ค้างจ่ายนิติบุคคล</w:t>
            </w:r>
          </w:p>
        </w:tc>
        <w:tc>
          <w:tcPr>
            <w:tcW w:w="547" w:type="pct"/>
            <w:tcBorders>
              <w:left w:val="nil"/>
            </w:tcBorders>
          </w:tcPr>
          <w:p w:rsidR="00204AC5" w:rsidRPr="002A03DA" w:rsidRDefault="00204AC5" w:rsidP="00880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</w:tcPr>
          <w:p w:rsidR="00204AC5" w:rsidRPr="002A03DA" w:rsidRDefault="00204AC5" w:rsidP="00880F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C22A5C" w:rsidRPr="002A03DA" w:rsidTr="00B07C2F">
        <w:tc>
          <w:tcPr>
            <w:tcW w:w="1367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 โครงการที่รอการจัดตั้ง</w:t>
            </w:r>
          </w:p>
        </w:tc>
        <w:tc>
          <w:tcPr>
            <w:tcW w:w="547" w:type="pct"/>
            <w:tcBorders>
              <w:left w:val="nil"/>
            </w:tcBorders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:rsidR="00C22A5C" w:rsidRPr="002A03DA" w:rsidRDefault="00307317" w:rsidP="00C22A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184.52</w:t>
            </w:r>
          </w:p>
        </w:tc>
        <w:tc>
          <w:tcPr>
            <w:tcW w:w="130" w:type="pct"/>
          </w:tcPr>
          <w:p w:rsidR="00C22A5C" w:rsidRPr="002A03DA" w:rsidRDefault="00C22A5C" w:rsidP="00C22A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:rsidR="00C22A5C" w:rsidRPr="002A03DA" w:rsidRDefault="00307317" w:rsidP="00087B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13</w:t>
            </w:r>
            <w:r w:rsidR="00087B7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.</w:t>
            </w:r>
            <w:r w:rsidR="00B37C4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30" w:type="pct"/>
          </w:tcPr>
          <w:p w:rsidR="00C22A5C" w:rsidRPr="002A03DA" w:rsidRDefault="00C22A5C" w:rsidP="00C22A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:rsidR="00C22A5C" w:rsidRPr="002A03DA" w:rsidRDefault="00C10BE5" w:rsidP="00C22A5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C22A5C" w:rsidRPr="002A03DA" w:rsidRDefault="00C22A5C" w:rsidP="00C22A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</w:tcPr>
          <w:p w:rsidR="00C22A5C" w:rsidRPr="002A03DA" w:rsidRDefault="00C22A5C" w:rsidP="00C22A5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07C2F" w:rsidRPr="002A03DA" w:rsidTr="00B07C2F">
        <w:tc>
          <w:tcPr>
            <w:tcW w:w="1367" w:type="pct"/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เจ้าหนี้กรมสรรพกร</w:t>
            </w:r>
          </w:p>
        </w:tc>
        <w:tc>
          <w:tcPr>
            <w:tcW w:w="547" w:type="pct"/>
            <w:tcBorders>
              <w:left w:val="nil"/>
            </w:tcBorders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</w:tcPr>
          <w:p w:rsidR="00B07C2F" w:rsidRPr="002B7276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B7276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25.88</w:t>
            </w:r>
          </w:p>
        </w:tc>
        <w:tc>
          <w:tcPr>
            <w:tcW w:w="130" w:type="pct"/>
          </w:tcPr>
          <w:p w:rsidR="00B07C2F" w:rsidRPr="00307317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:rsidR="00B07C2F" w:rsidRPr="00B37C4B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B37C4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61.56</w:t>
            </w:r>
          </w:p>
        </w:tc>
        <w:tc>
          <w:tcPr>
            <w:tcW w:w="130" w:type="pct"/>
          </w:tcPr>
          <w:p w:rsidR="00B07C2F" w:rsidRPr="00307317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7.62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17.22</w:t>
            </w:r>
          </w:p>
        </w:tc>
      </w:tr>
      <w:tr w:rsidR="00B07C2F" w:rsidRPr="002A03DA" w:rsidTr="00B07C2F">
        <w:tc>
          <w:tcPr>
            <w:tcW w:w="1367" w:type="pct"/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ภาษีขาย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รอรับรู้</w:t>
            </w:r>
          </w:p>
        </w:tc>
        <w:tc>
          <w:tcPr>
            <w:tcW w:w="547" w:type="pct"/>
            <w:tcBorders>
              <w:left w:val="nil"/>
            </w:tcBorders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8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23.27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15.14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2.73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12.76</w:t>
            </w:r>
          </w:p>
        </w:tc>
      </w:tr>
      <w:tr w:rsidR="00B07C2F" w:rsidRPr="002A03DA" w:rsidTr="00B07C2F">
        <w:tc>
          <w:tcPr>
            <w:tcW w:w="1367" w:type="pct"/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เงินประกันค่าต่อเติมบ้าน</w:t>
            </w:r>
          </w:p>
        </w:tc>
        <w:tc>
          <w:tcPr>
            <w:tcW w:w="547" w:type="pct"/>
            <w:tcBorders>
              <w:left w:val="nil"/>
            </w:tcBorders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</w:tcPr>
          <w:p w:rsidR="00B07C2F" w:rsidRPr="00307317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307317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15.25</w:t>
            </w:r>
          </w:p>
        </w:tc>
        <w:tc>
          <w:tcPr>
            <w:tcW w:w="130" w:type="pct"/>
          </w:tcPr>
          <w:p w:rsidR="00B07C2F" w:rsidRPr="00307317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:rsidR="00B07C2F" w:rsidRPr="00B37C4B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11.27</w:t>
            </w:r>
          </w:p>
        </w:tc>
        <w:tc>
          <w:tcPr>
            <w:tcW w:w="130" w:type="pct"/>
          </w:tcPr>
          <w:p w:rsidR="00B07C2F" w:rsidRPr="00307317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B07C2F" w:rsidRPr="002A03DA" w:rsidTr="00B07C2F">
        <w:tc>
          <w:tcPr>
            <w:tcW w:w="1367" w:type="pct"/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7" w:type="pct"/>
            <w:tcBorders>
              <w:left w:val="nil"/>
            </w:tcBorders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11.16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B07C2F" w:rsidRPr="00B37C4B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B37C4B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5.67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0.04</w:t>
            </w:r>
          </w:p>
        </w:tc>
      </w:tr>
      <w:tr w:rsidR="00B07C2F" w:rsidRPr="002A03DA" w:rsidTr="00B07C2F">
        <w:tc>
          <w:tcPr>
            <w:tcW w:w="1367" w:type="pct"/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7" w:type="pct"/>
            <w:tcBorders>
              <w:left w:val="nil"/>
            </w:tcBorders>
          </w:tcPr>
          <w:p w:rsidR="00B07C2F" w:rsidRPr="002A03DA" w:rsidRDefault="00B07C2F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260.08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tcBorders>
              <w:bottom w:val="double" w:sz="4" w:space="0" w:color="auto"/>
            </w:tcBorders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230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:rsidR="00B07C2F" w:rsidRPr="00B37C4B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37C4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10.39</w:t>
            </w:r>
          </w:p>
        </w:tc>
        <w:tc>
          <w:tcPr>
            <w:tcW w:w="130" w:type="pct"/>
          </w:tcPr>
          <w:p w:rsidR="00B07C2F" w:rsidRPr="002A03DA" w:rsidRDefault="00B07C2F" w:rsidP="00B07C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:rsidR="00B07C2F" w:rsidRPr="00B37C4B" w:rsidRDefault="00B07C2F" w:rsidP="00B07C2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B37C4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30.02</w:t>
            </w:r>
          </w:p>
        </w:tc>
      </w:tr>
    </w:tbl>
    <w:p w:rsidR="00FD1DC3" w:rsidRPr="002A03DA" w:rsidRDefault="00FD1DC3" w:rsidP="00812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12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หนี้สินหมุนเวียนอื่นทั้งหมดของกลุ่มบริษัท</w:t>
      </w:r>
      <w:r w:rsidR="00F929A6" w:rsidRPr="002A03DA">
        <w:rPr>
          <w:rFonts w:ascii="Angsana New" w:hAnsi="Angsana New"/>
          <w:sz w:val="30"/>
          <w:szCs w:val="30"/>
          <w:cs/>
        </w:rPr>
        <w:t>และบริษัท</w:t>
      </w:r>
      <w:r w:rsidRPr="002A03D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7A03" w:rsidRPr="002A03DA">
        <w:rPr>
          <w:rFonts w:ascii="Angsana New" w:hAnsi="Angsana New"/>
          <w:sz w:val="30"/>
          <w:szCs w:val="30"/>
        </w:rPr>
        <w:t xml:space="preserve">30 </w:t>
      </w:r>
      <w:r w:rsidR="00DB7A03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B7A03" w:rsidRPr="002A03DA">
        <w:rPr>
          <w:rFonts w:ascii="Angsana New" w:hAnsi="Angsana New"/>
          <w:sz w:val="30"/>
          <w:szCs w:val="30"/>
        </w:rPr>
        <w:t xml:space="preserve">2560 </w:t>
      </w:r>
      <w:r w:rsidR="00DB7A03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0088" w:rsidRPr="002A03DA">
        <w:rPr>
          <w:rFonts w:ascii="Angsana New" w:hAnsi="Angsana New"/>
          <w:sz w:val="30"/>
          <w:szCs w:val="30"/>
        </w:rPr>
        <w:t>31</w:t>
      </w:r>
      <w:r w:rsidRPr="002A03D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7345" w:rsidRPr="002A03DA">
        <w:rPr>
          <w:rFonts w:ascii="Angsana New" w:hAnsi="Angsana New"/>
          <w:sz w:val="30"/>
          <w:szCs w:val="30"/>
        </w:rPr>
        <w:t>255</w:t>
      </w:r>
      <w:r w:rsidR="00924AFB" w:rsidRPr="002A03DA">
        <w:rPr>
          <w:rFonts w:ascii="Angsana New" w:hAnsi="Angsana New"/>
          <w:sz w:val="30"/>
          <w:szCs w:val="30"/>
        </w:rPr>
        <w:t>9</w:t>
      </w:r>
      <w:r w:rsidR="008622F2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FF63C6" w:rsidRPr="002A03DA" w:rsidRDefault="00FF6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29452A" w:rsidRPr="002A03DA" w:rsidRDefault="00294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11BB4" w:rsidRPr="002A03DA" w:rsidRDefault="0030012C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รายได้สิทธิการเช่ารอตัดบัญชี</w:t>
      </w:r>
    </w:p>
    <w:p w:rsidR="000E5384" w:rsidRPr="002A03DA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1168"/>
        <w:gridCol w:w="270"/>
        <w:gridCol w:w="1084"/>
        <w:gridCol w:w="271"/>
        <w:gridCol w:w="1258"/>
        <w:gridCol w:w="361"/>
        <w:gridCol w:w="1168"/>
      </w:tblGrid>
      <w:tr w:rsidR="000E5384" w:rsidRPr="002A03DA" w:rsidTr="00A313DB">
        <w:tc>
          <w:tcPr>
            <w:tcW w:w="1538" w:type="pct"/>
          </w:tcPr>
          <w:p w:rsidR="000E5384" w:rsidRPr="002A03DA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:rsidR="000E5384" w:rsidRPr="002A03DA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:rsidR="000E5384" w:rsidRPr="002A03DA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E5384" w:rsidRPr="002A03DA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89" w:type="pct"/>
            <w:gridSpan w:val="3"/>
          </w:tcPr>
          <w:p w:rsidR="000E5384" w:rsidRPr="002A03DA" w:rsidRDefault="000E5384" w:rsidP="00265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3DB" w:rsidRPr="002A03DA" w:rsidTr="00A313DB">
        <w:trPr>
          <w:trHeight w:val="425"/>
        </w:trPr>
        <w:tc>
          <w:tcPr>
            <w:tcW w:w="1538" w:type="pct"/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93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A313DB" w:rsidRPr="002A03DA" w:rsidTr="00A313DB">
        <w:trPr>
          <w:trHeight w:val="425"/>
        </w:trPr>
        <w:tc>
          <w:tcPr>
            <w:tcW w:w="1538" w:type="pct"/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A313DB" w:rsidRPr="002A03DA" w:rsidRDefault="00A313DB" w:rsidP="00A31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45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72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93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:rsidR="00A313DB" w:rsidRPr="002A03DA" w:rsidRDefault="00A313DB" w:rsidP="00A31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0E5384" w:rsidRPr="002A03DA" w:rsidTr="00A313DB">
        <w:trPr>
          <w:trHeight w:val="344"/>
        </w:trPr>
        <w:tc>
          <w:tcPr>
            <w:tcW w:w="1538" w:type="pct"/>
          </w:tcPr>
          <w:p w:rsidR="000E5384" w:rsidRPr="002A03DA" w:rsidRDefault="000E5384" w:rsidP="002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0E5384" w:rsidRPr="002A03DA" w:rsidRDefault="000E5384" w:rsidP="002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981" w:type="pct"/>
            <w:gridSpan w:val="7"/>
          </w:tcPr>
          <w:p w:rsidR="000E5384" w:rsidRPr="002A03DA" w:rsidRDefault="000E5384" w:rsidP="0026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A03" w:rsidRPr="002A03DA" w:rsidTr="00A313DB">
        <w:tc>
          <w:tcPr>
            <w:tcW w:w="1538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80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DB7A03" w:rsidRPr="002A03DA" w:rsidRDefault="00E87A24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4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306.06</w:t>
            </w:r>
          </w:p>
        </w:tc>
        <w:tc>
          <w:tcPr>
            <w:tcW w:w="145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B7A03" w:rsidRPr="002A03DA" w:rsidTr="00A313DB">
        <w:tc>
          <w:tcPr>
            <w:tcW w:w="1538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80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DB7A03" w:rsidRPr="002A03DA" w:rsidRDefault="00E87A24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6,741.67</w:t>
            </w:r>
          </w:p>
        </w:tc>
        <w:tc>
          <w:tcPr>
            <w:tcW w:w="144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6,970.65</w:t>
            </w:r>
          </w:p>
        </w:tc>
        <w:tc>
          <w:tcPr>
            <w:tcW w:w="145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B7A03" w:rsidRPr="002A03DA" w:rsidTr="00A313DB">
        <w:tc>
          <w:tcPr>
            <w:tcW w:w="1538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DB7A03" w:rsidRPr="002A03DA" w:rsidRDefault="00E87A24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7,047.73</w:t>
            </w:r>
          </w:p>
        </w:tc>
        <w:tc>
          <w:tcPr>
            <w:tcW w:w="144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7,276.71</w:t>
            </w:r>
          </w:p>
        </w:tc>
        <w:tc>
          <w:tcPr>
            <w:tcW w:w="145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93" w:type="pct"/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DB7A03" w:rsidRPr="002A03DA" w:rsidRDefault="00DB7A03" w:rsidP="00DB7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C219B9" w:rsidRPr="002A03DA" w:rsidRDefault="00C219B9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p w:rsidR="00850D01" w:rsidRPr="002A03DA" w:rsidRDefault="00850D01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รายการเคลื่อนไหวของรายไ</w:t>
      </w:r>
      <w:r w:rsidR="00C22A5C" w:rsidRPr="002A03DA">
        <w:rPr>
          <w:rFonts w:ascii="Angsana New" w:hAnsi="Angsana New" w:hint="cs"/>
          <w:sz w:val="30"/>
          <w:szCs w:val="30"/>
          <w:cs/>
        </w:rPr>
        <w:t>ด้สิทธิการเช่ารอตัดบัญชี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2560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C22A5C" w:rsidRPr="002A03DA">
        <w:rPr>
          <w:rFonts w:ascii="Angsana New" w:hAnsi="Angsana New"/>
          <w:sz w:val="30"/>
          <w:szCs w:val="30"/>
        </w:rPr>
        <w:t xml:space="preserve"> </w:t>
      </w:r>
      <w:r w:rsidR="00C22A5C" w:rsidRPr="002A03DA">
        <w:rPr>
          <w:rFonts w:ascii="Angsana New" w:hAnsi="Angsana New" w:hint="cs"/>
          <w:sz w:val="30"/>
          <w:szCs w:val="30"/>
          <w:cs/>
        </w:rPr>
        <w:t>และ</w:t>
      </w:r>
      <w:r w:rsidR="0056268F" w:rsidRPr="002A03DA">
        <w:rPr>
          <w:rFonts w:ascii="Angsana New" w:hAnsi="Angsana New"/>
          <w:sz w:val="30"/>
          <w:szCs w:val="30"/>
        </w:rPr>
        <w:t xml:space="preserve"> </w:t>
      </w:r>
      <w:r w:rsidR="0029452A" w:rsidRPr="002A03DA">
        <w:rPr>
          <w:rFonts w:ascii="Angsana New" w:hAnsi="Angsana New" w:hint="cs"/>
          <w:sz w:val="30"/>
          <w:szCs w:val="30"/>
          <w:cs/>
        </w:rPr>
        <w:t>สำหรับปีสิ้</w:t>
      </w:r>
      <w:r w:rsidR="0056268F" w:rsidRPr="002A03DA">
        <w:rPr>
          <w:rFonts w:ascii="Angsana New" w:hAnsi="Angsana New" w:hint="cs"/>
          <w:sz w:val="30"/>
          <w:szCs w:val="30"/>
          <w:cs/>
        </w:rPr>
        <w:t>นสุดวันที่</w:t>
      </w:r>
      <w:r w:rsidR="00C22A5C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C22A5C" w:rsidRPr="002A03DA">
        <w:rPr>
          <w:rFonts w:ascii="Angsana New" w:hAnsi="Angsana New"/>
          <w:sz w:val="30"/>
          <w:szCs w:val="30"/>
        </w:rPr>
        <w:t xml:space="preserve">31 </w:t>
      </w:r>
      <w:r w:rsidR="00C22A5C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22A5C"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มีดังนี้ </w:t>
      </w:r>
    </w:p>
    <w:p w:rsidR="00850D01" w:rsidRPr="002A03DA" w:rsidRDefault="00850D01" w:rsidP="00C21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35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780"/>
        <w:gridCol w:w="716"/>
        <w:gridCol w:w="1347"/>
        <w:gridCol w:w="266"/>
        <w:gridCol w:w="1178"/>
        <w:gridCol w:w="266"/>
        <w:gridCol w:w="1352"/>
        <w:gridCol w:w="266"/>
        <w:gridCol w:w="1180"/>
      </w:tblGrid>
      <w:tr w:rsidR="00BE70F4" w:rsidRPr="002A03DA" w:rsidTr="001B67F3">
        <w:tc>
          <w:tcPr>
            <w:tcW w:w="1487" w:type="pct"/>
          </w:tcPr>
          <w:p w:rsidR="00311BB4" w:rsidRPr="002A03DA" w:rsidRDefault="000E538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br w:type="page"/>
            </w:r>
            <w:r w:rsidRPr="002A03DA">
              <w:br w:type="page"/>
            </w:r>
          </w:p>
        </w:tc>
        <w:tc>
          <w:tcPr>
            <w:tcW w:w="383" w:type="pct"/>
          </w:tcPr>
          <w:p w:rsidR="00311BB4" w:rsidRPr="002A03DA" w:rsidRDefault="00311BB4" w:rsidP="0031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2" w:type="pct"/>
            <w:gridSpan w:val="3"/>
          </w:tcPr>
          <w:p w:rsidR="00311BB4" w:rsidRPr="002A03DA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311BB4" w:rsidRPr="002A03DA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</w:tcPr>
          <w:p w:rsidR="00311BB4" w:rsidRPr="002A03DA" w:rsidRDefault="00311BB4" w:rsidP="00311BB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334" w:rsidRPr="002A03DA" w:rsidTr="001B67F3">
        <w:tc>
          <w:tcPr>
            <w:tcW w:w="1487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0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16334" w:rsidRPr="002A03DA" w:rsidTr="001B67F3">
        <w:tc>
          <w:tcPr>
            <w:tcW w:w="1487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288" w:hanging="22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0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288" w:hanging="22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A16334" w:rsidRPr="002A03DA" w:rsidTr="001B67F3">
        <w:tc>
          <w:tcPr>
            <w:tcW w:w="1487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0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สำหรับปี</w:t>
            </w:r>
          </w:p>
        </w:tc>
      </w:tr>
      <w:tr w:rsidR="00A16334" w:rsidRPr="002A03DA" w:rsidTr="001B67F3">
        <w:tc>
          <w:tcPr>
            <w:tcW w:w="1487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0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 w:hanging="111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 w:hanging="111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สิ้นสุดวันที่</w:t>
            </w:r>
          </w:p>
        </w:tc>
      </w:tr>
      <w:tr w:rsidR="00A16334" w:rsidRPr="002A03DA" w:rsidTr="001B67F3">
        <w:tc>
          <w:tcPr>
            <w:tcW w:w="1487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A16334" w:rsidRPr="002A03DA" w:rsidRDefault="00A16334" w:rsidP="00A163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0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  <w:lang w:val="en-US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rtl/>
                <w:cs/>
                <w:lang w:val="en-US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A16334" w:rsidRPr="002A03DA" w:rsidRDefault="00A16334" w:rsidP="001B67F3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42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A16334" w:rsidRPr="002A03DA" w:rsidRDefault="00A16334" w:rsidP="001B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188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31 </w:t>
            </w:r>
            <w:r w:rsidRPr="002A03D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ธันวาคม</w:t>
            </w:r>
            <w:r w:rsidRPr="002A03DA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 xml:space="preserve"> </w:t>
            </w: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>2559</w:t>
            </w:r>
          </w:p>
        </w:tc>
      </w:tr>
      <w:tr w:rsidR="00EA53D2" w:rsidRPr="002A03DA" w:rsidTr="001B67F3">
        <w:tc>
          <w:tcPr>
            <w:tcW w:w="1487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30" w:type="pct"/>
            <w:gridSpan w:val="7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6334" w:rsidRPr="002A03DA" w:rsidTr="001B67F3">
        <w:tc>
          <w:tcPr>
            <w:tcW w:w="148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3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A16334" w:rsidRPr="002A03DA" w:rsidTr="001B67F3">
        <w:tc>
          <w:tcPr>
            <w:tcW w:w="1487" w:type="pct"/>
          </w:tcPr>
          <w:p w:rsidR="00AF7DC9" w:rsidRPr="002A03DA" w:rsidRDefault="001B67F3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AF7DC9"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7DC9"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F7DC9" w:rsidRPr="002A03DA">
              <w:rPr>
                <w:rFonts w:ascii="Angsana New" w:hAnsi="Angsana New"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383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7,276.71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738.96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3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16334" w:rsidRPr="002A03DA" w:rsidTr="001B67F3">
        <w:tc>
          <w:tcPr>
            <w:tcW w:w="1487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3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6,777.23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3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16334" w:rsidRPr="002A03DA" w:rsidTr="001B67F3">
        <w:tc>
          <w:tcPr>
            <w:tcW w:w="1487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รับรู้รายได้ในระหว่างงวด</w:t>
            </w:r>
            <w:r w:rsidR="00A313DB"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="00A313DB" w:rsidRPr="002A03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383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(228.98)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5" w:right="-1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(239.48)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16334" w:rsidRPr="002A03DA" w:rsidTr="001B67F3">
        <w:tc>
          <w:tcPr>
            <w:tcW w:w="1487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D07ACE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383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:rsidR="00AF7DC9" w:rsidRPr="002A03DA" w:rsidRDefault="00AF7DC9" w:rsidP="00D0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7,047.73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AF7DC9" w:rsidRPr="002A03DA" w:rsidRDefault="00AF7DC9" w:rsidP="00D07A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7,276.71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</w:tcPr>
          <w:p w:rsidR="00AF7DC9" w:rsidRPr="002A03DA" w:rsidRDefault="00AF7DC9" w:rsidP="00D07A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9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AF7DC9" w:rsidRPr="002A03DA" w:rsidRDefault="00AF7DC9" w:rsidP="00D07ACE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09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</w:tr>
      <w:tr w:rsidR="00A16334" w:rsidRPr="002A03DA" w:rsidTr="001B67F3">
        <w:tc>
          <w:tcPr>
            <w:tcW w:w="1487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3" w:type="pct"/>
          </w:tcPr>
          <w:p w:rsidR="00AF7DC9" w:rsidRPr="002A03DA" w:rsidRDefault="00AF7DC9" w:rsidP="00AF7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left="-105" w:right="-1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5"/>
                <w:tab w:val="decimal" w:pos="731"/>
              </w:tabs>
              <w:spacing w:line="240" w:lineRule="atLeast"/>
              <w:ind w:left="-105" w:right="-1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723" w:type="pct"/>
            <w:tcBorders>
              <w:top w:val="doub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142" w:type="pct"/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AF7DC9" w:rsidRPr="002A03DA" w:rsidRDefault="00AF7DC9" w:rsidP="00AF7DC9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9"/>
              <w:rPr>
                <w:rFonts w:ascii="Angsana New" w:hAnsi="Angsana New"/>
                <w:b/>
                <w:sz w:val="20"/>
                <w:lang w:val="en-US" w:bidi="th-TH"/>
              </w:rPr>
            </w:pPr>
          </w:p>
        </w:tc>
      </w:tr>
    </w:tbl>
    <w:p w:rsidR="009332EC" w:rsidRPr="002A03DA" w:rsidRDefault="009332EC" w:rsidP="00933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2A03DA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2A03DA">
        <w:rPr>
          <w:rFonts w:ascii="Angsana New" w:hAnsi="Angsana New"/>
          <w:sz w:val="30"/>
          <w:szCs w:val="30"/>
        </w:rPr>
        <w:t>2550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บริษัทได้ทำสัญญาร่วมลงทุนกับบริษัทภายนอกแห่งหนึ่งเพื่อพัฒนาโครงการ </w:t>
      </w:r>
      <w:r w:rsidR="0056268F" w:rsidRPr="002A03DA">
        <w:rPr>
          <w:rFonts w:ascii="Angsana New" w:hAnsi="Angsana New" w:hint="cs"/>
          <w:sz w:val="30"/>
          <w:szCs w:val="30"/>
          <w:cs/>
        </w:rPr>
        <w:t xml:space="preserve">ดับบลิว </w:t>
      </w:r>
      <w:r w:rsidRPr="002A03DA">
        <w:rPr>
          <w:rFonts w:ascii="Angsana New" w:hAnsi="Angsana New"/>
          <w:sz w:val="30"/>
          <w:szCs w:val="30"/>
          <w:cs/>
        </w:rPr>
        <w:t>โฮเต็ล</w:t>
      </w:r>
      <w:r w:rsidR="0056268F" w:rsidRPr="002A03DA">
        <w:rPr>
          <w:rFonts w:ascii="Angsana New" w:hAnsi="Angsana New" w:hint="cs"/>
          <w:sz w:val="30"/>
          <w:szCs w:val="30"/>
          <w:cs/>
        </w:rPr>
        <w:t xml:space="preserve"> แบงคอก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บริษัทได้ร่วมลงทุนกันจัดตั้งบริษัท นอร์ท สาธร โฮเต็ล จำกัด เพื่อดำเนินโครงการดังกล่าว ซึ่งบริษัทถือหุ้นร้อยละ </w:t>
      </w:r>
      <w:r w:rsidRPr="002A03DA">
        <w:rPr>
          <w:rFonts w:ascii="Angsana New" w:hAnsi="Angsana New"/>
          <w:sz w:val="30"/>
          <w:szCs w:val="30"/>
        </w:rPr>
        <w:t>20</w:t>
      </w:r>
      <w:r w:rsidRPr="002A03DA">
        <w:rPr>
          <w:rFonts w:ascii="Angsana New" w:hAnsi="Angsana New"/>
          <w:sz w:val="30"/>
          <w:szCs w:val="30"/>
          <w:cs/>
        </w:rPr>
        <w:t xml:space="preserve"> และบริษัทภายนอกดังกล่าวถือหุ้นร้อยละ </w:t>
      </w:r>
      <w:r w:rsidRPr="002A03DA">
        <w:rPr>
          <w:rFonts w:ascii="Angsana New" w:hAnsi="Angsana New"/>
          <w:sz w:val="30"/>
          <w:szCs w:val="30"/>
        </w:rPr>
        <w:t>80</w:t>
      </w:r>
      <w:r w:rsidRPr="002A03DA">
        <w:rPr>
          <w:rFonts w:ascii="Angsana New" w:hAnsi="Angsana New"/>
          <w:sz w:val="30"/>
          <w:szCs w:val="30"/>
          <w:cs/>
        </w:rPr>
        <w:t xml:space="preserve"> ของส่วนได้เสีย</w:t>
      </w:r>
    </w:p>
    <w:p w:rsidR="000E5384" w:rsidRPr="002A03DA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301516" w:rsidRPr="002A03DA" w:rsidRDefault="0030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0E5384" w:rsidRPr="002A03DA" w:rsidRDefault="000E5384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pacing w:val="-4"/>
          <w:sz w:val="30"/>
          <w:szCs w:val="30"/>
          <w:cs/>
        </w:rPr>
        <w:lastRenderedPageBreak/>
        <w:t>ในเดือนสิงหาคม 2550 บริษัท นอร์ท สาธร เรียลตี้ จำกัด ได้ทำสัญญาเช่าช่วงที่ดินในส่วนโรงแรมจำนวน 2</w:t>
      </w:r>
      <w:r w:rsidRPr="002A03DA">
        <w:rPr>
          <w:rFonts w:ascii="Angsana New" w:hAnsi="Angsana New"/>
          <w:sz w:val="30"/>
          <w:szCs w:val="30"/>
          <w:cs/>
        </w:rPr>
        <w:t xml:space="preserve"> ฉบับ กับบริษัท นอร์ท สาธร โฮเต็ล จำกัด โดยสัญญาเช่าช่วงมีระยะเวลาสิ้นสุดและเงื่อนไขเช่นเดียวกันกับสัญญา</w:t>
      </w:r>
      <w:r w:rsidRPr="002A03DA">
        <w:rPr>
          <w:rFonts w:ascii="Angsana New" w:hAnsi="Angsana New"/>
          <w:spacing w:val="-4"/>
          <w:sz w:val="30"/>
          <w:szCs w:val="30"/>
          <w:cs/>
        </w:rPr>
        <w:t>เช่าหลัก เว้นแต่เงื่อนไขเพิ่มเติมที่ให้ บริษัท นอร์ท สาธร โฮเต็ล จำกัด ชำระเงินรายปีให้กับบริษัท นอร์ท สา</w:t>
      </w:r>
      <w:r w:rsidRPr="002A03DA">
        <w:rPr>
          <w:rFonts w:ascii="Angsana New" w:hAnsi="Angsana New"/>
          <w:sz w:val="30"/>
          <w:szCs w:val="30"/>
          <w:cs/>
        </w:rPr>
        <w:t xml:space="preserve">ธร เรียลตี้ จำกัดในฐานะผู้ให้เช่าซึ่งเป็นอัตราค่าเช่าเช่นเดียวกับที่บริษัท นอร์ท สาธร เรียลตี้ จำกัด ทำสัญญาหลักไว้กับสำนักงานทรัพย์สินส่วนพระมหากษัตริย์ตามสัญญาเช่าช่วง  ฉบับที่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/>
          <w:sz w:val="30"/>
          <w:szCs w:val="30"/>
          <w:cs/>
        </w:rPr>
        <w:t xml:space="preserve"> กำหนดให้บริษัท นอร์ท สาธร โฮเต็ล จำกัด จ่ายเงินชำระเริ่มแรก เป็นจำนวนเงิน </w:t>
      </w:r>
      <w:r w:rsidRPr="002A03DA">
        <w:rPr>
          <w:rFonts w:ascii="Angsana New" w:hAnsi="Angsana New"/>
          <w:sz w:val="30"/>
          <w:szCs w:val="30"/>
        </w:rPr>
        <w:t>988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60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ให้แก่บริษัท นอร์ท สาธร เรียลตี้ จำกัด ในการให้บริษัท นอร์ท สาธร เรียลตี้ จำกัด พิจารณาเห็นชอบให้บริษัท นอร์ท สาธร โฮเต็ล จำกัด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บริษัท นอร์ท สาธร โฮเต็ล จำกัด บริษัท นอร์ท สาธร เรียลตี้ จำกัดได้รับเงินชำระเริ่มแรกทั้งหมดแล้ว</w:t>
      </w:r>
    </w:p>
    <w:p w:rsidR="0056268F" w:rsidRPr="002A03DA" w:rsidRDefault="0056268F" w:rsidP="00E75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:rsidR="000E5384" w:rsidRPr="002A03DA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2A03DA">
        <w:rPr>
          <w:rFonts w:ascii="Angsana New" w:hAnsi="Angsana New"/>
          <w:sz w:val="30"/>
          <w:szCs w:val="30"/>
        </w:rPr>
        <w:t>988.60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2A03DA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20"/>
          <w:szCs w:val="20"/>
        </w:rPr>
      </w:pPr>
    </w:p>
    <w:p w:rsidR="000E5384" w:rsidRPr="002A03DA" w:rsidRDefault="000E5384" w:rsidP="008853C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2A03DA">
        <w:rPr>
          <w:rFonts w:ascii="Angsana New" w:hAnsi="Angsana New"/>
          <w:sz w:val="30"/>
          <w:szCs w:val="30"/>
        </w:rPr>
        <w:t>29</w:t>
      </w:r>
      <w:r w:rsidRPr="002A03DA">
        <w:rPr>
          <w:rFonts w:ascii="Angsana New" w:hAnsi="Angsana New"/>
          <w:sz w:val="30"/>
          <w:szCs w:val="30"/>
          <w:cs/>
        </w:rPr>
        <w:t xml:space="preserve"> มีนาคม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 นอร์ท สาธร เรียลตี้ จำกัด ซึ่งเป็นบริษัทย่อยของบริษัทได้เข้าทำสัญญาแบ่งเช่าช่วงที่ดิน อาคารพร้อมทั้งส่วนควบและงานระบบของอาคารสำนักงานสาทร สแควร์ เป็นระยะเวลาประมาณ </w:t>
      </w:r>
      <w:r w:rsidRPr="002A03DA">
        <w:rPr>
          <w:rFonts w:ascii="Angsana New" w:hAnsi="Angsana New"/>
          <w:sz w:val="30"/>
          <w:szCs w:val="30"/>
        </w:rPr>
        <w:t xml:space="preserve">25 </w:t>
      </w:r>
      <w:r w:rsidRPr="002A03DA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Pr="002A03DA">
        <w:rPr>
          <w:rFonts w:ascii="Angsana New" w:hAnsi="Angsana New"/>
          <w:sz w:val="30"/>
          <w:szCs w:val="30"/>
        </w:rPr>
        <w:t>6</w:t>
      </w:r>
      <w:r w:rsidRPr="002A03DA">
        <w:rPr>
          <w:rFonts w:ascii="Angsana New" w:hAnsi="Angsana New"/>
          <w:sz w:val="30"/>
          <w:szCs w:val="30"/>
          <w:cs/>
        </w:rPr>
        <w:t xml:space="preserve"> ตุลาคม พ.ศ. </w:t>
      </w:r>
      <w:r w:rsidRPr="002A03DA">
        <w:rPr>
          <w:rFonts w:ascii="Angsana New" w:hAnsi="Angsana New"/>
          <w:sz w:val="30"/>
          <w:szCs w:val="30"/>
        </w:rPr>
        <w:t>2583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รวมถึงขายกรรมสิทธิ์ในเฟอร์นิเจอร์ เครื่องมือและอุปกรณ์ ให้แก่ทรัสต์เพื่อการลงทุนในสิทธิการเช่าอสังหาริมทรัพย์โกลเด้นเวนเจอร์ (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กองทรัสต์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 xml:space="preserve">)  ซึ่งเป็นบริษัทร่วม โดยได้รับชำระเงินจากกองทรัสต์สำหรับทรัพย์สินที่เช่าช่วงในส่วนที่เป็นอาคารและส่วนควบและทรัพย์สินที่เช่าช่วงในส่วนที่เป็นงานระบบ เป็นจำนวนเงินประมาณ </w:t>
      </w:r>
      <w:r w:rsidRPr="002A03DA">
        <w:rPr>
          <w:rFonts w:ascii="Angsana New" w:hAnsi="Angsana New"/>
          <w:sz w:val="30"/>
          <w:szCs w:val="30"/>
        </w:rPr>
        <w:t>6,777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และส่วนที่ขายเฟอร์นิเจอร์ เครื่องมือและอุปกรณ์ เป็นจำนวนเงินประมาณ </w:t>
      </w:r>
      <w:r w:rsidRPr="002A03DA">
        <w:rPr>
          <w:rFonts w:ascii="Angsana New" w:hAnsi="Angsana New"/>
          <w:sz w:val="30"/>
          <w:szCs w:val="30"/>
        </w:rPr>
        <w:t>37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โดยมีกำไรจากการจำหน่ายเป็นจำนวนเงิน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66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นอกจากนี้กองทรัสต์ยังมีภาระผูกพันสำหรับการจ่ายค่าเช่าช่วงเป็นรายปีในส่วนที่เป็นที่ดินเป็นระยะเวลาประมาณ </w:t>
      </w:r>
      <w:r w:rsidRPr="002A03DA">
        <w:rPr>
          <w:rFonts w:ascii="Angsana New" w:hAnsi="Angsana New"/>
          <w:sz w:val="30"/>
          <w:szCs w:val="30"/>
        </w:rPr>
        <w:t>25</w:t>
      </w:r>
      <w:r w:rsidRPr="002A03DA">
        <w:rPr>
          <w:rFonts w:ascii="Angsana New" w:hAnsi="Angsana New"/>
          <w:sz w:val="30"/>
          <w:szCs w:val="30"/>
          <w:cs/>
        </w:rPr>
        <w:t xml:space="preserve"> ปี โดยงวดสุดท้ายจ่ายในเดือนกันยายน </w:t>
      </w:r>
      <w:r w:rsidRPr="002A03DA">
        <w:rPr>
          <w:rFonts w:ascii="Angsana New" w:hAnsi="Angsana New"/>
          <w:sz w:val="30"/>
          <w:szCs w:val="30"/>
        </w:rPr>
        <w:t>2583</w:t>
      </w:r>
      <w:r w:rsidRPr="002A03DA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Pr="002A03DA">
        <w:rPr>
          <w:rFonts w:ascii="Angsana New" w:hAnsi="Angsana New"/>
          <w:sz w:val="30"/>
          <w:szCs w:val="30"/>
        </w:rPr>
        <w:t>900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ในการให้บริษัท นอร์ท สาธร เรียลตี้ จำกัด พิจารณาเห็นชอบให้กองทรัสต์ เช่าช่วงที่ดิน สำนักงานทรัพย์สินส่วนพระมหากษัตริย์ได้รับแจ้งและยอมรับเงื่อนไขของสัญญาเช่าช่วงที่ดินที่ให้แก่กองทรัสต์ บริษัท นอร์ท สาธร เรียลตี้ จำกัดได้รับเงินชำระเริ่มแรกทั้งหมดแล้ว</w:t>
      </w:r>
    </w:p>
    <w:p w:rsidR="000E5384" w:rsidRPr="002A03DA" w:rsidRDefault="000E5384" w:rsidP="000E5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="Angsana New" w:hAnsi="Angsana New"/>
          <w:sz w:val="20"/>
          <w:szCs w:val="20"/>
        </w:rPr>
      </w:pPr>
    </w:p>
    <w:p w:rsidR="006047F9" w:rsidRPr="002A03DA" w:rsidRDefault="000E5384" w:rsidP="000E5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บริษัทย่อยได้บันทึกเงินค่าเช่าช่วงรับล่วงหน้าจำนวนเงิน </w:t>
      </w:r>
      <w:r w:rsidRPr="002A03DA">
        <w:rPr>
          <w:rFonts w:ascii="Angsana New" w:hAnsi="Angsana New"/>
          <w:sz w:val="30"/>
          <w:szCs w:val="30"/>
        </w:rPr>
        <w:t>6,777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เป็นรายได้สิทธิการเช่ารอตัดบัญชีและทยอยรับรู้เป็นรายได้ตลอดอายุสัญญาเช่าโดยวิธีเส้นตรง</w:t>
      </w:r>
    </w:p>
    <w:p w:rsidR="000E5384" w:rsidRPr="002A03DA" w:rsidRDefault="000E5384" w:rsidP="00604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C22A5C" w:rsidRPr="002A03DA" w:rsidRDefault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Pr="002A03DA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:rsidR="003B0BAD" w:rsidRPr="002A03DA" w:rsidRDefault="003B0BAD"/>
    <w:tbl>
      <w:tblPr>
        <w:tblW w:w="509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39"/>
        <w:gridCol w:w="1361"/>
        <w:gridCol w:w="235"/>
        <w:gridCol w:w="1114"/>
        <w:gridCol w:w="223"/>
        <w:gridCol w:w="1396"/>
        <w:gridCol w:w="223"/>
        <w:gridCol w:w="1198"/>
      </w:tblGrid>
      <w:tr w:rsidR="00256ECE" w:rsidRPr="002A03DA" w:rsidTr="00937583">
        <w:trPr>
          <w:trHeight w:val="420"/>
          <w:tblHeader/>
        </w:trPr>
        <w:tc>
          <w:tcPr>
            <w:tcW w:w="206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1384" w:type="pct"/>
            <w:gridSpan w:val="3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13FC0"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713FC0"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C22A5C" w:rsidRPr="002A03DA" w:rsidRDefault="00C22A5C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713FC0"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713FC0"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13FC0"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713FC0"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713FC0" w:rsidRPr="002A03D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713FC0"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20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256ECE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7" w:type="pct"/>
            <w:gridSpan w:val="7"/>
          </w:tcPr>
          <w:p w:rsidR="00256ECE" w:rsidRPr="002A03DA" w:rsidRDefault="00256ECE" w:rsidP="008F0360">
            <w:pPr>
              <w:tabs>
                <w:tab w:val="decimal" w:pos="792"/>
              </w:tabs>
              <w:spacing w:line="380" w:lineRule="exact"/>
              <w:ind w:left="-7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695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hanging="3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95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26"/>
              </w:tabs>
              <w:spacing w:line="380" w:lineRule="exact"/>
              <w:ind w:left="-105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C22A5C" w:rsidRPr="002A03DA" w:rsidRDefault="00C22A5C" w:rsidP="00C22A5C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 w:right="-239" w:hanging="25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โครงการจ่ายชดเชยตามกฎหมายแรงงานไทย</w:t>
            </w:r>
          </w:p>
        </w:tc>
        <w:tc>
          <w:tcPr>
            <w:tcW w:w="695" w:type="pct"/>
          </w:tcPr>
          <w:p w:rsidR="00C22A5C" w:rsidRPr="002A03DA" w:rsidRDefault="00485AB2" w:rsidP="000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60.17</w:t>
            </w:r>
          </w:p>
        </w:tc>
        <w:tc>
          <w:tcPr>
            <w:tcW w:w="120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52.66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C22A5C" w:rsidRPr="002A03DA" w:rsidRDefault="00485AB2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21.79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21.59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C22A5C" w:rsidRPr="002A03DA" w:rsidRDefault="00485AB2" w:rsidP="0008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60.17</w:t>
            </w:r>
          </w:p>
        </w:tc>
        <w:tc>
          <w:tcPr>
            <w:tcW w:w="120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52.66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:rsidR="00C22A5C" w:rsidRPr="002A03DA" w:rsidRDefault="00485AB2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21.79</w:t>
            </w:r>
          </w:p>
        </w:tc>
        <w:tc>
          <w:tcPr>
            <w:tcW w:w="114" w:type="pct"/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C22A5C" w:rsidRPr="002A03DA" w:rsidRDefault="00C22A5C" w:rsidP="00C22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21.59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:rsidR="00256ECE" w:rsidRPr="002A03DA" w:rsidRDefault="00256ECE" w:rsidP="008F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20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20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E92FB8" w:rsidRPr="002A03DA" w:rsidRDefault="00990357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</w:t>
            </w:r>
            <w:r w:rsidR="00E92FB8"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วลาบัญชีตั้งแต่วันที่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20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20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20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14" w:type="pct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611" w:type="pct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2559</w:t>
            </w:r>
          </w:p>
        </w:tc>
      </w:tr>
      <w:tr w:rsidR="00EA53D2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7" w:type="pct"/>
            <w:gridSpan w:val="7"/>
          </w:tcPr>
          <w:p w:rsidR="00EA53D2" w:rsidRPr="002A03DA" w:rsidRDefault="00EA53D2" w:rsidP="00EA53D2">
            <w:pPr>
              <w:tabs>
                <w:tab w:val="decimal" w:pos="792"/>
              </w:tabs>
              <w:spacing w:line="380" w:lineRule="exact"/>
              <w:ind w:left="-7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3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9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</w:t>
            </w:r>
            <w:r w:rsidRPr="002A03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หรือ</w:t>
            </w: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69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โครงการจ่ายชดเชยตามกฎหมายแรงงานไทย</w:t>
            </w:r>
          </w:p>
        </w:tc>
        <w:tc>
          <w:tcPr>
            <w:tcW w:w="695" w:type="pct"/>
          </w:tcPr>
          <w:p w:rsidR="00EA53D2" w:rsidRPr="002A03DA" w:rsidRDefault="001860B9" w:rsidP="007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8.99</w:t>
            </w: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EA53D2" w:rsidRPr="002A03DA" w:rsidRDefault="00CB636A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1.67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4.76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1860B9" w:rsidP="007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8.99</w:t>
            </w: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6.75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CB636A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1.67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4.76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144"/>
        </w:trPr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695" w:type="pct"/>
            <w:tcBorders>
              <w:top w:val="double" w:sz="4" w:space="0" w:color="auto"/>
            </w:tcBorders>
          </w:tcPr>
          <w:p w:rsidR="00EA53D2" w:rsidRPr="002A03DA" w:rsidRDefault="00EA53D2" w:rsidP="007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รับรู้ในงบกำไรขาดทุนเบ็ดเสร็จ</w:t>
            </w:r>
            <w:r w:rsidRPr="002A03D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95" w:type="pct"/>
          </w:tcPr>
          <w:p w:rsidR="00EA53D2" w:rsidRPr="002A03DA" w:rsidRDefault="00EA53D2" w:rsidP="007C3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2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3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4F1F3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</w:pPr>
            <w:r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กำไร)</w:t>
            </w:r>
            <w:r w:rsidR="00B41B03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 </w:t>
            </w:r>
            <w:r w:rsidR="00EA53D2"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="00EA53D2"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การ</w:t>
            </w:r>
            <w:r w:rsidR="00EA53D2"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ตามหลั</w:t>
            </w:r>
            <w:r w:rsidR="00EA53D2"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ก   </w:t>
            </w:r>
          </w:p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คณิตศาสตร์ประกันภัยที่รับรู้ในระหว่าง</w:t>
            </w:r>
            <w:r w:rsidR="005E69C7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</w:rPr>
              <w:t>งวด</w:t>
            </w:r>
            <w:r w:rsidR="005E69C7"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ปี</w:t>
            </w:r>
          </w:p>
        </w:tc>
        <w:tc>
          <w:tcPr>
            <w:tcW w:w="695" w:type="pct"/>
            <w:tcBorders>
              <w:bottom w:val="double" w:sz="4" w:space="0" w:color="auto"/>
            </w:tcBorders>
          </w:tcPr>
          <w:p w:rsidR="00EA53D2" w:rsidRPr="002A03DA" w:rsidRDefault="00EA53D2" w:rsidP="007C3A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1F38" w:rsidRPr="002A03DA" w:rsidRDefault="004F1F38" w:rsidP="007C3A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2.12</w:t>
            </w: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A53D2" w:rsidRPr="002A03DA" w:rsidRDefault="00EA53D2" w:rsidP="00EA53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D95B09" w:rsidRPr="002A03DA" w:rsidRDefault="00D95B09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(1.47)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2FB8" w:rsidRPr="002A03DA" w:rsidTr="00937583">
        <w:tblPrEx>
          <w:tblBorders>
            <w:bottom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2063" w:type="pct"/>
          </w:tcPr>
          <w:p w:rsidR="00EA53D2" w:rsidRPr="002A03DA" w:rsidRDefault="00D95B09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pacing w:val="-2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(</w:t>
            </w:r>
            <w:r w:rsidR="00EA53D2"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กำไร</w:t>
            </w:r>
            <w:r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>)</w:t>
            </w:r>
            <w:r w:rsidR="00B41B03">
              <w:rPr>
                <w:rFonts w:ascii="Angsana New" w:hAnsi="Angsana New"/>
                <w:color w:val="000000"/>
                <w:spacing w:val="-2"/>
                <w:sz w:val="30"/>
                <w:szCs w:val="30"/>
                <w:lang w:val="en-GB"/>
              </w:rPr>
              <w:t xml:space="preserve"> </w:t>
            </w:r>
            <w:r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>ขาดทุน</w:t>
            </w:r>
            <w:r w:rsidR="00EA53D2"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 w:rsidR="00EA53D2"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  <w:lang w:val="en-GB"/>
              </w:rPr>
              <w:br/>
            </w:r>
            <w:r w:rsidR="00EA53D2" w:rsidRPr="002A03DA">
              <w:rPr>
                <w:rFonts w:ascii="Angsana New" w:hAnsi="Angsana New" w:hint="cs"/>
                <w:color w:val="000000"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="00EA53D2" w:rsidRPr="002A03DA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695" w:type="pct"/>
            <w:tcBorders>
              <w:top w:val="double" w:sz="4" w:space="0" w:color="auto"/>
              <w:bottom w:val="double" w:sz="4" w:space="0" w:color="auto"/>
            </w:tcBorders>
          </w:tcPr>
          <w:p w:rsidR="00EA53D2" w:rsidRPr="002A03DA" w:rsidRDefault="00EA53D2" w:rsidP="007C3A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95B09" w:rsidRPr="002A03DA" w:rsidRDefault="003E2C6B" w:rsidP="003E2C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2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3.42</w:t>
            </w:r>
          </w:p>
        </w:tc>
        <w:tc>
          <w:tcPr>
            <w:tcW w:w="12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A53D2" w:rsidRPr="002A03DA" w:rsidRDefault="003E2C6B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1.30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pct"/>
            <w:tcBorders>
              <w:top w:val="doub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D95B09" w:rsidRPr="002A03DA" w:rsidRDefault="003E2C6B" w:rsidP="003E2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0.27</w:t>
            </w:r>
          </w:p>
        </w:tc>
        <w:tc>
          <w:tcPr>
            <w:tcW w:w="114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:rsidR="00EA53D2" w:rsidRPr="002A03DA" w:rsidRDefault="003E2C6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1.74</w:t>
            </w:r>
          </w:p>
        </w:tc>
      </w:tr>
    </w:tbl>
    <w:p w:rsidR="006E26C5" w:rsidRPr="002A03DA" w:rsidRDefault="006E26C5" w:rsidP="003B0BAD">
      <w:pPr>
        <w:rPr>
          <w:cs/>
        </w:rPr>
      </w:pPr>
    </w:p>
    <w:p w:rsidR="006E26C5" w:rsidRPr="002A03DA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โครงการจ่ายชดเชยตามกฎหมายแรงงานไทย</w:t>
      </w:r>
    </w:p>
    <w:p w:rsidR="006E26C5" w:rsidRPr="002A03DA" w:rsidRDefault="00C22A5C" w:rsidP="00C22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67"/>
        </w:tabs>
        <w:ind w:left="540"/>
        <w:jc w:val="both"/>
        <w:rPr>
          <w:rFonts w:ascii="Angsana New" w:hAnsi="Angsana New"/>
          <w:sz w:val="16"/>
          <w:szCs w:val="16"/>
        </w:rPr>
      </w:pPr>
      <w:r w:rsidRPr="002A03DA">
        <w:rPr>
          <w:rFonts w:ascii="Angsana New" w:hAnsi="Angsana New"/>
          <w:sz w:val="16"/>
          <w:szCs w:val="16"/>
        </w:rPr>
        <w:tab/>
      </w:r>
    </w:p>
    <w:p w:rsidR="006E26C5" w:rsidRPr="002A03DA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2A03DA">
        <w:rPr>
          <w:rFonts w:ascii="Angsana New" w:hAnsi="Angsana New"/>
          <w:sz w:val="30"/>
          <w:szCs w:val="30"/>
        </w:rPr>
        <w:t xml:space="preserve">2541 </w:t>
      </w:r>
      <w:r w:rsidRPr="002A03DA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6E26C5" w:rsidRPr="002A03DA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6"/>
          <w:szCs w:val="16"/>
        </w:rPr>
      </w:pPr>
    </w:p>
    <w:p w:rsidR="006E26C5" w:rsidRPr="002A03DA" w:rsidRDefault="006E26C5" w:rsidP="006E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2A03DA">
        <w:rPr>
          <w:rFonts w:ascii="Angsana New" w:hAnsi="Angsana New"/>
          <w:sz w:val="30"/>
          <w:szCs w:val="30"/>
          <w:cs/>
        </w:rPr>
        <w:br/>
        <w:t>ความเสี่ยงของช่วงชีวิต ความเสี่ยงจากอัตราดอกเบี้ยและความเสี่ยงจากตลาด (เงินลงทุน)</w:t>
      </w:r>
    </w:p>
    <w:p w:rsidR="007B721E" w:rsidRPr="002A03DA" w:rsidRDefault="00FD1DC3" w:rsidP="005A5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  <w:cs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FD1DC3" w:rsidRPr="002A03DA" w:rsidRDefault="00FD1DC3" w:rsidP="00205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36"/>
        <w:gridCol w:w="1114"/>
        <w:gridCol w:w="270"/>
        <w:gridCol w:w="1350"/>
        <w:gridCol w:w="270"/>
        <w:gridCol w:w="1170"/>
      </w:tblGrid>
      <w:tr w:rsidR="00924AFB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924AFB" w:rsidRPr="002A03DA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:rsidR="00924AFB" w:rsidRPr="002A03DA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924AFB" w:rsidRPr="002A03DA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24AFB" w:rsidRPr="002A03DA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924AFB" w:rsidRPr="002A03DA" w:rsidRDefault="00924AFB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2FB8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92FB8" w:rsidRPr="002A03DA" w:rsidRDefault="00E92FB8" w:rsidP="00E92FB8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E92FB8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92FB8" w:rsidRPr="002A03DA" w:rsidRDefault="00E92FB8" w:rsidP="00E92FB8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E92FB8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92FB8" w:rsidRPr="002A03DA" w:rsidRDefault="00E92FB8" w:rsidP="00E92FB8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92FB8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92FB8" w:rsidRPr="002A03DA" w:rsidRDefault="00E92FB8" w:rsidP="00E92FB8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92FB8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92FB8" w:rsidRPr="002A03DA" w:rsidRDefault="00E92FB8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2" w:right="-108"/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92FB8" w:rsidRPr="002A03DA" w:rsidRDefault="00E92FB8" w:rsidP="00E92FB8">
            <w:pPr>
              <w:tabs>
                <w:tab w:val="clear" w:pos="68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2559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92FB8" w:rsidRPr="002A03DA" w:rsidRDefault="00E92FB8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2559</w:t>
            </w:r>
          </w:p>
        </w:tc>
      </w:tr>
      <w:tr w:rsidR="00EA53D2" w:rsidRPr="002A03DA" w:rsidTr="00301516">
        <w:trPr>
          <w:tblHeader/>
        </w:trPr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EA53D2" w:rsidRPr="002A03DA" w:rsidRDefault="00EA53D2" w:rsidP="00EA53D2">
            <w:pPr>
              <w:ind w:left="342" w:right="-108" w:hanging="34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D95B09" w:rsidRPr="002A03DA" w:rsidRDefault="00D95B09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52.66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48.60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D95B09" w:rsidRPr="002A03DA" w:rsidRDefault="00D95B09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21.59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16.83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7.99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6.02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1.30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4.37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D95B09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1.0</w:t>
            </w:r>
            <w:r w:rsidR="00485AB2"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0.73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D95B09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0.37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0.39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485AB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8.99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6.75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1.67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4.76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A53D2" w:rsidRPr="002A03DA" w:rsidRDefault="00EA53D2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92FB8" w:rsidRPr="002A03DA" w:rsidRDefault="009C36E6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กำไร)</w:t>
            </w:r>
            <w:r w:rsidR="00EA53D2" w:rsidRPr="002A03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EA53D2" w:rsidRPr="002A03DA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</w:t>
            </w:r>
          </w:p>
          <w:p w:rsidR="00EA53D2" w:rsidRPr="002A03DA" w:rsidRDefault="00E92FB8" w:rsidP="00E92FB8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A53D2" w:rsidRPr="002A03DA">
              <w:rPr>
                <w:rFonts w:ascii="Angsana New" w:hAnsi="Angsana New"/>
                <w:sz w:val="30"/>
                <w:szCs w:val="30"/>
                <w:cs/>
              </w:rPr>
              <w:t>หลักการคณิตศาสตร์ประกันภัย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9C36E6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2.12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9C36E6" w:rsidRPr="002A03DA" w:rsidRDefault="009C36E6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(1.47)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2.12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(1.47)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-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92FB8">
            <w:pPr>
              <w:tabs>
                <w:tab w:val="clear" w:pos="227"/>
                <w:tab w:val="clear" w:pos="454"/>
                <w:tab w:val="clear" w:pos="3515"/>
                <w:tab w:val="left" w:pos="151"/>
                <w:tab w:val="left" w:pos="3312"/>
              </w:tabs>
              <w:ind w:left="151" w:right="-198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จ่ายผลประโยชน์พนักงานในระหว่าง</w:t>
            </w:r>
            <w:r w:rsidR="00E92FB8" w:rsidRPr="002A03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92FB8" w:rsidRPr="002A03DA">
              <w:rPr>
                <w:rFonts w:ascii="Angsana New" w:hAnsi="Angsana New"/>
                <w:sz w:val="30"/>
                <w:szCs w:val="30"/>
              </w:rPr>
              <w:t>/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(3.60)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(4.19)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(3.60)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(4.19)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8"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08"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-</w:t>
            </w:r>
          </w:p>
        </w:tc>
      </w:tr>
      <w:tr w:rsidR="00EA53D2" w:rsidRPr="002A03DA" w:rsidTr="00301516">
        <w:tc>
          <w:tcPr>
            <w:tcW w:w="3600" w:type="dxa"/>
            <w:shd w:val="clear" w:color="auto" w:fill="auto"/>
          </w:tcPr>
          <w:p w:rsidR="00EA53D2" w:rsidRPr="002A03DA" w:rsidRDefault="00EA53D2" w:rsidP="00EA53D2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:rsidR="00EA53D2" w:rsidRPr="002A03DA" w:rsidRDefault="00EA53D2" w:rsidP="00EA53D2">
            <w:pPr>
              <w:tabs>
                <w:tab w:val="clear" w:pos="227"/>
                <w:tab w:val="clear" w:pos="454"/>
                <w:tab w:val="left" w:pos="151"/>
              </w:tabs>
              <w:ind w:left="151" w:hanging="1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  <w:p w:rsidR="009C36E6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60.1</w:t>
            </w:r>
            <w:r w:rsidR="00485AB2"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52.66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3D2" w:rsidRPr="002A03DA" w:rsidRDefault="00EA53D2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  <w:p w:rsidR="009C36E6" w:rsidRPr="002A03DA" w:rsidRDefault="009C36E6" w:rsidP="00E92F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21.79</w:t>
            </w:r>
          </w:p>
        </w:tc>
        <w:tc>
          <w:tcPr>
            <w:tcW w:w="270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21.59</w:t>
            </w:r>
          </w:p>
        </w:tc>
      </w:tr>
    </w:tbl>
    <w:p w:rsidR="000E5384" w:rsidRPr="002A03DA" w:rsidRDefault="000E5384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0"/>
          <w:szCs w:val="20"/>
        </w:rPr>
      </w:pPr>
    </w:p>
    <w:p w:rsidR="00E92FB8" w:rsidRPr="002A03DA" w:rsidRDefault="00E92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2A03DA">
        <w:rPr>
          <w:rFonts w:ascii="Angsana New" w:eastAsia="Calibri" w:hAnsi="Angsana New"/>
          <w:sz w:val="30"/>
          <w:szCs w:val="30"/>
          <w:cs/>
        </w:rPr>
        <w:br w:type="page"/>
      </w:r>
    </w:p>
    <w:p w:rsidR="007751B0" w:rsidRPr="002A03DA" w:rsidRDefault="00E3122D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lastRenderedPageBreak/>
        <w:t>กำไร</w:t>
      </w:r>
      <w:r w:rsidR="007751B0" w:rsidRPr="002A03DA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C219B9" w:rsidRPr="002A03DA" w:rsidRDefault="00C219B9" w:rsidP="00924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514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04"/>
        <w:gridCol w:w="268"/>
        <w:gridCol w:w="1352"/>
        <w:gridCol w:w="268"/>
        <w:gridCol w:w="1146"/>
      </w:tblGrid>
      <w:tr w:rsidR="007751B0" w:rsidRPr="002A03DA" w:rsidTr="0001128A">
        <w:tc>
          <w:tcPr>
            <w:tcW w:w="3690" w:type="dxa"/>
          </w:tcPr>
          <w:p w:rsidR="007751B0" w:rsidRPr="002A03DA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751B0" w:rsidRPr="002A03DA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:rsidR="007751B0" w:rsidRPr="002A03DA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6" w:type="dxa"/>
            <w:gridSpan w:val="3"/>
          </w:tcPr>
          <w:p w:rsidR="007751B0" w:rsidRPr="002A03DA" w:rsidRDefault="007751B0" w:rsidP="00924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1128A" w:rsidRPr="002A03DA" w:rsidTr="00301516">
        <w:tc>
          <w:tcPr>
            <w:tcW w:w="3690" w:type="dxa"/>
          </w:tcPr>
          <w:p w:rsidR="0001128A" w:rsidRPr="002A03DA" w:rsidRDefault="0001128A" w:rsidP="0001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3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1128A" w:rsidRPr="002A03DA" w:rsidTr="00301516">
        <w:tc>
          <w:tcPr>
            <w:tcW w:w="3690" w:type="dxa"/>
          </w:tcPr>
          <w:p w:rsidR="0001128A" w:rsidRPr="002A03DA" w:rsidRDefault="0001128A" w:rsidP="0001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3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01128A" w:rsidRPr="002A03DA" w:rsidTr="00301516">
        <w:tc>
          <w:tcPr>
            <w:tcW w:w="3690" w:type="dxa"/>
          </w:tcPr>
          <w:p w:rsidR="0001128A" w:rsidRPr="002A03DA" w:rsidRDefault="0001128A" w:rsidP="0001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3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1128A" w:rsidRPr="002A03DA" w:rsidTr="00301516">
        <w:tc>
          <w:tcPr>
            <w:tcW w:w="3690" w:type="dxa"/>
          </w:tcPr>
          <w:p w:rsidR="0001128A" w:rsidRPr="002A03DA" w:rsidRDefault="0001128A" w:rsidP="0001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3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01128A" w:rsidRPr="002A03DA" w:rsidTr="00301516">
        <w:tc>
          <w:tcPr>
            <w:tcW w:w="3690" w:type="dxa"/>
          </w:tcPr>
          <w:p w:rsidR="0001128A" w:rsidRPr="002A03DA" w:rsidRDefault="0001128A" w:rsidP="0001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2559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68" w:type="dxa"/>
            <w:vAlign w:val="center"/>
          </w:tcPr>
          <w:p w:rsidR="0001128A" w:rsidRPr="002A03DA" w:rsidRDefault="0001128A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01128A" w:rsidRPr="002A03DA" w:rsidRDefault="0001128A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bidi="th-TH"/>
              </w:rPr>
              <w:t>31 ธันวาคม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bidi="th-TH"/>
              </w:rPr>
              <w:t xml:space="preserve"> 2559</w:t>
            </w:r>
          </w:p>
        </w:tc>
      </w:tr>
      <w:tr w:rsidR="00EA53D2" w:rsidRPr="002A03DA" w:rsidTr="0001128A">
        <w:tc>
          <w:tcPr>
            <w:tcW w:w="3690" w:type="dxa"/>
          </w:tcPr>
          <w:p w:rsidR="00EA53D2" w:rsidRPr="002A03DA" w:rsidRDefault="00EA53D2" w:rsidP="00EA53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4" w:type="dxa"/>
            <w:gridSpan w:val="7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A53D2" w:rsidRPr="002A03DA" w:rsidTr="0001128A">
        <w:tc>
          <w:tcPr>
            <w:tcW w:w="3690" w:type="dxa"/>
          </w:tcPr>
          <w:p w:rsidR="00EA53D2" w:rsidRPr="002A03DA" w:rsidRDefault="00EA53D2" w:rsidP="00EA53D2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350" w:type="dxa"/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1.33</w:t>
            </w:r>
          </w:p>
        </w:tc>
        <w:tc>
          <w:tcPr>
            <w:tcW w:w="23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(2.26)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0.56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3D2" w:rsidRPr="002A03DA" w:rsidTr="0001128A">
        <w:tc>
          <w:tcPr>
            <w:tcW w:w="3690" w:type="dxa"/>
          </w:tcPr>
          <w:p w:rsidR="00EA53D2" w:rsidRPr="002A03DA" w:rsidRDefault="00EA53D2" w:rsidP="00EA53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350" w:type="dxa"/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3.35</w:t>
            </w:r>
          </w:p>
        </w:tc>
        <w:tc>
          <w:tcPr>
            <w:tcW w:w="23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1.62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1.76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53D2" w:rsidRPr="002A03DA" w:rsidTr="0001128A">
        <w:tc>
          <w:tcPr>
            <w:tcW w:w="3690" w:type="dxa"/>
          </w:tcPr>
          <w:p w:rsidR="00EA53D2" w:rsidRPr="002A03DA" w:rsidRDefault="00EA53D2" w:rsidP="00EA53D2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(2.56)</w:t>
            </w:r>
          </w:p>
        </w:tc>
        <w:tc>
          <w:tcPr>
            <w:tcW w:w="23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2.14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(3.79)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53D2" w:rsidRPr="002A03DA" w:rsidTr="0001128A">
        <w:tc>
          <w:tcPr>
            <w:tcW w:w="3690" w:type="dxa"/>
          </w:tcPr>
          <w:p w:rsidR="00EA53D2" w:rsidRPr="002A03DA" w:rsidRDefault="00EA53D2" w:rsidP="00EA53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2.12</w:t>
            </w:r>
          </w:p>
        </w:tc>
        <w:tc>
          <w:tcPr>
            <w:tcW w:w="23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1.50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670793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(1.47)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11220" w:rsidRPr="002A03DA" w:rsidRDefault="00C11220" w:rsidP="00BA7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sz w:val="28"/>
          <w:szCs w:val="28"/>
        </w:rPr>
      </w:pPr>
    </w:p>
    <w:p w:rsidR="00BA765B" w:rsidRPr="002A03DA" w:rsidRDefault="00BA765B" w:rsidP="0040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ข้อสมมติในการประมาณการตามหลักคณิตศาสตร์ประกันภัย </w:t>
      </w:r>
    </w:p>
    <w:p w:rsidR="009E44E8" w:rsidRPr="002A03DA" w:rsidRDefault="009E44E8" w:rsidP="009E4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/>
          <w:bCs/>
          <w:i/>
          <w:iCs/>
          <w:color w:val="0000FF"/>
          <w:sz w:val="8"/>
        </w:rPr>
      </w:pPr>
    </w:p>
    <w:p w:rsidR="00BA765B" w:rsidRPr="002A03DA" w:rsidRDefault="00250530" w:rsidP="00EE7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ข้อสมม</w:t>
      </w:r>
      <w:r w:rsidR="00FD1DC3" w:rsidRPr="002A03DA">
        <w:rPr>
          <w:rFonts w:ascii="Angsana New" w:hAnsi="Angsana New"/>
          <w:sz w:val="30"/>
          <w:szCs w:val="30"/>
          <w:cs/>
        </w:rPr>
        <w:t>ติหลักในการประมาณการตามหลักการคณิตศาสตร์ประกันภัย ณ วันที่รายงาน</w:t>
      </w:r>
      <w:r w:rsidR="00BA765B" w:rsidRPr="002A03DA">
        <w:rPr>
          <w:rFonts w:ascii="Angsana New" w:hAnsi="Angsana New"/>
          <w:sz w:val="30"/>
          <w:szCs w:val="30"/>
        </w:rPr>
        <w:t xml:space="preserve"> </w:t>
      </w:r>
      <w:r w:rsidR="00BA765B" w:rsidRPr="002A03DA">
        <w:rPr>
          <w:rFonts w:ascii="Angsana New" w:hAnsi="Angsana New"/>
          <w:sz w:val="30"/>
          <w:szCs w:val="30"/>
          <w:cs/>
        </w:rPr>
        <w:t>(แสดงโดยวิธีถัวเฉลี่ยถ่วงน้ำหนัก) ได้แก่</w:t>
      </w:r>
    </w:p>
    <w:p w:rsidR="00FD1DC3" w:rsidRPr="002A03DA" w:rsidRDefault="00FD1DC3" w:rsidP="00B7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58" w:type="dxa"/>
        <w:tblLook w:val="01E0" w:firstRow="1" w:lastRow="1" w:firstColumn="1" w:lastColumn="1" w:noHBand="0" w:noVBand="0"/>
      </w:tblPr>
      <w:tblGrid>
        <w:gridCol w:w="4122"/>
        <w:gridCol w:w="990"/>
        <w:gridCol w:w="360"/>
        <w:gridCol w:w="990"/>
        <w:gridCol w:w="270"/>
        <w:gridCol w:w="990"/>
        <w:gridCol w:w="270"/>
        <w:gridCol w:w="1170"/>
      </w:tblGrid>
      <w:tr w:rsidR="00FD1DC3" w:rsidRPr="002A03DA" w:rsidTr="00BF28D3">
        <w:tc>
          <w:tcPr>
            <w:tcW w:w="4122" w:type="dxa"/>
          </w:tcPr>
          <w:p w:rsidR="00FD1DC3" w:rsidRPr="002A03DA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FD1DC3" w:rsidRPr="002A03DA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DC3" w:rsidRPr="002A03DA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FD1DC3" w:rsidRPr="002A03DA" w:rsidRDefault="00FD1DC3" w:rsidP="00B75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873" w:rsidRPr="002A03DA" w:rsidTr="00BF28D3">
        <w:trPr>
          <w:trHeight w:val="350"/>
        </w:trPr>
        <w:tc>
          <w:tcPr>
            <w:tcW w:w="4122" w:type="dxa"/>
          </w:tcPr>
          <w:p w:rsidR="00EB3873" w:rsidRPr="002A03DA" w:rsidRDefault="00EB3873" w:rsidP="00EB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EB3873" w:rsidP="00BF28D3">
            <w:pPr>
              <w:tabs>
                <w:tab w:val="clear" w:pos="907"/>
                <w:tab w:val="left" w:pos="612"/>
              </w:tabs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</w:t>
            </w:r>
            <w:r w:rsidR="00BF28D3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28D3"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EB3873" w:rsidP="00BF28D3">
            <w:pPr>
              <w:ind w:right="-198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</w:t>
            </w:r>
            <w:r w:rsidR="00BF28D3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28D3"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BF28D3" w:rsidP="00BF28D3">
            <w:pPr>
              <w:tabs>
                <w:tab w:val="clear" w:pos="907"/>
                <w:tab w:val="left" w:pos="612"/>
              </w:tabs>
              <w:ind w:right="-198" w:hanging="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</w:t>
            </w:r>
            <w:r w:rsidR="00BF28D3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F28D3"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B3873" w:rsidRPr="002A03DA" w:rsidTr="00BF28D3">
        <w:trPr>
          <w:trHeight w:val="350"/>
        </w:trPr>
        <w:tc>
          <w:tcPr>
            <w:tcW w:w="4122" w:type="dxa"/>
          </w:tcPr>
          <w:p w:rsidR="00EB3873" w:rsidRPr="002A03DA" w:rsidRDefault="00EB3873" w:rsidP="00EB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36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B3873" w:rsidRPr="002A03DA" w:rsidRDefault="00EB3873" w:rsidP="00EB3873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3D0E29" w:rsidRPr="002A03DA" w:rsidTr="00BF28D3">
        <w:tc>
          <w:tcPr>
            <w:tcW w:w="4122" w:type="dxa"/>
          </w:tcPr>
          <w:p w:rsidR="003D0E29" w:rsidRPr="002A03DA" w:rsidRDefault="003D0E29" w:rsidP="003D0E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3D0E29" w:rsidRPr="002A03DA" w:rsidRDefault="00670793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2.17 - 2.74</w:t>
            </w:r>
          </w:p>
        </w:tc>
        <w:tc>
          <w:tcPr>
            <w:tcW w:w="360" w:type="dxa"/>
          </w:tcPr>
          <w:p w:rsidR="003D0E29" w:rsidRPr="002A03DA" w:rsidRDefault="003D0E29" w:rsidP="009833CF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3D0E29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1.92 </w:t>
            </w:r>
            <w:r w:rsidR="009833C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860B9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3.19</w:t>
            </w:r>
          </w:p>
        </w:tc>
        <w:tc>
          <w:tcPr>
            <w:tcW w:w="270" w:type="dxa"/>
          </w:tcPr>
          <w:p w:rsidR="003D0E29" w:rsidRPr="002A03DA" w:rsidRDefault="003D0E29" w:rsidP="009833CF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670793" w:rsidP="009833C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2.55</w:t>
            </w:r>
          </w:p>
        </w:tc>
        <w:tc>
          <w:tcPr>
            <w:tcW w:w="27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D0E29" w:rsidRPr="002A03DA" w:rsidRDefault="003D0E29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2.29</w:t>
            </w:r>
          </w:p>
        </w:tc>
      </w:tr>
      <w:tr w:rsidR="003D0E29" w:rsidRPr="002A03DA" w:rsidTr="00BF28D3">
        <w:tc>
          <w:tcPr>
            <w:tcW w:w="4122" w:type="dxa"/>
          </w:tcPr>
          <w:p w:rsidR="003D0E29" w:rsidRPr="002A03DA" w:rsidRDefault="003D0E29" w:rsidP="003D0E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3D0E29" w:rsidRPr="002A03DA" w:rsidRDefault="00670793" w:rsidP="003D0E29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56457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833C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356457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59235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6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3D0E29" w:rsidP="003D0E29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F4195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833C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1F4195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</w:t>
            </w:r>
          </w:p>
        </w:tc>
        <w:tc>
          <w:tcPr>
            <w:tcW w:w="27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670793" w:rsidP="003D0E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D0E29" w:rsidRPr="002A03DA" w:rsidRDefault="003D0E29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80488" w:rsidRPr="002A03DA" w:rsidTr="00BF28D3">
        <w:tc>
          <w:tcPr>
            <w:tcW w:w="4122" w:type="dxa"/>
          </w:tcPr>
          <w:p w:rsidR="00080488" w:rsidRPr="002A03DA" w:rsidRDefault="00080488" w:rsidP="003D0E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อัตราการเข้าออกงาน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:rsidR="00080488" w:rsidRPr="002A03DA" w:rsidRDefault="00437113" w:rsidP="00437113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0 - 3</w:t>
            </w:r>
            <w:r w:rsidR="00E248BA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60" w:type="dxa"/>
          </w:tcPr>
          <w:p w:rsidR="00080488" w:rsidRPr="002A03DA" w:rsidRDefault="00080488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080488" w:rsidRPr="002A03DA" w:rsidRDefault="00437113" w:rsidP="00E248BA">
            <w:pPr>
              <w:pStyle w:val="acctfourfigures"/>
              <w:tabs>
                <w:tab w:val="clear" w:pos="765"/>
              </w:tabs>
              <w:spacing w:line="240" w:lineRule="auto"/>
              <w:ind w:left="-147" w:right="-19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0 - 3</w:t>
            </w:r>
            <w:r w:rsidR="00E248B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080488" w:rsidRPr="002A03DA" w:rsidRDefault="00080488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080488" w:rsidRPr="002A03DA" w:rsidRDefault="00080488" w:rsidP="003D0E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0 - 11</w:t>
            </w:r>
          </w:p>
        </w:tc>
        <w:tc>
          <w:tcPr>
            <w:tcW w:w="270" w:type="dxa"/>
          </w:tcPr>
          <w:p w:rsidR="00080488" w:rsidRPr="002A03DA" w:rsidRDefault="00080488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80488" w:rsidRPr="002A03DA" w:rsidRDefault="00080488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0 - 15</w:t>
            </w:r>
          </w:p>
        </w:tc>
      </w:tr>
      <w:tr w:rsidR="003D0E29" w:rsidRPr="002A03DA" w:rsidTr="00BF28D3">
        <w:tc>
          <w:tcPr>
            <w:tcW w:w="4122" w:type="dxa"/>
          </w:tcPr>
          <w:p w:rsidR="003D0E29" w:rsidRPr="002A03DA" w:rsidRDefault="003D0E29" w:rsidP="003D0E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อายุเกษียณตามปกติ 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990" w:type="dxa"/>
          </w:tcPr>
          <w:p w:rsidR="003D0E29" w:rsidRPr="002A03DA" w:rsidRDefault="00670793" w:rsidP="003D0E29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55 - </w:t>
            </w:r>
            <w:r w:rsidR="0059235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36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3D0E29" w:rsidP="003D0E29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1F4195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9833CF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="001F4195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60</w:t>
            </w:r>
          </w:p>
        </w:tc>
        <w:tc>
          <w:tcPr>
            <w:tcW w:w="27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3D0E29" w:rsidRPr="002A03DA" w:rsidRDefault="009E44E8" w:rsidP="003D0E2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:rsidR="003D0E29" w:rsidRPr="002A03DA" w:rsidRDefault="003D0E29" w:rsidP="003D0E29">
            <w:pPr>
              <w:pStyle w:val="acctfourfigures"/>
              <w:tabs>
                <w:tab w:val="decimal" w:pos="432"/>
              </w:tabs>
              <w:spacing w:line="240" w:lineRule="auto"/>
              <w:ind w:left="-147" w:right="-1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D0E29" w:rsidRPr="002A03DA" w:rsidRDefault="001860B9" w:rsidP="009833CF">
            <w:pPr>
              <w:pStyle w:val="acctfourfigures"/>
              <w:tabs>
                <w:tab w:val="clear" w:pos="765"/>
              </w:tabs>
              <w:spacing w:line="240" w:lineRule="auto"/>
              <w:ind w:left="-147" w:right="-108" w:hanging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</w:tbl>
    <w:p w:rsidR="00C22A5C" w:rsidRPr="002A03DA" w:rsidRDefault="00C22A5C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D4516" w:rsidRPr="002A03DA" w:rsidRDefault="00AD4516" w:rsidP="00AD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AD4516" w:rsidRPr="002A03DA" w:rsidRDefault="00AD4516" w:rsidP="00B75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FF0898" w:rsidRPr="002A03DA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625AC" w:rsidRPr="002A03DA">
        <w:rPr>
          <w:rFonts w:ascii="Angsana New" w:hAnsi="Angsana New"/>
          <w:sz w:val="30"/>
          <w:szCs w:val="30"/>
        </w:rPr>
        <w:t>30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4625AC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4625AC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013962" w:rsidRPr="002A03DA">
        <w:rPr>
          <w:rFonts w:ascii="Angsana New" w:hAnsi="Angsana New"/>
          <w:sz w:val="30"/>
          <w:szCs w:val="30"/>
        </w:rPr>
        <w:t>7.93</w:t>
      </w:r>
      <w:r w:rsidR="009833CF" w:rsidRPr="002A03DA">
        <w:rPr>
          <w:rFonts w:ascii="Angsana New" w:hAnsi="Angsana New"/>
          <w:sz w:val="30"/>
          <w:szCs w:val="30"/>
        </w:rPr>
        <w:t xml:space="preserve"> </w:t>
      </w:r>
      <w:r w:rsidR="00013962" w:rsidRPr="002A03DA">
        <w:rPr>
          <w:rFonts w:ascii="Angsana New" w:hAnsi="Angsana New" w:hint="cs"/>
          <w:sz w:val="30"/>
          <w:szCs w:val="30"/>
          <w:cs/>
        </w:rPr>
        <w:t xml:space="preserve">ปี </w:t>
      </w:r>
      <w:r w:rsidR="00013962" w:rsidRPr="002A03DA">
        <w:rPr>
          <w:rFonts w:ascii="Angsana New" w:hAnsi="Angsana New"/>
          <w:sz w:val="30"/>
          <w:szCs w:val="30"/>
        </w:rPr>
        <w:t>-</w:t>
      </w:r>
      <w:r w:rsidR="00013962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013962" w:rsidRPr="002A03DA">
        <w:rPr>
          <w:rFonts w:ascii="Angsana New" w:hAnsi="Angsana New"/>
          <w:sz w:val="30"/>
          <w:szCs w:val="30"/>
        </w:rPr>
        <w:t>13.72</w:t>
      </w:r>
      <w:r w:rsidR="003D0E29" w:rsidRPr="002A03DA">
        <w:rPr>
          <w:rFonts w:ascii="Angsana New" w:hAnsi="Angsana New"/>
          <w:sz w:val="30"/>
          <w:szCs w:val="30"/>
        </w:rPr>
        <w:t xml:space="preserve"> </w:t>
      </w:r>
      <w:r w:rsidR="003D0E29" w:rsidRPr="002A03DA">
        <w:rPr>
          <w:rFonts w:ascii="Angsana New" w:hAnsi="Angsana New"/>
          <w:sz w:val="30"/>
          <w:szCs w:val="30"/>
          <w:cs/>
        </w:rPr>
        <w:t>ปี</w:t>
      </w:r>
      <w:r w:rsidR="003D0E29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="00EB3873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EB3873" w:rsidRPr="002A03D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B3873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</w:rPr>
        <w:t>255</w:t>
      </w:r>
      <w:r w:rsidR="00EB3873" w:rsidRPr="002A03DA">
        <w:rPr>
          <w:rFonts w:ascii="Angsana New" w:hAnsi="Angsana New"/>
          <w:i/>
          <w:iCs/>
          <w:sz w:val="30"/>
          <w:szCs w:val="30"/>
        </w:rPr>
        <w:t>9</w:t>
      </w:r>
      <w:r w:rsidR="00912B08" w:rsidRPr="002A03DA">
        <w:rPr>
          <w:rFonts w:ascii="Angsana New" w:hAnsi="Angsana New"/>
          <w:i/>
          <w:iCs/>
          <w:sz w:val="30"/>
          <w:szCs w:val="30"/>
        </w:rPr>
        <w:t xml:space="preserve">: </w:t>
      </w:r>
      <w:r w:rsidR="00EE7718" w:rsidRPr="002A03DA">
        <w:rPr>
          <w:rFonts w:ascii="Angsana New" w:hAnsi="Angsana New"/>
          <w:i/>
          <w:iCs/>
          <w:sz w:val="30"/>
          <w:szCs w:val="30"/>
        </w:rPr>
        <w:t>4.46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ปี</w:t>
      </w:r>
      <w:r w:rsidR="00603ACE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625AC" w:rsidRPr="002A03DA">
        <w:rPr>
          <w:rFonts w:ascii="Angsana New" w:hAnsi="Angsana New"/>
          <w:sz w:val="30"/>
          <w:szCs w:val="30"/>
        </w:rPr>
        <w:t>-</w:t>
      </w:r>
      <w:r w:rsidR="004625AC" w:rsidRPr="002A03DA">
        <w:rPr>
          <w:rFonts w:ascii="Angsana New" w:hAnsi="Angsana New"/>
          <w:i/>
          <w:iCs/>
          <w:sz w:val="30"/>
          <w:szCs w:val="30"/>
        </w:rPr>
        <w:t xml:space="preserve"> 14.62</w:t>
      </w:r>
      <w:r w:rsidR="00603ACE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603ACE" w:rsidRPr="002A03DA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2A03DA">
        <w:rPr>
          <w:rFonts w:ascii="Angsana New" w:hAnsi="Angsana New"/>
          <w:i/>
          <w:iCs/>
          <w:sz w:val="30"/>
          <w:szCs w:val="30"/>
          <w:cs/>
        </w:rPr>
        <w:t>)</w:t>
      </w:r>
      <w:r w:rsidRPr="002A03D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:rsidR="00C11220" w:rsidRPr="002A03DA" w:rsidRDefault="00C11220" w:rsidP="004245C6">
      <w:pPr>
        <w:rPr>
          <w:rFonts w:eastAsia="Calibri"/>
          <w:cs/>
        </w:rPr>
      </w:pPr>
    </w:p>
    <w:p w:rsidR="00BF28D3" w:rsidRPr="002A03DA" w:rsidRDefault="00BF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:rsidR="00FF0898" w:rsidRPr="002A03DA" w:rsidRDefault="00FF0898" w:rsidP="00CB0071">
      <w:pPr>
        <w:tabs>
          <w:tab w:val="clear" w:pos="454"/>
        </w:tabs>
        <w:spacing w:line="240" w:lineRule="auto"/>
        <w:ind w:left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2A03DA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2A03DA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:rsidR="00DD13A8" w:rsidRPr="00ED4278" w:rsidRDefault="00DD13A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:rsidR="00FF0898" w:rsidRPr="002A03DA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2A03D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2A03DA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EA4ABB" w:rsidRPr="00ED4278" w:rsidRDefault="00EA4ABB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4041"/>
        <w:gridCol w:w="1046"/>
        <w:gridCol w:w="266"/>
        <w:gridCol w:w="1088"/>
        <w:gridCol w:w="266"/>
        <w:gridCol w:w="1074"/>
        <w:gridCol w:w="266"/>
        <w:gridCol w:w="1115"/>
      </w:tblGrid>
      <w:tr w:rsidR="00FF0898" w:rsidRPr="002A03DA" w:rsidTr="005538CD">
        <w:tc>
          <w:tcPr>
            <w:tcW w:w="4041" w:type="dxa"/>
          </w:tcPr>
          <w:p w:rsidR="00FF0898" w:rsidRPr="002A03DA" w:rsidRDefault="00DD13A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A03DA">
              <w:br w:type="page"/>
            </w:r>
          </w:p>
        </w:tc>
        <w:tc>
          <w:tcPr>
            <w:tcW w:w="2400" w:type="dxa"/>
            <w:gridSpan w:val="3"/>
          </w:tcPr>
          <w:p w:rsidR="00FF0898" w:rsidRPr="002A03DA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:rsidR="00FF0898" w:rsidRPr="002A03DA" w:rsidRDefault="00FF0898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5" w:type="dxa"/>
            <w:gridSpan w:val="3"/>
          </w:tcPr>
          <w:p w:rsidR="00FF0898" w:rsidRPr="002A03DA" w:rsidRDefault="00FF0898" w:rsidP="00E7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FF0898" w:rsidRPr="002A03DA" w:rsidTr="005538CD">
        <w:tc>
          <w:tcPr>
            <w:tcW w:w="4041" w:type="dxa"/>
          </w:tcPr>
          <w:p w:rsidR="00FF0898" w:rsidRPr="002A03DA" w:rsidRDefault="00FF0898" w:rsidP="00FF089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1" w:type="dxa"/>
            <w:gridSpan w:val="7"/>
          </w:tcPr>
          <w:p w:rsidR="00FF0898" w:rsidRPr="002A03DA" w:rsidRDefault="00FF0898" w:rsidP="00FF089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F0898" w:rsidRPr="002A03DA" w:rsidTr="005538CD">
        <w:tc>
          <w:tcPr>
            <w:tcW w:w="4041" w:type="dxa"/>
          </w:tcPr>
          <w:p w:rsidR="000574F1" w:rsidRPr="002A03DA" w:rsidRDefault="00603ACE" w:rsidP="00603ACE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  <w:p w:rsidR="00FF0898" w:rsidRPr="002A03DA" w:rsidRDefault="000574F1" w:rsidP="004625AC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FF0898"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4625AC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625AC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625AC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5018AE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46" w:type="dxa"/>
          </w:tcPr>
          <w:p w:rsidR="00603ACE" w:rsidRPr="002A03DA" w:rsidRDefault="00603ACE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F0898" w:rsidRPr="002A03DA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:rsidR="00FF0898" w:rsidRPr="002A03DA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603ACE" w:rsidRPr="002A03DA" w:rsidRDefault="00603ACE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F0898" w:rsidRPr="002A03DA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:rsidR="00FF0898" w:rsidRPr="002A03DA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603ACE" w:rsidRPr="002A03DA" w:rsidRDefault="00603ACE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F0898" w:rsidRPr="002A03DA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6" w:type="dxa"/>
          </w:tcPr>
          <w:p w:rsidR="00FF0898" w:rsidRPr="002A03DA" w:rsidRDefault="00FF0898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603ACE" w:rsidRPr="002A03DA" w:rsidRDefault="00603ACE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FF0898" w:rsidRPr="002A03DA" w:rsidRDefault="00FF0898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E7BC7" w:rsidRPr="002A03DA" w:rsidTr="005538CD">
        <w:tc>
          <w:tcPr>
            <w:tcW w:w="4041" w:type="dxa"/>
          </w:tcPr>
          <w:p w:rsidR="00BE7BC7" w:rsidRPr="002A03DA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:rsidR="00BE7BC7" w:rsidRPr="002A03DA" w:rsidRDefault="009C4115" w:rsidP="0007763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(6.72)</w:t>
            </w:r>
          </w:p>
        </w:tc>
        <w:tc>
          <w:tcPr>
            <w:tcW w:w="266" w:type="dxa"/>
            <w:vAlign w:val="center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BE7BC7" w:rsidRPr="002A03DA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7.</w:t>
            </w:r>
            <w:r w:rsidR="00E339CD" w:rsidRPr="002A03DA">
              <w:rPr>
                <w:rFonts w:ascii="Angsana New" w:hAnsi="Angsana New"/>
                <w:sz w:val="30"/>
                <w:szCs w:val="30"/>
                <w:lang w:bidi="th-TH"/>
              </w:rPr>
              <w:t>91</w:t>
            </w:r>
          </w:p>
        </w:tc>
        <w:tc>
          <w:tcPr>
            <w:tcW w:w="266" w:type="dxa"/>
            <w:vAlign w:val="center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BE7BC7" w:rsidRPr="002A03DA" w:rsidRDefault="009C4115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(2.30)</w:t>
            </w:r>
          </w:p>
        </w:tc>
        <w:tc>
          <w:tcPr>
            <w:tcW w:w="266" w:type="dxa"/>
            <w:vAlign w:val="center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BE7BC7" w:rsidRPr="002A03DA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2.68</w:t>
            </w:r>
          </w:p>
        </w:tc>
      </w:tr>
      <w:tr w:rsidR="00BE7BC7" w:rsidRPr="002A03DA" w:rsidTr="005538CD">
        <w:tc>
          <w:tcPr>
            <w:tcW w:w="4041" w:type="dxa"/>
          </w:tcPr>
          <w:p w:rsidR="007C07EE" w:rsidRPr="002A03DA" w:rsidRDefault="00BE7BC7" w:rsidP="00BE7BC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:rsidR="00BE7BC7" w:rsidRPr="002A03DA" w:rsidRDefault="007C07EE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E7BC7" w:rsidRPr="002A03D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BE7BC7"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="00BE7BC7" w:rsidRPr="002A03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6" w:type="dxa"/>
          </w:tcPr>
          <w:p w:rsidR="003D0E29" w:rsidRPr="002A03DA" w:rsidRDefault="003D0E29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9C4115" w:rsidRPr="002A03DA" w:rsidRDefault="009C4115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7.92</w:t>
            </w:r>
          </w:p>
        </w:tc>
        <w:tc>
          <w:tcPr>
            <w:tcW w:w="266" w:type="dxa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3D0E29" w:rsidRPr="002A03DA" w:rsidRDefault="003D0E29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C4115" w:rsidRPr="002A03DA" w:rsidRDefault="00E339CD" w:rsidP="008712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(6.86</w:t>
            </w:r>
            <w:r w:rsidR="009C4115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3D0E29" w:rsidRPr="002A03DA" w:rsidRDefault="003D0E29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:rsidR="009C4115" w:rsidRPr="002A03DA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2.71</w:t>
            </w:r>
          </w:p>
        </w:tc>
        <w:tc>
          <w:tcPr>
            <w:tcW w:w="266" w:type="dxa"/>
          </w:tcPr>
          <w:p w:rsidR="00BE7BC7" w:rsidRPr="002A03DA" w:rsidRDefault="00BE7BC7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5" w:type="dxa"/>
          </w:tcPr>
          <w:p w:rsidR="003D0E29" w:rsidRPr="002A03DA" w:rsidRDefault="003D0E29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9C4115" w:rsidRPr="002A03DA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(2.36)</w:t>
            </w:r>
          </w:p>
        </w:tc>
      </w:tr>
      <w:tr w:rsidR="005538CD" w:rsidRPr="002A03DA" w:rsidTr="00951D1A">
        <w:tc>
          <w:tcPr>
            <w:tcW w:w="4041" w:type="dxa"/>
          </w:tcPr>
          <w:p w:rsidR="005538CD" w:rsidRPr="002A03DA" w:rsidRDefault="005538CD" w:rsidP="005538CD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อัตราการเข้าออกงาน (เปลี่ยนแปลงร้อยละ </w:t>
            </w:r>
            <w:r w:rsidRPr="002A03DA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:rsidR="005538CD" w:rsidRPr="002A03DA" w:rsidRDefault="009C4115" w:rsidP="005538C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(7.18)</w:t>
            </w:r>
          </w:p>
        </w:tc>
        <w:tc>
          <w:tcPr>
            <w:tcW w:w="266" w:type="dxa"/>
          </w:tcPr>
          <w:p w:rsidR="005538CD" w:rsidRPr="002A03DA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5538CD" w:rsidRPr="002A03DA" w:rsidRDefault="00E339CD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3.02</w:t>
            </w:r>
          </w:p>
        </w:tc>
        <w:tc>
          <w:tcPr>
            <w:tcW w:w="266" w:type="dxa"/>
            <w:vAlign w:val="center"/>
          </w:tcPr>
          <w:p w:rsidR="005538CD" w:rsidRPr="002A03DA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:rsidR="005538CD" w:rsidRPr="002A03DA" w:rsidRDefault="009C4115" w:rsidP="00553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(2.43)</w:t>
            </w:r>
          </w:p>
        </w:tc>
        <w:tc>
          <w:tcPr>
            <w:tcW w:w="266" w:type="dxa"/>
          </w:tcPr>
          <w:p w:rsidR="005538CD" w:rsidRPr="002A03DA" w:rsidRDefault="005538CD" w:rsidP="00553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5538CD" w:rsidRPr="002A03DA" w:rsidRDefault="009C4115" w:rsidP="005538CD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0.79</w:t>
            </w:r>
          </w:p>
        </w:tc>
      </w:tr>
      <w:tr w:rsidR="0087126C" w:rsidRPr="002A03DA" w:rsidTr="005538CD">
        <w:tc>
          <w:tcPr>
            <w:tcW w:w="4041" w:type="dxa"/>
          </w:tcPr>
          <w:p w:rsidR="0087126C" w:rsidRPr="002A03DA" w:rsidRDefault="0087126C" w:rsidP="00BE7BC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การเปลี่ยนแปลงอายุงาน (เปลี่ยนแปลงร้อยละ </w:t>
            </w:r>
            <w:r w:rsidRPr="002A03DA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046" w:type="dxa"/>
          </w:tcPr>
          <w:p w:rsidR="0087126C" w:rsidRPr="002A03DA" w:rsidRDefault="009C4115" w:rsidP="0024136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0.38</w:t>
            </w:r>
          </w:p>
        </w:tc>
        <w:tc>
          <w:tcPr>
            <w:tcW w:w="266" w:type="dxa"/>
          </w:tcPr>
          <w:p w:rsidR="0087126C" w:rsidRPr="002A03DA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:rsidR="0087126C" w:rsidRPr="002A03DA" w:rsidRDefault="00E339CD" w:rsidP="00BE7BC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(0.38</w:t>
            </w:r>
            <w:r w:rsidR="009C4115" w:rsidRPr="002A03D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:rsidR="0087126C" w:rsidRPr="002A03DA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:rsidR="0087126C" w:rsidRPr="002A03DA" w:rsidRDefault="009C4115" w:rsidP="0030151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0.13</w:t>
            </w:r>
          </w:p>
        </w:tc>
        <w:tc>
          <w:tcPr>
            <w:tcW w:w="266" w:type="dxa"/>
          </w:tcPr>
          <w:p w:rsidR="0087126C" w:rsidRPr="002A03DA" w:rsidRDefault="0087126C" w:rsidP="00BE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:rsidR="0087126C" w:rsidRPr="002A03DA" w:rsidRDefault="009C4115" w:rsidP="00241360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(0.13)</w:t>
            </w:r>
          </w:p>
        </w:tc>
      </w:tr>
    </w:tbl>
    <w:p w:rsidR="00E21721" w:rsidRPr="00ED4278" w:rsidRDefault="00E21721" w:rsidP="001E0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:rsidR="00FF0898" w:rsidRPr="002A03DA" w:rsidRDefault="00FF0898" w:rsidP="00CB0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2A03DA">
        <w:rPr>
          <w:rFonts w:ascii="Angsana New" w:hAnsi="Angsana New" w:hint="cs"/>
          <w:sz w:val="30"/>
          <w:szCs w:val="30"/>
          <w:cs/>
        </w:rPr>
        <w:t>แสดง</w:t>
      </w:r>
      <w:r w:rsidRPr="002A03DA">
        <w:rPr>
          <w:rFonts w:ascii="Angsana New" w:hAnsi="Angsana New"/>
          <w:sz w:val="30"/>
          <w:szCs w:val="30"/>
          <w:cs/>
        </w:rPr>
        <w:t>ปร</w:t>
      </w:r>
      <w:r w:rsidR="00AD4516" w:rsidRPr="002A03DA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2A03DA">
        <w:rPr>
          <w:rFonts w:ascii="Angsana New" w:hAnsi="Angsana New"/>
          <w:sz w:val="30"/>
          <w:szCs w:val="30"/>
          <w:cs/>
        </w:rPr>
        <w:t>ต่างๆ</w:t>
      </w:r>
    </w:p>
    <w:p w:rsidR="004625AC" w:rsidRPr="00ED4278" w:rsidRDefault="004625AC" w:rsidP="00462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:rsidR="00FD1DC3" w:rsidRPr="00ED4278" w:rsidRDefault="00FD1DC3" w:rsidP="008E3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</w:rPr>
      </w:pPr>
    </w:p>
    <w:tbl>
      <w:tblPr>
        <w:tblW w:w="4733" w:type="pct"/>
        <w:tblInd w:w="538" w:type="dxa"/>
        <w:tblLayout w:type="fixed"/>
        <w:tblLook w:val="0000" w:firstRow="0" w:lastRow="0" w:firstColumn="0" w:lastColumn="0" w:noHBand="0" w:noVBand="0"/>
      </w:tblPr>
      <w:tblGrid>
        <w:gridCol w:w="5406"/>
        <w:gridCol w:w="1886"/>
        <w:gridCol w:w="1800"/>
      </w:tblGrid>
      <w:tr w:rsidR="006C0D53" w:rsidRPr="002A03DA" w:rsidTr="00D5338B">
        <w:trPr>
          <w:trHeight w:val="432"/>
          <w:tblHeader/>
        </w:trPr>
        <w:tc>
          <w:tcPr>
            <w:tcW w:w="2973" w:type="pct"/>
          </w:tcPr>
          <w:p w:rsidR="006C0D53" w:rsidRPr="002A03DA" w:rsidRDefault="006C0D5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</w:tcPr>
          <w:p w:rsidR="006C0D53" w:rsidRPr="002A03DA" w:rsidRDefault="006C0D53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pct"/>
          </w:tcPr>
          <w:p w:rsidR="006C0D53" w:rsidRPr="002A03DA" w:rsidRDefault="006C0D53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833CF" w:rsidRPr="002A03DA" w:rsidTr="00D5338B">
        <w:trPr>
          <w:trHeight w:val="432"/>
          <w:tblHeader/>
        </w:trPr>
        <w:tc>
          <w:tcPr>
            <w:tcW w:w="2973" w:type="pct"/>
          </w:tcPr>
          <w:p w:rsidR="009833CF" w:rsidRPr="002A03DA" w:rsidRDefault="009833CF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</w:tcPr>
          <w:p w:rsidR="009833CF" w:rsidRPr="002A03DA" w:rsidRDefault="009833CF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pct"/>
          </w:tcPr>
          <w:p w:rsidR="009833CF" w:rsidRPr="002A03DA" w:rsidRDefault="009833CF" w:rsidP="00B665D6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</w:tr>
      <w:tr w:rsidR="006C0D53" w:rsidRPr="002A03DA" w:rsidTr="00D5338B">
        <w:trPr>
          <w:trHeight w:val="80"/>
          <w:tblHeader/>
        </w:trPr>
        <w:tc>
          <w:tcPr>
            <w:tcW w:w="2973" w:type="pct"/>
          </w:tcPr>
          <w:p w:rsidR="006C0D53" w:rsidRPr="002A03DA" w:rsidRDefault="006C0D5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pct"/>
          </w:tcPr>
          <w:p w:rsidR="006C0D53" w:rsidRPr="002A03DA" w:rsidRDefault="006C0D53" w:rsidP="006F747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pct"/>
          </w:tcPr>
          <w:p w:rsidR="006C0D53" w:rsidRPr="002A03DA" w:rsidRDefault="006C0D53" w:rsidP="006F7475">
            <w:pPr>
              <w:pStyle w:val="BodyText"/>
              <w:tabs>
                <w:tab w:val="clear" w:pos="907"/>
              </w:tabs>
              <w:spacing w:after="0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33CF" w:rsidRPr="002A03DA" w:rsidTr="00D5338B">
        <w:trPr>
          <w:trHeight w:val="432"/>
        </w:trPr>
        <w:tc>
          <w:tcPr>
            <w:tcW w:w="2973" w:type="pct"/>
          </w:tcPr>
          <w:p w:rsidR="009833CF" w:rsidRPr="002A03DA" w:rsidRDefault="009833CF" w:rsidP="0062777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1037" w:type="pct"/>
          </w:tcPr>
          <w:p w:rsidR="009833CF" w:rsidRPr="002A03DA" w:rsidRDefault="009833CF" w:rsidP="0062777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231.14</w:t>
            </w:r>
          </w:p>
        </w:tc>
      </w:tr>
      <w:tr w:rsidR="009833CF" w:rsidRPr="002A03DA" w:rsidTr="00D5338B">
        <w:trPr>
          <w:trHeight w:val="432"/>
        </w:trPr>
        <w:tc>
          <w:tcPr>
            <w:tcW w:w="2973" w:type="pct"/>
          </w:tcPr>
          <w:p w:rsidR="009833CF" w:rsidRPr="002A03DA" w:rsidRDefault="009833CF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1037" w:type="pct"/>
          </w:tcPr>
          <w:p w:rsidR="009833CF" w:rsidRPr="002A03DA" w:rsidRDefault="009833CF" w:rsidP="006277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84.78</w:t>
            </w:r>
          </w:p>
        </w:tc>
      </w:tr>
      <w:tr w:rsidR="009833CF" w:rsidRPr="002A03DA" w:rsidTr="00D5338B">
        <w:trPr>
          <w:trHeight w:val="227"/>
        </w:trPr>
        <w:tc>
          <w:tcPr>
            <w:tcW w:w="2973" w:type="pct"/>
          </w:tcPr>
          <w:p w:rsidR="009833CF" w:rsidRPr="002A03DA" w:rsidRDefault="009833CF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1037" w:type="pct"/>
          </w:tcPr>
          <w:p w:rsidR="009833CF" w:rsidRPr="002A03DA" w:rsidRDefault="009833CF" w:rsidP="0062777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(9.72)</w:t>
            </w:r>
          </w:p>
        </w:tc>
      </w:tr>
      <w:tr w:rsidR="009833CF" w:rsidRPr="002A03DA" w:rsidTr="00D5338B">
        <w:trPr>
          <w:trHeight w:val="80"/>
        </w:trPr>
        <w:tc>
          <w:tcPr>
            <w:tcW w:w="2973" w:type="pct"/>
          </w:tcPr>
          <w:p w:rsidR="009833CF" w:rsidRPr="002A03DA" w:rsidRDefault="009833CF" w:rsidP="0062777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037" w:type="pct"/>
          </w:tcPr>
          <w:p w:rsidR="009833CF" w:rsidRPr="002A03DA" w:rsidRDefault="009833CF" w:rsidP="0062777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9833CF" w:rsidRPr="005E69C7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5E69C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Pr="005E69C7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12.63</w:t>
            </w:r>
            <w:r w:rsidRPr="005E69C7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833CF" w:rsidRPr="002A03DA" w:rsidTr="00D5338B">
        <w:trPr>
          <w:trHeight w:val="70"/>
        </w:trPr>
        <w:tc>
          <w:tcPr>
            <w:tcW w:w="2973" w:type="pct"/>
          </w:tcPr>
          <w:p w:rsidR="009833CF" w:rsidRPr="002A03DA" w:rsidRDefault="009833CF" w:rsidP="00ED427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2559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ED42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D427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4278"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D427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7" w:type="pct"/>
          </w:tcPr>
          <w:p w:rsidR="009833CF" w:rsidRPr="002A03DA" w:rsidRDefault="009833CF" w:rsidP="00D00AE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</w:tcPr>
          <w:p w:rsidR="009833CF" w:rsidRPr="002A03DA" w:rsidRDefault="00ED4278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293.57</w:t>
            </w:r>
          </w:p>
        </w:tc>
      </w:tr>
      <w:tr w:rsidR="00ED4278" w:rsidRPr="002A03DA" w:rsidTr="00D5338B">
        <w:trPr>
          <w:trHeight w:val="70"/>
        </w:trPr>
        <w:tc>
          <w:tcPr>
            <w:tcW w:w="2973" w:type="pct"/>
          </w:tcPr>
          <w:p w:rsidR="00ED4278" w:rsidRPr="002A03DA" w:rsidRDefault="00ED4278" w:rsidP="00ED427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1037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23.90</w:t>
            </w:r>
          </w:p>
        </w:tc>
      </w:tr>
      <w:tr w:rsidR="00ED4278" w:rsidRPr="002A03DA" w:rsidTr="00D5338B">
        <w:trPr>
          <w:trHeight w:val="70"/>
        </w:trPr>
        <w:tc>
          <w:tcPr>
            <w:tcW w:w="2973" w:type="pct"/>
          </w:tcPr>
          <w:p w:rsidR="00ED4278" w:rsidRPr="002A03DA" w:rsidRDefault="00ED4278" w:rsidP="00ED4278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1037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(172.30)</w:t>
            </w:r>
          </w:p>
        </w:tc>
      </w:tr>
      <w:tr w:rsidR="00ED4278" w:rsidRPr="002A03DA" w:rsidTr="00ED4278">
        <w:trPr>
          <w:trHeight w:val="70"/>
        </w:trPr>
        <w:tc>
          <w:tcPr>
            <w:tcW w:w="2973" w:type="pct"/>
          </w:tcPr>
          <w:p w:rsidR="00ED4278" w:rsidRPr="002A03DA" w:rsidRDefault="00ED4278" w:rsidP="00ED4278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037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(11.29)</w:t>
            </w:r>
          </w:p>
        </w:tc>
      </w:tr>
      <w:tr w:rsidR="00ED4278" w:rsidRPr="002A03DA" w:rsidTr="00ED4278">
        <w:trPr>
          <w:trHeight w:val="70"/>
        </w:trPr>
        <w:tc>
          <w:tcPr>
            <w:tcW w:w="2973" w:type="pct"/>
          </w:tcPr>
          <w:p w:rsidR="00ED4278" w:rsidRPr="002A03DA" w:rsidRDefault="00ED4278" w:rsidP="00ED4278">
            <w:pPr>
              <w:pStyle w:val="BodyText3"/>
              <w:tabs>
                <w:tab w:val="num" w:pos="340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1037" w:type="pct"/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:rsidR="00ED4278" w:rsidRPr="002A03DA" w:rsidRDefault="00ED4278" w:rsidP="00ED427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133.88</w:t>
            </w:r>
          </w:p>
        </w:tc>
      </w:tr>
      <w:tr w:rsidR="009833CF" w:rsidRPr="002A03DA" w:rsidTr="00ED4278">
        <w:trPr>
          <w:trHeight w:val="70"/>
        </w:trPr>
        <w:tc>
          <w:tcPr>
            <w:tcW w:w="2973" w:type="pct"/>
          </w:tcPr>
          <w:p w:rsidR="009833CF" w:rsidRPr="002A03DA" w:rsidRDefault="009833CF" w:rsidP="009833C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0" w:right="-131" w:firstLine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9833CF" w:rsidRPr="002A03DA" w:rsidTr="00D5338B">
        <w:trPr>
          <w:trHeight w:val="432"/>
        </w:trPr>
        <w:tc>
          <w:tcPr>
            <w:tcW w:w="2973" w:type="pct"/>
          </w:tcPr>
          <w:p w:rsidR="009833CF" w:rsidRPr="002A03DA" w:rsidRDefault="009833CF" w:rsidP="009833C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9833CF" w:rsidRPr="002A03DA" w:rsidTr="00D5338B">
        <w:trPr>
          <w:trHeight w:val="432"/>
        </w:trPr>
        <w:tc>
          <w:tcPr>
            <w:tcW w:w="2973" w:type="pct"/>
          </w:tcPr>
          <w:p w:rsidR="009833CF" w:rsidRPr="002A03DA" w:rsidRDefault="009833CF" w:rsidP="009833C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bottom w:val="double" w:sz="4" w:space="0" w:color="auto"/>
            </w:tcBorders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196.35</w:t>
            </w:r>
          </w:p>
        </w:tc>
      </w:tr>
      <w:tr w:rsidR="009833CF" w:rsidRPr="002A03DA" w:rsidTr="00D5338B">
        <w:trPr>
          <w:trHeight w:val="70"/>
        </w:trPr>
        <w:tc>
          <w:tcPr>
            <w:tcW w:w="2973" w:type="pct"/>
          </w:tcPr>
          <w:p w:rsidR="009833CF" w:rsidRPr="002A03DA" w:rsidRDefault="009833CF" w:rsidP="009833CF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top w:val="double" w:sz="4" w:space="0" w:color="auto"/>
              <w:bottom w:val="double" w:sz="4" w:space="0" w:color="auto"/>
            </w:tcBorders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97.22</w:t>
            </w:r>
          </w:p>
        </w:tc>
      </w:tr>
      <w:tr w:rsidR="009833CF" w:rsidRPr="002A03DA" w:rsidTr="00D5338B">
        <w:trPr>
          <w:trHeight w:val="20"/>
        </w:trPr>
        <w:tc>
          <w:tcPr>
            <w:tcW w:w="2973" w:type="pct"/>
          </w:tcPr>
          <w:p w:rsidR="009833CF" w:rsidRPr="002A03DA" w:rsidRDefault="009833CF" w:rsidP="009833CF">
            <w:pPr>
              <w:pStyle w:val="BodyText"/>
              <w:spacing w:after="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/>
                <w:bCs/>
                <w:sz w:val="20"/>
                <w:lang w:val="en-US" w:bidi="th-TH"/>
              </w:rPr>
            </w:pPr>
          </w:p>
        </w:tc>
      </w:tr>
      <w:tr w:rsidR="009833CF" w:rsidRPr="002A03DA" w:rsidTr="00D5338B">
        <w:trPr>
          <w:trHeight w:val="432"/>
        </w:trPr>
        <w:tc>
          <w:tcPr>
            <w:tcW w:w="2973" w:type="pct"/>
          </w:tcPr>
          <w:p w:rsidR="009833CF" w:rsidRPr="002A03DA" w:rsidRDefault="009833CF" w:rsidP="009833C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9833CF" w:rsidRPr="002A03DA" w:rsidTr="00D5338B">
        <w:trPr>
          <w:trHeight w:val="70"/>
        </w:trPr>
        <w:tc>
          <w:tcPr>
            <w:tcW w:w="2973" w:type="pct"/>
          </w:tcPr>
          <w:p w:rsidR="009833CF" w:rsidRPr="002A03DA" w:rsidRDefault="009833CF" w:rsidP="009833C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bottom w:val="double" w:sz="4" w:space="0" w:color="auto"/>
            </w:tcBorders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2.24</w:t>
            </w:r>
          </w:p>
        </w:tc>
      </w:tr>
      <w:tr w:rsidR="009833CF" w:rsidRPr="002A03DA" w:rsidTr="00D5338B">
        <w:trPr>
          <w:trHeight w:val="70"/>
        </w:trPr>
        <w:tc>
          <w:tcPr>
            <w:tcW w:w="2973" w:type="pct"/>
          </w:tcPr>
          <w:p w:rsidR="009833CF" w:rsidRPr="002A03DA" w:rsidRDefault="009833CF" w:rsidP="009833C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bottom w:val="double" w:sz="4" w:space="0" w:color="auto"/>
            </w:tcBorders>
          </w:tcPr>
          <w:p w:rsidR="009833CF" w:rsidRPr="002A03DA" w:rsidRDefault="009833CF" w:rsidP="00D5338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131.64</w:t>
            </w:r>
          </w:p>
        </w:tc>
      </w:tr>
      <w:tr w:rsidR="009833CF" w:rsidRPr="002A03DA" w:rsidTr="00D5338B">
        <w:trPr>
          <w:trHeight w:val="70"/>
        </w:trPr>
        <w:tc>
          <w:tcPr>
            <w:tcW w:w="2973" w:type="pct"/>
          </w:tcPr>
          <w:p w:rsidR="009833CF" w:rsidRPr="002A03DA" w:rsidRDefault="009833CF" w:rsidP="009833CF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pct"/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:rsidR="009833CF" w:rsidRPr="002A03DA" w:rsidRDefault="009833CF" w:rsidP="009833C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</w:tr>
    </w:tbl>
    <w:p w:rsidR="00BF28D3" w:rsidRPr="002A03DA" w:rsidRDefault="00BF28D3"/>
    <w:tbl>
      <w:tblPr>
        <w:tblW w:w="4781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222"/>
        <w:gridCol w:w="1166"/>
        <w:gridCol w:w="274"/>
        <w:gridCol w:w="1168"/>
        <w:gridCol w:w="274"/>
        <w:gridCol w:w="1080"/>
      </w:tblGrid>
      <w:tr w:rsidR="00FD1DC3" w:rsidRPr="002A03DA" w:rsidTr="00D5338B">
        <w:trPr>
          <w:trHeight w:val="80"/>
          <w:tblHeader/>
        </w:trPr>
        <w:tc>
          <w:tcPr>
            <w:tcW w:w="2843" w:type="pct"/>
          </w:tcPr>
          <w:p w:rsidR="00FD1DC3" w:rsidRPr="002A03DA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7" w:type="pct"/>
            <w:gridSpan w:val="5"/>
          </w:tcPr>
          <w:p w:rsidR="00FD1DC3" w:rsidRPr="002A03DA" w:rsidRDefault="00FD1DC3" w:rsidP="00D3176E">
            <w:pPr>
              <w:pStyle w:val="BodyText"/>
              <w:tabs>
                <w:tab w:val="clear" w:pos="907"/>
                <w:tab w:val="left" w:pos="1026"/>
              </w:tabs>
              <w:spacing w:after="0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338B" w:rsidRPr="002A03DA" w:rsidTr="00D5338B">
        <w:trPr>
          <w:trHeight w:val="80"/>
          <w:tblHeader/>
        </w:trPr>
        <w:tc>
          <w:tcPr>
            <w:tcW w:w="2843" w:type="pct"/>
          </w:tcPr>
          <w:p w:rsidR="00D5338B" w:rsidRPr="002A03DA" w:rsidRDefault="00D5338B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5338B" w:rsidRPr="002A03DA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pct"/>
            <w:gridSpan w:val="3"/>
          </w:tcPr>
          <w:p w:rsidR="00D5338B" w:rsidRPr="002A03DA" w:rsidRDefault="00D5338B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9" w:type="pct"/>
          </w:tcPr>
          <w:p w:rsidR="00D5338B" w:rsidRPr="002A03DA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38B" w:rsidRPr="002A03DA" w:rsidTr="00D5338B">
        <w:trPr>
          <w:trHeight w:val="119"/>
          <w:tblHeader/>
        </w:trPr>
        <w:tc>
          <w:tcPr>
            <w:tcW w:w="2843" w:type="pct"/>
          </w:tcPr>
          <w:p w:rsidR="00D5338B" w:rsidRPr="002A03DA" w:rsidRDefault="00D5338B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D5338B" w:rsidRPr="002A03DA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3" w:type="pct"/>
            <w:gridSpan w:val="3"/>
          </w:tcPr>
          <w:p w:rsidR="00D5338B" w:rsidRPr="002A03DA" w:rsidRDefault="00D5338B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สนับสนุน</w:t>
            </w:r>
          </w:p>
        </w:tc>
        <w:tc>
          <w:tcPr>
            <w:tcW w:w="589" w:type="pct"/>
          </w:tcPr>
          <w:p w:rsidR="00D5338B" w:rsidRPr="002A03DA" w:rsidRDefault="00D5338B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8D3" w:rsidRPr="002A03DA" w:rsidTr="00D5338B">
        <w:trPr>
          <w:trHeight w:val="80"/>
          <w:tblHeader/>
        </w:trPr>
        <w:tc>
          <w:tcPr>
            <w:tcW w:w="2843" w:type="pct"/>
          </w:tcPr>
          <w:p w:rsidR="00FD1DC3" w:rsidRPr="002A03DA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1DC3" w:rsidRPr="002A03DA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4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คดีความ</w:t>
            </w:r>
          </w:p>
        </w:tc>
        <w:tc>
          <w:tcPr>
            <w:tcW w:w="149" w:type="pct"/>
          </w:tcPr>
          <w:p w:rsidR="00FD1DC3" w:rsidRPr="002A03DA" w:rsidRDefault="00FD1DC3" w:rsidP="00B665D6">
            <w:pPr>
              <w:pStyle w:val="BodyText"/>
              <w:spacing w:after="0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FD1DC3" w:rsidRPr="002A03DA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9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9" w:type="pct"/>
          </w:tcPr>
          <w:p w:rsidR="00FD1DC3" w:rsidRPr="002A03DA" w:rsidRDefault="00FD1DC3" w:rsidP="00B665D6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FD1DC3" w:rsidRPr="002A03DA" w:rsidRDefault="00FD1DC3" w:rsidP="00B665D6">
            <w:pPr>
              <w:pStyle w:val="BodyText"/>
              <w:tabs>
                <w:tab w:val="clear" w:pos="907"/>
              </w:tabs>
              <w:spacing w:after="0"/>
              <w:ind w:left="-109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D1DC3" w:rsidRPr="002A03DA" w:rsidTr="00D5338B">
        <w:trPr>
          <w:trHeight w:val="80"/>
          <w:tblHeader/>
        </w:trPr>
        <w:tc>
          <w:tcPr>
            <w:tcW w:w="2843" w:type="pct"/>
          </w:tcPr>
          <w:p w:rsidR="00FD1DC3" w:rsidRPr="002A03DA" w:rsidRDefault="00FD1DC3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7" w:type="pct"/>
            <w:gridSpan w:val="5"/>
          </w:tcPr>
          <w:p w:rsidR="00FD1DC3" w:rsidRPr="002A03DA" w:rsidRDefault="00FD1DC3" w:rsidP="00D3176E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28D3" w:rsidRPr="002A03DA" w:rsidTr="00D5338B">
        <w:trPr>
          <w:trHeight w:val="80"/>
        </w:trPr>
        <w:tc>
          <w:tcPr>
            <w:tcW w:w="2843" w:type="pct"/>
          </w:tcPr>
          <w:p w:rsidR="0062777A" w:rsidRPr="002A03DA" w:rsidRDefault="0062777A" w:rsidP="0062777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2559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91.08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97.41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188.49</w:t>
            </w:r>
          </w:p>
        </w:tc>
      </w:tr>
      <w:tr w:rsidR="00BF28D3" w:rsidRPr="002A03DA" w:rsidTr="00D5338B">
        <w:trPr>
          <w:trHeight w:val="8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91.58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91.78</w:t>
            </w:r>
          </w:p>
        </w:tc>
      </w:tr>
      <w:tr w:rsidR="00BF28D3" w:rsidRPr="002A03DA" w:rsidTr="00D5338B">
        <w:trPr>
          <w:trHeight w:val="7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ประมาณการหนี้สินใช้ไป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(8.37)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(8.37)</w:t>
            </w:r>
          </w:p>
        </w:tc>
      </w:tr>
      <w:tr w:rsidR="00BF28D3" w:rsidRPr="002A03DA" w:rsidTr="00D5338B">
        <w:trPr>
          <w:trHeight w:val="7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(1.51)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(1.51)</w:t>
            </w:r>
          </w:p>
        </w:tc>
      </w:tr>
      <w:tr w:rsidR="00BF28D3" w:rsidRPr="002A03DA" w:rsidTr="00D5338B">
        <w:trPr>
          <w:trHeight w:val="60"/>
        </w:trPr>
        <w:tc>
          <w:tcPr>
            <w:tcW w:w="2843" w:type="pct"/>
          </w:tcPr>
          <w:p w:rsidR="0062777A" w:rsidRPr="002A03DA" w:rsidRDefault="0062777A" w:rsidP="0062777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ind w:left="340" w:right="-131" w:hanging="3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81.40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188.99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270.39</w:t>
            </w:r>
          </w:p>
        </w:tc>
      </w:tr>
      <w:tr w:rsidR="00BF28D3" w:rsidRPr="002A03DA" w:rsidTr="00D5338B">
        <w:trPr>
          <w:trHeight w:val="7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  <w:r w:rsidRPr="002A03DA">
              <w:rPr>
                <w:rFonts w:ascii="Angsana New" w:hAnsi="Angsana New" w:cs="Angsana New"/>
                <w:cs/>
              </w:rPr>
              <w:t>ประมาณการหนี้สินเพิ่มขึ้น</w:t>
            </w:r>
          </w:p>
        </w:tc>
        <w:tc>
          <w:tcPr>
            <w:tcW w:w="635" w:type="pct"/>
          </w:tcPr>
          <w:p w:rsidR="0062777A" w:rsidRPr="002A03DA" w:rsidRDefault="00DB243D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9F020C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7204A5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16.8</w:t>
            </w:r>
            <w:r w:rsidR="00D37FC1" w:rsidRPr="002A03D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F28D3" w:rsidRPr="002A03DA" w:rsidTr="00D5338B">
        <w:trPr>
          <w:trHeight w:val="8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cs/>
              </w:rPr>
            </w:pPr>
            <w:r w:rsidRPr="002A03DA">
              <w:rPr>
                <w:rFonts w:ascii="Angsana New" w:hAnsi="Angsana New" w:cs="Angsana New"/>
                <w:cs/>
              </w:rPr>
              <w:t>กลับรายการประมาณการหนี้สิน</w:t>
            </w:r>
          </w:p>
        </w:tc>
        <w:tc>
          <w:tcPr>
            <w:tcW w:w="635" w:type="pct"/>
          </w:tcPr>
          <w:p w:rsidR="0062777A" w:rsidRPr="002A03DA" w:rsidRDefault="009F020C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(2.47</w:t>
            </w:r>
            <w:r w:rsidR="00DB243D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36" w:type="pct"/>
          </w:tcPr>
          <w:p w:rsidR="0062777A" w:rsidRPr="002A03DA" w:rsidRDefault="00D37FC1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(188.99)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9" w:type="pct"/>
          </w:tcPr>
          <w:p w:rsidR="0062777A" w:rsidRPr="002A03DA" w:rsidRDefault="007204A5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(191.46</w:t>
            </w:r>
            <w:r w:rsidR="00D37FC1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28D3" w:rsidRPr="002A03DA" w:rsidTr="00D5338B">
        <w:trPr>
          <w:trHeight w:val="7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</w:rPr>
            </w:pPr>
            <w:r w:rsidRPr="002A03D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2A03D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2A03DA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Pr="002A03DA">
              <w:rPr>
                <w:rFonts w:ascii="Angsana New" w:hAnsi="Angsana New" w:cs="Angsana New"/>
                <w:b/>
                <w:bCs/>
              </w:rPr>
              <w:t>2560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62777A" w:rsidRPr="002A03DA" w:rsidRDefault="00D37FC1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78.9</w:t>
            </w:r>
            <w:r w:rsidR="009F020C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62777A" w:rsidRPr="002A03DA" w:rsidRDefault="009F020C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2777A" w:rsidRPr="002A03DA" w:rsidRDefault="007204A5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95.77</w:t>
            </w:r>
          </w:p>
        </w:tc>
      </w:tr>
      <w:tr w:rsidR="00BF28D3" w:rsidRPr="002A03DA" w:rsidTr="00D5338B">
        <w:trPr>
          <w:trHeight w:val="7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3"/>
              <w:tabs>
                <w:tab w:val="num" w:pos="340"/>
              </w:tabs>
              <w:ind w:left="340" w:right="-131" w:hanging="34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F28D3" w:rsidRPr="002A03DA" w:rsidTr="00D5338B">
        <w:trPr>
          <w:trHeight w:val="8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8D3" w:rsidRPr="002A03DA" w:rsidTr="00D5338B">
        <w:trPr>
          <w:trHeight w:val="262"/>
        </w:trPr>
        <w:tc>
          <w:tcPr>
            <w:tcW w:w="2843" w:type="pct"/>
          </w:tcPr>
          <w:p w:rsidR="0062777A" w:rsidRPr="002A03DA" w:rsidRDefault="0062777A" w:rsidP="009D3B0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188.99</w:t>
            </w:r>
          </w:p>
        </w:tc>
        <w:tc>
          <w:tcPr>
            <w:tcW w:w="149" w:type="pct"/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188.99</w:t>
            </w:r>
          </w:p>
        </w:tc>
      </w:tr>
      <w:tr w:rsidR="00BF28D3" w:rsidRPr="002A03DA" w:rsidTr="00D5338B">
        <w:trPr>
          <w:trHeight w:val="262"/>
        </w:trPr>
        <w:tc>
          <w:tcPr>
            <w:tcW w:w="2843" w:type="pct"/>
          </w:tcPr>
          <w:p w:rsidR="0062777A" w:rsidRPr="002A03DA" w:rsidRDefault="0062777A" w:rsidP="009D3B01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81.40</w:t>
            </w:r>
          </w:p>
        </w:tc>
        <w:tc>
          <w:tcPr>
            <w:tcW w:w="149" w:type="pct"/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:rsidR="0062777A" w:rsidRPr="002A03DA" w:rsidRDefault="0062777A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81.40</w:t>
            </w:r>
          </w:p>
        </w:tc>
      </w:tr>
      <w:tr w:rsidR="00BF28D3" w:rsidRPr="002A03DA" w:rsidTr="00D5338B">
        <w:trPr>
          <w:trHeight w:val="5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"/>
              <w:spacing w:after="0"/>
              <w:ind w:right="-130"/>
              <w:jc w:val="both"/>
              <w:rPr>
                <w:rFonts w:ascii="Angsana New" w:hAnsi="Angsana New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</w:rPr>
            </w:pPr>
          </w:p>
        </w:tc>
      </w:tr>
      <w:tr w:rsidR="00BF28D3" w:rsidRPr="002A03DA" w:rsidTr="00D5338B">
        <w:trPr>
          <w:trHeight w:val="80"/>
        </w:trPr>
        <w:tc>
          <w:tcPr>
            <w:tcW w:w="2843" w:type="pct"/>
          </w:tcPr>
          <w:p w:rsidR="0062777A" w:rsidRPr="002A03DA" w:rsidRDefault="0062777A" w:rsidP="0062777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5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62777A" w:rsidRPr="002A03DA" w:rsidRDefault="0062777A" w:rsidP="0062777A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626"/>
              </w:tabs>
              <w:spacing w:after="0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8D3" w:rsidRPr="002A03DA" w:rsidTr="00D5338B">
        <w:trPr>
          <w:trHeight w:val="262"/>
        </w:trPr>
        <w:tc>
          <w:tcPr>
            <w:tcW w:w="2843" w:type="pct"/>
          </w:tcPr>
          <w:p w:rsidR="0062777A" w:rsidRPr="002A03DA" w:rsidRDefault="0062777A" w:rsidP="0062777A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40"/>
              </w:tabs>
              <w:spacing w:line="260" w:lineRule="atLeast"/>
              <w:ind w:left="340" w:right="-25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62777A" w:rsidRPr="002A03DA" w:rsidRDefault="009F020C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78.94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:rsidR="0062777A" w:rsidRPr="002A03DA" w:rsidRDefault="009F020C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16.83</w:t>
            </w:r>
          </w:p>
        </w:tc>
        <w:tc>
          <w:tcPr>
            <w:tcW w:w="149" w:type="pct"/>
          </w:tcPr>
          <w:p w:rsidR="0062777A" w:rsidRPr="002A03DA" w:rsidRDefault="0062777A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62777A" w:rsidRPr="002A03DA" w:rsidRDefault="00866747" w:rsidP="00627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95.77</w:t>
            </w:r>
          </w:p>
        </w:tc>
      </w:tr>
    </w:tbl>
    <w:p w:rsidR="00BF28D3" w:rsidRPr="002A03DA" w:rsidRDefault="00BF28D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FD1DC3" w:rsidRPr="002A03DA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ประมาณการหนี้สินใน</w:t>
      </w:r>
      <w:r w:rsidR="00FD1DC3"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:rsidR="00FD1DC3" w:rsidRPr="002A03DA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A81414" w:rsidRPr="002A03DA" w:rsidRDefault="009E44E8" w:rsidP="00CB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2A03DA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2A03DA">
        <w:rPr>
          <w:rFonts w:ascii="Angsana New" w:hAnsi="Angsana New"/>
          <w:sz w:val="30"/>
          <w:szCs w:val="30"/>
          <w:cs/>
        </w:rPr>
        <w:t>ย่อย</w:t>
      </w:r>
      <w:r w:rsidR="002D317E" w:rsidRPr="002A03DA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2A03DA">
        <w:rPr>
          <w:rFonts w:ascii="Angsana New" w:hAnsi="Angsana New"/>
          <w:sz w:val="30"/>
          <w:szCs w:val="30"/>
          <w:cs/>
        </w:rPr>
        <w:t xml:space="preserve"> </w:t>
      </w:r>
      <w:r w:rsidR="00084A10" w:rsidRPr="002A03DA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2A03DA">
        <w:rPr>
          <w:rFonts w:ascii="Angsana New" w:hAnsi="Angsana New"/>
          <w:sz w:val="30"/>
          <w:szCs w:val="30"/>
          <w:cs/>
        </w:rPr>
        <w:t>นด</w:t>
      </w:r>
      <w:r w:rsidR="00084A10" w:rsidRPr="002A03DA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2A03DA">
        <w:rPr>
          <w:rFonts w:ascii="Angsana New" w:hAnsi="Angsana New"/>
          <w:sz w:val="20"/>
          <w:szCs w:val="20"/>
        </w:rPr>
        <w:t xml:space="preserve"> </w:t>
      </w:r>
    </w:p>
    <w:p w:rsidR="00567100" w:rsidRPr="002A03DA" w:rsidRDefault="00567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F0898" w:rsidRPr="002A03DA" w:rsidRDefault="00FF089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</w:t>
      </w:r>
    </w:p>
    <w:p w:rsidR="00247B4D" w:rsidRPr="002A03DA" w:rsidRDefault="00247B4D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:rsidR="002607A7" w:rsidRPr="002A03DA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ณ วันที่ 3</w:t>
      </w:r>
      <w:r w:rsidR="003239F3" w:rsidRPr="002A03DA">
        <w:rPr>
          <w:rFonts w:ascii="Angsana New" w:hAnsi="Angsana New"/>
          <w:sz w:val="30"/>
          <w:szCs w:val="30"/>
        </w:rPr>
        <w:t xml:space="preserve">0 </w:t>
      </w:r>
      <w:r w:rsidR="003239F3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:rsidR="002607A7" w:rsidRPr="002A03DA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2607A7" w:rsidRPr="002A03DA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A03DA">
        <w:rPr>
          <w:rFonts w:ascii="Angsana New" w:hAnsi="Angsana New"/>
          <w:sz w:val="30"/>
          <w:szCs w:val="30"/>
          <w:cs/>
        </w:rPr>
        <w:t>3</w:t>
      </w:r>
      <w:r w:rsidR="003239F3" w:rsidRPr="002A03DA">
        <w:rPr>
          <w:rFonts w:ascii="Angsana New" w:hAnsi="Angsana New"/>
          <w:sz w:val="30"/>
          <w:szCs w:val="30"/>
        </w:rPr>
        <w:t xml:space="preserve">0 </w:t>
      </w:r>
      <w:r w:rsidR="003239F3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บริษัทตั้งประมาณการหนี้สิน</w:t>
      </w:r>
      <w:r w:rsidRPr="002A03DA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จากคดีความที่ถูกฟ้องร้องจากโครงการอสังหาริมทรัพย์ที่พัฒนาในอดีต โดย</w:t>
      </w:r>
      <w:r w:rsidRPr="002A03DA">
        <w:rPr>
          <w:rFonts w:ascii="Angsana New" w:hAnsi="Angsana New"/>
          <w:sz w:val="30"/>
          <w:szCs w:val="30"/>
          <w:cs/>
        </w:rPr>
        <w:t xml:space="preserve">พิจารณาจากเงินต้นพร้อมดอกเบี้ยอัตราร้อยละ </w:t>
      </w:r>
      <w:r w:rsidRPr="002A03DA">
        <w:rPr>
          <w:rFonts w:ascii="Angsana New" w:hAnsi="Angsana New"/>
          <w:sz w:val="30"/>
          <w:szCs w:val="30"/>
        </w:rPr>
        <w:t>7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50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ต่อปี รวมทั้งสิ้นเป็นจำนวนเงิน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7D7B6F" w:rsidRPr="002A03DA">
        <w:rPr>
          <w:rFonts w:ascii="Angsana New" w:hAnsi="Angsana New"/>
          <w:sz w:val="30"/>
          <w:szCs w:val="30"/>
        </w:rPr>
        <w:t>78.94</w:t>
      </w:r>
      <w:r w:rsidR="009E5168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239F3" w:rsidRPr="002A03DA">
        <w:rPr>
          <w:rFonts w:ascii="Angsana New" w:hAnsi="Angsana New"/>
          <w:i/>
          <w:iCs/>
          <w:sz w:val="30"/>
          <w:szCs w:val="30"/>
        </w:rPr>
        <w:t>2559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239F3" w:rsidRPr="002A03DA">
        <w:rPr>
          <w:rFonts w:ascii="Angsana New" w:hAnsi="Angsana New"/>
          <w:i/>
          <w:iCs/>
          <w:sz w:val="30"/>
          <w:szCs w:val="30"/>
        </w:rPr>
        <w:t>81.40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2607A7" w:rsidRPr="002A03DA" w:rsidRDefault="002607A7" w:rsidP="002607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2607A7" w:rsidRPr="002A03DA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239F3" w:rsidRPr="002A03DA">
        <w:rPr>
          <w:rFonts w:ascii="Angsana New" w:hAnsi="Angsana New"/>
          <w:sz w:val="30"/>
          <w:szCs w:val="30"/>
          <w:cs/>
        </w:rPr>
        <w:t>3</w:t>
      </w:r>
      <w:r w:rsidR="003239F3" w:rsidRPr="002A03DA">
        <w:rPr>
          <w:rFonts w:ascii="Angsana New" w:hAnsi="Angsana New"/>
          <w:sz w:val="30"/>
          <w:szCs w:val="30"/>
        </w:rPr>
        <w:t xml:space="preserve">0 </w:t>
      </w:r>
      <w:r w:rsidR="003239F3" w:rsidRPr="002A03D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239F3"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/>
          <w:sz w:val="30"/>
          <w:szCs w:val="30"/>
          <w:cs/>
        </w:rPr>
        <w:t>บริษัท</w:t>
      </w:r>
      <w:r w:rsidRPr="002A03DA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2A03DA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2A03DA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C801F5" w:rsidRPr="002A03DA">
        <w:rPr>
          <w:rFonts w:ascii="Angsana New" w:hAnsi="Angsana New"/>
          <w:sz w:val="30"/>
          <w:szCs w:val="30"/>
        </w:rPr>
        <w:t>54.94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(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239F3" w:rsidRPr="002A03DA">
        <w:rPr>
          <w:rFonts w:ascii="Angsana New" w:hAnsi="Angsana New"/>
          <w:i/>
          <w:iCs/>
          <w:sz w:val="30"/>
          <w:szCs w:val="30"/>
        </w:rPr>
        <w:t>2559</w:t>
      </w:r>
      <w:r w:rsidRPr="002A03D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77963">
        <w:rPr>
          <w:rFonts w:ascii="Angsana New" w:hAnsi="Angsana New"/>
          <w:i/>
          <w:iCs/>
          <w:sz w:val="30"/>
          <w:szCs w:val="30"/>
        </w:rPr>
        <w:t>30.41</w:t>
      </w:r>
      <w:r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3DA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2607A7" w:rsidRPr="002A03DA" w:rsidRDefault="002607A7" w:rsidP="002607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FC5723" w:rsidRDefault="002607A7" w:rsidP="00303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บริษัทย่อยแห่งหนึ่งในฐานะโจทก์ มีคดีฟ้องร้องกับกรมสรรพากรและได้ยื่นฟ</w:t>
      </w:r>
      <w:r w:rsidR="003239F3" w:rsidRPr="002A03DA">
        <w:rPr>
          <w:rFonts w:ascii="Angsana New" w:hAnsi="Angsana New"/>
          <w:sz w:val="30"/>
          <w:szCs w:val="30"/>
          <w:cs/>
        </w:rPr>
        <w:t>้องต่อศาลภาษีอากรกลางเมื่อวันที</w:t>
      </w:r>
      <w:r w:rsidR="003239F3" w:rsidRPr="002A03DA">
        <w:rPr>
          <w:rFonts w:ascii="Angsana New" w:hAnsi="Angsana New" w:hint="cs"/>
          <w:sz w:val="30"/>
          <w:szCs w:val="30"/>
          <w:cs/>
        </w:rPr>
        <w:t xml:space="preserve">่ </w:t>
      </w:r>
      <w:r w:rsidRPr="002A03DA">
        <w:rPr>
          <w:rFonts w:ascii="Angsana New" w:hAnsi="Angsana New"/>
          <w:sz w:val="30"/>
          <w:szCs w:val="30"/>
        </w:rPr>
        <w:t xml:space="preserve">14 </w:t>
      </w:r>
      <w:r w:rsidRPr="002A03DA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A03DA">
        <w:rPr>
          <w:rFonts w:ascii="Angsana New" w:hAnsi="Angsana New"/>
          <w:sz w:val="30"/>
          <w:szCs w:val="30"/>
        </w:rPr>
        <w:t xml:space="preserve">2554 </w:t>
      </w:r>
      <w:r w:rsidRPr="002A03DA">
        <w:rPr>
          <w:rFonts w:ascii="Angsana New" w:hAnsi="Angsana New" w:hint="cs"/>
          <w:sz w:val="30"/>
          <w:szCs w:val="30"/>
          <w:cs/>
        </w:rPr>
        <w:t>ต่อมา</w:t>
      </w:r>
      <w:r w:rsidRPr="002A03DA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2A03DA">
        <w:rPr>
          <w:rFonts w:ascii="Angsana New" w:hAnsi="Angsana New"/>
          <w:sz w:val="30"/>
          <w:szCs w:val="30"/>
        </w:rPr>
        <w:t>2555</w:t>
      </w:r>
      <w:r w:rsidRPr="002A03DA">
        <w:rPr>
          <w:rFonts w:ascii="Angsana New" w:hAnsi="Angsana New"/>
          <w:sz w:val="30"/>
          <w:szCs w:val="30"/>
          <w:cs/>
        </w:rPr>
        <w:t xml:space="preserve"> ศาลภาษีอากรกลางได้พิพากษาสนับสนุน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กรมสรรพากร ต่อมาเมื่อวันที่ </w:t>
      </w:r>
      <w:r w:rsidR="003031AE" w:rsidRPr="002A03DA">
        <w:rPr>
          <w:rFonts w:ascii="Angsana New" w:hAnsi="Angsana New"/>
          <w:sz w:val="30"/>
          <w:szCs w:val="30"/>
        </w:rPr>
        <w:t>17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 มกราคม </w:t>
      </w:r>
      <w:r w:rsidR="003031AE" w:rsidRPr="002A03DA">
        <w:rPr>
          <w:rFonts w:ascii="Angsana New" w:hAnsi="Angsana New"/>
          <w:sz w:val="30"/>
          <w:szCs w:val="30"/>
        </w:rPr>
        <w:t xml:space="preserve">2560 </w:t>
      </w:r>
      <w:r w:rsidR="003031AE" w:rsidRPr="002A03DA">
        <w:rPr>
          <w:rFonts w:ascii="Angsana New" w:hAnsi="Angsana New"/>
          <w:sz w:val="30"/>
          <w:szCs w:val="30"/>
          <w:cs/>
        </w:rPr>
        <w:t>ศาลฏีกามีคำพิพากษาสนับสนุนกรมสรรพากรเช่นเดียวกับศาลภาษีอากรกลาง</w:t>
      </w:r>
      <w:r w:rsidR="003031AE" w:rsidRPr="002A03DA">
        <w:rPr>
          <w:rFonts w:ascii="Angsana New" w:hAnsi="Angsana New"/>
          <w:sz w:val="30"/>
          <w:szCs w:val="30"/>
        </w:rPr>
        <w:t xml:space="preserve"> </w:t>
      </w:r>
      <w:r w:rsidR="003031AE" w:rsidRPr="002A03DA">
        <w:rPr>
          <w:rFonts w:ascii="Angsana New" w:hAnsi="Angsana New"/>
          <w:sz w:val="30"/>
          <w:szCs w:val="30"/>
          <w:cs/>
        </w:rPr>
        <w:t>โดย</w:t>
      </w:r>
      <w:r w:rsidR="003031AE" w:rsidRPr="002A03DA">
        <w:rPr>
          <w:rFonts w:ascii="Angsana New" w:hAnsi="Angsana New"/>
          <w:sz w:val="30"/>
          <w:szCs w:val="30"/>
        </w:rPr>
        <w:t xml:space="preserve"> </w:t>
      </w:r>
      <w:r w:rsidR="003031AE" w:rsidRPr="002A03DA">
        <w:rPr>
          <w:rFonts w:ascii="Angsana New" w:hAnsi="Angsana New"/>
          <w:sz w:val="30"/>
          <w:szCs w:val="30"/>
          <w:cs/>
        </w:rPr>
        <w:t>ณ</w:t>
      </w:r>
      <w:r w:rsidR="003031AE" w:rsidRPr="002A03DA">
        <w:rPr>
          <w:rFonts w:ascii="Angsana New" w:hAnsi="Angsana New"/>
          <w:sz w:val="30"/>
          <w:szCs w:val="30"/>
        </w:rPr>
        <w:t xml:space="preserve"> </w:t>
      </w:r>
      <w:r w:rsidR="003031AE" w:rsidRPr="002A03DA">
        <w:rPr>
          <w:rFonts w:ascii="Angsana New" w:hAnsi="Angsana New"/>
          <w:sz w:val="30"/>
          <w:szCs w:val="30"/>
          <w:cs/>
        </w:rPr>
        <w:t>วันที่ 3</w:t>
      </w:r>
      <w:r w:rsidR="003031AE" w:rsidRPr="002A03DA">
        <w:rPr>
          <w:rFonts w:ascii="Angsana New" w:hAnsi="Angsana New"/>
          <w:sz w:val="30"/>
          <w:szCs w:val="30"/>
        </w:rPr>
        <w:t>1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 ธันวาคม 255</w:t>
      </w:r>
      <w:r w:rsidR="003031AE" w:rsidRPr="002A03DA">
        <w:rPr>
          <w:rFonts w:ascii="Angsana New" w:hAnsi="Angsana New"/>
          <w:sz w:val="30"/>
          <w:szCs w:val="30"/>
        </w:rPr>
        <w:t>9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  บริษัทย่อยดังกล่าวได้บันทึกประมาณการหนี้สินสำหรับคดีดังกล่าวพร้อมเงินเพิ่มร้อยละ </w:t>
      </w:r>
      <w:r w:rsidR="003031AE" w:rsidRPr="002A03DA">
        <w:rPr>
          <w:rFonts w:ascii="Angsana New" w:hAnsi="Angsana New"/>
          <w:sz w:val="30"/>
          <w:szCs w:val="30"/>
        </w:rPr>
        <w:t>1</w:t>
      </w:r>
      <w:r w:rsidR="003031AE" w:rsidRPr="002A03DA">
        <w:rPr>
          <w:rFonts w:ascii="Angsana New" w:hAnsi="Angsana New"/>
          <w:sz w:val="30"/>
          <w:szCs w:val="30"/>
          <w:cs/>
        </w:rPr>
        <w:t>.</w:t>
      </w:r>
      <w:r w:rsidR="003031AE" w:rsidRPr="002A03DA">
        <w:rPr>
          <w:rFonts w:ascii="Angsana New" w:hAnsi="Angsana New"/>
          <w:sz w:val="30"/>
          <w:szCs w:val="30"/>
        </w:rPr>
        <w:t xml:space="preserve">50 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ต่อเดือน เป็นจำนวนเงิน </w:t>
      </w:r>
      <w:r w:rsidR="003031AE" w:rsidRPr="002A03DA">
        <w:rPr>
          <w:rFonts w:ascii="Angsana New" w:hAnsi="Angsana New"/>
          <w:sz w:val="30"/>
          <w:szCs w:val="30"/>
        </w:rPr>
        <w:t xml:space="preserve">181.76 </w:t>
      </w:r>
      <w:r w:rsidR="003031AE" w:rsidRPr="002A03DA">
        <w:rPr>
          <w:rFonts w:ascii="Angsana New" w:hAnsi="Angsana New"/>
          <w:sz w:val="30"/>
          <w:szCs w:val="30"/>
          <w:cs/>
        </w:rPr>
        <w:t xml:space="preserve">ล้านบาท โดยในเดือนกุมภาพันธ์ </w:t>
      </w:r>
      <w:r w:rsidR="003031AE" w:rsidRPr="002A03DA">
        <w:rPr>
          <w:rFonts w:ascii="Angsana New" w:hAnsi="Angsana New"/>
          <w:sz w:val="30"/>
          <w:szCs w:val="30"/>
        </w:rPr>
        <w:t xml:space="preserve">2560 </w:t>
      </w:r>
      <w:r w:rsidR="003031AE" w:rsidRPr="002A03DA">
        <w:rPr>
          <w:rFonts w:ascii="Angsana New" w:hAnsi="Angsana New"/>
          <w:sz w:val="30"/>
          <w:szCs w:val="30"/>
          <w:cs/>
        </w:rPr>
        <w:t>บริษัทได้</w:t>
      </w:r>
      <w:r w:rsidR="00D5338B" w:rsidRPr="002A03DA">
        <w:rPr>
          <w:rFonts w:ascii="Angsana New" w:hAnsi="Angsana New" w:hint="cs"/>
          <w:sz w:val="30"/>
          <w:szCs w:val="30"/>
          <w:cs/>
        </w:rPr>
        <w:t>ให้เงินให้กู้ยืมแก่บริษัทย่อยเพื่อไป</w:t>
      </w:r>
      <w:r w:rsidR="003031AE" w:rsidRPr="002A03DA">
        <w:rPr>
          <w:rFonts w:ascii="Angsana New" w:hAnsi="Angsana New"/>
          <w:sz w:val="30"/>
          <w:szCs w:val="30"/>
          <w:cs/>
        </w:rPr>
        <w:t>จ่ายชำระให้แก่กรมสรรพากร</w:t>
      </w:r>
      <w:r w:rsidR="001F180A" w:rsidRPr="002A03DA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1F180A" w:rsidRPr="002A03DA">
        <w:rPr>
          <w:rFonts w:ascii="Angsana New" w:hAnsi="Angsana New"/>
          <w:sz w:val="30"/>
          <w:szCs w:val="30"/>
        </w:rPr>
        <w:t xml:space="preserve">172.30 </w:t>
      </w:r>
      <w:r w:rsidR="001F180A" w:rsidRPr="002A03DA">
        <w:rPr>
          <w:rFonts w:ascii="Angsana New" w:hAnsi="Angsana New"/>
          <w:sz w:val="30"/>
          <w:szCs w:val="30"/>
          <w:cs/>
        </w:rPr>
        <w:t>ล้านบาท</w:t>
      </w:r>
    </w:p>
    <w:p w:rsidR="00BB6542" w:rsidRPr="00BB6542" w:rsidRDefault="00BB6542" w:rsidP="003031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หนี้สินไม่หมุนเวียนอื่น</w:t>
      </w:r>
    </w:p>
    <w:p w:rsidR="00F00D54" w:rsidRPr="002A03DA" w:rsidRDefault="00F00D54" w:rsidP="00F00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8"/>
        <w:gridCol w:w="898"/>
        <w:gridCol w:w="991"/>
        <w:gridCol w:w="269"/>
        <w:gridCol w:w="991"/>
        <w:gridCol w:w="269"/>
        <w:gridCol w:w="1011"/>
        <w:gridCol w:w="273"/>
        <w:gridCol w:w="993"/>
      </w:tblGrid>
      <w:tr w:rsidR="00FD1DC3" w:rsidRPr="002A03DA" w:rsidTr="00170916">
        <w:tc>
          <w:tcPr>
            <w:tcW w:w="1868" w:type="pct"/>
          </w:tcPr>
          <w:p w:rsidR="00FD1DC3" w:rsidRPr="002A03DA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FD1DC3" w:rsidRPr="002A03DA" w:rsidRDefault="00FD1DC3" w:rsidP="001B7A4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BC44C2" w:rsidRPr="002A03DA" w:rsidRDefault="00BC44C2" w:rsidP="00BC44C2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170916">
            <w:pPr>
              <w:tabs>
                <w:tab w:val="clear" w:pos="907"/>
                <w:tab w:val="left" w:pos="636"/>
              </w:tabs>
              <w:ind w:right="-131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</w:t>
            </w:r>
            <w:r w:rsidR="00170916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170916">
            <w:pPr>
              <w:ind w:right="-130" w:hanging="1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</w:t>
            </w:r>
            <w:r w:rsidR="00170916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BC44C2" w:rsidRPr="002A03DA" w:rsidRDefault="00BC44C2" w:rsidP="00170916">
            <w:pPr>
              <w:tabs>
                <w:tab w:val="clear" w:pos="907"/>
                <w:tab w:val="left" w:pos="724"/>
              </w:tabs>
              <w:ind w:right="-111" w:hanging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</w:t>
            </w:r>
            <w:r w:rsidR="00170916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170916">
            <w:pPr>
              <w:ind w:right="-195" w:hanging="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</w:t>
            </w:r>
            <w:r w:rsidR="00170916"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BC44C2" w:rsidRPr="002A03DA" w:rsidRDefault="00BC44C2" w:rsidP="00BC44C2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07DFC" w:rsidRPr="002A03DA" w:rsidTr="00170916">
        <w:tc>
          <w:tcPr>
            <w:tcW w:w="1868" w:type="pct"/>
          </w:tcPr>
          <w:p w:rsidR="00407DFC" w:rsidRPr="002A03DA" w:rsidRDefault="00407DFC" w:rsidP="00D3176E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407DFC" w:rsidRPr="002A03DA" w:rsidRDefault="00407DFC" w:rsidP="001B7A42">
            <w:pPr>
              <w:pStyle w:val="BodyText"/>
              <w:tabs>
                <w:tab w:val="clear" w:pos="680"/>
              </w:tabs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8" w:type="pct"/>
            <w:gridSpan w:val="7"/>
          </w:tcPr>
          <w:p w:rsidR="00407DFC" w:rsidRPr="002A03DA" w:rsidRDefault="00407DFC" w:rsidP="00D31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เงินค้ำประกันการเช่าอาคาร</w:t>
            </w:r>
          </w:p>
        </w:tc>
        <w:tc>
          <w:tcPr>
            <w:tcW w:w="494" w:type="pct"/>
          </w:tcPr>
          <w:p w:rsidR="00BC44C2" w:rsidRPr="002A03DA" w:rsidRDefault="00BC44C2" w:rsidP="00BC44C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124.51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120.15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101.70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96.54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494" w:type="pct"/>
          </w:tcPr>
          <w:p w:rsidR="00BC44C2" w:rsidRPr="002A03DA" w:rsidRDefault="00BC44C2" w:rsidP="00BC44C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545" w:type="pct"/>
          </w:tcPr>
          <w:p w:rsidR="00BC44C2" w:rsidRPr="002A03DA" w:rsidRDefault="006602EC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6.7</w:t>
            </w:r>
            <w:r w:rsidR="00D14E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7.39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494" w:type="pct"/>
          </w:tcPr>
          <w:p w:rsidR="00BC44C2" w:rsidRPr="002A03DA" w:rsidRDefault="00BC44C2" w:rsidP="00BC44C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1.0</w:t>
            </w:r>
            <w:r w:rsidR="00821B62" w:rsidRPr="002A03D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45.1</w:t>
            </w:r>
            <w:r w:rsidR="006602EC" w:rsidRPr="002A03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1.06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45.1</w:t>
            </w:r>
            <w:r w:rsidR="006602EC" w:rsidRPr="002A03D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:rsidR="00BC44C2" w:rsidRPr="002A03DA" w:rsidRDefault="00BC44C2" w:rsidP="00BC44C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BC44C2" w:rsidRPr="002A03DA" w:rsidRDefault="003420BB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</w:t>
            </w:r>
            <w:r w:rsidR="00D14E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BC44C2" w:rsidRPr="002A03DA" w:rsidRDefault="003420BB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BC44C2" w:rsidRPr="002A03DA" w:rsidTr="00170916">
        <w:tc>
          <w:tcPr>
            <w:tcW w:w="1868" w:type="pct"/>
          </w:tcPr>
          <w:p w:rsidR="00BC44C2" w:rsidRPr="002A03DA" w:rsidRDefault="00BC44C2" w:rsidP="00BC44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:rsidR="00BC44C2" w:rsidRPr="002A03DA" w:rsidRDefault="00BC44C2" w:rsidP="00BC44C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BC44C2" w:rsidRPr="002A03DA" w:rsidRDefault="003420BB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132.3</w:t>
            </w:r>
            <w:r w:rsidR="00412AE2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BC44C2" w:rsidRPr="002A03DA" w:rsidRDefault="003420BB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172.71</w:t>
            </w:r>
          </w:p>
        </w:tc>
        <w:tc>
          <w:tcPr>
            <w:tcW w:w="148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:rsidR="00BC44C2" w:rsidRPr="002A03DA" w:rsidRDefault="006602EC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102.78</w:t>
            </w:r>
          </w:p>
        </w:tc>
        <w:tc>
          <w:tcPr>
            <w:tcW w:w="150" w:type="pct"/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:rsidR="00BC44C2" w:rsidRPr="002A03DA" w:rsidRDefault="00BC44C2" w:rsidP="00BC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141.71</w:t>
            </w:r>
          </w:p>
        </w:tc>
      </w:tr>
    </w:tbl>
    <w:p w:rsidR="00BF7095" w:rsidRDefault="00BF7095" w:rsidP="00BF7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D1DC3" w:rsidRPr="002A03DA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:rsidR="00FD1DC3" w:rsidRPr="002A03DA" w:rsidRDefault="00FD1DC3" w:rsidP="001B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1080"/>
        <w:gridCol w:w="273"/>
        <w:gridCol w:w="1257"/>
        <w:gridCol w:w="270"/>
        <w:gridCol w:w="1080"/>
        <w:gridCol w:w="279"/>
        <w:gridCol w:w="1149"/>
        <w:gridCol w:w="6"/>
        <w:gridCol w:w="6"/>
      </w:tblGrid>
      <w:tr w:rsidR="009D3B01" w:rsidRPr="002A03DA" w:rsidTr="00170916">
        <w:trPr>
          <w:gridAfter w:val="2"/>
          <w:wAfter w:w="12" w:type="dxa"/>
          <w:tblHeader/>
        </w:trPr>
        <w:tc>
          <w:tcPr>
            <w:tcW w:w="2772" w:type="dxa"/>
          </w:tcPr>
          <w:p w:rsidR="009D3B01" w:rsidRPr="002A03DA" w:rsidRDefault="009D3B01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9D3B01" w:rsidRPr="002A03DA" w:rsidRDefault="009D3B01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D3B01" w:rsidRPr="002A03DA" w:rsidRDefault="009D3B01" w:rsidP="00083C41">
            <w:pPr>
              <w:ind w:left="-102"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</w:tcPr>
          <w:p w:rsidR="009D3B01" w:rsidRPr="002A03DA" w:rsidRDefault="009D3B01" w:rsidP="0049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9D3B01" w:rsidRPr="002A03DA" w:rsidTr="00782C2F">
        <w:trPr>
          <w:gridAfter w:val="1"/>
          <w:wAfter w:w="6" w:type="dxa"/>
          <w:tblHeader/>
        </w:trPr>
        <w:tc>
          <w:tcPr>
            <w:tcW w:w="2772" w:type="dxa"/>
          </w:tcPr>
          <w:p w:rsidR="009D3B01" w:rsidRPr="002A03DA" w:rsidRDefault="009D3B01" w:rsidP="009D3B0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D3B01" w:rsidRPr="002A03DA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D3B01" w:rsidRPr="002A03DA" w:rsidRDefault="009D3B01" w:rsidP="009D3B01">
            <w:pPr>
              <w:ind w:left="-102"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9D3B01" w:rsidRPr="002A03DA" w:rsidRDefault="00EA53D2" w:rsidP="00EA53D2">
            <w:pPr>
              <w:pStyle w:val="BodyText"/>
              <w:spacing w:after="0"/>
              <w:ind w:left="-108" w:right="-198" w:hanging="180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สำหรับรอบระยะเวลาบัญชี</w:t>
            </w:r>
          </w:p>
        </w:tc>
        <w:tc>
          <w:tcPr>
            <w:tcW w:w="270" w:type="dxa"/>
          </w:tcPr>
          <w:p w:rsidR="009D3B01" w:rsidRPr="002A03DA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4" w:type="dxa"/>
            <w:gridSpan w:val="4"/>
          </w:tcPr>
          <w:p w:rsidR="009D3B01" w:rsidRPr="002A03DA" w:rsidRDefault="009D3B01" w:rsidP="009D3B01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2C2F" w:rsidRPr="002A03DA" w:rsidTr="00170916">
        <w:trPr>
          <w:gridAfter w:val="1"/>
          <w:wAfter w:w="6" w:type="dxa"/>
          <w:tblHeader/>
        </w:trPr>
        <w:tc>
          <w:tcPr>
            <w:tcW w:w="2772" w:type="dxa"/>
          </w:tcPr>
          <w:p w:rsidR="00782C2F" w:rsidRPr="002A03DA" w:rsidRDefault="00782C2F" w:rsidP="009D3B0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782C2F" w:rsidRPr="002A03DA" w:rsidRDefault="00782C2F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82C2F" w:rsidRPr="002A03DA" w:rsidRDefault="00782C2F" w:rsidP="009D3B01">
            <w:pPr>
              <w:ind w:left="-102"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782C2F" w:rsidRPr="002A03DA" w:rsidRDefault="00782C2F" w:rsidP="009D3B01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ตั้งแต่วันที่</w:t>
            </w:r>
            <w:r w:rsidR="001045FD" w:rsidRPr="002A03D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1 มกราคม </w:t>
            </w:r>
            <w:r w:rsidR="007A7AD6" w:rsidRPr="002A03D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82C2F" w:rsidRPr="002A03DA" w:rsidRDefault="00782C2F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4" w:type="dxa"/>
            <w:gridSpan w:val="4"/>
          </w:tcPr>
          <w:p w:rsidR="00782C2F" w:rsidRPr="002A03DA" w:rsidRDefault="001045FD" w:rsidP="009D3B01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9D3B01" w:rsidRPr="002A03DA" w:rsidTr="00170916">
        <w:trPr>
          <w:gridAfter w:val="1"/>
          <w:wAfter w:w="6" w:type="dxa"/>
          <w:tblHeader/>
        </w:trPr>
        <w:tc>
          <w:tcPr>
            <w:tcW w:w="2772" w:type="dxa"/>
          </w:tcPr>
          <w:p w:rsidR="009D3B01" w:rsidRPr="002A03DA" w:rsidRDefault="009D3B01" w:rsidP="009D3B0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hanging="27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9D3B01" w:rsidRPr="002A03DA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9D3B01" w:rsidRPr="002A03DA" w:rsidRDefault="009D3B01" w:rsidP="009D3B01">
            <w:pPr>
              <w:ind w:left="-102"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9D3B01" w:rsidRPr="002A03DA" w:rsidRDefault="00EA53D2" w:rsidP="009D3B01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ถึงวันที่ </w:t>
            </w:r>
            <w:r w:rsidRPr="002A03DA">
              <w:rPr>
                <w:rFonts w:ascii="Angsana New" w:hAnsi="Angsana New"/>
                <w:sz w:val="26"/>
                <w:szCs w:val="26"/>
              </w:rPr>
              <w:t>30</w:t>
            </w:r>
            <w:r w:rsidRPr="002A03DA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2A03DA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9D3B01" w:rsidRPr="002A03DA" w:rsidRDefault="009D3B01" w:rsidP="009D3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4" w:type="dxa"/>
            <w:gridSpan w:val="4"/>
            <w:tcBorders>
              <w:bottom w:val="single" w:sz="4" w:space="0" w:color="auto"/>
            </w:tcBorders>
          </w:tcPr>
          <w:p w:rsidR="009D3B01" w:rsidRPr="002A03DA" w:rsidRDefault="007A7AD6" w:rsidP="007A7AD6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9D3B01" w:rsidRPr="002A03D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FD1DC3" w:rsidRPr="002A03DA" w:rsidTr="00170916">
        <w:trPr>
          <w:tblHeader/>
        </w:trPr>
        <w:tc>
          <w:tcPr>
            <w:tcW w:w="2772" w:type="dxa"/>
          </w:tcPr>
          <w:p w:rsidR="00FD1DC3" w:rsidRPr="002A03DA" w:rsidRDefault="00FD1DC3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:rsidR="00FD1DC3" w:rsidRPr="002A03DA" w:rsidRDefault="00FD1DC3" w:rsidP="00083C41">
            <w:pPr>
              <w:ind w:left="-102"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  <w:gridSpan w:val="3"/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FD1DC3" w:rsidRPr="002A03DA" w:rsidTr="00782C2F">
        <w:trPr>
          <w:gridAfter w:val="2"/>
          <w:wAfter w:w="12" w:type="dxa"/>
          <w:tblHeader/>
        </w:trPr>
        <w:tc>
          <w:tcPr>
            <w:tcW w:w="2772" w:type="dxa"/>
          </w:tcPr>
          <w:p w:rsidR="00FD1DC3" w:rsidRPr="002A03DA" w:rsidRDefault="00FD1DC3" w:rsidP="00083C4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D1DC3" w:rsidRPr="002A03DA" w:rsidRDefault="00FD1DC3" w:rsidP="00083C4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:rsidR="00FD1DC3" w:rsidRPr="002A03DA" w:rsidRDefault="00FD1DC3" w:rsidP="00083C41">
            <w:pPr>
              <w:ind w:left="-102" w:right="-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8" w:type="dxa"/>
            <w:gridSpan w:val="7"/>
          </w:tcPr>
          <w:p w:rsidR="00FD1DC3" w:rsidRPr="002A03DA" w:rsidRDefault="00FD1DC3" w:rsidP="00083C41">
            <w:pPr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03D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(ล้านหุ้น / ล้านบาท)</w:t>
            </w:r>
          </w:p>
        </w:tc>
      </w:tr>
      <w:tr w:rsidR="00FD1DC3" w:rsidRPr="002A03DA" w:rsidTr="00782C2F">
        <w:tc>
          <w:tcPr>
            <w:tcW w:w="2772" w:type="dxa"/>
          </w:tcPr>
          <w:p w:rsidR="00FD1DC3" w:rsidRPr="002A03DA" w:rsidRDefault="00FD1DC3" w:rsidP="005671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FD1DC3" w:rsidRPr="002A03DA" w:rsidRDefault="00FD1DC3" w:rsidP="00083C41">
            <w:pPr>
              <w:tabs>
                <w:tab w:val="decimal" w:pos="522"/>
              </w:tabs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083C41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gridSpan w:val="3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1DC3" w:rsidRPr="002A03DA" w:rsidTr="00782C2F">
        <w:tc>
          <w:tcPr>
            <w:tcW w:w="2772" w:type="dxa"/>
          </w:tcPr>
          <w:p w:rsidR="00FD1DC3" w:rsidRPr="002A03DA" w:rsidRDefault="00FD1DC3" w:rsidP="005671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D1DC3" w:rsidRPr="002A03DA" w:rsidRDefault="00FD1DC3" w:rsidP="00083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D1DC3" w:rsidRPr="002A03DA" w:rsidRDefault="00FD1DC3" w:rsidP="00083C41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FD1DC3" w:rsidRPr="002A03DA" w:rsidRDefault="00FD1DC3" w:rsidP="008E15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"/>
                <w:tab w:val="left" w:pos="372"/>
              </w:tabs>
              <w:ind w:left="-216" w:firstLine="2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11,037.67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11,037.67</w:t>
            </w:r>
          </w:p>
        </w:tc>
      </w:tr>
      <w:tr w:rsidR="00170916" w:rsidRPr="002A03DA" w:rsidTr="005C56A9">
        <w:tc>
          <w:tcPr>
            <w:tcW w:w="3672" w:type="dxa"/>
            <w:gridSpan w:val="2"/>
          </w:tcPr>
          <w:p w:rsidR="00170916" w:rsidRPr="00A77963" w:rsidRDefault="00170916" w:rsidP="00A7796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70916" w:rsidRPr="002A03DA" w:rsidRDefault="00170916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170916" w:rsidRPr="002A03DA" w:rsidRDefault="00170916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tcBorders>
              <w:top w:val="single" w:sz="4" w:space="0" w:color="auto"/>
            </w:tcBorders>
          </w:tcPr>
          <w:p w:rsidR="00170916" w:rsidRPr="002A03DA" w:rsidRDefault="00170916" w:rsidP="001709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65780B" w:rsidP="0017091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 w:firstLine="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65780B" w:rsidRPr="002A03DA" w:rsidRDefault="0065780B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780B" w:rsidRPr="002A03DA" w:rsidRDefault="0065780B" w:rsidP="001045FD">
            <w:pPr>
              <w:pStyle w:val="acctfourfigures"/>
              <w:tabs>
                <w:tab w:val="clear" w:pos="765"/>
                <w:tab w:val="left" w:pos="57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tcBorders>
              <w:bottom w:val="double" w:sz="4" w:space="0" w:color="auto"/>
            </w:tcBorders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  <w:tr w:rsidR="00D86952" w:rsidRPr="002A03DA" w:rsidTr="00782C2F">
        <w:tc>
          <w:tcPr>
            <w:tcW w:w="2772" w:type="dxa"/>
          </w:tcPr>
          <w:p w:rsidR="00D86952" w:rsidRPr="002A03DA" w:rsidRDefault="00D86952" w:rsidP="00D8695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86952" w:rsidRPr="002A03DA" w:rsidRDefault="00D86952" w:rsidP="00D8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3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257" w:type="dxa"/>
          </w:tcPr>
          <w:p w:rsidR="00D86952" w:rsidRPr="002A03DA" w:rsidRDefault="00D86952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9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D86952" w:rsidRPr="002A03DA" w:rsidRDefault="00D86952" w:rsidP="001709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D86952" w:rsidRPr="002A03DA" w:rsidTr="00782C2F">
        <w:tc>
          <w:tcPr>
            <w:tcW w:w="2772" w:type="dxa"/>
          </w:tcPr>
          <w:p w:rsidR="00D86952" w:rsidRPr="002A03DA" w:rsidRDefault="00D86952" w:rsidP="00D8695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:rsidR="00D86952" w:rsidRPr="002A03DA" w:rsidRDefault="00D86952" w:rsidP="00D8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D86952" w:rsidRPr="002A03DA" w:rsidRDefault="00D86952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D86952" w:rsidRPr="002A03DA" w:rsidRDefault="00D86952" w:rsidP="001709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6952" w:rsidRPr="002A03DA" w:rsidTr="00782C2F">
        <w:tc>
          <w:tcPr>
            <w:tcW w:w="2772" w:type="dxa"/>
          </w:tcPr>
          <w:p w:rsidR="00D86952" w:rsidRPr="002A03DA" w:rsidRDefault="00D86952" w:rsidP="00D86952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D86952" w:rsidRPr="002A03DA" w:rsidRDefault="00D86952" w:rsidP="00D8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D86952" w:rsidRPr="002A03DA" w:rsidRDefault="00D86952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9" w:type="dxa"/>
          </w:tcPr>
          <w:p w:rsidR="00D86952" w:rsidRPr="002A03DA" w:rsidRDefault="00D86952" w:rsidP="00D8695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D86952" w:rsidRPr="002A03DA" w:rsidRDefault="00D86952" w:rsidP="001709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65780B" w:rsidP="006578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- 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65780B" w:rsidRPr="002A03DA" w:rsidRDefault="0065780B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11,037.67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1,638.02</w:t>
            </w: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7,780.59</w:t>
            </w: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65780B" w:rsidP="006578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780B" w:rsidRPr="002A03DA" w:rsidRDefault="0022623F" w:rsidP="0022623F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65780B" w:rsidRPr="002A03DA" w:rsidRDefault="0022623F" w:rsidP="00D5338B">
            <w:pPr>
              <w:pStyle w:val="acctfourfigures"/>
              <w:tabs>
                <w:tab w:val="clear" w:pos="765"/>
                <w:tab w:val="left" w:pos="519"/>
              </w:tabs>
              <w:spacing w:line="240" w:lineRule="atLeast"/>
              <w:ind w:right="-4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685.70</w:t>
            </w: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tcBorders>
              <w:bottom w:val="single" w:sz="4" w:space="0" w:color="auto"/>
            </w:tcBorders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3,257.08</w:t>
            </w: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1F4195" w:rsidP="00A77963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216" w:right="-108" w:firstLine="2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/31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:rsidR="0065780B" w:rsidRPr="002A03DA" w:rsidRDefault="0065780B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780B" w:rsidRPr="002A03DA" w:rsidRDefault="0065780B" w:rsidP="0065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780B" w:rsidRPr="002A03DA" w:rsidTr="00782C2F">
        <w:tc>
          <w:tcPr>
            <w:tcW w:w="2772" w:type="dxa"/>
          </w:tcPr>
          <w:p w:rsidR="0065780B" w:rsidRPr="002A03DA" w:rsidRDefault="0065780B" w:rsidP="006578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 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:rsidR="0065780B" w:rsidRPr="002A03DA" w:rsidRDefault="0065780B" w:rsidP="0065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4.75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tabs>
                <w:tab w:val="decimal" w:pos="522"/>
              </w:tabs>
              <w:ind w:left="-102"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3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:rsidR="0065780B" w:rsidRPr="002A03DA" w:rsidRDefault="0065780B" w:rsidP="001045FD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  <w:tc>
          <w:tcPr>
            <w:tcW w:w="270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2,323.72</w:t>
            </w:r>
          </w:p>
        </w:tc>
        <w:tc>
          <w:tcPr>
            <w:tcW w:w="279" w:type="dxa"/>
          </w:tcPr>
          <w:p w:rsidR="0065780B" w:rsidRPr="002A03DA" w:rsidRDefault="0065780B" w:rsidP="006578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gridSpan w:val="3"/>
            <w:tcBorders>
              <w:bottom w:val="double" w:sz="4" w:space="0" w:color="auto"/>
            </w:tcBorders>
          </w:tcPr>
          <w:p w:rsidR="0065780B" w:rsidRPr="002A03DA" w:rsidRDefault="0065780B" w:rsidP="00170916">
            <w:pPr>
              <w:pStyle w:val="acctfourfigures"/>
              <w:tabs>
                <w:tab w:val="clear" w:pos="765"/>
                <w:tab w:val="left" w:pos="68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11,037.67</w:t>
            </w:r>
          </w:p>
        </w:tc>
      </w:tr>
    </w:tbl>
    <w:p w:rsidR="00A77963" w:rsidRDefault="00A77963" w:rsidP="00AD4516">
      <w:pPr>
        <w:tabs>
          <w:tab w:val="clear" w:pos="454"/>
          <w:tab w:val="left" w:pos="45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D4516" w:rsidRPr="002A03DA" w:rsidRDefault="00AD4516" w:rsidP="00AD4516">
      <w:pPr>
        <w:tabs>
          <w:tab w:val="clear" w:pos="454"/>
          <w:tab w:val="left" w:pos="45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ที่ประชุมวิสามัญผู้ถือหุ้นของบริษัทเมื่อวันที่ </w:t>
      </w:r>
      <w:r w:rsidRPr="002A03DA">
        <w:rPr>
          <w:rFonts w:ascii="Angsana New" w:hAnsi="Angsana New"/>
          <w:sz w:val="30"/>
          <w:szCs w:val="30"/>
        </w:rPr>
        <w:t>17</w:t>
      </w:r>
      <w:r w:rsidRPr="002A03D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A03DA">
        <w:rPr>
          <w:rFonts w:ascii="Angsana New" w:hAnsi="Angsana New"/>
          <w:sz w:val="30"/>
          <w:szCs w:val="30"/>
        </w:rPr>
        <w:t>2558</w:t>
      </w:r>
      <w:r w:rsidRPr="002A03DA">
        <w:rPr>
          <w:rFonts w:ascii="Angsana New" w:hAnsi="Angsana New"/>
          <w:sz w:val="30"/>
          <w:szCs w:val="30"/>
          <w:cs/>
        </w:rPr>
        <w:t xml:space="preserve"> มีมติอนุมัติเรื่องการเสนอขายหุ้นเพิ่มทุนให้แก่</w:t>
      </w:r>
      <w:r w:rsidRPr="002A03DA">
        <w:rPr>
          <w:rFonts w:ascii="Angsana New" w:hAnsi="Angsana New"/>
          <w:spacing w:val="-4"/>
          <w:sz w:val="30"/>
          <w:szCs w:val="30"/>
          <w:cs/>
        </w:rPr>
        <w:t>บุคคล</w:t>
      </w:r>
      <w:r w:rsidRPr="002A03DA">
        <w:rPr>
          <w:rFonts w:ascii="Angsana New" w:hAnsi="Angsana New"/>
          <w:sz w:val="30"/>
          <w:szCs w:val="30"/>
          <w:cs/>
        </w:rPr>
        <w:t>ในวงจำกัด (</w:t>
      </w:r>
      <w:r w:rsidRPr="002A03DA">
        <w:rPr>
          <w:rFonts w:ascii="Angsana New" w:hAnsi="Angsana New"/>
          <w:sz w:val="30"/>
          <w:szCs w:val="30"/>
        </w:rPr>
        <w:t>Private Placement</w:t>
      </w:r>
      <w:r w:rsidRPr="002A03DA">
        <w:rPr>
          <w:rFonts w:ascii="Angsana New" w:hAnsi="Angsana New"/>
          <w:sz w:val="30"/>
          <w:szCs w:val="30"/>
          <w:cs/>
        </w:rPr>
        <w:t xml:space="preserve"> ) บริษัทจึงได้จัดสรรหุ้นสามัญจำนวน </w:t>
      </w:r>
      <w:r w:rsidRPr="002A03DA">
        <w:rPr>
          <w:rFonts w:ascii="Angsana New" w:hAnsi="Angsana New"/>
          <w:sz w:val="30"/>
          <w:szCs w:val="30"/>
        </w:rPr>
        <w:t>685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70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2A03DA">
        <w:rPr>
          <w:rFonts w:ascii="Angsana New" w:hAnsi="Angsana New"/>
          <w:sz w:val="30"/>
          <w:szCs w:val="30"/>
          <w:cs/>
        </w:rPr>
        <w:t>หุ้น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เสนอขายในราคาหุ้นละ </w:t>
      </w:r>
      <w:r w:rsidRPr="002A03DA">
        <w:rPr>
          <w:rFonts w:ascii="Angsana New" w:hAnsi="Angsana New"/>
          <w:sz w:val="30"/>
          <w:szCs w:val="30"/>
        </w:rPr>
        <w:br/>
        <w:t>7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25</w:t>
      </w:r>
      <w:r w:rsidRPr="002A03DA">
        <w:rPr>
          <w:rFonts w:ascii="Angsana New" w:hAnsi="Angsana New"/>
          <w:sz w:val="30"/>
          <w:szCs w:val="30"/>
          <w:cs/>
        </w:rPr>
        <w:t xml:space="preserve"> บาท ให้แก่บริษัท เฟรเซอร์ส พร็อพเพอร์ตี้ โฮลดิ้งส์ (ประเทศไทย) จำกัด (</w:t>
      </w:r>
      <w:r w:rsidRPr="002A03DA">
        <w:rPr>
          <w:rFonts w:ascii="Angsana New" w:hAnsi="Angsana New"/>
          <w:sz w:val="30"/>
          <w:szCs w:val="30"/>
        </w:rPr>
        <w:t>“FPHT”</w:t>
      </w:r>
      <w:r w:rsidRPr="002A03DA">
        <w:rPr>
          <w:rFonts w:ascii="Angsana New" w:hAnsi="Angsana New"/>
          <w:sz w:val="30"/>
          <w:szCs w:val="30"/>
          <w:cs/>
        </w:rPr>
        <w:t xml:space="preserve">) ตามมติที่ประชุมผู้ถือหุ้น </w:t>
      </w:r>
      <w:r w:rsidRPr="002A03DA">
        <w:rPr>
          <w:rFonts w:ascii="Angsana New" w:hAnsi="Angsana New" w:hint="cs"/>
          <w:sz w:val="30"/>
          <w:szCs w:val="30"/>
          <w:cs/>
        </w:rPr>
        <w:t xml:space="preserve">และบริษัทได้รับชำระค่าหุ้นดังกล่าวเต็มจำนวนแล้วเมื่อวันที่ </w:t>
      </w:r>
      <w:r w:rsidRPr="002A03DA">
        <w:rPr>
          <w:rFonts w:ascii="Angsana New" w:hAnsi="Angsana New"/>
          <w:sz w:val="30"/>
          <w:szCs w:val="30"/>
        </w:rPr>
        <w:t>14</w:t>
      </w:r>
      <w:r w:rsidRPr="002A03D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2A03DA">
        <w:rPr>
          <w:rFonts w:ascii="Angsana New" w:hAnsi="Angsana New"/>
          <w:sz w:val="30"/>
          <w:szCs w:val="30"/>
        </w:rPr>
        <w:t>4,971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33 </w:t>
      </w:r>
      <w:r w:rsidRPr="002A03DA">
        <w:rPr>
          <w:rFonts w:ascii="Angsana New" w:hAnsi="Angsana New" w:hint="cs"/>
          <w:sz w:val="30"/>
          <w:szCs w:val="30"/>
          <w:cs/>
        </w:rPr>
        <w:t>ล้าน</w:t>
      </w:r>
      <w:r w:rsidRPr="002A03DA">
        <w:rPr>
          <w:rFonts w:ascii="Angsana New" w:hAnsi="Angsana New"/>
          <w:sz w:val="30"/>
          <w:szCs w:val="30"/>
          <w:cs/>
        </w:rPr>
        <w:t xml:space="preserve">บาท </w:t>
      </w:r>
      <w:r w:rsidRPr="002A03DA">
        <w:rPr>
          <w:rFonts w:ascii="Angsana New" w:hAnsi="Angsana New" w:hint="cs"/>
          <w:sz w:val="30"/>
          <w:szCs w:val="30"/>
          <w:cs/>
        </w:rPr>
        <w:t>โดย</w:t>
      </w:r>
      <w:r w:rsidRPr="002A03DA">
        <w:rPr>
          <w:rFonts w:ascii="Angsana New" w:hAnsi="Angsana New"/>
          <w:sz w:val="30"/>
          <w:szCs w:val="30"/>
          <w:cs/>
        </w:rPr>
        <w:t xml:space="preserve">บริษัทได้ดำเนินการจดทะเบียนเปลี่ยนแปลงทุนจดทะเบียนชำระแล้วต่อกรมพัฒนาธุรกิจการค้า กระทรวงพาณิชย์เป็นที่เรียบร้อยแล้ว เมื่อวันที่ 15 มกราคม 2559 </w:t>
      </w:r>
      <w:r w:rsidRPr="002A03DA">
        <w:rPr>
          <w:rFonts w:ascii="Angsana New" w:hAnsi="Angsana New" w:hint="cs"/>
          <w:sz w:val="30"/>
          <w:szCs w:val="30"/>
          <w:cs/>
        </w:rPr>
        <w:t>จึง</w:t>
      </w:r>
      <w:r w:rsidRPr="002A03DA">
        <w:rPr>
          <w:rFonts w:ascii="Angsana New" w:hAnsi="Angsana New"/>
          <w:sz w:val="30"/>
          <w:szCs w:val="30"/>
          <w:cs/>
        </w:rPr>
        <w:t>ทำให้บริษัทมีทุนจดทะเบียนและทุนที่ออกและชำระแล้ว</w:t>
      </w:r>
      <w:r w:rsidRPr="002A03DA">
        <w:rPr>
          <w:rFonts w:ascii="Angsana New" w:hAnsi="Angsana New" w:hint="cs"/>
          <w:sz w:val="30"/>
          <w:szCs w:val="30"/>
          <w:cs/>
        </w:rPr>
        <w:t>เพิ่มขึ้น</w:t>
      </w:r>
      <w:r w:rsidRPr="002A03DA">
        <w:rPr>
          <w:rFonts w:ascii="Angsana New" w:hAnsi="Angsana New"/>
          <w:sz w:val="30"/>
          <w:szCs w:val="30"/>
          <w:cs/>
        </w:rPr>
        <w:t>จากเดิม</w:t>
      </w:r>
      <w:r w:rsidRPr="002A03DA">
        <w:rPr>
          <w:rFonts w:ascii="Angsana New" w:hAnsi="Angsana New" w:hint="cs"/>
          <w:sz w:val="30"/>
          <w:szCs w:val="30"/>
          <w:cs/>
        </w:rPr>
        <w:t>จำนวน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7,780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59 </w:t>
      </w:r>
      <w:r w:rsidRPr="002A03DA">
        <w:rPr>
          <w:rFonts w:ascii="Angsana New" w:hAnsi="Angsana New" w:hint="cs"/>
          <w:sz w:val="30"/>
          <w:szCs w:val="30"/>
          <w:cs/>
        </w:rPr>
        <w:t>ล้าน</w:t>
      </w:r>
      <w:r w:rsidRPr="002A03DA">
        <w:rPr>
          <w:rFonts w:ascii="Angsana New" w:hAnsi="Angsana New"/>
          <w:sz w:val="30"/>
          <w:szCs w:val="30"/>
          <w:cs/>
        </w:rPr>
        <w:t>บาท เป็น</w:t>
      </w:r>
      <w:r w:rsidRPr="002A03DA">
        <w:rPr>
          <w:rFonts w:ascii="Angsana New" w:hAnsi="Angsana New" w:hint="cs"/>
          <w:sz w:val="30"/>
          <w:szCs w:val="30"/>
          <w:cs/>
        </w:rPr>
        <w:t>จำนวน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11,037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67 </w:t>
      </w:r>
      <w:r w:rsidRPr="002A03DA">
        <w:rPr>
          <w:rFonts w:ascii="Angsana New" w:hAnsi="Angsana New" w:hint="cs"/>
          <w:sz w:val="30"/>
          <w:szCs w:val="30"/>
          <w:cs/>
        </w:rPr>
        <w:t>ล้าน</w:t>
      </w:r>
      <w:r w:rsidRPr="002A03DA">
        <w:rPr>
          <w:rFonts w:ascii="Angsana New" w:hAnsi="Angsana New"/>
          <w:sz w:val="30"/>
          <w:szCs w:val="30"/>
          <w:cs/>
        </w:rPr>
        <w:t xml:space="preserve">บาท (จำนวน </w:t>
      </w:r>
      <w:r w:rsidRPr="002A03DA">
        <w:rPr>
          <w:rFonts w:ascii="Angsana New" w:hAnsi="Angsana New"/>
          <w:sz w:val="30"/>
          <w:szCs w:val="30"/>
        </w:rPr>
        <w:t>2,323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72</w:t>
      </w:r>
      <w:r w:rsidRPr="002A03DA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2A03DA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2A03DA">
        <w:rPr>
          <w:rFonts w:ascii="Angsana New" w:hAnsi="Angsana New"/>
          <w:sz w:val="30"/>
          <w:szCs w:val="30"/>
        </w:rPr>
        <w:t>4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75 </w:t>
      </w:r>
      <w:r w:rsidRPr="002A03DA">
        <w:rPr>
          <w:rFonts w:ascii="Angsana New" w:hAnsi="Angsana New"/>
          <w:sz w:val="30"/>
          <w:szCs w:val="30"/>
          <w:cs/>
        </w:rPr>
        <w:t xml:space="preserve">บาท) และมีส่วนเกินมูลค่าหุ้นจำนวน </w:t>
      </w:r>
      <w:r w:rsidRPr="002A03DA">
        <w:rPr>
          <w:rFonts w:ascii="Angsana New" w:hAnsi="Angsana New"/>
          <w:sz w:val="30"/>
          <w:szCs w:val="30"/>
        </w:rPr>
        <w:t>1,714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 xml:space="preserve">25 </w:t>
      </w:r>
      <w:r w:rsidRPr="002A03DA">
        <w:rPr>
          <w:rFonts w:ascii="Angsana New" w:hAnsi="Angsana New" w:hint="cs"/>
          <w:sz w:val="30"/>
          <w:szCs w:val="30"/>
          <w:cs/>
        </w:rPr>
        <w:t>ล้าน</w:t>
      </w:r>
      <w:r w:rsidRPr="002A03DA">
        <w:rPr>
          <w:rFonts w:ascii="Angsana New" w:hAnsi="Angsana New"/>
          <w:sz w:val="30"/>
          <w:szCs w:val="30"/>
          <w:cs/>
        </w:rPr>
        <w:t xml:space="preserve">บาท </w:t>
      </w:r>
      <w:r w:rsidRPr="002A03DA">
        <w:rPr>
          <w:rFonts w:ascii="Angsana New" w:hAnsi="Angsana New" w:hint="cs"/>
          <w:sz w:val="30"/>
          <w:szCs w:val="30"/>
          <w:cs/>
        </w:rPr>
        <w:t xml:space="preserve">หลังจากเสนอขายหุ้นเพิ่มทุนให้แก่บุคคลในวงจำกัดนี้เสร็จสมบูรณ์ ส่งผลให้ </w:t>
      </w:r>
      <w:r w:rsidRPr="002A03DA">
        <w:rPr>
          <w:rFonts w:ascii="Angsana New" w:hAnsi="Angsana New"/>
          <w:sz w:val="30"/>
          <w:szCs w:val="30"/>
        </w:rPr>
        <w:t>FPHT</w:t>
      </w:r>
      <w:r w:rsidRPr="002A03DA">
        <w:rPr>
          <w:rFonts w:ascii="Angsana New" w:hAnsi="Angsana New" w:hint="cs"/>
          <w:sz w:val="30"/>
          <w:szCs w:val="30"/>
          <w:cs/>
        </w:rPr>
        <w:t xml:space="preserve"> เข้าเป็นผู้ถือหุ้นของบริษัทในสัดส่วนร้อยละ </w:t>
      </w:r>
      <w:r w:rsidRPr="002A03DA">
        <w:rPr>
          <w:rFonts w:ascii="Angsana New" w:hAnsi="Angsana New"/>
          <w:sz w:val="30"/>
          <w:szCs w:val="30"/>
        </w:rPr>
        <w:t>29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51</w:t>
      </w:r>
      <w:r w:rsidRPr="002A03DA">
        <w:rPr>
          <w:rFonts w:ascii="Angsana New" w:hAnsi="Angsana New" w:hint="cs"/>
          <w:sz w:val="30"/>
          <w:szCs w:val="30"/>
          <w:cs/>
        </w:rPr>
        <w:t xml:space="preserve"> และสัดส่วนการถือหุ้นบริษัท ยูนิเวนเจอร์ จำกัด (มหาชน) ลดลงจากร้อยละ </w:t>
      </w:r>
      <w:r w:rsidRPr="002A03DA">
        <w:rPr>
          <w:rFonts w:ascii="Angsana New" w:hAnsi="Angsana New"/>
          <w:sz w:val="30"/>
          <w:szCs w:val="30"/>
        </w:rPr>
        <w:t>55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73</w:t>
      </w:r>
      <w:r w:rsidRPr="002A03DA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2A03DA">
        <w:rPr>
          <w:rFonts w:ascii="Angsana New" w:hAnsi="Angsana New"/>
          <w:sz w:val="30"/>
          <w:szCs w:val="30"/>
        </w:rPr>
        <w:t>39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28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</w:p>
    <w:p w:rsidR="00AD4516" w:rsidRPr="002A03DA" w:rsidRDefault="00AD4516" w:rsidP="00AD4516">
      <w:pPr>
        <w:pStyle w:val="NoSpacing"/>
        <w:rPr>
          <w:rFonts w:ascii="Angsana New" w:hAnsi="Angsana New"/>
          <w:sz w:val="20"/>
          <w:szCs w:val="20"/>
        </w:rPr>
      </w:pPr>
    </w:p>
    <w:p w:rsidR="00865C2B" w:rsidRPr="002A03DA" w:rsidRDefault="00F00D54" w:rsidP="0086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D4516" w:rsidRPr="002A03DA">
        <w:rPr>
          <w:rFonts w:ascii="Angsana New" w:hAnsi="Angsana New"/>
          <w:sz w:val="30"/>
          <w:szCs w:val="30"/>
        </w:rPr>
        <w:t xml:space="preserve">31 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D4516" w:rsidRPr="002A03DA">
        <w:rPr>
          <w:rFonts w:ascii="Angsana New" w:hAnsi="Angsana New"/>
          <w:sz w:val="30"/>
          <w:szCs w:val="30"/>
        </w:rPr>
        <w:t>2559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="00AD4516" w:rsidRPr="002A03DA">
        <w:rPr>
          <w:rFonts w:ascii="Angsana New" w:hAnsi="Angsana New"/>
          <w:sz w:val="30"/>
          <w:szCs w:val="30"/>
        </w:rPr>
        <w:t xml:space="preserve">FPHT 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ได้ซื้อหุ้นเพิ่มเติมอีกจำนวน </w:t>
      </w:r>
      <w:r w:rsidR="00A27BC5" w:rsidRPr="002A03DA">
        <w:rPr>
          <w:rFonts w:ascii="Angsana New" w:hAnsi="Angsana New"/>
          <w:sz w:val="30"/>
          <w:szCs w:val="30"/>
        </w:rPr>
        <w:t>99.94</w:t>
      </w:r>
      <w:r w:rsidR="00AD4516" w:rsidRPr="002A03DA">
        <w:rPr>
          <w:rFonts w:ascii="Angsana New" w:hAnsi="Angsana New"/>
          <w:sz w:val="30"/>
          <w:szCs w:val="30"/>
          <w:cs/>
        </w:rPr>
        <w:t xml:space="preserve"> 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ล้านหุ้นจากส่วนได้เสียที่ไม่มีอำนาจควบคุม ส่งผลให้ </w:t>
      </w:r>
      <w:r w:rsidR="00AD4516" w:rsidRPr="002A03DA">
        <w:rPr>
          <w:rFonts w:ascii="Angsana New" w:hAnsi="Angsana New"/>
          <w:sz w:val="30"/>
          <w:szCs w:val="30"/>
        </w:rPr>
        <w:t xml:space="preserve">FPHT </w:t>
      </w:r>
      <w:r w:rsidR="00AD4516" w:rsidRPr="002A03DA">
        <w:rPr>
          <w:rFonts w:ascii="Angsana New" w:hAnsi="Angsana New" w:hint="cs"/>
          <w:sz w:val="30"/>
          <w:szCs w:val="30"/>
          <w:cs/>
        </w:rPr>
        <w:t xml:space="preserve">เข้าเป็นผู้ถือหุ้นของบริษัทในสัดส่วนร้อยละ </w:t>
      </w:r>
      <w:r w:rsidR="00A27BC5" w:rsidRPr="002A03DA">
        <w:rPr>
          <w:rFonts w:ascii="Angsana New" w:hAnsi="Angsana New"/>
          <w:sz w:val="30"/>
          <w:szCs w:val="30"/>
        </w:rPr>
        <w:t>39.90</w:t>
      </w:r>
    </w:p>
    <w:p w:rsidR="00FD1DC3" w:rsidRPr="002A03DA" w:rsidRDefault="00865C2B" w:rsidP="0086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</w:rPr>
        <w:lastRenderedPageBreak/>
        <w:t xml:space="preserve">28 </w:t>
      </w:r>
      <w:r w:rsidRPr="002A03DA">
        <w:rPr>
          <w:rFonts w:ascii="Angsana New" w:hAnsi="Angsana New"/>
          <w:b/>
          <w:bCs/>
          <w:sz w:val="30"/>
          <w:szCs w:val="30"/>
        </w:rPr>
        <w:tab/>
      </w:r>
      <w:r w:rsidR="00FD1DC3" w:rsidRPr="002A03DA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ส่วนเกินทุนและสำรองตามกฎหมาย</w:t>
      </w:r>
    </w:p>
    <w:p w:rsidR="00FD1DC3" w:rsidRPr="002A03DA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:rsidR="00FD1DC3" w:rsidRPr="004817CE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03DA">
        <w:rPr>
          <w:rFonts w:ascii="Angsana New" w:hAnsi="Angsana New"/>
          <w:sz w:val="30"/>
          <w:szCs w:val="30"/>
        </w:rPr>
        <w:t>2535</w:t>
      </w:r>
      <w:r w:rsidRPr="002A03DA">
        <w:rPr>
          <w:rFonts w:ascii="Angsana New" w:hAnsi="Angsana New"/>
          <w:sz w:val="30"/>
          <w:szCs w:val="30"/>
          <w:cs/>
        </w:rPr>
        <w:t xml:space="preserve"> มาตรา </w:t>
      </w:r>
      <w:r w:rsidRPr="002A03DA">
        <w:rPr>
          <w:rFonts w:ascii="Angsana New" w:hAnsi="Angsana New"/>
          <w:sz w:val="30"/>
          <w:szCs w:val="30"/>
        </w:rPr>
        <w:t>51</w:t>
      </w:r>
      <w:r w:rsidRPr="002A03D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A03DA">
        <w:rPr>
          <w:rFonts w:ascii="Angsana New" w:hAnsi="Angsana New"/>
          <w:sz w:val="30"/>
          <w:szCs w:val="30"/>
        </w:rPr>
        <w:t>“</w:t>
      </w:r>
      <w:r w:rsidRPr="002A03DA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A03DA">
        <w:rPr>
          <w:rFonts w:ascii="Angsana New" w:hAnsi="Angsana New"/>
          <w:sz w:val="30"/>
          <w:szCs w:val="30"/>
        </w:rPr>
        <w:t>”</w:t>
      </w:r>
      <w:r w:rsidRPr="002A03DA">
        <w:rPr>
          <w:rFonts w:ascii="Angsana New" w:hAnsi="Angsana New"/>
          <w:sz w:val="30"/>
          <w:szCs w:val="30"/>
          <w:cs/>
        </w:rPr>
        <w:t>) บัญชีทุนสำรองนี้จะนำไปจ่ายเป็นเงินปันผลไม่ได้</w:t>
      </w:r>
    </w:p>
    <w:p w:rsidR="00050FD6" w:rsidRPr="004817CE" w:rsidRDefault="00050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FD1DC3" w:rsidRPr="002A03DA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</w:p>
    <w:p w:rsidR="000D2F0E" w:rsidRPr="004817CE" w:rsidRDefault="000D2F0E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FD1DC3" w:rsidRPr="002A03DA" w:rsidRDefault="00FD1DC3" w:rsidP="0096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03DA">
        <w:rPr>
          <w:rFonts w:ascii="Angsana New" w:hAnsi="Angsana New"/>
          <w:sz w:val="30"/>
          <w:szCs w:val="30"/>
        </w:rPr>
        <w:t>2535</w:t>
      </w:r>
      <w:r w:rsidRPr="002A03DA">
        <w:rPr>
          <w:rFonts w:ascii="Angsana New" w:hAnsi="Angsana New"/>
          <w:sz w:val="30"/>
          <w:szCs w:val="30"/>
          <w:cs/>
        </w:rPr>
        <w:t xml:space="preserve"> มาตรา </w:t>
      </w:r>
      <w:r w:rsidRPr="002A03DA">
        <w:rPr>
          <w:rFonts w:ascii="Angsana New" w:hAnsi="Angsana New"/>
          <w:sz w:val="30"/>
          <w:szCs w:val="30"/>
        </w:rPr>
        <w:t>116</w:t>
      </w:r>
      <w:r w:rsidRPr="002A03D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 </w:t>
      </w:r>
      <w:r w:rsidR="00097E34" w:rsidRPr="002A03DA">
        <w:rPr>
          <w:rFonts w:ascii="Angsana New" w:hAnsi="Angsana New"/>
          <w:sz w:val="30"/>
          <w:szCs w:val="30"/>
          <w:cs/>
        </w:rPr>
        <w:t>(</w:t>
      </w:r>
      <w:r w:rsidR="00097E34" w:rsidRPr="002A03DA">
        <w:rPr>
          <w:rFonts w:ascii="Angsana New" w:hAnsi="Angsana New"/>
          <w:sz w:val="30"/>
          <w:szCs w:val="30"/>
        </w:rPr>
        <w:t>“</w:t>
      </w:r>
      <w:r w:rsidR="00097E34" w:rsidRPr="002A03DA">
        <w:rPr>
          <w:rFonts w:ascii="Angsana New" w:hAnsi="Angsana New"/>
          <w:sz w:val="30"/>
          <w:szCs w:val="30"/>
          <w:cs/>
        </w:rPr>
        <w:t>สำรองตามกฎหมาย</w:t>
      </w:r>
      <w:r w:rsidR="00097E34" w:rsidRPr="002A03DA">
        <w:rPr>
          <w:rFonts w:ascii="Angsana New" w:hAnsi="Angsana New"/>
          <w:sz w:val="30"/>
          <w:szCs w:val="30"/>
        </w:rPr>
        <w:t>”</w:t>
      </w:r>
      <w:r w:rsidR="00097E34" w:rsidRPr="002A03DA">
        <w:rPr>
          <w:rFonts w:ascii="Angsana New" w:hAnsi="Angsana New"/>
          <w:sz w:val="30"/>
          <w:szCs w:val="30"/>
          <w:cs/>
        </w:rPr>
        <w:t>)</w:t>
      </w:r>
      <w:r w:rsidR="00CC38E1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2A03DA">
        <w:rPr>
          <w:rFonts w:ascii="Angsana New" w:hAnsi="Angsana New"/>
          <w:sz w:val="30"/>
          <w:szCs w:val="30"/>
        </w:rPr>
        <w:t xml:space="preserve">5 </w:t>
      </w:r>
      <w:r w:rsidRPr="002A03DA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</w:t>
      </w:r>
      <w:r w:rsidR="00097E34" w:rsidRPr="002A03DA">
        <w:rPr>
          <w:rFonts w:ascii="Angsana New" w:hAnsi="Angsana New"/>
          <w:sz w:val="30"/>
          <w:szCs w:val="30"/>
          <w:cs/>
        </w:rPr>
        <w:t>ถ้ามี</w:t>
      </w:r>
      <w:r w:rsidRPr="002A03DA">
        <w:rPr>
          <w:rFonts w:ascii="Angsana New" w:hAnsi="Angsana New"/>
          <w:sz w:val="30"/>
          <w:szCs w:val="30"/>
          <w:cs/>
        </w:rPr>
        <w:t>)</w:t>
      </w:r>
      <w:r w:rsidR="00CC38E1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2A03DA">
        <w:rPr>
          <w:rFonts w:ascii="Angsana New" w:hAnsi="Angsana New"/>
          <w:sz w:val="30"/>
          <w:szCs w:val="30"/>
        </w:rPr>
        <w:t xml:space="preserve">10 </w:t>
      </w:r>
      <w:r w:rsidRPr="002A03DA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C9263C" w:rsidRPr="004817CE" w:rsidRDefault="00C9263C" w:rsidP="00E2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FD1DC3" w:rsidRPr="002A03DA" w:rsidRDefault="00566FF1" w:rsidP="00865C2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245036" w:rsidRPr="002A03DA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624A49" w:rsidRPr="004817CE" w:rsidRDefault="00624A49" w:rsidP="0062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6831B8" w:rsidRPr="002A03DA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Pr="002A03DA">
        <w:rPr>
          <w:rFonts w:ascii="Angsana New" w:hAnsi="Angsana New"/>
          <w:sz w:val="30"/>
          <w:szCs w:val="30"/>
        </w:rPr>
        <w:t>4</w:t>
      </w:r>
      <w:r w:rsidR="002659F4" w:rsidRPr="002A03DA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2A03DA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2A03DA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2A03DA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2A03DA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2A03DA">
        <w:rPr>
          <w:rFonts w:ascii="Angsana New" w:hAnsi="Angsana New" w:hint="cs"/>
          <w:sz w:val="30"/>
          <w:szCs w:val="30"/>
          <w:cs/>
        </w:rPr>
        <w:t>การ</w:t>
      </w:r>
      <w:r w:rsidR="00B01CA1" w:rsidRPr="002A03DA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2A03DA">
        <w:rPr>
          <w:rFonts w:ascii="Angsana New" w:hAnsi="Angsana New" w:hint="cs"/>
          <w:sz w:val="30"/>
          <w:szCs w:val="30"/>
          <w:cs/>
        </w:rPr>
        <w:t>และ</w:t>
      </w:r>
      <w:r w:rsidR="002659F4" w:rsidRPr="002A03DA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2659F4" w:rsidRPr="004817CE" w:rsidRDefault="002659F4" w:rsidP="006831B8">
      <w:pPr>
        <w:ind w:left="518"/>
        <w:jc w:val="thaiDistribute"/>
        <w:rPr>
          <w:rFonts w:ascii="Angsana New" w:hAnsi="Angsana New"/>
          <w:color w:val="0000CC"/>
          <w:sz w:val="16"/>
          <w:szCs w:val="16"/>
        </w:rPr>
      </w:pPr>
    </w:p>
    <w:p w:rsidR="002659F4" w:rsidRPr="002A03DA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/>
          <w:sz w:val="30"/>
          <w:szCs w:val="30"/>
          <w:cs/>
        </w:rPr>
        <w:t xml:space="preserve">  </w:t>
      </w:r>
      <w:r w:rsidRPr="002A03DA">
        <w:rPr>
          <w:rFonts w:ascii="Angsana New" w:hAnsi="Angsana New"/>
          <w:sz w:val="30"/>
          <w:szCs w:val="30"/>
          <w:cs/>
        </w:rPr>
        <w:tab/>
        <w:t>ธุรกิจ</w:t>
      </w:r>
      <w:r w:rsidRPr="002A03DA">
        <w:rPr>
          <w:rFonts w:ascii="Angsana New" w:hAnsi="Angsana New" w:hint="cs"/>
          <w:sz w:val="30"/>
          <w:szCs w:val="30"/>
          <w:cs/>
        </w:rPr>
        <w:t>พัฒนา</w:t>
      </w:r>
      <w:r w:rsidRPr="002A03DA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2A03DA">
        <w:rPr>
          <w:rFonts w:ascii="Angsana New" w:hAnsi="Angsana New" w:hint="cs"/>
          <w:sz w:val="30"/>
          <w:szCs w:val="30"/>
          <w:cs/>
        </w:rPr>
        <w:t>เพื่อขาย</w:t>
      </w:r>
    </w:p>
    <w:p w:rsidR="002659F4" w:rsidRPr="002A03DA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03DA">
        <w:rPr>
          <w:rFonts w:ascii="Angsana New" w:hAnsi="Angsana New"/>
          <w:sz w:val="30"/>
          <w:szCs w:val="30"/>
        </w:rPr>
        <w:t>2</w:t>
      </w:r>
      <w:r w:rsidRPr="002A03DA">
        <w:rPr>
          <w:rFonts w:ascii="Angsana New" w:hAnsi="Angsana New"/>
          <w:sz w:val="30"/>
          <w:szCs w:val="30"/>
          <w:cs/>
        </w:rPr>
        <w:tab/>
        <w:t xml:space="preserve">    </w:t>
      </w:r>
      <w:r w:rsidRPr="002A03DA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2A03DA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:rsidR="004D2561" w:rsidRPr="002A03DA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03DA">
        <w:rPr>
          <w:rFonts w:ascii="Angsana New" w:hAnsi="Angsana New"/>
          <w:sz w:val="30"/>
          <w:szCs w:val="30"/>
        </w:rPr>
        <w:t>3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ab/>
      </w:r>
      <w:r w:rsidRPr="002A03DA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:rsidR="002659F4" w:rsidRPr="002A03DA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ส่วนงาน </w:t>
      </w:r>
      <w:r w:rsidR="004D2561" w:rsidRPr="002A03DA">
        <w:rPr>
          <w:rFonts w:ascii="Angsana New" w:hAnsi="Angsana New"/>
          <w:sz w:val="30"/>
          <w:szCs w:val="30"/>
        </w:rPr>
        <w:t>4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ab/>
      </w:r>
      <w:r w:rsidRPr="002A03DA">
        <w:rPr>
          <w:rFonts w:ascii="Angsana New" w:hAnsi="Angsana New" w:hint="cs"/>
          <w:sz w:val="30"/>
          <w:szCs w:val="30"/>
          <w:cs/>
        </w:rPr>
        <w:t>ธุรกิจอื่นๆ</w:t>
      </w:r>
    </w:p>
    <w:p w:rsidR="00F22A00" w:rsidRPr="004817CE" w:rsidRDefault="00F22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8628A6" w:rsidRPr="002A03DA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2A03DA">
        <w:rPr>
          <w:rFonts w:ascii="Angsana New" w:hAnsi="Angsana New"/>
          <w:sz w:val="30"/>
          <w:szCs w:val="30"/>
          <w:cs/>
        </w:rPr>
        <w:t>อื่นได้รวม</w:t>
      </w:r>
      <w:r w:rsidRPr="002A03DA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2A03DA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2A03DA">
        <w:rPr>
          <w:rFonts w:ascii="Angsana New" w:hAnsi="Angsana New" w:hint="cs"/>
          <w:sz w:val="30"/>
          <w:szCs w:val="30"/>
          <w:cs/>
        </w:rPr>
        <w:t>อื่นๆ</w:t>
      </w:r>
      <w:r w:rsidRPr="002A03DA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FA53CB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หรือ </w:t>
      </w:r>
      <w:r w:rsidR="00FA53CB" w:rsidRPr="002A03DA">
        <w:rPr>
          <w:rFonts w:ascii="Angsana New" w:hAnsi="Angsana New"/>
          <w:sz w:val="30"/>
          <w:szCs w:val="30"/>
        </w:rPr>
        <w:t>2559</w:t>
      </w:r>
    </w:p>
    <w:p w:rsidR="000D7F03" w:rsidRPr="004817CE" w:rsidRDefault="000D7F03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8628A6" w:rsidRPr="002A03DA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 </w:t>
      </w:r>
    </w:p>
    <w:p w:rsidR="008628A6" w:rsidRPr="004817CE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:rsidR="00A83C87" w:rsidRDefault="00A8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628A6" w:rsidRPr="002A03DA" w:rsidRDefault="008628A6" w:rsidP="008628A6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2A03DA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2A03DA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24A49" w:rsidRPr="002A03DA" w:rsidRDefault="00624A49" w:rsidP="0062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:rsidR="00FD1DC3" w:rsidRPr="002A03DA" w:rsidRDefault="00FD1DC3" w:rsidP="00597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D1DC3" w:rsidRPr="002A03DA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2A03DA" w:rsidSect="00566B84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FD1DC3" w:rsidRPr="002A03DA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2A03DA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</w:t>
      </w:r>
      <w:r w:rsidR="000D2F0E" w:rsidRPr="002A03DA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tbl>
      <w:tblPr>
        <w:tblW w:w="14834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63623A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23A" w:rsidRPr="002A03DA" w:rsidRDefault="0063623A" w:rsidP="0063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สำหรับ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รอบ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บัญชี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ตั้งแต่วันที่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1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84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ถึง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>วันที่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</w:tr>
      <w:tr w:rsidR="00EA53D2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A53D2" w:rsidRPr="002A03DA" w:rsidTr="005F68C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8,069.78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9,479.27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6A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716</w:t>
            </w:r>
            <w:r w:rsidR="006A487F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0</w:t>
            </w:r>
            <w:r w:rsidR="003E44CC" w:rsidRPr="002A03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726.49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394.45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449.24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20.81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6A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9,197</w:t>
            </w:r>
            <w:r w:rsidR="006A487F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3E44CC" w:rsidRPr="002A03DA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10,675.81</w:t>
            </w:r>
          </w:p>
        </w:tc>
      </w:tr>
      <w:tr w:rsidR="00EA53D2" w:rsidRPr="002A03DA" w:rsidTr="005F68C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6.88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18.40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0.19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E17E19" w:rsidP="0060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6.88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(18.59)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53D2" w:rsidRPr="002A03DA" w:rsidTr="005F68C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A487F" w:rsidP="006A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8,069.78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9,479.27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722.89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744.89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394.45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449.43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A487F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53D2" w:rsidRPr="002A03DA" w:rsidRDefault="00F94D1B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  <w:t>20.81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6A487F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(6.88</w:t>
            </w:r>
            <w:r w:rsidR="00E17E19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(18.59)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60045B" w:rsidP="006A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9,197</w:t>
            </w:r>
            <w:r w:rsidR="00E17E19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3E44CC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10,675.81</w:t>
            </w:r>
          </w:p>
        </w:tc>
      </w:tr>
      <w:tr w:rsidR="00EA53D2" w:rsidRPr="002A03DA" w:rsidTr="0063623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154.9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120.53</w:t>
            </w:r>
          </w:p>
        </w:tc>
      </w:tr>
      <w:tr w:rsidR="00EA53D2" w:rsidRPr="002A03DA" w:rsidTr="0063623A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9,352.12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F94D1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10,796.34</w:t>
            </w:r>
          </w:p>
        </w:tc>
      </w:tr>
      <w:tr w:rsidR="00EA53D2" w:rsidRPr="002A03DA" w:rsidTr="0063623A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A53D2" w:rsidRPr="002A03DA" w:rsidTr="0063623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1,025.43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1,262.80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257.</w:t>
            </w:r>
            <w:r w:rsidR="003E44CC" w:rsidRPr="002A03DA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40.83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17E19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1</w:t>
            </w:r>
            <w:r w:rsidRPr="002A03DA">
              <w:rPr>
                <w:rFonts w:ascii="Angsana New" w:hAnsi="Angsana New"/>
                <w:sz w:val="24"/>
                <w:szCs w:val="24"/>
              </w:rPr>
              <w:t>3.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22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82</w:t>
            </w:r>
            <w:r w:rsidR="00E17E19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3E44CC" w:rsidRPr="002A03DA">
              <w:rPr>
                <w:rFonts w:ascii="Angsana New" w:hAnsi="Angsana New"/>
                <w:sz w:val="24"/>
                <w:szCs w:val="24"/>
              </w:rPr>
              <w:t>33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284.00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37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(249.19)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1,38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9</w:t>
            </w:r>
            <w:r w:rsidR="00E17E19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Pr="002A03DA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0A09C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1,341.67</w:t>
            </w:r>
          </w:p>
        </w:tc>
      </w:tr>
      <w:tr w:rsidR="00EA53D2" w:rsidRPr="002A03DA" w:rsidTr="0063623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60045B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(136.28</w:t>
            </w:r>
            <w:r w:rsidR="00E17E19"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53D2" w:rsidRPr="002A03DA" w:rsidRDefault="000A09C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(122.07)</w:t>
            </w:r>
          </w:p>
        </w:tc>
      </w:tr>
      <w:tr w:rsidR="00EA53D2" w:rsidRPr="002A03DA" w:rsidTr="0063623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E44CC" w:rsidRPr="002A03DA" w:rsidRDefault="003E44C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EA53D2" w:rsidRPr="002A03DA" w:rsidRDefault="006A487F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</w:t>
            </w:r>
            <w:r w:rsidR="00CC21A3">
              <w:rPr>
                <w:rFonts w:ascii="Angsana New" w:hAnsi="Angsana New"/>
                <w:sz w:val="24"/>
                <w:szCs w:val="24"/>
              </w:rPr>
              <w:t>9</w:t>
            </w:r>
            <w:r w:rsidR="00E17E19"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CC21A3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0A09C3" w:rsidRPr="002A03DA" w:rsidRDefault="000A09C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36.94</w:t>
            </w:r>
          </w:p>
        </w:tc>
      </w:tr>
      <w:tr w:rsidR="00EA53D2" w:rsidRPr="002A03DA" w:rsidTr="0063623A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CC21A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1,322</w:t>
            </w:r>
            <w:r w:rsidR="00E17E19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A53D2" w:rsidRPr="002A03DA" w:rsidRDefault="000A09C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1,256.54</w:t>
            </w:r>
          </w:p>
        </w:tc>
      </w:tr>
      <w:tr w:rsidR="00EA53D2" w:rsidRPr="002A03DA" w:rsidTr="007F611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53D2" w:rsidRPr="002A03DA" w:rsidTr="00780515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53D2" w:rsidRPr="002A03DA" w:rsidTr="00780515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6A487F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16.2</w:t>
            </w:r>
            <w:r w:rsidR="00B35E61"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11.78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3E44CC" w:rsidP="00D14E88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</w:t>
            </w:r>
            <w:r w:rsidR="00D979D9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79.4</w:t>
            </w:r>
            <w:r w:rsidR="00D14E88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177467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337.31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  <w:r w:rsidR="00D979D9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3.27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68.72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8.86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14.57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D979D9" w:rsidP="00D14E88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(6.</w:t>
            </w:r>
            <w:r w:rsidR="00D14E88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90</w:t>
            </w:r>
            <w:r w:rsidR="00B35E61"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177467" w:rsidP="00EA53D2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4.73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D979D9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380.93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177467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A03DA">
              <w:rPr>
                <w:rFonts w:ascii="Times New Roman" w:hAnsi="Times New Roman" w:cs="Times New Roman"/>
                <w:sz w:val="16"/>
                <w:szCs w:val="16"/>
              </w:rPr>
              <w:t>437.11</w:t>
            </w:r>
          </w:p>
        </w:tc>
      </w:tr>
      <w:tr w:rsidR="00EA53D2" w:rsidRPr="002A03DA" w:rsidTr="00780515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1CA1" w:rsidRPr="002A03DA" w:rsidRDefault="00EA53D2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>(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กลับรายการ)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ประมาณการค่าใช้จ่ายสำหรับ</w:t>
            </w:r>
            <w:r w:rsidR="00B01CA1"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   </w:t>
            </w:r>
          </w:p>
          <w:p w:rsidR="00EA53D2" w:rsidRPr="002A03DA" w:rsidRDefault="00B01CA1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   </w:t>
            </w:r>
            <w:r w:rsidR="00EA53D2"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คดีความ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(8.04)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2.46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84.72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20.77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(1.31)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30151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301516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35E61" w:rsidRPr="002A03DA" w:rsidRDefault="00B35E6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B05" w:rsidRPr="002A03DA" w:rsidRDefault="00060B0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A53D2" w:rsidRPr="002A03DA" w:rsidRDefault="00B35E6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A03DA">
              <w:rPr>
                <w:rFonts w:ascii="Times New Roman" w:hAnsi="Times New Roman" w:cs="Times New Roman"/>
                <w:sz w:val="16"/>
                <w:szCs w:val="16"/>
              </w:rPr>
              <w:t>12.73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0275" w:rsidRPr="002A03DA" w:rsidRDefault="0089027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0275" w:rsidRPr="002A03DA" w:rsidRDefault="0089027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A03DA">
              <w:rPr>
                <w:rFonts w:ascii="Times New Roman" w:hAnsi="Times New Roman" w:cs="Times New Roman"/>
                <w:sz w:val="16"/>
                <w:szCs w:val="16"/>
              </w:rPr>
              <w:t>85.87</w:t>
            </w:r>
          </w:p>
        </w:tc>
      </w:tr>
      <w:tr w:rsidR="00EA53D2" w:rsidRPr="002A03DA" w:rsidTr="00780515">
        <w:tc>
          <w:tcPr>
            <w:tcW w:w="29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>(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กลับรายการ)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ขาดทุนจากการด้อยค่า </w:t>
            </w:r>
          </w:p>
          <w:p w:rsidR="00EA53D2" w:rsidRPr="002A03DA" w:rsidRDefault="00EA53D2" w:rsidP="00EA53D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  และตัดจำหน่ายของสินทรัพย์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(17.18)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42.76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0.10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0.02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EA53D2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25.14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B35E61" w:rsidP="0030151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53D2" w:rsidRPr="002A03DA" w:rsidRDefault="00890275" w:rsidP="00301516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B05" w:rsidRPr="002A03DA" w:rsidRDefault="00060B0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5E61" w:rsidRPr="002A03DA" w:rsidRDefault="00D14E88" w:rsidP="00B35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B35E61" w:rsidRPr="002A03DA">
              <w:rPr>
                <w:rFonts w:ascii="Times New Roman" w:hAnsi="Times New Roman" w:cs="Times New Roman"/>
                <w:sz w:val="16"/>
                <w:szCs w:val="16"/>
              </w:rPr>
              <w:t>17.16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0275" w:rsidRPr="002A03DA" w:rsidRDefault="0089027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90275" w:rsidRPr="002A03DA" w:rsidRDefault="0089027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2A03DA">
              <w:rPr>
                <w:rFonts w:ascii="Times New Roman" w:hAnsi="Times New Roman" w:cs="Times New Roman"/>
                <w:sz w:val="16"/>
                <w:szCs w:val="16"/>
              </w:rPr>
              <w:t>68.01</w:t>
            </w:r>
          </w:p>
        </w:tc>
      </w:tr>
    </w:tbl>
    <w:p w:rsidR="005F68CA" w:rsidRPr="002A03DA" w:rsidRDefault="005F68CA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F68CA" w:rsidRPr="002A03D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2A03DA">
        <w:rPr>
          <w:rFonts w:ascii="Angsana New" w:hAnsi="Angsana New"/>
          <w:b/>
          <w:bCs/>
          <w:sz w:val="20"/>
          <w:szCs w:val="20"/>
        </w:rPr>
        <w:br w:type="page"/>
      </w:r>
    </w:p>
    <w:tbl>
      <w:tblPr>
        <w:tblW w:w="14834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02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7F611E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F611E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90" w:hanging="32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105" w:hanging="52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115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30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</w:p>
        </w:tc>
      </w:tr>
      <w:tr w:rsidR="007F611E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611E" w:rsidRPr="002A03DA" w:rsidRDefault="007F611E" w:rsidP="00780515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</w:tr>
      <w:tr w:rsidR="007F611E" w:rsidRPr="002A03DA" w:rsidTr="005F68CA">
        <w:trPr>
          <w:tblHeader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F611E" w:rsidRPr="002A03DA" w:rsidTr="007F611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11E" w:rsidRPr="002A03DA" w:rsidRDefault="007F611E" w:rsidP="007F611E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F611E" w:rsidRPr="002A03DA" w:rsidRDefault="007F611E" w:rsidP="007F6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7467" w:rsidRPr="002A03DA" w:rsidTr="007F611E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E9115B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16,527.57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14,481.78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7,459.61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7,695.58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2,012.00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2,046.81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1,386.50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1,527.77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(11.51)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(13.73)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E9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27,</w:t>
            </w:r>
            <w:r w:rsidR="00E9115B">
              <w:rPr>
                <w:rFonts w:ascii="Angsana New" w:hAnsi="Angsana New"/>
                <w:sz w:val="24"/>
                <w:szCs w:val="24"/>
              </w:rPr>
              <w:t>374.17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25,738.21</w:t>
            </w:r>
          </w:p>
        </w:tc>
      </w:tr>
      <w:tr w:rsidR="00177467" w:rsidRPr="002A03DA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C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2,9</w:t>
            </w:r>
            <w:r w:rsidR="00CC21A3">
              <w:rPr>
                <w:rFonts w:ascii="Angsana New" w:hAnsi="Angsana New"/>
                <w:sz w:val="24"/>
                <w:szCs w:val="24"/>
              </w:rPr>
              <w:t>52</w:t>
            </w:r>
            <w:r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CC21A3"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2,677.82</w:t>
            </w:r>
          </w:p>
        </w:tc>
      </w:tr>
      <w:tr w:rsidR="00177467" w:rsidRPr="002A03DA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478.43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407.62</w:t>
            </w:r>
          </w:p>
        </w:tc>
      </w:tr>
      <w:tr w:rsidR="00177467" w:rsidRPr="002A03DA" w:rsidTr="00890275">
        <w:trPr>
          <w:trHeight w:val="333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CC21A3" w:rsidP="00E9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</w:t>
            </w:r>
            <w:r w:rsidR="00E9115B">
              <w:rPr>
                <w:rFonts w:ascii="Angsana New" w:hAnsi="Angsana New"/>
                <w:b/>
                <w:bCs/>
                <w:sz w:val="24"/>
                <w:szCs w:val="24"/>
              </w:rPr>
              <w:t>804</w:t>
            </w:r>
            <w:r w:rsidR="00177467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E9115B"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28,823.65</w:t>
            </w:r>
          </w:p>
        </w:tc>
      </w:tr>
      <w:tr w:rsidR="00177467" w:rsidRPr="002A03DA" w:rsidTr="00890275">
        <w:trPr>
          <w:trHeight w:val="232"/>
        </w:trPr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7467" w:rsidRPr="002A03DA" w:rsidTr="0078051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77467" w:rsidRPr="002A03DA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7467" w:rsidRPr="002A03DA" w:rsidRDefault="00177467" w:rsidP="00DF11AE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</w:t>
            </w:r>
            <w:r w:rsidR="00A83C87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E9115B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7,417.05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C6F9C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5,362.10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7,462.09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7,809.88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1,042.26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1,041.11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C6F9C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C6F9C" w:rsidP="001C6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713.95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(191.65)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E9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16,</w:t>
            </w:r>
            <w:r w:rsidR="00E9115B">
              <w:rPr>
                <w:rFonts w:ascii="Angsana New" w:hAnsi="Angsana New"/>
                <w:sz w:val="24"/>
                <w:szCs w:val="24"/>
              </w:rPr>
              <w:t>221</w:t>
            </w:r>
            <w:r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E9115B"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14,735.39</w:t>
            </w:r>
          </w:p>
        </w:tc>
      </w:tr>
      <w:tr w:rsidR="00177467" w:rsidRPr="002A03DA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219.34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274.42</w:t>
            </w:r>
          </w:p>
        </w:tc>
      </w:tr>
      <w:tr w:rsidR="00177467" w:rsidRPr="002A03DA" w:rsidTr="00890275"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7467" w:rsidRPr="002A03DA" w:rsidRDefault="00177467" w:rsidP="0017746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E9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16,</w:t>
            </w:r>
            <w:r w:rsidR="00E9115B">
              <w:rPr>
                <w:rFonts w:ascii="Angsana New" w:hAnsi="Angsana New"/>
                <w:b/>
                <w:bCs/>
                <w:sz w:val="24"/>
                <w:szCs w:val="24"/>
              </w:rPr>
              <w:t>440.93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15,009.81</w:t>
            </w:r>
          </w:p>
        </w:tc>
      </w:tr>
    </w:tbl>
    <w:p w:rsidR="00624A49" w:rsidRPr="002A03DA" w:rsidRDefault="00624A49" w:rsidP="00BC2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AF376F" w:rsidRPr="002A03DA" w:rsidRDefault="00AF376F" w:rsidP="00D3176E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GB" w:eastAsia="en-GB"/>
        </w:rPr>
      </w:pPr>
      <w:r w:rsidRPr="002A03DA">
        <w:rPr>
          <w:rFonts w:ascii="Angsana New" w:hAnsi="Angsana New" w:hint="cs"/>
          <w:b/>
          <w:bCs/>
          <w:sz w:val="30"/>
          <w:szCs w:val="30"/>
          <w:cs/>
          <w:lang w:val="en-GB" w:eastAsia="en-GB"/>
        </w:rPr>
        <w:t>ส่วนงานภูมิศาสตร์</w:t>
      </w:r>
    </w:p>
    <w:p w:rsidR="00AF376F" w:rsidRPr="002A03DA" w:rsidRDefault="00AF376F" w:rsidP="00D3176E">
      <w:pPr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:rsidR="00AF376F" w:rsidRPr="002A03DA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:rsidR="00AF376F" w:rsidRPr="002A03DA" w:rsidRDefault="00AF376F" w:rsidP="00D3176E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AF376F" w:rsidRPr="002A03DA" w:rsidRDefault="00AF376F" w:rsidP="00AF376F">
      <w:pPr>
        <w:jc w:val="both"/>
        <w:rPr>
          <w:rFonts w:ascii="Angsana New" w:hAnsi="Angsana New"/>
          <w:sz w:val="20"/>
          <w:szCs w:val="20"/>
        </w:rPr>
        <w:sectPr w:rsidR="00AF376F" w:rsidRPr="002A03DA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:rsidR="00C14503" w:rsidRPr="002A03DA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รายได้จากการลงทุน</w:t>
      </w:r>
    </w:p>
    <w:p w:rsidR="00C14503" w:rsidRPr="002A03DA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830"/>
        <w:gridCol w:w="1343"/>
        <w:gridCol w:w="268"/>
        <w:gridCol w:w="1088"/>
        <w:gridCol w:w="268"/>
        <w:gridCol w:w="1349"/>
        <w:gridCol w:w="268"/>
        <w:gridCol w:w="1063"/>
      </w:tblGrid>
      <w:tr w:rsidR="00C14503" w:rsidRPr="002A03DA" w:rsidTr="00060B05">
        <w:trPr>
          <w:trHeight w:val="155"/>
        </w:trPr>
        <w:tc>
          <w:tcPr>
            <w:tcW w:w="1667" w:type="pct"/>
          </w:tcPr>
          <w:p w:rsidR="00C14503" w:rsidRPr="002A03DA" w:rsidRDefault="00C14503" w:rsidP="000508A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C14503" w:rsidRPr="002A03DA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B05" w:rsidRPr="002A03DA" w:rsidTr="00060B05">
        <w:tc>
          <w:tcPr>
            <w:tcW w:w="1667" w:type="pct"/>
          </w:tcPr>
          <w:p w:rsidR="00060B05" w:rsidRPr="00104741" w:rsidRDefault="00060B05" w:rsidP="00060B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060B05">
        <w:tc>
          <w:tcPr>
            <w:tcW w:w="1667" w:type="pct"/>
          </w:tcPr>
          <w:p w:rsidR="00060B05" w:rsidRPr="00104741" w:rsidRDefault="00060B05" w:rsidP="00060B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</w:tr>
      <w:tr w:rsidR="00060B05" w:rsidRPr="002A03DA" w:rsidTr="00060B05">
        <w:tc>
          <w:tcPr>
            <w:tcW w:w="1667" w:type="pct"/>
          </w:tcPr>
          <w:p w:rsidR="00060B05" w:rsidRPr="00104741" w:rsidRDefault="00060B05" w:rsidP="00060B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91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สำหรับปี</w:t>
            </w:r>
          </w:p>
        </w:tc>
      </w:tr>
      <w:tr w:rsidR="00060B05" w:rsidRPr="002A03DA" w:rsidTr="00060B05">
        <w:tc>
          <w:tcPr>
            <w:tcW w:w="1667" w:type="pct"/>
          </w:tcPr>
          <w:p w:rsidR="00060B05" w:rsidRPr="00104741" w:rsidRDefault="00060B05" w:rsidP="00060B0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91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8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060B05" w:rsidRPr="002A03DA" w:rsidTr="00060B05">
        <w:tc>
          <w:tcPr>
            <w:tcW w:w="1667" w:type="pct"/>
          </w:tcPr>
          <w:p w:rsidR="00060B05" w:rsidRPr="002A03DA" w:rsidRDefault="00060B05" w:rsidP="00060B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1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:rsidR="00060B05" w:rsidRPr="002A03DA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 2559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" w:type="pct"/>
            <w:vAlign w:val="center"/>
          </w:tcPr>
          <w:p w:rsidR="00060B05" w:rsidRPr="002A03DA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ธันวาคม</w:t>
            </w: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 xml:space="preserve"> 2559</w:t>
            </w:r>
          </w:p>
        </w:tc>
      </w:tr>
      <w:tr w:rsidR="00060B05" w:rsidRPr="002A03DA" w:rsidTr="00060B05">
        <w:trPr>
          <w:trHeight w:val="335"/>
        </w:trPr>
        <w:tc>
          <w:tcPr>
            <w:tcW w:w="1667" w:type="pct"/>
          </w:tcPr>
          <w:p w:rsidR="00060B05" w:rsidRPr="002A03DA" w:rsidRDefault="00060B05" w:rsidP="00060B05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6" w:type="pct"/>
            <w:gridSpan w:val="7"/>
          </w:tcPr>
          <w:p w:rsidR="00060B05" w:rsidRPr="002A03DA" w:rsidRDefault="00060B05" w:rsidP="00060B0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  <w:vAlign w:val="bottom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  <w:vAlign w:val="bottom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4, 11</w:t>
            </w:r>
          </w:p>
        </w:tc>
        <w:tc>
          <w:tcPr>
            <w:tcW w:w="691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569.64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366.31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  <w:vAlign w:val="bottom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4, 10</w:t>
            </w:r>
          </w:p>
        </w:tc>
        <w:tc>
          <w:tcPr>
            <w:tcW w:w="691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141.06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  <w:vAlign w:val="bottom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710.70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451.96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  <w:vAlign w:val="bottom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91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416.60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385.99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91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8.22</w:t>
            </w:r>
          </w:p>
        </w:tc>
        <w:tc>
          <w:tcPr>
            <w:tcW w:w="138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17.14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8.22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17.14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138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8.51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0.63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5.13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9.80</w:t>
            </w:r>
          </w:p>
        </w:tc>
        <w:tc>
          <w:tcPr>
            <w:tcW w:w="138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25.65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425.45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408.26</w:t>
            </w: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spacing w:line="80" w:lineRule="exact"/>
              <w:ind w:lef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spacing w:line="80" w:lineRule="exact"/>
              <w:ind w:left="-107" w:right="-109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60B05" w:rsidRPr="002A03DA" w:rsidTr="00060B05">
        <w:trPr>
          <w:trHeight w:val="155"/>
        </w:trPr>
        <w:tc>
          <w:tcPr>
            <w:tcW w:w="1667" w:type="pct"/>
          </w:tcPr>
          <w:p w:rsidR="00060B05" w:rsidRPr="002A03DA" w:rsidRDefault="00060B05" w:rsidP="00060B0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7" w:type="pct"/>
            <w:tcBorders>
              <w:left w:val="nil"/>
            </w:tcBorders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9.80</w:t>
            </w:r>
          </w:p>
        </w:tc>
        <w:tc>
          <w:tcPr>
            <w:tcW w:w="138" w:type="pct"/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25.65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1,136.15</w:t>
            </w:r>
          </w:p>
        </w:tc>
        <w:tc>
          <w:tcPr>
            <w:tcW w:w="138" w:type="pct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860.22</w:t>
            </w:r>
          </w:p>
        </w:tc>
      </w:tr>
    </w:tbl>
    <w:p w:rsidR="00104741" w:rsidRDefault="00104741" w:rsidP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104741" w:rsidRDefault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14503" w:rsidRPr="002A03DA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ค่าใช้จ่ายในการขาย</w:t>
      </w:r>
    </w:p>
    <w:p w:rsidR="00C14503" w:rsidRPr="002A03DA" w:rsidRDefault="00C14503" w:rsidP="00C14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1"/>
        <w:gridCol w:w="240"/>
        <w:gridCol w:w="1378"/>
        <w:gridCol w:w="272"/>
        <w:gridCol w:w="1170"/>
        <w:gridCol w:w="274"/>
        <w:gridCol w:w="1339"/>
        <w:gridCol w:w="280"/>
        <w:gridCol w:w="1166"/>
      </w:tblGrid>
      <w:tr w:rsidR="00060B05" w:rsidRPr="002A03DA" w:rsidTr="00060B05">
        <w:trPr>
          <w:trHeight w:val="160"/>
          <w:tblHeader/>
        </w:trPr>
        <w:tc>
          <w:tcPr>
            <w:tcW w:w="1852" w:type="pct"/>
          </w:tcPr>
          <w:p w:rsidR="00C14503" w:rsidRPr="002A03DA" w:rsidRDefault="00C14503" w:rsidP="00BC54AF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:rsidR="00C14503" w:rsidRPr="002A03DA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B05" w:rsidRPr="002A03DA" w:rsidTr="00301516">
        <w:trPr>
          <w:trHeight w:val="419"/>
          <w:tblHeader/>
        </w:trPr>
        <w:tc>
          <w:tcPr>
            <w:tcW w:w="1852" w:type="pct"/>
          </w:tcPr>
          <w:p w:rsidR="00060B05" w:rsidRPr="00104741" w:rsidRDefault="00060B05" w:rsidP="00060B05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" w:type="pct"/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4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44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301516">
        <w:trPr>
          <w:trHeight w:val="419"/>
          <w:tblHeader/>
        </w:trPr>
        <w:tc>
          <w:tcPr>
            <w:tcW w:w="1852" w:type="pct"/>
          </w:tcPr>
          <w:p w:rsidR="00060B05" w:rsidRPr="00104741" w:rsidRDefault="00060B05" w:rsidP="00060B05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" w:type="pct"/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4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301516">
        <w:trPr>
          <w:trHeight w:val="419"/>
          <w:tblHeader/>
        </w:trPr>
        <w:tc>
          <w:tcPr>
            <w:tcW w:w="1852" w:type="pct"/>
          </w:tcPr>
          <w:p w:rsidR="00060B05" w:rsidRPr="00104741" w:rsidRDefault="00060B05" w:rsidP="00060B05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" w:type="pct"/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41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4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060B05" w:rsidRPr="002A03DA" w:rsidTr="00301516">
        <w:trPr>
          <w:trHeight w:val="419"/>
          <w:tblHeader/>
        </w:trPr>
        <w:tc>
          <w:tcPr>
            <w:tcW w:w="1852" w:type="pct"/>
          </w:tcPr>
          <w:p w:rsidR="00060B05" w:rsidRPr="00104741" w:rsidRDefault="00060B05" w:rsidP="00060B05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" w:type="pct"/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41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4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104741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060B05" w:rsidRPr="002A03DA" w:rsidTr="00301516">
        <w:trPr>
          <w:trHeight w:val="419"/>
          <w:tblHeader/>
        </w:trPr>
        <w:tc>
          <w:tcPr>
            <w:tcW w:w="1852" w:type="pct"/>
          </w:tcPr>
          <w:p w:rsidR="00060B05" w:rsidRPr="00104741" w:rsidRDefault="00060B05" w:rsidP="00060B05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" w:type="pct"/>
          </w:tcPr>
          <w:p w:rsidR="00060B05" w:rsidRPr="00104741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40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104741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10474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41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060B05" w:rsidRPr="00104741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1047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104741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144" w:type="pct"/>
          </w:tcPr>
          <w:p w:rsidR="00060B05" w:rsidRPr="00104741" w:rsidRDefault="00060B05" w:rsidP="00060B0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060B05" w:rsidRPr="00104741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04741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Pr="00104741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Pr="00104741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  <w:r w:rsidRPr="00104741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Pr="00104741">
              <w:rPr>
                <w:rFonts w:ascii="Angsana New" w:hAnsi="Angsana New"/>
                <w:bCs/>
                <w:sz w:val="24"/>
                <w:szCs w:val="24"/>
              </w:rPr>
              <w:t>2559</w:t>
            </w:r>
          </w:p>
        </w:tc>
      </w:tr>
      <w:tr w:rsidR="00EA53D2" w:rsidRPr="002A03DA" w:rsidTr="00301516">
        <w:trPr>
          <w:trHeight w:val="347"/>
          <w:tblHeader/>
        </w:trPr>
        <w:tc>
          <w:tcPr>
            <w:tcW w:w="1852" w:type="pct"/>
          </w:tcPr>
          <w:p w:rsidR="00EA53D2" w:rsidRPr="002A03DA" w:rsidRDefault="00EA53D2" w:rsidP="00EA53D2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24" w:type="pct"/>
            <w:gridSpan w:val="7"/>
          </w:tcPr>
          <w:p w:rsidR="00EA53D2" w:rsidRPr="002A03DA" w:rsidRDefault="00EA53D2" w:rsidP="00EA53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1516" w:rsidRPr="002A03DA" w:rsidTr="00301516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8" w:right="-10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ค่าธรรมเนียมการโอนและภาษีธุรกิจเฉพาะ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333.75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361.47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</w:tr>
      <w:tr w:rsidR="00301516" w:rsidRPr="002A03DA" w:rsidTr="002A7BA5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245.83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325.63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4.08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</w:tr>
      <w:tr w:rsidR="00301516" w:rsidRPr="0066034B" w:rsidTr="00301516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70.48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98.27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:rsidR="00301516" w:rsidRPr="002A03DA" w:rsidRDefault="0066034B" w:rsidP="006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301516"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034B" w:rsidRPr="002A03DA" w:rsidTr="006766B7">
        <w:trPr>
          <w:trHeight w:val="160"/>
        </w:trPr>
        <w:tc>
          <w:tcPr>
            <w:tcW w:w="1852" w:type="pct"/>
          </w:tcPr>
          <w:p w:rsidR="0066034B" w:rsidRPr="002A03DA" w:rsidRDefault="0066034B" w:rsidP="00087B74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087B74">
              <w:rPr>
                <w:rFonts w:ascii="Angsana New" w:hAnsi="Angsana New" w:hint="cs"/>
                <w:sz w:val="30"/>
                <w:szCs w:val="30"/>
                <w:cs/>
              </w:rPr>
              <w:t>ธรรมเนียมการจัดการ</w:t>
            </w:r>
          </w:p>
        </w:tc>
        <w:tc>
          <w:tcPr>
            <w:tcW w:w="123" w:type="pct"/>
          </w:tcPr>
          <w:p w:rsidR="0066034B" w:rsidRPr="002A03DA" w:rsidRDefault="0066034B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:rsidR="0066034B" w:rsidRPr="0066034B" w:rsidRDefault="0066034B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2.65</w:t>
            </w:r>
          </w:p>
        </w:tc>
        <w:tc>
          <w:tcPr>
            <w:tcW w:w="140" w:type="pct"/>
            <w:vAlign w:val="bottom"/>
          </w:tcPr>
          <w:p w:rsidR="0066034B" w:rsidRPr="002A03DA" w:rsidRDefault="0066034B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66034B" w:rsidRPr="002A03DA" w:rsidRDefault="0066034B" w:rsidP="00BF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:rsidR="0066034B" w:rsidRPr="002A03DA" w:rsidRDefault="0066034B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66034B" w:rsidRPr="002A03DA" w:rsidRDefault="00BF7B60" w:rsidP="00BF7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2"/>
                <w:tab w:val="right" w:pos="905"/>
              </w:tabs>
              <w:ind w:right="2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:rsidR="0066034B" w:rsidRPr="002A03DA" w:rsidRDefault="0066034B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66034B" w:rsidRPr="002A03DA" w:rsidRDefault="0066034B" w:rsidP="00660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1516" w:rsidRPr="002A03DA" w:rsidTr="006766B7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6.88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31.77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23.46</w:t>
            </w:r>
          </w:p>
        </w:tc>
      </w:tr>
      <w:tr w:rsidR="00301516" w:rsidRPr="002A03DA" w:rsidTr="006766B7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:rsidR="00301516" w:rsidRPr="002A03DA" w:rsidRDefault="00BF7B60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10.32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9.97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3.77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1.16</w:t>
            </w:r>
          </w:p>
        </w:tc>
      </w:tr>
      <w:tr w:rsidR="00301516" w:rsidRPr="002A03DA" w:rsidTr="006766B7">
        <w:trPr>
          <w:trHeight w:val="160"/>
        </w:trPr>
        <w:tc>
          <w:tcPr>
            <w:tcW w:w="1852" w:type="pct"/>
          </w:tcPr>
          <w:p w:rsidR="00301516" w:rsidRPr="002A03DA" w:rsidRDefault="00301516" w:rsidP="00301516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" w:type="pct"/>
          </w:tcPr>
          <w:p w:rsidR="00301516" w:rsidRPr="002A03DA" w:rsidRDefault="00301516" w:rsidP="0030151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669.91</w:t>
            </w:r>
          </w:p>
        </w:tc>
        <w:tc>
          <w:tcPr>
            <w:tcW w:w="140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827.11</w:t>
            </w:r>
          </w:p>
        </w:tc>
        <w:tc>
          <w:tcPr>
            <w:tcW w:w="141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9.43</w:t>
            </w:r>
          </w:p>
        </w:tc>
        <w:tc>
          <w:tcPr>
            <w:tcW w:w="144" w:type="pct"/>
            <w:vAlign w:val="bottom"/>
          </w:tcPr>
          <w:p w:rsidR="00301516" w:rsidRPr="002A03DA" w:rsidRDefault="00301516" w:rsidP="0030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1516" w:rsidRPr="002A03DA" w:rsidRDefault="0030151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28.67</w:t>
            </w:r>
          </w:p>
        </w:tc>
      </w:tr>
    </w:tbl>
    <w:p w:rsidR="00EA53D2" w:rsidRPr="002A03DA" w:rsidRDefault="00EA53D2" w:rsidP="007F6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C14503" w:rsidRPr="002A03DA" w:rsidRDefault="00C1450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50439A" w:rsidRPr="002A03DA" w:rsidRDefault="0050439A" w:rsidP="0050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0"/>
          <w:szCs w:val="20"/>
        </w:rPr>
      </w:pPr>
    </w:p>
    <w:tbl>
      <w:tblPr>
        <w:tblW w:w="9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892"/>
        <w:gridCol w:w="1359"/>
        <w:gridCol w:w="271"/>
        <w:gridCol w:w="1173"/>
        <w:gridCol w:w="271"/>
        <w:gridCol w:w="1345"/>
        <w:gridCol w:w="271"/>
        <w:gridCol w:w="1165"/>
      </w:tblGrid>
      <w:tr w:rsidR="00C14503" w:rsidRPr="002A03DA" w:rsidTr="00104741">
        <w:trPr>
          <w:trHeight w:val="155"/>
          <w:tblHeader/>
        </w:trPr>
        <w:tc>
          <w:tcPr>
            <w:tcW w:w="1560" w:type="pct"/>
          </w:tcPr>
          <w:p w:rsidR="00C14503" w:rsidRPr="002A03DA" w:rsidRDefault="00C14503" w:rsidP="000508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:rsidR="00C14503" w:rsidRPr="002A03DA" w:rsidRDefault="00C14503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:rsidR="00C14503" w:rsidRPr="002A03DA" w:rsidRDefault="00C14503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B05" w:rsidRPr="002A03DA" w:rsidTr="00104741">
        <w:trPr>
          <w:tblHeader/>
        </w:trPr>
        <w:tc>
          <w:tcPr>
            <w:tcW w:w="1560" w:type="pct"/>
          </w:tcPr>
          <w:p w:rsidR="00060B05" w:rsidRPr="002A03DA" w:rsidRDefault="00060B05" w:rsidP="00060B0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104741">
        <w:trPr>
          <w:tblHeader/>
        </w:trPr>
        <w:tc>
          <w:tcPr>
            <w:tcW w:w="1560" w:type="pct"/>
          </w:tcPr>
          <w:p w:rsidR="00060B05" w:rsidRPr="002A03DA" w:rsidRDefault="00060B05" w:rsidP="00060B0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104741">
        <w:trPr>
          <w:tblHeader/>
        </w:trPr>
        <w:tc>
          <w:tcPr>
            <w:tcW w:w="1560" w:type="pct"/>
          </w:tcPr>
          <w:p w:rsidR="00060B05" w:rsidRPr="002A03DA" w:rsidRDefault="00060B05" w:rsidP="00060B0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060B05" w:rsidRPr="002A03DA" w:rsidTr="00104741">
        <w:trPr>
          <w:tblHeader/>
        </w:trPr>
        <w:tc>
          <w:tcPr>
            <w:tcW w:w="1560" w:type="pct"/>
          </w:tcPr>
          <w:p w:rsidR="00060B05" w:rsidRPr="002A03DA" w:rsidRDefault="00060B05" w:rsidP="00060B0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060B05" w:rsidRPr="002A03DA" w:rsidRDefault="00060B05" w:rsidP="00301516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8" w:type="pct"/>
            <w:vAlign w:val="center"/>
          </w:tcPr>
          <w:p w:rsidR="00060B05" w:rsidRPr="002A03DA" w:rsidRDefault="00060B05" w:rsidP="00301516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060B05" w:rsidRPr="002A03DA" w:rsidRDefault="00060B05" w:rsidP="00301516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2A7BA5" w:rsidRPr="002A03DA" w:rsidTr="00104741">
        <w:trPr>
          <w:tblHeader/>
        </w:trPr>
        <w:tc>
          <w:tcPr>
            <w:tcW w:w="1560" w:type="pct"/>
          </w:tcPr>
          <w:p w:rsidR="002A7BA5" w:rsidRPr="002A03DA" w:rsidRDefault="002A7BA5" w:rsidP="002A7BA5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2A7BA5" w:rsidRPr="002A03DA" w:rsidRDefault="002A7BA5" w:rsidP="002A7BA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38" w:type="pct"/>
            <w:vAlign w:val="center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38" w:type="pct"/>
            <w:vAlign w:val="center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138" w:type="pct"/>
            <w:vAlign w:val="center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EA53D2" w:rsidRPr="002A03DA" w:rsidTr="00104741">
        <w:trPr>
          <w:trHeight w:val="335"/>
          <w:tblHeader/>
        </w:trPr>
        <w:tc>
          <w:tcPr>
            <w:tcW w:w="1560" w:type="pct"/>
          </w:tcPr>
          <w:p w:rsidR="00EA53D2" w:rsidRPr="002A03DA" w:rsidRDefault="00EA53D2" w:rsidP="00EA53D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5" w:type="pct"/>
            <w:gridSpan w:val="7"/>
          </w:tcPr>
          <w:p w:rsidR="00EA53D2" w:rsidRPr="002A03DA" w:rsidRDefault="00EA53D2" w:rsidP="00EA53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B05" w:rsidRPr="002A03DA" w:rsidTr="0095641B">
        <w:trPr>
          <w:trHeight w:val="155"/>
        </w:trPr>
        <w:tc>
          <w:tcPr>
            <w:tcW w:w="1560" w:type="pct"/>
          </w:tcPr>
          <w:p w:rsidR="00EA53D2" w:rsidRPr="002A03DA" w:rsidRDefault="00EA53D2" w:rsidP="00EA53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:rsidR="00EA53D2" w:rsidRPr="002A03DA" w:rsidRDefault="0050306D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471.6</w:t>
            </w:r>
            <w:r w:rsidR="002C6739"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EA53D2" w:rsidRPr="001524C8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508.</w:t>
            </w:r>
            <w:r w:rsidRPr="001524C8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EA53D2" w:rsidRPr="002A03DA" w:rsidRDefault="00C46AA4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168.71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A53D2" w:rsidRPr="002A03DA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192.28</w:t>
            </w:r>
          </w:p>
        </w:tc>
      </w:tr>
      <w:tr w:rsidR="00060B05" w:rsidRPr="002A03DA" w:rsidTr="0095641B">
        <w:trPr>
          <w:trHeight w:val="155"/>
        </w:trPr>
        <w:tc>
          <w:tcPr>
            <w:tcW w:w="1560" w:type="pct"/>
          </w:tcPr>
          <w:p w:rsidR="00EA53D2" w:rsidRPr="002A03DA" w:rsidRDefault="00EA53D2" w:rsidP="00EA53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:rsidR="00EA53D2" w:rsidRPr="002A03DA" w:rsidRDefault="00A63086" w:rsidP="0033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86.94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vAlign w:val="bottom"/>
          </w:tcPr>
          <w:p w:rsidR="00EA53D2" w:rsidRPr="001524C8" w:rsidRDefault="00A6308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95.46</w:t>
            </w:r>
            <w:r w:rsidR="006A1D28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vAlign w:val="bottom"/>
          </w:tcPr>
          <w:p w:rsidR="00EA53D2" w:rsidRPr="002A03DA" w:rsidRDefault="00597C74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39.22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A53D2" w:rsidRPr="002A03DA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34.95</w:t>
            </w:r>
          </w:p>
        </w:tc>
      </w:tr>
      <w:tr w:rsidR="00060B05" w:rsidRPr="002A03DA" w:rsidTr="0095641B">
        <w:trPr>
          <w:trHeight w:val="155"/>
        </w:trPr>
        <w:tc>
          <w:tcPr>
            <w:tcW w:w="1560" w:type="pct"/>
          </w:tcPr>
          <w:p w:rsidR="00EA53D2" w:rsidRPr="002A03DA" w:rsidRDefault="00EA53D2" w:rsidP="00EA53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ค่าซ่อมแซมดูแลรักษา</w:t>
            </w: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:rsidR="00EA53D2" w:rsidRPr="002A03DA" w:rsidRDefault="00F3356C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82.24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EA53D2" w:rsidRPr="001524C8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96.00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EA53D2" w:rsidRPr="002A03DA" w:rsidRDefault="00C46AA4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2.17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A53D2" w:rsidRPr="002A03DA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2.91</w:t>
            </w:r>
          </w:p>
        </w:tc>
      </w:tr>
      <w:tr w:rsidR="00060B05" w:rsidRPr="002A03DA" w:rsidTr="0095641B">
        <w:trPr>
          <w:trHeight w:val="155"/>
        </w:trPr>
        <w:tc>
          <w:tcPr>
            <w:tcW w:w="1560" w:type="pct"/>
          </w:tcPr>
          <w:p w:rsidR="00EA53D2" w:rsidRPr="002A03DA" w:rsidRDefault="00EA53D2" w:rsidP="00EA53D2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:rsidR="00EA53D2" w:rsidRPr="002A03DA" w:rsidRDefault="00977F11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58.14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EA53D2" w:rsidRPr="001524C8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55.73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EA53D2" w:rsidRPr="002A03DA" w:rsidRDefault="00047B38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28.7</w:t>
            </w:r>
            <w:r w:rsidR="003359B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A53D2" w:rsidRPr="002A03DA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31.48</w:t>
            </w:r>
          </w:p>
        </w:tc>
      </w:tr>
      <w:tr w:rsidR="00060B05" w:rsidRPr="002A03DA" w:rsidTr="0095641B">
        <w:trPr>
          <w:trHeight w:val="155"/>
        </w:trPr>
        <w:tc>
          <w:tcPr>
            <w:tcW w:w="1560" w:type="pct"/>
          </w:tcPr>
          <w:p w:rsidR="00EA53D2" w:rsidRPr="002A03DA" w:rsidRDefault="00EA53D2" w:rsidP="00EA53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5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vAlign w:val="bottom"/>
          </w:tcPr>
          <w:p w:rsidR="00EA53D2" w:rsidRPr="002A03DA" w:rsidRDefault="00977F11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47.73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  <w:vAlign w:val="bottom"/>
          </w:tcPr>
          <w:p w:rsidR="00EA53D2" w:rsidRPr="001524C8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70.26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  <w:vAlign w:val="bottom"/>
          </w:tcPr>
          <w:p w:rsidR="00EA53D2" w:rsidRPr="002A03DA" w:rsidRDefault="00047B38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138" w:type="pct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EA53D2" w:rsidRPr="002A03DA" w:rsidRDefault="00EA53D2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5.78</w:t>
            </w:r>
          </w:p>
        </w:tc>
      </w:tr>
      <w:tr w:rsidR="00FC39B6" w:rsidRPr="002A03DA" w:rsidTr="0095641B">
        <w:trPr>
          <w:trHeight w:val="155"/>
        </w:trPr>
        <w:tc>
          <w:tcPr>
            <w:tcW w:w="1560" w:type="pct"/>
          </w:tcPr>
          <w:p w:rsidR="00FC39B6" w:rsidRPr="002A03DA" w:rsidRDefault="00F20E59" w:rsidP="0095641B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30.76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C39B6" w:rsidRPr="001524C8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33.56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FC39B6" w:rsidRPr="002A03DA" w:rsidRDefault="00F20E59" w:rsidP="00F2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9.61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15.00</w:t>
            </w:r>
          </w:p>
        </w:tc>
      </w:tr>
      <w:tr w:rsidR="00FC39B6" w:rsidRPr="002A03DA" w:rsidTr="0095641B">
        <w:trPr>
          <w:trHeight w:val="155"/>
        </w:trPr>
        <w:tc>
          <w:tcPr>
            <w:tcW w:w="1560" w:type="pct"/>
          </w:tcPr>
          <w:p w:rsidR="00FC39B6" w:rsidRPr="002A03DA" w:rsidRDefault="00F20E59" w:rsidP="0095641B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29.34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C39B6" w:rsidRPr="001524C8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44.19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FC39B6" w:rsidRPr="002A03DA" w:rsidRDefault="00F20E59" w:rsidP="00F2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C39B6" w:rsidRPr="002A03DA" w:rsidTr="0095641B">
        <w:trPr>
          <w:trHeight w:val="155"/>
        </w:trPr>
        <w:tc>
          <w:tcPr>
            <w:tcW w:w="1560" w:type="pct"/>
          </w:tcPr>
          <w:p w:rsidR="00FC39B6" w:rsidRPr="002A03DA" w:rsidRDefault="00F20E59" w:rsidP="0095641B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ค่าใช้จ่ายสำนักงาน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20.51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FC39B6" w:rsidRPr="001524C8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26.20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FC39B6" w:rsidRPr="002A03DA" w:rsidRDefault="00F20E59" w:rsidP="00F2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8.33</w:t>
            </w:r>
          </w:p>
        </w:tc>
        <w:tc>
          <w:tcPr>
            <w:tcW w:w="138" w:type="pct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10.98</w:t>
            </w:r>
          </w:p>
        </w:tc>
      </w:tr>
      <w:tr w:rsidR="007A7AD6" w:rsidRPr="002A03DA" w:rsidTr="0095641B">
        <w:trPr>
          <w:trHeight w:val="155"/>
        </w:trPr>
        <w:tc>
          <w:tcPr>
            <w:tcW w:w="1560" w:type="pct"/>
          </w:tcPr>
          <w:p w:rsidR="007A7AD6" w:rsidRPr="002A03DA" w:rsidRDefault="007A7AD6" w:rsidP="007A7AD6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55" w:type="pct"/>
          </w:tcPr>
          <w:p w:rsidR="007A7AD6" w:rsidRPr="002A03DA" w:rsidRDefault="007A7AD6" w:rsidP="007A7AD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18.25</w:t>
            </w:r>
          </w:p>
        </w:tc>
        <w:tc>
          <w:tcPr>
            <w:tcW w:w="138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7A7AD6" w:rsidRPr="001524C8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57.25</w:t>
            </w:r>
          </w:p>
        </w:tc>
        <w:tc>
          <w:tcPr>
            <w:tcW w:w="138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10.40</w:t>
            </w:r>
          </w:p>
        </w:tc>
        <w:tc>
          <w:tcPr>
            <w:tcW w:w="138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7A7AD6" w:rsidRPr="002A03DA" w:rsidRDefault="007A7AD6" w:rsidP="007A7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5.89</w:t>
            </w:r>
          </w:p>
        </w:tc>
      </w:tr>
      <w:tr w:rsidR="00F20E59" w:rsidRPr="002A03DA" w:rsidTr="00104F86">
        <w:trPr>
          <w:trHeight w:val="155"/>
        </w:trPr>
        <w:tc>
          <w:tcPr>
            <w:tcW w:w="1560" w:type="pct"/>
          </w:tcPr>
          <w:p w:rsidR="00F20E59" w:rsidRPr="002A03DA" w:rsidRDefault="00F20E59" w:rsidP="00104F86">
            <w:pPr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ค่าใช้จ่ายประมาณการหนี้สิน</w:t>
            </w:r>
          </w:p>
        </w:tc>
        <w:tc>
          <w:tcPr>
            <w:tcW w:w="455" w:type="pct"/>
          </w:tcPr>
          <w:p w:rsidR="00F20E59" w:rsidRPr="002A03DA" w:rsidRDefault="00F20E59" w:rsidP="00104F8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</w:tcPr>
          <w:p w:rsidR="00F20E59" w:rsidRPr="002A03DA" w:rsidRDefault="00F20E59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12.73</w:t>
            </w:r>
          </w:p>
        </w:tc>
        <w:tc>
          <w:tcPr>
            <w:tcW w:w="138" w:type="pct"/>
          </w:tcPr>
          <w:p w:rsidR="00F20E59" w:rsidRPr="002A03DA" w:rsidRDefault="00F20E59" w:rsidP="00104F86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8" w:type="pct"/>
          </w:tcPr>
          <w:p w:rsidR="00F20E59" w:rsidRPr="001524C8" w:rsidRDefault="00F20E59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85.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8" w:type="pct"/>
          </w:tcPr>
          <w:p w:rsidR="00F20E59" w:rsidRPr="002A03DA" w:rsidRDefault="00F20E59" w:rsidP="00104F86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86" w:type="pct"/>
          </w:tcPr>
          <w:p w:rsidR="00F20E59" w:rsidRPr="002A03DA" w:rsidRDefault="00F20E59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:rsidR="00F20E59" w:rsidRPr="002A03DA" w:rsidRDefault="00F20E59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F20E59" w:rsidRPr="002A03DA" w:rsidRDefault="00F20E59" w:rsidP="00104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90.26</w:t>
            </w:r>
          </w:p>
        </w:tc>
      </w:tr>
      <w:tr w:rsidR="00FC39B6" w:rsidRPr="002A03DA" w:rsidTr="00104F86">
        <w:trPr>
          <w:trHeight w:val="155"/>
        </w:trPr>
        <w:tc>
          <w:tcPr>
            <w:tcW w:w="1560" w:type="pct"/>
          </w:tcPr>
          <w:p w:rsidR="00FC39B6" w:rsidRPr="002A03DA" w:rsidRDefault="00FC39B6" w:rsidP="0095641B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ของสินทรัพย์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:rsidR="00FC39B6" w:rsidRPr="001524C8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1524C8">
              <w:rPr>
                <w:rFonts w:ascii="Angsana New" w:hAnsi="Angsana New"/>
                <w:sz w:val="30"/>
                <w:szCs w:val="30"/>
              </w:rPr>
              <w:t>86.53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25.14</w:t>
            </w:r>
          </w:p>
        </w:tc>
      </w:tr>
      <w:tr w:rsidR="00FC39B6" w:rsidRPr="002A03DA" w:rsidTr="00104F86">
        <w:trPr>
          <w:trHeight w:val="155"/>
        </w:trPr>
        <w:tc>
          <w:tcPr>
            <w:tcW w:w="1560" w:type="pct"/>
          </w:tcPr>
          <w:p w:rsidR="00FC39B6" w:rsidRPr="002A03DA" w:rsidRDefault="00FC39B6" w:rsidP="0095641B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:rsidR="00FC39B6" w:rsidRPr="002A03DA" w:rsidRDefault="00F20E59" w:rsidP="0033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181.2</w:t>
            </w:r>
            <w:r w:rsidR="003359B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:rsidR="00FC39B6" w:rsidRPr="001524C8" w:rsidRDefault="00F20E59" w:rsidP="00F20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199.04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41.</w:t>
            </w:r>
            <w:r w:rsidR="003359B9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:rsidR="00FC39B6" w:rsidRPr="002A03DA" w:rsidRDefault="00F20E59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35.95</w:t>
            </w:r>
          </w:p>
        </w:tc>
      </w:tr>
      <w:tr w:rsidR="00FC39B6" w:rsidRPr="002A03DA" w:rsidTr="00104F86">
        <w:trPr>
          <w:trHeight w:val="155"/>
        </w:trPr>
        <w:tc>
          <w:tcPr>
            <w:tcW w:w="1560" w:type="pct"/>
          </w:tcPr>
          <w:p w:rsidR="00FC39B6" w:rsidRPr="002A03DA" w:rsidRDefault="00FC39B6" w:rsidP="0095641B">
            <w:pPr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1,039.5</w:t>
            </w:r>
            <w:r w:rsidR="00F20E5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39B6" w:rsidRPr="001524C8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1,358.71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311.38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450.62</w:t>
            </w:r>
          </w:p>
        </w:tc>
      </w:tr>
      <w:tr w:rsidR="00FC39B6" w:rsidRPr="002A03DA" w:rsidTr="00104F86">
        <w:trPr>
          <w:trHeight w:val="155"/>
        </w:trPr>
        <w:tc>
          <w:tcPr>
            <w:tcW w:w="1560" w:type="pct"/>
          </w:tcPr>
          <w:p w:rsidR="00FC39B6" w:rsidRPr="002A03DA" w:rsidRDefault="00FC39B6" w:rsidP="0095641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หัก ปันส่วนเป็นต้นทุน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23.15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:rsidR="00FC39B6" w:rsidRPr="001524C8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(23.55</w:t>
            </w:r>
            <w:r w:rsidRPr="001524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(161.07)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(195.67)</w:t>
            </w:r>
          </w:p>
        </w:tc>
      </w:tr>
      <w:tr w:rsidR="00FC39B6" w:rsidRPr="002A03DA" w:rsidTr="0095641B">
        <w:trPr>
          <w:trHeight w:val="155"/>
        </w:trPr>
        <w:tc>
          <w:tcPr>
            <w:tcW w:w="1560" w:type="pct"/>
          </w:tcPr>
          <w:p w:rsidR="00FC39B6" w:rsidRPr="002A03DA" w:rsidRDefault="00FC39B6" w:rsidP="0095641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</w:tcPr>
          <w:p w:rsidR="00FC39B6" w:rsidRPr="002A03DA" w:rsidRDefault="00FC39B6" w:rsidP="0095641B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1,016.39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39B6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1,335</w:t>
            </w:r>
            <w:r w:rsidRPr="001524C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150.31</w:t>
            </w:r>
          </w:p>
        </w:tc>
        <w:tc>
          <w:tcPr>
            <w:tcW w:w="138" w:type="pct"/>
            <w:vAlign w:val="bottom"/>
          </w:tcPr>
          <w:p w:rsidR="00FC39B6" w:rsidRPr="002A03DA" w:rsidRDefault="00FC39B6" w:rsidP="0095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C39B6" w:rsidRPr="002A03DA" w:rsidRDefault="00FC39B6" w:rsidP="002F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254.95</w:t>
            </w:r>
          </w:p>
        </w:tc>
      </w:tr>
    </w:tbl>
    <w:p w:rsidR="005F68CA" w:rsidRPr="002A03D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5971B1" w:rsidRPr="002A03DA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2A03DA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FD1DC3" w:rsidRPr="002A03DA" w:rsidRDefault="00FD1DC3" w:rsidP="00682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3"/>
        <w:gridCol w:w="1352"/>
        <w:gridCol w:w="267"/>
        <w:gridCol w:w="1173"/>
        <w:gridCol w:w="267"/>
        <w:gridCol w:w="1348"/>
        <w:gridCol w:w="267"/>
        <w:gridCol w:w="1173"/>
      </w:tblGrid>
      <w:tr w:rsidR="00FD1DC3" w:rsidRPr="002A03DA" w:rsidTr="00060B05">
        <w:trPr>
          <w:tblHeader/>
        </w:trPr>
        <w:tc>
          <w:tcPr>
            <w:tcW w:w="1514" w:type="pct"/>
          </w:tcPr>
          <w:p w:rsidR="00FD1DC3" w:rsidRPr="002A03DA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FD1DC3" w:rsidRPr="002A03DA" w:rsidRDefault="00FD1DC3" w:rsidP="004F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FD1DC3" w:rsidRPr="002A03DA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B05" w:rsidRPr="002A03DA" w:rsidTr="00060B05">
        <w:trPr>
          <w:tblHeader/>
        </w:trPr>
        <w:tc>
          <w:tcPr>
            <w:tcW w:w="1514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060B05">
        <w:trPr>
          <w:tblHeader/>
        </w:trPr>
        <w:tc>
          <w:tcPr>
            <w:tcW w:w="1514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060B05">
        <w:trPr>
          <w:tblHeader/>
        </w:trPr>
        <w:tc>
          <w:tcPr>
            <w:tcW w:w="1514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060B05" w:rsidRPr="002A03DA" w:rsidTr="00060B05">
        <w:trPr>
          <w:tblHeader/>
        </w:trPr>
        <w:tc>
          <w:tcPr>
            <w:tcW w:w="1514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060B05" w:rsidRPr="002A03DA" w:rsidRDefault="00060B05" w:rsidP="00060B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060B05" w:rsidRPr="002A03DA" w:rsidRDefault="00060B05" w:rsidP="00060B0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6" w:type="pct"/>
          </w:tcPr>
          <w:p w:rsidR="00060B05" w:rsidRPr="002A03DA" w:rsidRDefault="00060B05" w:rsidP="00060B0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060B05" w:rsidRPr="002A03DA" w:rsidRDefault="00060B05" w:rsidP="00060B0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2A7BA5" w:rsidRPr="002A03DA" w:rsidTr="00060B05">
        <w:trPr>
          <w:tblHeader/>
        </w:trPr>
        <w:tc>
          <w:tcPr>
            <w:tcW w:w="1514" w:type="pct"/>
          </w:tcPr>
          <w:p w:rsidR="002A7BA5" w:rsidRPr="002A03DA" w:rsidRDefault="002A7BA5" w:rsidP="002A7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2A7BA5" w:rsidRPr="002A03DA" w:rsidRDefault="002A7BA5" w:rsidP="002A7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9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36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36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136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EA53D2" w:rsidRPr="002A03DA" w:rsidTr="00060B05">
        <w:trPr>
          <w:tblHeader/>
        </w:trPr>
        <w:tc>
          <w:tcPr>
            <w:tcW w:w="1514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0" w:type="pct"/>
            <w:gridSpan w:val="7"/>
          </w:tcPr>
          <w:p w:rsidR="00EA53D2" w:rsidRPr="002A03DA" w:rsidRDefault="00EA53D2" w:rsidP="00EA53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ค่าจ้างและโบนัส</w:t>
            </w: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EA53D2" w:rsidRPr="002A03DA" w:rsidRDefault="00623466" w:rsidP="001F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1F4195" w:rsidRPr="002A03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973E0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563.7</w:t>
            </w:r>
            <w:r w:rsidR="0062346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53D2" w:rsidRPr="002A03DA" w:rsidRDefault="00015F46" w:rsidP="0001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="0088037C">
              <w:rPr>
                <w:rFonts w:ascii="Angsana New" w:hAnsi="Angsana New"/>
                <w:sz w:val="30"/>
                <w:szCs w:val="30"/>
              </w:rPr>
              <w:t>54.50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88037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168.03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06" w:type="pct"/>
          </w:tcPr>
          <w:p w:rsidR="00EA53D2" w:rsidRPr="002A03DA" w:rsidRDefault="009313AD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24</w:t>
            </w:r>
          </w:p>
        </w:tc>
        <w:tc>
          <w:tcPr>
            <w:tcW w:w="689" w:type="pct"/>
          </w:tcPr>
          <w:p w:rsidR="00EA53D2" w:rsidRPr="002A03DA" w:rsidRDefault="001F4195" w:rsidP="0041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8.</w:t>
            </w:r>
            <w:r w:rsidR="004160D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623466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6.75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53D2" w:rsidRPr="002A03DA" w:rsidRDefault="00305BC8" w:rsidP="0001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1.67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4.76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EA53D2" w:rsidRPr="002A03DA" w:rsidRDefault="00E33DF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="00623466">
              <w:rPr>
                <w:rFonts w:ascii="Angsana New" w:hAnsi="Angsana New"/>
                <w:sz w:val="30"/>
                <w:szCs w:val="30"/>
              </w:rPr>
              <w:t>3.93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623466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16.21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53D2" w:rsidRPr="002A03DA" w:rsidRDefault="0088037C" w:rsidP="0001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4.81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:rsidR="00EA53D2" w:rsidRPr="002A03DA" w:rsidRDefault="001F4195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0.37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EA53D2" w:rsidRPr="002A03DA" w:rsidRDefault="00C1284B" w:rsidP="00275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275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40" w:right="-131" w:hanging="3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:rsidR="00EA53D2" w:rsidRPr="002A03DA" w:rsidRDefault="004160D1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54.38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EA53D2" w:rsidRPr="002A03DA" w:rsidRDefault="00973E0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59.67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EA53D2" w:rsidRPr="002A03DA" w:rsidRDefault="0088037C" w:rsidP="00015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18.96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EA53D2" w:rsidRPr="002A03DA" w:rsidRDefault="0088037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19.69</w:t>
            </w:r>
          </w:p>
        </w:tc>
      </w:tr>
      <w:tr w:rsidR="00060B05" w:rsidRPr="002A03DA" w:rsidTr="00060B05">
        <w:tc>
          <w:tcPr>
            <w:tcW w:w="1514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:rsidR="00EA53D2" w:rsidRPr="002A03DA" w:rsidRDefault="00623466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579.36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EA53D2" w:rsidRPr="002A03DA" w:rsidRDefault="00973E03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646.9</w:t>
            </w:r>
            <w:r w:rsidR="0062346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:rsidR="00EA53D2" w:rsidRPr="002A03DA" w:rsidRDefault="0088037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180.08</w:t>
            </w:r>
          </w:p>
        </w:tc>
        <w:tc>
          <w:tcPr>
            <w:tcW w:w="136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:rsidR="00EA53D2" w:rsidRPr="002A03DA" w:rsidRDefault="0088037C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198.48</w:t>
            </w:r>
          </w:p>
        </w:tc>
      </w:tr>
    </w:tbl>
    <w:p w:rsidR="00FD1DC3" w:rsidRPr="002A03DA" w:rsidRDefault="00FD1DC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14"/>
          <w:szCs w:val="14"/>
        </w:rPr>
      </w:pPr>
    </w:p>
    <w:p w:rsidR="00104741" w:rsidRDefault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FD1DC3" w:rsidRPr="002A03DA" w:rsidRDefault="00FD1DC3" w:rsidP="00B76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FD1DC3" w:rsidRPr="002A03DA" w:rsidRDefault="00FD1DC3" w:rsidP="00BA4884">
      <w:pPr>
        <w:ind w:left="450"/>
        <w:rPr>
          <w:rFonts w:ascii="Angsana New" w:hAnsi="Angsana New"/>
          <w:sz w:val="20"/>
          <w:szCs w:val="20"/>
        </w:rPr>
      </w:pPr>
    </w:p>
    <w:p w:rsidR="00FD1DC3" w:rsidRPr="002A03DA" w:rsidRDefault="00FD1DC3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8A08BE" w:rsidRPr="002A03DA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915E63" w:rsidRPr="002A03DA">
        <w:rPr>
          <w:rFonts w:ascii="Angsana New" w:hAnsi="Angsana New"/>
          <w:sz w:val="30"/>
          <w:szCs w:val="30"/>
          <w:cs/>
        </w:rPr>
        <w:t>3</w:t>
      </w:r>
      <w:r w:rsidR="00A96E05" w:rsidRPr="002A03DA">
        <w:rPr>
          <w:rFonts w:ascii="Angsana New" w:hAnsi="Angsana New"/>
          <w:sz w:val="30"/>
          <w:szCs w:val="30"/>
          <w:cs/>
        </w:rPr>
        <w:t xml:space="preserve"> </w:t>
      </w:r>
      <w:r w:rsidR="008A08BE" w:rsidRPr="002A03DA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8A08BE" w:rsidRPr="002A03DA">
        <w:rPr>
          <w:rFonts w:ascii="Angsana New" w:hAnsi="Angsana New"/>
          <w:sz w:val="30"/>
          <w:szCs w:val="30"/>
        </w:rPr>
        <w:t>10</w:t>
      </w:r>
      <w:r w:rsidR="00A96E05" w:rsidRPr="002A03DA">
        <w:rPr>
          <w:rFonts w:ascii="Angsana New" w:hAnsi="Angsana New"/>
          <w:sz w:val="30"/>
          <w:szCs w:val="30"/>
          <w:cs/>
        </w:rPr>
        <w:t xml:space="preserve"> </w:t>
      </w:r>
      <w:r w:rsidR="008A08BE" w:rsidRPr="002A03DA">
        <w:rPr>
          <w:rFonts w:ascii="Angsana New" w:hAnsi="Angsana New"/>
          <w:i/>
          <w:iCs/>
          <w:sz w:val="30"/>
          <w:szCs w:val="30"/>
        </w:rPr>
        <w:t>(</w:t>
      </w:r>
      <w:r w:rsidR="009313AD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9313AD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A08BE" w:rsidRPr="002A03DA">
        <w:rPr>
          <w:rFonts w:ascii="Angsana New" w:hAnsi="Angsana New"/>
          <w:i/>
          <w:iCs/>
          <w:sz w:val="30"/>
          <w:szCs w:val="30"/>
        </w:rPr>
        <w:t>255</w:t>
      </w:r>
      <w:r w:rsidR="009313AD" w:rsidRPr="002A03DA">
        <w:rPr>
          <w:rFonts w:ascii="Angsana New" w:hAnsi="Angsana New"/>
          <w:i/>
          <w:iCs/>
          <w:sz w:val="30"/>
          <w:szCs w:val="30"/>
        </w:rPr>
        <w:t>9</w:t>
      </w:r>
      <w:r w:rsidR="008A08BE" w:rsidRPr="002A03DA">
        <w:rPr>
          <w:rFonts w:ascii="Angsana New" w:hAnsi="Angsana New"/>
          <w:i/>
          <w:iCs/>
          <w:sz w:val="30"/>
          <w:szCs w:val="30"/>
        </w:rPr>
        <w:t xml:space="preserve">: </w:t>
      </w:r>
      <w:r w:rsidR="008A08BE" w:rsidRPr="002A03DA">
        <w:rPr>
          <w:rFonts w:ascii="Angsana New" w:hAnsi="Angsana New"/>
          <w:i/>
          <w:iCs/>
          <w:sz w:val="30"/>
          <w:szCs w:val="30"/>
          <w:cs/>
        </w:rPr>
        <w:t xml:space="preserve">อัตราร้อยละ </w:t>
      </w:r>
      <w:r w:rsidR="00753D46" w:rsidRPr="002A03DA">
        <w:rPr>
          <w:rFonts w:ascii="Angsana New" w:hAnsi="Angsana New"/>
          <w:i/>
          <w:iCs/>
          <w:sz w:val="30"/>
          <w:szCs w:val="30"/>
        </w:rPr>
        <w:t>3</w:t>
      </w:r>
      <w:r w:rsidR="001F5687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1F5687" w:rsidRPr="002A03DA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1F5687" w:rsidRPr="002A03DA">
        <w:rPr>
          <w:rFonts w:ascii="Angsana New" w:hAnsi="Angsana New"/>
          <w:i/>
          <w:iCs/>
          <w:sz w:val="30"/>
          <w:szCs w:val="30"/>
        </w:rPr>
        <w:t>10</w:t>
      </w:r>
      <w:r w:rsidR="008A08BE" w:rsidRPr="002A03DA">
        <w:rPr>
          <w:rFonts w:ascii="Angsana New" w:hAnsi="Angsana New"/>
          <w:i/>
          <w:iCs/>
          <w:sz w:val="30"/>
          <w:szCs w:val="30"/>
        </w:rPr>
        <w:t>)</w:t>
      </w:r>
      <w:r w:rsidR="00A96E05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8A08BE" w:rsidRPr="002A03DA">
        <w:rPr>
          <w:rFonts w:ascii="Angsana New" w:hAnsi="Angsana New"/>
          <w:sz w:val="30"/>
          <w:szCs w:val="30"/>
          <w:cs/>
        </w:rPr>
        <w:t>ของเงินเดือน</w:t>
      </w:r>
      <w:r w:rsidR="00A96E05" w:rsidRPr="002A03DA">
        <w:rPr>
          <w:rFonts w:ascii="Angsana New" w:hAnsi="Angsana New"/>
          <w:sz w:val="30"/>
          <w:szCs w:val="30"/>
          <w:cs/>
        </w:rPr>
        <w:t>ทุกเดือน</w:t>
      </w:r>
      <w:r w:rsidR="008A08BE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และกลุ่มบริษัทจ่ายสมทบในอัตราร้อยละ</w:t>
      </w:r>
      <w:r w:rsidR="00962163" w:rsidRPr="002A03DA">
        <w:rPr>
          <w:rFonts w:ascii="Angsana New" w:hAnsi="Angsana New"/>
          <w:sz w:val="30"/>
          <w:szCs w:val="30"/>
          <w:cs/>
        </w:rPr>
        <w:t xml:space="preserve"> </w:t>
      </w:r>
      <w:r w:rsidR="00915E63" w:rsidRPr="002A03DA">
        <w:rPr>
          <w:rFonts w:ascii="Angsana New" w:hAnsi="Angsana New"/>
          <w:sz w:val="30"/>
          <w:szCs w:val="30"/>
          <w:cs/>
        </w:rPr>
        <w:t>3</w:t>
      </w:r>
      <w:r w:rsidR="00A96E05" w:rsidRPr="002A03DA">
        <w:rPr>
          <w:rFonts w:ascii="Angsana New" w:hAnsi="Angsana New"/>
          <w:sz w:val="30"/>
          <w:szCs w:val="30"/>
          <w:cs/>
        </w:rPr>
        <w:t xml:space="preserve"> </w:t>
      </w:r>
      <w:r w:rsidR="008A08BE" w:rsidRPr="002A03DA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8A08BE" w:rsidRPr="002A03DA">
        <w:rPr>
          <w:rFonts w:ascii="Angsana New" w:hAnsi="Angsana New"/>
          <w:sz w:val="30"/>
          <w:szCs w:val="30"/>
        </w:rPr>
        <w:t>10</w:t>
      </w:r>
      <w:r w:rsidR="009313AD" w:rsidRPr="002A03DA">
        <w:rPr>
          <w:rFonts w:ascii="Angsana New" w:hAnsi="Angsana New"/>
          <w:sz w:val="30"/>
          <w:szCs w:val="30"/>
        </w:rPr>
        <w:t xml:space="preserve"> </w:t>
      </w:r>
      <w:r w:rsidR="001B1054" w:rsidRPr="002A03DA">
        <w:rPr>
          <w:rFonts w:ascii="Angsana New" w:hAnsi="Angsana New"/>
          <w:i/>
          <w:iCs/>
          <w:sz w:val="30"/>
          <w:szCs w:val="30"/>
        </w:rPr>
        <w:t>(</w:t>
      </w:r>
      <w:r w:rsidR="00C1284B" w:rsidRPr="002A03DA">
        <w:rPr>
          <w:rFonts w:ascii="Angsana New" w:hAnsi="Angsana New"/>
          <w:i/>
          <w:iCs/>
          <w:sz w:val="30"/>
          <w:szCs w:val="30"/>
        </w:rPr>
        <w:t xml:space="preserve">31 </w:t>
      </w:r>
      <w:r w:rsidR="00C1284B" w:rsidRPr="002A03D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1284B" w:rsidRPr="002A03DA">
        <w:rPr>
          <w:rFonts w:ascii="Angsana New" w:hAnsi="Angsana New"/>
          <w:i/>
          <w:iCs/>
          <w:sz w:val="30"/>
          <w:szCs w:val="30"/>
        </w:rPr>
        <w:t>2559</w:t>
      </w:r>
      <w:r w:rsidR="008A08BE" w:rsidRPr="002A03DA">
        <w:rPr>
          <w:rFonts w:ascii="Angsana New" w:hAnsi="Angsana New"/>
          <w:i/>
          <w:iCs/>
          <w:sz w:val="30"/>
          <w:szCs w:val="30"/>
        </w:rPr>
        <w:t xml:space="preserve">: </w:t>
      </w:r>
      <w:r w:rsidR="008A08BE" w:rsidRPr="002A03DA">
        <w:rPr>
          <w:rFonts w:ascii="Angsana New" w:hAnsi="Angsana New"/>
          <w:i/>
          <w:iCs/>
          <w:sz w:val="30"/>
          <w:szCs w:val="30"/>
          <w:cs/>
        </w:rPr>
        <w:t xml:space="preserve">อัตราร้อยละ </w:t>
      </w:r>
      <w:r w:rsidR="00753D46" w:rsidRPr="002A03DA">
        <w:rPr>
          <w:rFonts w:ascii="Angsana New" w:hAnsi="Angsana New"/>
          <w:i/>
          <w:iCs/>
          <w:sz w:val="30"/>
          <w:szCs w:val="30"/>
        </w:rPr>
        <w:t>3</w:t>
      </w:r>
      <w:r w:rsidR="001F5687" w:rsidRPr="002A03DA">
        <w:rPr>
          <w:rFonts w:ascii="Angsana New" w:hAnsi="Angsana New"/>
          <w:i/>
          <w:iCs/>
          <w:sz w:val="30"/>
          <w:szCs w:val="30"/>
        </w:rPr>
        <w:t xml:space="preserve"> </w:t>
      </w:r>
      <w:r w:rsidR="001F5687" w:rsidRPr="002A03DA">
        <w:rPr>
          <w:rFonts w:ascii="Angsana New" w:hAnsi="Angsana New"/>
          <w:i/>
          <w:iCs/>
          <w:sz w:val="30"/>
          <w:szCs w:val="30"/>
          <w:cs/>
        </w:rPr>
        <w:t xml:space="preserve">ถึงอัตราร้อยละ </w:t>
      </w:r>
      <w:r w:rsidR="001F5687" w:rsidRPr="002A03DA">
        <w:rPr>
          <w:rFonts w:ascii="Angsana New" w:hAnsi="Angsana New"/>
          <w:i/>
          <w:iCs/>
          <w:sz w:val="30"/>
          <w:szCs w:val="30"/>
        </w:rPr>
        <w:t>10</w:t>
      </w:r>
      <w:r w:rsidR="008A08BE" w:rsidRPr="002A03DA">
        <w:rPr>
          <w:rFonts w:ascii="Angsana New" w:hAnsi="Angsana New"/>
          <w:i/>
          <w:iCs/>
          <w:sz w:val="30"/>
          <w:szCs w:val="30"/>
        </w:rPr>
        <w:t>)</w:t>
      </w:r>
      <w:r w:rsidR="00A96E05" w:rsidRPr="002A03D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ของเงินเดือนของพนักงาน</w:t>
      </w:r>
      <w:r w:rsidR="00EE25C6" w:rsidRPr="002A03DA">
        <w:rPr>
          <w:rFonts w:ascii="Angsana New" w:hAnsi="Angsana New"/>
          <w:sz w:val="30"/>
          <w:szCs w:val="30"/>
          <w:cs/>
        </w:rPr>
        <w:t>ทุกเดือน</w:t>
      </w:r>
      <w:r w:rsidRPr="002A03DA">
        <w:rPr>
          <w:rFonts w:ascii="Angsana New" w:hAnsi="Angsana New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5F68CA" w:rsidRPr="002A03D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2F1C5B" w:rsidRPr="002A03DA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A024B3" w:rsidRPr="002A03DA" w:rsidRDefault="00A024B3" w:rsidP="00BC54A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30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p w:rsidR="002F1C5B" w:rsidRPr="002A03DA" w:rsidRDefault="002F1C5B" w:rsidP="002D1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งบ</w:t>
      </w:r>
      <w:r w:rsidR="00D9657F" w:rsidRPr="002A03DA">
        <w:rPr>
          <w:rFonts w:ascii="Angsana New" w:hAnsi="Angsana New"/>
          <w:sz w:val="30"/>
          <w:szCs w:val="30"/>
          <w:cs/>
        </w:rPr>
        <w:t>ก</w:t>
      </w:r>
      <w:r w:rsidR="00D9657F" w:rsidRPr="002A03DA">
        <w:rPr>
          <w:rFonts w:ascii="Angsana New" w:hAnsi="Angsana New" w:hint="cs"/>
          <w:sz w:val="30"/>
          <w:szCs w:val="30"/>
          <w:cs/>
        </w:rPr>
        <w:t>ารเงิน</w:t>
      </w:r>
      <w:r w:rsidRPr="002A03DA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A024B3" w:rsidRPr="002A03DA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410"/>
        <w:gridCol w:w="270"/>
        <w:gridCol w:w="1170"/>
        <w:gridCol w:w="270"/>
        <w:gridCol w:w="1350"/>
        <w:gridCol w:w="256"/>
        <w:gridCol w:w="1214"/>
      </w:tblGrid>
      <w:tr w:rsidR="002F1C5B" w:rsidRPr="002A03DA" w:rsidTr="009451B4">
        <w:tc>
          <w:tcPr>
            <w:tcW w:w="2880" w:type="dxa"/>
            <w:shd w:val="clear" w:color="auto" w:fill="FFFFFF"/>
          </w:tcPr>
          <w:p w:rsidR="002F1C5B" w:rsidRPr="002A03DA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2F1C5B" w:rsidRPr="002A03DA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0" w:type="dxa"/>
            <w:gridSpan w:val="3"/>
            <w:shd w:val="clear" w:color="auto" w:fill="FFFFFF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0" w:type="dxa"/>
            <w:gridSpan w:val="3"/>
            <w:shd w:val="clear" w:color="auto" w:fill="FFFFFF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B05" w:rsidRPr="002A03DA" w:rsidTr="009451B4">
        <w:trPr>
          <w:trHeight w:val="425"/>
        </w:trPr>
        <w:tc>
          <w:tcPr>
            <w:tcW w:w="288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56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9451B4">
        <w:trPr>
          <w:trHeight w:val="425"/>
        </w:trPr>
        <w:tc>
          <w:tcPr>
            <w:tcW w:w="288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56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0B05" w:rsidRPr="002A03DA" w:rsidTr="009451B4">
        <w:trPr>
          <w:trHeight w:val="425"/>
        </w:trPr>
        <w:tc>
          <w:tcPr>
            <w:tcW w:w="288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56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060B05" w:rsidRPr="002A03DA" w:rsidTr="009451B4">
        <w:trPr>
          <w:trHeight w:val="425"/>
        </w:trPr>
        <w:tc>
          <w:tcPr>
            <w:tcW w:w="288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</w:tcPr>
          <w:p w:rsidR="00060B05" w:rsidRPr="002A03DA" w:rsidRDefault="00060B05" w:rsidP="00060B0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56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060B05" w:rsidRPr="002A03DA" w:rsidRDefault="00060B05" w:rsidP="002A7BA5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9451B4" w:rsidRPr="002A03DA" w:rsidTr="009451B4">
        <w:trPr>
          <w:trHeight w:val="425"/>
        </w:trPr>
        <w:tc>
          <w:tcPr>
            <w:tcW w:w="2880" w:type="dxa"/>
            <w:shd w:val="clear" w:color="auto" w:fill="FFFFFF"/>
          </w:tcPr>
          <w:p w:rsidR="009451B4" w:rsidRPr="002A03DA" w:rsidRDefault="009451B4" w:rsidP="009451B4">
            <w:pPr>
              <w:tabs>
                <w:tab w:val="clear" w:pos="680"/>
              </w:tabs>
              <w:ind w:left="2853" w:right="-10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9451B4" w:rsidRPr="002A03DA" w:rsidRDefault="009451B4" w:rsidP="009451B4">
            <w:pPr>
              <w:tabs>
                <w:tab w:val="clear" w:pos="680"/>
              </w:tabs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256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14" w:type="dxa"/>
            <w:shd w:val="clear" w:color="auto" w:fill="FFFFFF"/>
            <w:vAlign w:val="center"/>
          </w:tcPr>
          <w:p w:rsidR="009451B4" w:rsidRPr="002A03DA" w:rsidRDefault="009451B4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EA53D2" w:rsidRPr="002A03DA" w:rsidTr="009451B4">
        <w:tc>
          <w:tcPr>
            <w:tcW w:w="2880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2B96" w:rsidRPr="002A03DA" w:rsidTr="009451B4">
        <w:tc>
          <w:tcPr>
            <w:tcW w:w="2880" w:type="dxa"/>
          </w:tcPr>
          <w:p w:rsidR="00E92B96" w:rsidRPr="002A03DA" w:rsidRDefault="00E92B96" w:rsidP="00EA53D2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00" w:type="dxa"/>
          </w:tcPr>
          <w:p w:rsidR="00E92B96" w:rsidRPr="002A03DA" w:rsidRDefault="009451B4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33</w:t>
            </w:r>
          </w:p>
        </w:tc>
        <w:tc>
          <w:tcPr>
            <w:tcW w:w="1410" w:type="dxa"/>
          </w:tcPr>
          <w:p w:rsidR="00E92B96" w:rsidRPr="002A03DA" w:rsidRDefault="00FC39B6" w:rsidP="009E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579.36</w:t>
            </w:r>
          </w:p>
        </w:tc>
        <w:tc>
          <w:tcPr>
            <w:tcW w:w="270" w:type="dxa"/>
          </w:tcPr>
          <w:p w:rsidR="00E92B96" w:rsidRPr="002A03DA" w:rsidRDefault="00E92B96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92B96" w:rsidRPr="002A03DA" w:rsidRDefault="00FC39B6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646.94</w:t>
            </w:r>
          </w:p>
        </w:tc>
        <w:tc>
          <w:tcPr>
            <w:tcW w:w="270" w:type="dxa"/>
          </w:tcPr>
          <w:p w:rsidR="00E92B96" w:rsidRPr="002A03DA" w:rsidRDefault="00E92B96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92B96" w:rsidRPr="002A03DA" w:rsidRDefault="00FC39B6" w:rsidP="009E2B9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180.08</w:t>
            </w:r>
          </w:p>
        </w:tc>
        <w:tc>
          <w:tcPr>
            <w:tcW w:w="256" w:type="dxa"/>
          </w:tcPr>
          <w:p w:rsidR="00E92B96" w:rsidRPr="002A03DA" w:rsidRDefault="00E92B96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:rsidR="00E92B96" w:rsidRPr="002A03DA" w:rsidRDefault="00124FF7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198.48</w:t>
            </w:r>
          </w:p>
        </w:tc>
      </w:tr>
      <w:tr w:rsidR="00EA53D2" w:rsidRPr="002A03DA" w:rsidTr="009451B4">
        <w:tc>
          <w:tcPr>
            <w:tcW w:w="2880" w:type="dxa"/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</w:tcPr>
          <w:p w:rsidR="00EA53D2" w:rsidRPr="002A03DA" w:rsidRDefault="00FC39B6" w:rsidP="00AB0FE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380.93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A53D2" w:rsidRPr="002A03DA" w:rsidRDefault="00FC39B6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437.11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A53D2" w:rsidRPr="002A03DA" w:rsidRDefault="00124FF7" w:rsidP="003B6CD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194.42</w:t>
            </w:r>
          </w:p>
        </w:tc>
        <w:tc>
          <w:tcPr>
            <w:tcW w:w="256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4" w:type="dxa"/>
          </w:tcPr>
          <w:p w:rsidR="00EA53D2" w:rsidRPr="002A03DA" w:rsidRDefault="00124FF7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159.60</w:t>
            </w:r>
          </w:p>
        </w:tc>
      </w:tr>
      <w:tr w:rsidR="00EA53D2" w:rsidRPr="002A03DA" w:rsidTr="009451B4">
        <w:tc>
          <w:tcPr>
            <w:tcW w:w="2880" w:type="dxa"/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900" w:type="dxa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:rsidR="00EA53D2" w:rsidRPr="002A03DA" w:rsidRDefault="00661CAB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89.59</w:t>
            </w:r>
          </w:p>
        </w:tc>
        <w:tc>
          <w:tcPr>
            <w:tcW w:w="270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EA53D2" w:rsidRPr="002A03DA" w:rsidRDefault="000A1641" w:rsidP="002A7BA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95.46</w:t>
            </w:r>
          </w:p>
        </w:tc>
        <w:tc>
          <w:tcPr>
            <w:tcW w:w="270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A53D2" w:rsidRPr="002A03DA" w:rsidRDefault="003B6CD6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39.22</w:t>
            </w:r>
          </w:p>
        </w:tc>
        <w:tc>
          <w:tcPr>
            <w:tcW w:w="256" w:type="dxa"/>
            <w:vAlign w:val="bottom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:rsidR="00EA53D2" w:rsidRPr="002A03DA" w:rsidRDefault="00EA53D2" w:rsidP="002A7BA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34.95</w:t>
            </w:r>
          </w:p>
        </w:tc>
      </w:tr>
      <w:tr w:rsidR="00EA53D2" w:rsidRPr="002A03DA" w:rsidTr="009451B4">
        <w:tc>
          <w:tcPr>
            <w:tcW w:w="2880" w:type="dxa"/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900" w:type="dxa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</w:tcPr>
          <w:p w:rsidR="00EA53D2" w:rsidRPr="002A03DA" w:rsidRDefault="005A45A4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8.</w:t>
            </w:r>
            <w:r w:rsidR="00450ADF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A53D2" w:rsidRPr="002A03DA" w:rsidRDefault="00EA53D2" w:rsidP="002A7BA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12.3</w:t>
            </w:r>
            <w:r w:rsidR="002A7BA5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A53D2" w:rsidRPr="002A03DA" w:rsidRDefault="005A45A4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212.38</w:t>
            </w:r>
          </w:p>
        </w:tc>
        <w:tc>
          <w:tcPr>
            <w:tcW w:w="25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3D2" w:rsidRPr="002A03DA" w:rsidTr="009451B4">
        <w:tc>
          <w:tcPr>
            <w:tcW w:w="2880" w:type="dxa"/>
          </w:tcPr>
          <w:p w:rsidR="00EA53D2" w:rsidRPr="002A03DA" w:rsidRDefault="00EA53D2" w:rsidP="00EA53D2">
            <w:pPr>
              <w:tabs>
                <w:tab w:val="clear" w:pos="227"/>
                <w:tab w:val="clear" w:pos="680"/>
              </w:tabs>
              <w:ind w:left="-48" w:firstLine="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ค่าใช้จ่ายประมาณการหนี้สิน</w:t>
            </w:r>
          </w:p>
        </w:tc>
        <w:tc>
          <w:tcPr>
            <w:tcW w:w="900" w:type="dxa"/>
          </w:tcPr>
          <w:p w:rsidR="00EA53D2" w:rsidRPr="002A03DA" w:rsidRDefault="00EA53D2" w:rsidP="00EA53D2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15" w:right="-115" w:firstLine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10" w:type="dxa"/>
          </w:tcPr>
          <w:p w:rsidR="00EA53D2" w:rsidRPr="002A03DA" w:rsidRDefault="003B6CD6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12.73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A53D2" w:rsidRPr="002A03DA" w:rsidRDefault="00EA53D2" w:rsidP="002A7BA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85.87</w:t>
            </w:r>
          </w:p>
        </w:tc>
        <w:tc>
          <w:tcPr>
            <w:tcW w:w="270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A53D2" w:rsidRPr="002A03DA" w:rsidRDefault="004D7228" w:rsidP="00AE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EA53D2" w:rsidRPr="002A03DA" w:rsidRDefault="00EA53D2" w:rsidP="00E92B9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11.69</w:t>
            </w:r>
          </w:p>
        </w:tc>
      </w:tr>
    </w:tbl>
    <w:p w:rsidR="00104741" w:rsidRDefault="00104741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  <w:cs/>
        </w:rPr>
      </w:pPr>
    </w:p>
    <w:p w:rsidR="00104741" w:rsidRDefault="00104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2F1C5B" w:rsidRPr="002A03DA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ต้นทุนทางการเงิน</w:t>
      </w:r>
    </w:p>
    <w:p w:rsidR="00A024B3" w:rsidRPr="002A03DA" w:rsidRDefault="00A024B3" w:rsidP="0068261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4"/>
        <w:gridCol w:w="196"/>
        <w:gridCol w:w="615"/>
        <w:gridCol w:w="1352"/>
        <w:gridCol w:w="268"/>
        <w:gridCol w:w="1170"/>
        <w:gridCol w:w="268"/>
        <w:gridCol w:w="1350"/>
        <w:gridCol w:w="268"/>
        <w:gridCol w:w="1165"/>
      </w:tblGrid>
      <w:tr w:rsidR="005C56A9" w:rsidRPr="002A03DA" w:rsidTr="002A7BA5">
        <w:trPr>
          <w:trHeight w:val="155"/>
          <w:tblHeader/>
        </w:trPr>
        <w:tc>
          <w:tcPr>
            <w:tcW w:w="1601" w:type="pct"/>
          </w:tcPr>
          <w:p w:rsidR="002F1C5B" w:rsidRPr="002A03DA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2F1C5B" w:rsidRPr="002A03DA" w:rsidRDefault="002F1C5B" w:rsidP="000508A7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6" w:type="pct"/>
            <w:gridSpan w:val="3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2F1C5B" w:rsidRPr="002A03DA" w:rsidRDefault="002F1C5B" w:rsidP="000508A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6A9" w:rsidRPr="002A03DA" w:rsidTr="002A7BA5">
        <w:trPr>
          <w:tblHeader/>
        </w:trPr>
        <w:tc>
          <w:tcPr>
            <w:tcW w:w="1601" w:type="pct"/>
          </w:tcPr>
          <w:p w:rsidR="009511D8" w:rsidRPr="002A03DA" w:rsidRDefault="009511D8" w:rsidP="00951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9511D8" w:rsidRPr="002A03DA" w:rsidRDefault="009511D8" w:rsidP="009511D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56A9" w:rsidRPr="002A03DA" w:rsidTr="002A7BA5">
        <w:trPr>
          <w:tblHeader/>
        </w:trPr>
        <w:tc>
          <w:tcPr>
            <w:tcW w:w="1601" w:type="pct"/>
          </w:tcPr>
          <w:p w:rsidR="009511D8" w:rsidRPr="002A03DA" w:rsidRDefault="009511D8" w:rsidP="00951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9511D8" w:rsidRPr="002A03DA" w:rsidRDefault="009511D8" w:rsidP="009511D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56A9" w:rsidRPr="002A03DA" w:rsidTr="002A7BA5">
        <w:trPr>
          <w:tblHeader/>
        </w:trPr>
        <w:tc>
          <w:tcPr>
            <w:tcW w:w="1601" w:type="pct"/>
          </w:tcPr>
          <w:p w:rsidR="009511D8" w:rsidRPr="002A03DA" w:rsidRDefault="009511D8" w:rsidP="00951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9511D8" w:rsidRPr="002A03DA" w:rsidRDefault="009511D8" w:rsidP="009511D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5C56A9" w:rsidRPr="002A03DA" w:rsidTr="002A7BA5">
        <w:trPr>
          <w:tblHeader/>
        </w:trPr>
        <w:tc>
          <w:tcPr>
            <w:tcW w:w="1601" w:type="pct"/>
          </w:tcPr>
          <w:p w:rsidR="009511D8" w:rsidRPr="002A03DA" w:rsidRDefault="009511D8" w:rsidP="00951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9511D8" w:rsidRPr="002A03DA" w:rsidRDefault="009511D8" w:rsidP="009511D8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:rsidR="009511D8" w:rsidRPr="002A03DA" w:rsidRDefault="009511D8" w:rsidP="009511D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7" w:type="pct"/>
          </w:tcPr>
          <w:p w:rsidR="009511D8" w:rsidRPr="002A03DA" w:rsidRDefault="009511D8" w:rsidP="009511D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:rsidR="009511D8" w:rsidRPr="002A03DA" w:rsidRDefault="009511D8" w:rsidP="009511D8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สิ้นสุดวันที่</w:t>
            </w:r>
          </w:p>
        </w:tc>
      </w:tr>
      <w:tr w:rsidR="002A7BA5" w:rsidRPr="002A03DA" w:rsidTr="002A7BA5">
        <w:trPr>
          <w:tblHeader/>
        </w:trPr>
        <w:tc>
          <w:tcPr>
            <w:tcW w:w="1601" w:type="pct"/>
          </w:tcPr>
          <w:p w:rsidR="002A7BA5" w:rsidRPr="002A03DA" w:rsidRDefault="002A7BA5" w:rsidP="002A7B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2A7BA5" w:rsidRPr="002A03DA" w:rsidRDefault="002A7BA5" w:rsidP="002A7BA5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1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137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37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 2560</w:t>
            </w:r>
          </w:p>
        </w:tc>
        <w:tc>
          <w:tcPr>
            <w:tcW w:w="137" w:type="pct"/>
          </w:tcPr>
          <w:p w:rsidR="002A7BA5" w:rsidRPr="002A03DA" w:rsidRDefault="002A7BA5" w:rsidP="002A7BA5">
            <w:pPr>
              <w:ind w:right="-3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95" w:type="pct"/>
            <w:vAlign w:val="center"/>
          </w:tcPr>
          <w:p w:rsidR="002A7BA5" w:rsidRPr="002A03DA" w:rsidRDefault="002A7BA5" w:rsidP="002A7BA5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EA53D2" w:rsidRPr="002A03DA" w:rsidTr="00437D4F">
        <w:trPr>
          <w:trHeight w:val="335"/>
          <w:tblHeader/>
        </w:trPr>
        <w:tc>
          <w:tcPr>
            <w:tcW w:w="1601" w:type="pct"/>
          </w:tcPr>
          <w:p w:rsidR="00EA53D2" w:rsidRPr="002A03DA" w:rsidRDefault="00EA53D2" w:rsidP="00EA53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84" w:type="pct"/>
            <w:gridSpan w:val="7"/>
          </w:tcPr>
          <w:p w:rsidR="00EA53D2" w:rsidRPr="002A03DA" w:rsidRDefault="00EA53D2" w:rsidP="00EA53D2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6A9" w:rsidRPr="002A03DA" w:rsidTr="002A7BA5">
        <w:trPr>
          <w:trHeight w:val="70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6A9" w:rsidRPr="002A03DA" w:rsidTr="002A7BA5">
        <w:trPr>
          <w:trHeight w:val="155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14" w:type="pct"/>
            <w:gridSpan w:val="2"/>
          </w:tcPr>
          <w:p w:rsidR="00EA53D2" w:rsidRPr="002A03DA" w:rsidRDefault="005C56A9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91" w:type="pct"/>
          </w:tcPr>
          <w:p w:rsidR="00EA53D2" w:rsidRPr="002A03DA" w:rsidRDefault="004A32D1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EA53D2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111.57</w:t>
            </w: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63.51</w:t>
            </w:r>
          </w:p>
        </w:tc>
      </w:tr>
      <w:tr w:rsidR="005C56A9" w:rsidRPr="002A03DA" w:rsidTr="002A7BA5">
        <w:trPr>
          <w:trHeight w:val="155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14" w:type="pct"/>
            <w:gridSpan w:val="2"/>
          </w:tcPr>
          <w:p w:rsidR="00EA53D2" w:rsidRPr="002A03DA" w:rsidRDefault="005C56A9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91" w:type="pct"/>
            <w:shd w:val="clear" w:color="auto" w:fill="auto"/>
          </w:tcPr>
          <w:p w:rsidR="00EA53D2" w:rsidRPr="002A03DA" w:rsidRDefault="005E21CF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EA53D2" w:rsidRPr="002A03DA" w:rsidRDefault="00EA53D2" w:rsidP="002A7B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14.84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EA53D2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788" w:rsidRPr="002A03DA" w:rsidTr="002A7BA5">
        <w:trPr>
          <w:trHeight w:val="155"/>
        </w:trPr>
        <w:tc>
          <w:tcPr>
            <w:tcW w:w="1601" w:type="pct"/>
          </w:tcPr>
          <w:p w:rsidR="00D03788" w:rsidRPr="002A03DA" w:rsidRDefault="00D0378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14" w:type="pct"/>
            <w:gridSpan w:val="2"/>
          </w:tcPr>
          <w:p w:rsidR="00D03788" w:rsidRPr="002A03DA" w:rsidRDefault="00D03788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:rsidR="00D03788" w:rsidRPr="002A03DA" w:rsidRDefault="00D03788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07F6D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137" w:type="pct"/>
            <w:shd w:val="clear" w:color="auto" w:fill="auto"/>
          </w:tcPr>
          <w:p w:rsidR="00D03788" w:rsidRPr="002A03DA" w:rsidRDefault="00D0378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D03788" w:rsidRPr="002A03DA" w:rsidRDefault="00D03788" w:rsidP="002A7B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</w:t>
            </w:r>
            <w:r w:rsidR="00D07F6D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37" w:type="pct"/>
            <w:shd w:val="clear" w:color="auto" w:fill="auto"/>
          </w:tcPr>
          <w:p w:rsidR="00D03788" w:rsidRPr="002A03DA" w:rsidRDefault="00D0378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D03788" w:rsidRPr="002A03DA" w:rsidRDefault="00B84554" w:rsidP="00D07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07F6D">
              <w:rPr>
                <w:rFonts w:ascii="Angsana New" w:hAnsi="Angsana New"/>
                <w:sz w:val="30"/>
                <w:szCs w:val="30"/>
              </w:rPr>
              <w:t>1</w:t>
            </w:r>
            <w:r w:rsidR="00BF7095">
              <w:rPr>
                <w:rFonts w:ascii="Angsana New" w:hAnsi="Angsana New"/>
                <w:sz w:val="30"/>
                <w:szCs w:val="30"/>
              </w:rPr>
              <w:t>.2</w:t>
            </w:r>
            <w:r w:rsidR="0016747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7" w:type="pct"/>
            <w:shd w:val="clear" w:color="auto" w:fill="auto"/>
          </w:tcPr>
          <w:p w:rsidR="00D03788" w:rsidRPr="002A03DA" w:rsidRDefault="00D0378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D03788" w:rsidRPr="002A03DA" w:rsidRDefault="00D07F6D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10.74</w:t>
            </w:r>
          </w:p>
        </w:tc>
      </w:tr>
      <w:tr w:rsidR="005C56A9" w:rsidRPr="002A03DA" w:rsidTr="002A7BA5">
        <w:trPr>
          <w:trHeight w:val="155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shd w:val="clear" w:color="auto" w:fill="auto"/>
          </w:tcPr>
          <w:p w:rsidR="00EA53D2" w:rsidRPr="002A03DA" w:rsidRDefault="00D07F6D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40.93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EA53D2" w:rsidRPr="002A03DA" w:rsidRDefault="00D07F6D" w:rsidP="002A7B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149.27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shd w:val="clear" w:color="auto" w:fill="auto"/>
          </w:tcPr>
          <w:p w:rsidR="00EA53D2" w:rsidRPr="002A03DA" w:rsidRDefault="00D07F6D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EA53D2" w:rsidRPr="002A03DA" w:rsidRDefault="00D07F6D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67.61</w:t>
            </w:r>
          </w:p>
        </w:tc>
      </w:tr>
      <w:tr w:rsidR="005C56A9" w:rsidRPr="002A03DA" w:rsidTr="002A7BA5">
        <w:trPr>
          <w:trHeight w:val="70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5C56A9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143.29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2A7BA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174.85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212.87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141.86</w:t>
            </w:r>
          </w:p>
        </w:tc>
      </w:tr>
      <w:tr w:rsidR="005C56A9" w:rsidRPr="002A03DA" w:rsidTr="00437D4F">
        <w:trPr>
          <w:trHeight w:val="155"/>
        </w:trPr>
        <w:tc>
          <w:tcPr>
            <w:tcW w:w="1701" w:type="pct"/>
            <w:gridSpan w:val="2"/>
          </w:tcPr>
          <w:p w:rsidR="00EA53D2" w:rsidRPr="002A03DA" w:rsidRDefault="00437D4F" w:rsidP="00BF7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="00EA53D2" w:rsidRPr="002A03DA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314" w:type="pct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5E21CF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7.5</w:t>
            </w:r>
            <w:r w:rsidR="005C56A9" w:rsidRPr="002A03D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2A7BA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6.34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5C56A9" w:rsidRPr="002A03DA" w:rsidTr="002A7BA5">
        <w:trPr>
          <w:trHeight w:val="70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ind w:left="-48" w:firstLine="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5C56A9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90" w:right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7E279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.85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2A7BA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181.19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213.17</w:t>
            </w: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142.25</w:t>
            </w:r>
          </w:p>
        </w:tc>
      </w:tr>
      <w:tr w:rsidR="005C56A9" w:rsidRPr="002A03DA" w:rsidTr="002A7BA5">
        <w:trPr>
          <w:trHeight w:val="155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 w:firstLine="4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6A9" w:rsidRPr="002A03DA" w:rsidTr="002A7BA5">
        <w:trPr>
          <w:trHeight w:val="155"/>
        </w:trPr>
        <w:tc>
          <w:tcPr>
            <w:tcW w:w="1601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จำนวนที่รวมอยู่ในต้นทุนของ</w:t>
            </w: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6A9" w:rsidRPr="002A03DA" w:rsidTr="002A7BA5">
        <w:trPr>
          <w:trHeight w:val="80"/>
        </w:trPr>
        <w:tc>
          <w:tcPr>
            <w:tcW w:w="1601" w:type="pct"/>
          </w:tcPr>
          <w:p w:rsidR="00EA53D2" w:rsidRPr="002A03DA" w:rsidRDefault="00EA53D2" w:rsidP="0046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     สินทรัพย์ที่เข้าเงื่อนไ</w:t>
            </w:r>
            <w:r w:rsidR="00467BB8" w:rsidRPr="002A03DA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</w:p>
        </w:tc>
        <w:tc>
          <w:tcPr>
            <w:tcW w:w="414" w:type="pct"/>
            <w:gridSpan w:val="2"/>
          </w:tcPr>
          <w:p w:rsidR="00EA53D2" w:rsidRPr="002A03DA" w:rsidRDefault="00EA53D2" w:rsidP="00EA53D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</w:tcPr>
          <w:p w:rsidR="00EA53D2" w:rsidRPr="002A03DA" w:rsidRDefault="00EA53D2" w:rsidP="002A7BA5">
            <w:pPr>
              <w:tabs>
                <w:tab w:val="clear" w:pos="680"/>
                <w:tab w:val="decimal" w:pos="79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EA53D2" w:rsidRPr="002A03DA" w:rsidRDefault="00EA53D2" w:rsidP="00467B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EA53D2" w:rsidRPr="002A03DA" w:rsidRDefault="00EA53D2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EA53D2" w:rsidRPr="002A03DA" w:rsidRDefault="00EA53D2" w:rsidP="0046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56A9" w:rsidRPr="002A03DA" w:rsidTr="002A7BA5">
        <w:trPr>
          <w:trHeight w:val="80"/>
        </w:trPr>
        <w:tc>
          <w:tcPr>
            <w:tcW w:w="1601" w:type="pct"/>
          </w:tcPr>
          <w:p w:rsidR="00467BB8" w:rsidRPr="002A03DA" w:rsidRDefault="00467BB8" w:rsidP="0046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  โครงการอสังหาริมทรัพย์ระหว่างการพัฒน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414" w:type="pct"/>
            <w:gridSpan w:val="2"/>
          </w:tcPr>
          <w:p w:rsidR="00467BB8" w:rsidRPr="002A03DA" w:rsidRDefault="00467BB8" w:rsidP="00EA53D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C56A9" w:rsidRPr="002A03DA" w:rsidRDefault="005C56A9" w:rsidP="00EA53D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91" w:type="pct"/>
          </w:tcPr>
          <w:p w:rsidR="00467BB8" w:rsidRPr="002A03DA" w:rsidRDefault="00467BB8" w:rsidP="002A7BA5">
            <w:pPr>
              <w:tabs>
                <w:tab w:val="clear" w:pos="680"/>
                <w:tab w:val="decimal" w:pos="790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715C8" w:rsidRPr="002A03DA" w:rsidRDefault="005C56A9" w:rsidP="002A7BA5">
            <w:pPr>
              <w:tabs>
                <w:tab w:val="clear" w:pos="680"/>
                <w:tab w:val="decimal" w:pos="880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(14.57</w:t>
            </w:r>
            <w:r w:rsidR="003715C8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467BB8" w:rsidRPr="002A03DA" w:rsidRDefault="00467BB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467BB8" w:rsidRPr="002A03DA" w:rsidRDefault="00467BB8" w:rsidP="00467B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7BB8" w:rsidRPr="002A03DA" w:rsidRDefault="00467BB8" w:rsidP="00467B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(40.31)</w:t>
            </w:r>
          </w:p>
        </w:tc>
        <w:tc>
          <w:tcPr>
            <w:tcW w:w="137" w:type="pct"/>
          </w:tcPr>
          <w:p w:rsidR="00467BB8" w:rsidRPr="002A03DA" w:rsidRDefault="00467BB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467BB8" w:rsidRPr="002A03DA" w:rsidRDefault="00467BB8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:rsidR="0062261B" w:rsidRPr="002A03DA" w:rsidRDefault="0062261B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467BB8" w:rsidRPr="002A03DA" w:rsidRDefault="00467BB8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7BB8" w:rsidRPr="002A03DA" w:rsidRDefault="00467BB8" w:rsidP="0046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467BB8" w:rsidRPr="002A03DA" w:rsidRDefault="00467BB8" w:rsidP="0046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56A9" w:rsidRPr="002A03DA" w:rsidTr="002A7BA5">
        <w:trPr>
          <w:trHeight w:val="80"/>
        </w:trPr>
        <w:tc>
          <w:tcPr>
            <w:tcW w:w="1601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7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-   อสังหาริมทรัพย์เพื่อการลงทุน</w:t>
            </w:r>
          </w:p>
        </w:tc>
        <w:tc>
          <w:tcPr>
            <w:tcW w:w="414" w:type="pct"/>
            <w:gridSpan w:val="2"/>
          </w:tcPr>
          <w:p w:rsidR="00036976" w:rsidRPr="002A03DA" w:rsidRDefault="005C56A9" w:rsidP="000369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691" w:type="pct"/>
          </w:tcPr>
          <w:p w:rsidR="00036976" w:rsidRPr="002A03DA" w:rsidRDefault="00036976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036976" w:rsidRPr="002A03DA" w:rsidRDefault="00036976" w:rsidP="000369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(12.42)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36976" w:rsidRPr="002A03DA" w:rsidRDefault="00036976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(12.42)</w:t>
            </w:r>
          </w:p>
        </w:tc>
      </w:tr>
      <w:tr w:rsidR="005C56A9" w:rsidRPr="002A03DA" w:rsidTr="002A7BA5">
        <w:trPr>
          <w:trHeight w:val="80"/>
        </w:trPr>
        <w:tc>
          <w:tcPr>
            <w:tcW w:w="1601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-   ที่ดิน อาคารและอุปกรณ์</w:t>
            </w:r>
          </w:p>
        </w:tc>
        <w:tc>
          <w:tcPr>
            <w:tcW w:w="414" w:type="pct"/>
            <w:gridSpan w:val="2"/>
          </w:tcPr>
          <w:p w:rsidR="00036976" w:rsidRPr="002A03DA" w:rsidRDefault="005C56A9" w:rsidP="0003697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:rsidR="00036976" w:rsidRPr="002A03DA" w:rsidRDefault="00036976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16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036976" w:rsidRPr="002A03DA" w:rsidRDefault="00036976" w:rsidP="0003697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(6.39)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036976" w:rsidRPr="002A03DA" w:rsidRDefault="00036976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(6.39)</w:t>
            </w:r>
          </w:p>
        </w:tc>
      </w:tr>
      <w:tr w:rsidR="005C56A9" w:rsidRPr="002A03DA" w:rsidTr="002A7BA5">
        <w:trPr>
          <w:trHeight w:val="154"/>
        </w:trPr>
        <w:tc>
          <w:tcPr>
            <w:tcW w:w="1601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" w:type="pct"/>
            <w:gridSpan w:val="2"/>
          </w:tcPr>
          <w:p w:rsidR="00036976" w:rsidRPr="002A03DA" w:rsidRDefault="00036976" w:rsidP="0003697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:rsidR="00036976" w:rsidRPr="002A03DA" w:rsidRDefault="007E2798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(14.57</w:t>
            </w:r>
            <w:r w:rsidR="003715C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:rsidR="00036976" w:rsidRPr="002A03DA" w:rsidRDefault="00036976" w:rsidP="002A7BA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(59.12)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</w:tcPr>
          <w:p w:rsidR="00036976" w:rsidRPr="002A03DA" w:rsidRDefault="00036976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18.81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C56A9" w:rsidRPr="002A03DA" w:rsidTr="002A7BA5">
        <w:trPr>
          <w:trHeight w:val="154"/>
        </w:trPr>
        <w:tc>
          <w:tcPr>
            <w:tcW w:w="1601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pct"/>
            <w:gridSpan w:val="2"/>
          </w:tcPr>
          <w:p w:rsidR="00036976" w:rsidRPr="002A03DA" w:rsidRDefault="00036976" w:rsidP="00036976">
            <w:pPr>
              <w:tabs>
                <w:tab w:val="clear" w:pos="680"/>
              </w:tabs>
              <w:ind w:left="-107" w:right="-10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:rsidR="00036976" w:rsidRPr="002A03DA" w:rsidRDefault="00937E05" w:rsidP="0093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90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15C8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136.28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036976" w:rsidRPr="002A03DA" w:rsidRDefault="00036976" w:rsidP="002A7BA5">
            <w:pPr>
              <w:tabs>
                <w:tab w:val="clear" w:pos="454"/>
                <w:tab w:val="clear" w:pos="680"/>
                <w:tab w:val="clear" w:pos="907"/>
                <w:tab w:val="left" w:pos="429"/>
                <w:tab w:val="left" w:pos="609"/>
                <w:tab w:val="left" w:pos="789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122.07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:rsidR="00036976" w:rsidRPr="002A03DA" w:rsidRDefault="003715C8" w:rsidP="002A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213.17</w:t>
            </w:r>
          </w:p>
        </w:tc>
        <w:tc>
          <w:tcPr>
            <w:tcW w:w="137" w:type="pct"/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036976" w:rsidRPr="002A03DA" w:rsidRDefault="00036976" w:rsidP="00036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123.44</w:t>
            </w:r>
          </w:p>
        </w:tc>
      </w:tr>
    </w:tbl>
    <w:p w:rsidR="005F68CA" w:rsidRPr="002A03DA" w:rsidRDefault="005F68CA" w:rsidP="009F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0"/>
          <w:szCs w:val="20"/>
        </w:rPr>
      </w:pPr>
    </w:p>
    <w:p w:rsidR="005F68CA" w:rsidRPr="002A03D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2A03DA">
        <w:rPr>
          <w:rFonts w:ascii="Angsana New" w:hAnsi="Angsana New"/>
          <w:b/>
          <w:bCs/>
          <w:sz w:val="20"/>
          <w:szCs w:val="20"/>
        </w:rPr>
        <w:br w:type="page"/>
      </w:r>
    </w:p>
    <w:p w:rsidR="002F1C5B" w:rsidRPr="002A03DA" w:rsidRDefault="002F1C5B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AD3FCA" w:rsidRPr="002A03DA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AD3FCA" w:rsidRPr="002A03DA" w:rsidRDefault="00AD3FC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F1C5B" w:rsidRPr="002A03DA" w:rsidRDefault="002F1C5B" w:rsidP="0060798E">
      <w:pPr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900" w:type="dxa"/>
        <w:tblInd w:w="450" w:type="dxa"/>
        <w:tblLook w:val="01E0" w:firstRow="1" w:lastRow="1" w:firstColumn="1" w:lastColumn="1" w:noHBand="0" w:noVBand="0"/>
      </w:tblPr>
      <w:tblGrid>
        <w:gridCol w:w="3150"/>
        <w:gridCol w:w="846"/>
        <w:gridCol w:w="1404"/>
        <w:gridCol w:w="268"/>
        <w:gridCol w:w="1172"/>
        <w:gridCol w:w="267"/>
        <w:gridCol w:w="1418"/>
        <w:gridCol w:w="267"/>
        <w:gridCol w:w="1108"/>
      </w:tblGrid>
      <w:tr w:rsidR="00E468D6" w:rsidRPr="002A03DA" w:rsidTr="007E2798">
        <w:trPr>
          <w:tblHeader/>
        </w:trPr>
        <w:tc>
          <w:tcPr>
            <w:tcW w:w="3150" w:type="dxa"/>
          </w:tcPr>
          <w:p w:rsidR="00E468D6" w:rsidRPr="002A03DA" w:rsidRDefault="00E468D6" w:rsidP="000508A7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6" w:type="dxa"/>
          </w:tcPr>
          <w:p w:rsidR="00E468D6" w:rsidRPr="002A03DA" w:rsidRDefault="00E468D6" w:rsidP="000508A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:rsidR="00E468D6" w:rsidRPr="002A03DA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E468D6" w:rsidRPr="002A03DA" w:rsidRDefault="00E468D6" w:rsidP="000508A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:rsidR="00E468D6" w:rsidRPr="002A03DA" w:rsidRDefault="00E468D6" w:rsidP="000508A7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798" w:rsidRPr="002A03DA" w:rsidTr="007E2798">
        <w:tc>
          <w:tcPr>
            <w:tcW w:w="3150" w:type="dxa"/>
          </w:tcPr>
          <w:p w:rsidR="007E2798" w:rsidRPr="002A03DA" w:rsidRDefault="007E2798" w:rsidP="007E279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7E2798" w:rsidRPr="002A03DA" w:rsidRDefault="007E2798" w:rsidP="007E279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6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สำหรับ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รอบระยะ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798" w:rsidRPr="002A03DA" w:rsidTr="007E2798">
        <w:tc>
          <w:tcPr>
            <w:tcW w:w="3150" w:type="dxa"/>
          </w:tcPr>
          <w:p w:rsidR="007E2798" w:rsidRPr="002A03DA" w:rsidRDefault="007E2798" w:rsidP="007E279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7E2798" w:rsidRPr="002A03DA" w:rsidRDefault="007E2798" w:rsidP="007E279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6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288" w:hanging="22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2798" w:rsidRPr="002A03DA" w:rsidTr="007E2798">
        <w:tc>
          <w:tcPr>
            <w:tcW w:w="3150" w:type="dxa"/>
          </w:tcPr>
          <w:p w:rsidR="007E2798" w:rsidRPr="002A03DA" w:rsidRDefault="007E2798" w:rsidP="007E279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7E2798" w:rsidRPr="002A03DA" w:rsidRDefault="007E2798" w:rsidP="007E279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</w:tr>
      <w:tr w:rsidR="007E2798" w:rsidRPr="002A03DA" w:rsidTr="007E2798">
        <w:tc>
          <w:tcPr>
            <w:tcW w:w="3150" w:type="dxa"/>
          </w:tcPr>
          <w:p w:rsidR="007E2798" w:rsidRPr="002A03DA" w:rsidRDefault="007E2798" w:rsidP="007E279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7E2798" w:rsidRPr="002A03DA" w:rsidRDefault="007E2798" w:rsidP="007E279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6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สิ้นสุดวันที่</w:t>
            </w:r>
          </w:p>
        </w:tc>
      </w:tr>
      <w:tr w:rsidR="007E2798" w:rsidRPr="002A03DA" w:rsidTr="007E2798">
        <w:tc>
          <w:tcPr>
            <w:tcW w:w="3150" w:type="dxa"/>
          </w:tcPr>
          <w:p w:rsidR="007E2798" w:rsidRPr="002A03DA" w:rsidRDefault="007E2798" w:rsidP="007E279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7E2798" w:rsidRPr="002A03DA" w:rsidRDefault="007E2798" w:rsidP="007E279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</w:rPr>
              <w:t>2560</w:t>
            </w:r>
          </w:p>
        </w:tc>
        <w:tc>
          <w:tcPr>
            <w:tcW w:w="267" w:type="dxa"/>
            <w:shd w:val="clear" w:color="auto" w:fill="auto"/>
          </w:tcPr>
          <w:p w:rsidR="007E2798" w:rsidRPr="002A03DA" w:rsidRDefault="007E2798" w:rsidP="007E2798">
            <w:pPr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="Angsana New" w:hAnsi="Angsana New"/>
                <w:b w:val="0"/>
                <w:bCs/>
                <w:sz w:val="24"/>
                <w:szCs w:val="24"/>
                <w:lang w:val="en-US" w:bidi="th-TH"/>
              </w:rPr>
              <w:t>2559</w:t>
            </w:r>
          </w:p>
        </w:tc>
      </w:tr>
      <w:tr w:rsidR="00EA53D2" w:rsidRPr="002A03DA" w:rsidTr="007E2798">
        <w:tc>
          <w:tcPr>
            <w:tcW w:w="3150" w:type="dxa"/>
          </w:tcPr>
          <w:p w:rsidR="00EA53D2" w:rsidRPr="002A03DA" w:rsidRDefault="00EA53D2" w:rsidP="00EA53D2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6" w:type="dxa"/>
          </w:tcPr>
          <w:p w:rsidR="00EA53D2" w:rsidRPr="002A03DA" w:rsidRDefault="00EA53D2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04" w:type="dxa"/>
            <w:gridSpan w:val="7"/>
          </w:tcPr>
          <w:p w:rsidR="00EA53D2" w:rsidRPr="002A03DA" w:rsidRDefault="00EA53D2" w:rsidP="00EA53D2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53D2" w:rsidRPr="002A03DA" w:rsidTr="007E2798">
        <w:tc>
          <w:tcPr>
            <w:tcW w:w="3150" w:type="dxa"/>
          </w:tcPr>
          <w:p w:rsidR="00EA53D2" w:rsidRPr="002A03DA" w:rsidRDefault="00EA53D2" w:rsidP="00EA53D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46" w:type="dxa"/>
          </w:tcPr>
          <w:p w:rsidR="00EA53D2" w:rsidRPr="002A03DA" w:rsidRDefault="00EA53D2" w:rsidP="00EA53D2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EA53D2" w:rsidRPr="002A03DA" w:rsidRDefault="00EA53D2" w:rsidP="00EA53D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EA53D2" w:rsidRPr="002A03DA" w:rsidRDefault="00EA53D2" w:rsidP="00EA53D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left="-244" w:right="-1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EA53D2" w:rsidRPr="002A03DA" w:rsidRDefault="00EA53D2" w:rsidP="00EA53D2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3D2" w:rsidRPr="002A03DA" w:rsidTr="007E2798">
        <w:tc>
          <w:tcPr>
            <w:tcW w:w="3150" w:type="dxa"/>
          </w:tcPr>
          <w:p w:rsidR="00EA53D2" w:rsidRPr="002A03DA" w:rsidRDefault="00EA53D2" w:rsidP="00EA53D2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46" w:type="dxa"/>
          </w:tcPr>
          <w:p w:rsidR="00EA53D2" w:rsidRPr="002A03DA" w:rsidRDefault="00EA53D2" w:rsidP="00EA53D2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</w:tcPr>
          <w:p w:rsidR="00EA53D2" w:rsidRPr="002A03DA" w:rsidRDefault="00120A57" w:rsidP="007E279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2C696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56.62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358.42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EA53D2" w:rsidRPr="002A03DA" w:rsidRDefault="009D73D6" w:rsidP="007E279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110.01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57.13</w:t>
            </w:r>
          </w:p>
        </w:tc>
      </w:tr>
      <w:tr w:rsidR="00EA53D2" w:rsidRPr="002A03DA" w:rsidTr="007E2798">
        <w:trPr>
          <w:trHeight w:val="70"/>
        </w:trPr>
        <w:tc>
          <w:tcPr>
            <w:tcW w:w="3150" w:type="dxa"/>
          </w:tcPr>
          <w:p w:rsidR="00EA53D2" w:rsidRPr="00826A55" w:rsidRDefault="00EA53D2" w:rsidP="002C6963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2A44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46" w:type="dxa"/>
          </w:tcPr>
          <w:p w:rsidR="00EA53D2" w:rsidRPr="002A03DA" w:rsidRDefault="00EA53D2" w:rsidP="00EA53D2">
            <w:pPr>
              <w:pStyle w:val="BodyText"/>
              <w:spacing w:after="0"/>
              <w:ind w:left="-1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vAlign w:val="bottom"/>
          </w:tcPr>
          <w:p w:rsidR="00EA53D2" w:rsidRPr="002A03DA" w:rsidRDefault="002C6963" w:rsidP="00A640C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5.70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tabs>
                <w:tab w:val="clear" w:pos="454"/>
                <w:tab w:val="decimal" w:pos="432"/>
                <w:tab w:val="decimal" w:pos="612"/>
              </w:tabs>
              <w:ind w:left="-110" w:right="-10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8.09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18" w:type="dxa"/>
            <w:vAlign w:val="bottom"/>
          </w:tcPr>
          <w:p w:rsidR="00EA53D2" w:rsidRPr="002A03DA" w:rsidRDefault="00F40E7A" w:rsidP="007E279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1.87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53D2" w:rsidRPr="002A03DA" w:rsidTr="007E2798">
        <w:trPr>
          <w:trHeight w:val="131"/>
        </w:trPr>
        <w:tc>
          <w:tcPr>
            <w:tcW w:w="3150" w:type="dxa"/>
          </w:tcPr>
          <w:p w:rsidR="00EA53D2" w:rsidRPr="002A03DA" w:rsidRDefault="00EA53D2" w:rsidP="00EA53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:rsidR="00EA53D2" w:rsidRPr="002A03DA" w:rsidRDefault="00EA53D2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EA53D2" w:rsidRPr="002A03DA" w:rsidRDefault="00A640CA" w:rsidP="007E279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362.32</w:t>
            </w:r>
          </w:p>
        </w:tc>
        <w:tc>
          <w:tcPr>
            <w:tcW w:w="268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366.51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A53D2" w:rsidRPr="002A03DA" w:rsidRDefault="009D73D6" w:rsidP="007E279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111.88</w:t>
            </w:r>
          </w:p>
        </w:tc>
        <w:tc>
          <w:tcPr>
            <w:tcW w:w="267" w:type="dxa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57.13</w:t>
            </w:r>
          </w:p>
        </w:tc>
      </w:tr>
      <w:tr w:rsidR="00EA53D2" w:rsidRPr="002A03DA" w:rsidTr="007E2798">
        <w:tc>
          <w:tcPr>
            <w:tcW w:w="3150" w:type="dxa"/>
            <w:shd w:val="clear" w:color="auto" w:fill="FFFFFF"/>
          </w:tcPr>
          <w:p w:rsidR="00EA53D2" w:rsidRPr="002A03DA" w:rsidRDefault="00EA53D2" w:rsidP="00EA53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46" w:type="dxa"/>
            <w:shd w:val="clear" w:color="auto" w:fill="FFFFFF"/>
          </w:tcPr>
          <w:p w:rsidR="00EA53D2" w:rsidRPr="002A03DA" w:rsidRDefault="005C56A9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404" w:type="dxa"/>
            <w:shd w:val="clear" w:color="auto" w:fill="FFFFFF"/>
            <w:vAlign w:val="bottom"/>
          </w:tcPr>
          <w:p w:rsidR="00EA53D2" w:rsidRPr="002A03DA" w:rsidRDefault="00EA53D2" w:rsidP="007E279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FFFFFF"/>
            <w:vAlign w:val="bottom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FFFF"/>
          </w:tcPr>
          <w:p w:rsidR="00EA53D2" w:rsidRPr="002A03DA" w:rsidRDefault="00EA53D2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FFFFFF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3D2" w:rsidRPr="002A03DA" w:rsidTr="007E2798">
        <w:tc>
          <w:tcPr>
            <w:tcW w:w="3150" w:type="dxa"/>
            <w:shd w:val="clear" w:color="auto" w:fill="auto"/>
          </w:tcPr>
          <w:p w:rsidR="00EA53D2" w:rsidRPr="002A03DA" w:rsidRDefault="00EA53D2" w:rsidP="00EA53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6" w:type="dxa"/>
            <w:shd w:val="clear" w:color="auto" w:fill="auto"/>
          </w:tcPr>
          <w:p w:rsidR="00EA53D2" w:rsidRPr="002A03DA" w:rsidRDefault="00EA53D2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DA2457" w:rsidP="00A640CA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640CA">
              <w:rPr>
                <w:rFonts w:ascii="Angsana New" w:hAnsi="Angsana New"/>
                <w:sz w:val="30"/>
                <w:szCs w:val="30"/>
                <w:lang w:bidi="th-TH"/>
              </w:rPr>
              <w:t>125.97</w:t>
            </w:r>
            <w:r w:rsidR="00E6175A" w:rsidRPr="002A03D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bidi="th-TH"/>
              </w:rPr>
              <w:t>(146.66)</w:t>
            </w:r>
          </w:p>
        </w:tc>
        <w:tc>
          <w:tcPr>
            <w:tcW w:w="267" w:type="dxa"/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9D73D6" w:rsidP="007E279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(0.79)</w:t>
            </w:r>
          </w:p>
        </w:tc>
        <w:tc>
          <w:tcPr>
            <w:tcW w:w="267" w:type="dxa"/>
            <w:shd w:val="clear" w:color="auto" w:fill="auto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(60.86)</w:t>
            </w:r>
          </w:p>
        </w:tc>
      </w:tr>
      <w:tr w:rsidR="00EA53D2" w:rsidRPr="002A03DA" w:rsidTr="007E2798">
        <w:tc>
          <w:tcPr>
            <w:tcW w:w="3150" w:type="dxa"/>
            <w:shd w:val="clear" w:color="auto" w:fill="FFFFFF"/>
          </w:tcPr>
          <w:p w:rsidR="00EA53D2" w:rsidRPr="002A03DA" w:rsidRDefault="00EA53D2" w:rsidP="00EA53D2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shd w:val="clear" w:color="auto" w:fill="FFFFFF"/>
          </w:tcPr>
          <w:p w:rsidR="00EA53D2" w:rsidRPr="002A03DA" w:rsidRDefault="00EA53D2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FFFFF"/>
          </w:tcPr>
          <w:p w:rsidR="00EA53D2" w:rsidRPr="002A03DA" w:rsidRDefault="00EA53D2" w:rsidP="007E279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8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</w:tcPr>
          <w:p w:rsidR="00EA53D2" w:rsidRPr="002A03DA" w:rsidRDefault="00EA53D2" w:rsidP="007E2798">
            <w:pPr>
              <w:pStyle w:val="acctfourfigures"/>
              <w:tabs>
                <w:tab w:val="clear" w:pos="765"/>
                <w:tab w:val="decimal" w:pos="622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EA53D2" w:rsidRPr="002A03DA" w:rsidTr="007E2798">
        <w:trPr>
          <w:trHeight w:val="60"/>
        </w:trPr>
        <w:tc>
          <w:tcPr>
            <w:tcW w:w="3150" w:type="dxa"/>
            <w:shd w:val="clear" w:color="auto" w:fill="FFFFFF"/>
          </w:tcPr>
          <w:p w:rsidR="00EA53D2" w:rsidRPr="002A03DA" w:rsidRDefault="00F40E7A" w:rsidP="00EA53D2">
            <w:pPr>
              <w:tabs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EA53D2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(ผลประโยชน์) </w:t>
            </w:r>
            <w:r w:rsidR="00EA53D2"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46" w:type="dxa"/>
            <w:shd w:val="clear" w:color="auto" w:fill="FFFFFF"/>
          </w:tcPr>
          <w:p w:rsidR="00EA53D2" w:rsidRPr="002A03DA" w:rsidRDefault="00EA53D2" w:rsidP="00EA53D2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  <w:shd w:val="clear" w:color="auto" w:fill="FFFFFF"/>
          </w:tcPr>
          <w:p w:rsidR="00EA53D2" w:rsidRPr="002A03DA" w:rsidRDefault="00AF5539" w:rsidP="007E2798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236.35</w:t>
            </w:r>
          </w:p>
        </w:tc>
        <w:tc>
          <w:tcPr>
            <w:tcW w:w="268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10" w:right="-10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219.85</w:t>
            </w: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FFFFFF"/>
          </w:tcPr>
          <w:p w:rsidR="00EA53D2" w:rsidRPr="002A03DA" w:rsidRDefault="00F40E7A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111.09</w:t>
            </w:r>
          </w:p>
        </w:tc>
        <w:tc>
          <w:tcPr>
            <w:tcW w:w="267" w:type="dxa"/>
            <w:shd w:val="clear" w:color="auto" w:fill="FFFFFF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FFFFFF"/>
          </w:tcPr>
          <w:p w:rsidR="00EA53D2" w:rsidRPr="002A03DA" w:rsidRDefault="00EA53D2" w:rsidP="00EA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(3.73)</w:t>
            </w:r>
          </w:p>
        </w:tc>
      </w:tr>
    </w:tbl>
    <w:p w:rsidR="00AD3FCA" w:rsidRPr="002A03DA" w:rsidRDefault="00AD3FCA" w:rsidP="00607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BD465C" w:rsidRPr="002A03DA" w:rsidRDefault="00BD465C" w:rsidP="00D93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contextualSpacing/>
        <w:jc w:val="thaiDistribute"/>
        <w:rPr>
          <w:rFonts w:ascii="Angsana New" w:hAnsi="Angsana New"/>
          <w:sz w:val="20"/>
          <w:szCs w:val="20"/>
        </w:rPr>
      </w:pPr>
    </w:p>
    <w:p w:rsidR="006930A9" w:rsidRDefault="0069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F1C5B" w:rsidRPr="002A03DA" w:rsidRDefault="002F1C5B" w:rsidP="00D93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63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การกระทบยอดเพื่อหาอัตราภาษีเงินได้ที่แท้จริง</w:t>
      </w:r>
    </w:p>
    <w:tbl>
      <w:tblPr>
        <w:tblW w:w="9621" w:type="dxa"/>
        <w:tblInd w:w="54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1"/>
        <w:gridCol w:w="1080"/>
        <w:gridCol w:w="236"/>
        <w:gridCol w:w="1744"/>
        <w:gridCol w:w="270"/>
        <w:gridCol w:w="1080"/>
        <w:gridCol w:w="270"/>
        <w:gridCol w:w="990"/>
      </w:tblGrid>
      <w:tr w:rsidR="002F1C5B" w:rsidRPr="002A03DA" w:rsidTr="00C1095D">
        <w:trPr>
          <w:trHeight w:val="299"/>
          <w:tblHeader/>
        </w:trPr>
        <w:tc>
          <w:tcPr>
            <w:tcW w:w="3951" w:type="dxa"/>
            <w:shd w:val="clear" w:color="auto" w:fill="auto"/>
          </w:tcPr>
          <w:p w:rsidR="00A024B3" w:rsidRPr="002A03DA" w:rsidRDefault="00A02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2F1C5B" w:rsidRPr="002A03DA" w:rsidRDefault="002F1C5B" w:rsidP="0005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0515" w:rsidRPr="002A03DA" w:rsidTr="00C1095D">
        <w:trPr>
          <w:tblHeader/>
        </w:trPr>
        <w:tc>
          <w:tcPr>
            <w:tcW w:w="3951" w:type="dxa"/>
            <w:shd w:val="clear" w:color="auto" w:fill="auto"/>
          </w:tcPr>
          <w:p w:rsidR="00780515" w:rsidRPr="00DF11AE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780515" w:rsidRPr="00DF11AE" w:rsidRDefault="00EA53D2" w:rsidP="00EA53D2">
            <w:pPr>
              <w:pStyle w:val="BodyText"/>
              <w:spacing w:after="0"/>
              <w:ind w:left="-108" w:right="-288" w:hanging="1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11AE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</w:t>
            </w:r>
          </w:p>
        </w:tc>
        <w:tc>
          <w:tcPr>
            <w:tcW w:w="270" w:type="dxa"/>
            <w:shd w:val="clear" w:color="auto" w:fill="auto"/>
          </w:tcPr>
          <w:p w:rsidR="00780515" w:rsidRPr="00DF11AE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780515" w:rsidRPr="00DF11AE" w:rsidRDefault="00780515" w:rsidP="00780515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780515" w:rsidRPr="002A03DA" w:rsidTr="00C1095D">
        <w:trPr>
          <w:tblHeader/>
        </w:trPr>
        <w:tc>
          <w:tcPr>
            <w:tcW w:w="3951" w:type="dxa"/>
            <w:shd w:val="clear" w:color="auto" w:fill="auto"/>
          </w:tcPr>
          <w:p w:rsidR="00780515" w:rsidRPr="00DF11AE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:rsidR="00780515" w:rsidRPr="00DF11AE" w:rsidRDefault="00EA53D2" w:rsidP="00780515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11AE">
              <w:rPr>
                <w:rFonts w:ascii="Angsana New" w:hAnsi="Angsana New"/>
                <w:sz w:val="24"/>
                <w:szCs w:val="24"/>
                <w:cs/>
              </w:rPr>
              <w:t xml:space="preserve">1 มกราคม 2560 ถึงวันที่ </w:t>
            </w:r>
            <w:r w:rsidRPr="00DF11AE">
              <w:rPr>
                <w:rFonts w:ascii="Angsana New" w:hAnsi="Angsana New"/>
                <w:sz w:val="24"/>
                <w:szCs w:val="24"/>
              </w:rPr>
              <w:t>30</w:t>
            </w:r>
            <w:r w:rsidRPr="00DF11A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DF11A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780515" w:rsidRPr="00DF11AE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780515" w:rsidRPr="00DF11AE" w:rsidRDefault="00780515" w:rsidP="0078051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  <w:r w:rsidRPr="00DF11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 w:rsidRPr="00DF11AE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80515" w:rsidRPr="002A03DA" w:rsidTr="00C1095D">
        <w:trPr>
          <w:tblHeader/>
        </w:trPr>
        <w:tc>
          <w:tcPr>
            <w:tcW w:w="3951" w:type="dxa"/>
            <w:shd w:val="clear" w:color="auto" w:fill="auto"/>
          </w:tcPr>
          <w:p w:rsidR="00780515" w:rsidRPr="002A03DA" w:rsidRDefault="00780515" w:rsidP="00780515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F68CA" w:rsidRPr="002A03DA" w:rsidTr="00C1095D">
        <w:tc>
          <w:tcPr>
            <w:tcW w:w="3951" w:type="dxa"/>
            <w:shd w:val="clear" w:color="auto" w:fill="auto"/>
          </w:tcPr>
          <w:p w:rsidR="005F68CA" w:rsidRPr="002A03DA" w:rsidRDefault="005F68CA" w:rsidP="005F68CA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  <w:shd w:val="clear" w:color="auto" w:fill="auto"/>
          </w:tcPr>
          <w:p w:rsidR="005F68CA" w:rsidRPr="002A03DA" w:rsidRDefault="00AA7011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1,</w:t>
            </w:r>
            <w:r w:rsidR="00087B74">
              <w:rPr>
                <w:rFonts w:ascii="Angsana New" w:hAnsi="Angsana New"/>
                <w:bCs/>
                <w:sz w:val="30"/>
                <w:szCs w:val="30"/>
                <w:lang w:bidi="th-TH"/>
              </w:rPr>
              <w:t>322</w:t>
            </w:r>
            <w:r w:rsidR="009174B5"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.</w:t>
            </w:r>
            <w:r w:rsidR="00087B74">
              <w:rPr>
                <w:rFonts w:ascii="Angsana New" w:hAnsi="Angsana New"/>
                <w:bCs/>
                <w:sz w:val="30"/>
                <w:szCs w:val="30"/>
                <w:lang w:bidi="th-TH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1,256.54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AA7011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5C56A9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F68CA" w:rsidRPr="002A03DA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264</w:t>
            </w:r>
            <w:r w:rsidR="009174B5"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.</w:t>
            </w: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A1615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251.31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E16C27">
            <w:pPr>
              <w:tabs>
                <w:tab w:val="clear" w:pos="3515"/>
                <w:tab w:val="left" w:pos="3393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การลดภาษีเงินได้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</w:t>
            </w:r>
            <w:r w:rsidR="00E16C27" w:rsidRPr="002A03D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A1615E" w:rsidRDefault="008031B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1615E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0.57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087B74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(7.21)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(0.79)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087B74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4.30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10</w:t>
            </w:r>
            <w:r w:rsidRPr="002A03DA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3.</w:t>
            </w:r>
            <w:r w:rsidRPr="002A03DA">
              <w:rPr>
                <w:rFonts w:ascii="Angsana New" w:hAnsi="Angsana New"/>
                <w:bCs/>
                <w:sz w:val="30"/>
                <w:szCs w:val="30"/>
                <w:lang w:bidi="th-TH"/>
              </w:rPr>
              <w:t>36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B160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087B74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5.70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A56F4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0.91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DF11AE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  <w:r w:rsidR="00A7428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DF11AE" w:rsidRPr="00A1615E" w:rsidRDefault="00DF11AE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  <w:p w:rsidR="005F68CA" w:rsidRPr="00087B74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(32.72)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F11AE" w:rsidRDefault="00DF11AE" w:rsidP="00E92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5F68CA" w:rsidRPr="002A03DA" w:rsidRDefault="005F68CA" w:rsidP="00E92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(74.17)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087B74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(2.68)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E92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(67.22)</w:t>
            </w:r>
          </w:p>
        </w:tc>
      </w:tr>
      <w:tr w:rsidR="005F68CA" w:rsidRPr="002A03DA" w:rsidTr="00C1095D"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EA53D2">
            <w:pPr>
              <w:tabs>
                <w:tab w:val="clear" w:pos="227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ผลขาดทุนในปีปั</w:t>
            </w:r>
            <w:r w:rsidR="00EA53D2" w:rsidRPr="002A03DA">
              <w:rPr>
                <w:rFonts w:ascii="Angsana New" w:hAnsi="Angsana New"/>
                <w:sz w:val="30"/>
                <w:szCs w:val="30"/>
                <w:cs/>
              </w:rPr>
              <w:t>จจุบันที่ไม่รับรู้เป็นสินทรัพย์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        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A1615E" w:rsidRDefault="005F68CA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  <w:p w:rsidR="00C836D2" w:rsidRPr="00A1615E" w:rsidRDefault="004E02A3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A1615E">
              <w:rPr>
                <w:rFonts w:ascii="Angsana New" w:hAnsi="Angsana New"/>
                <w:bCs/>
                <w:sz w:val="30"/>
                <w:szCs w:val="30"/>
                <w:lang w:bidi="th-TH"/>
              </w:rPr>
              <w:t>3.13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5F68CA" w:rsidRPr="002A03DA" w:rsidRDefault="005F68CA" w:rsidP="00E92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5.88</w:t>
            </w:r>
          </w:p>
        </w:tc>
      </w:tr>
      <w:tr w:rsidR="008031B4" w:rsidRPr="002A03DA" w:rsidTr="00C1095D">
        <w:trPr>
          <w:trHeight w:val="317"/>
        </w:trPr>
        <w:tc>
          <w:tcPr>
            <w:tcW w:w="3951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EA53D2">
            <w:pPr>
              <w:tabs>
                <w:tab w:val="clear" w:pos="227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8031B4" w:rsidRPr="00A1615E" w:rsidRDefault="00087B74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bidi="th-TH"/>
              </w:rPr>
              <w:t>1.26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8031B4" w:rsidRPr="002A03DA" w:rsidRDefault="008031B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8031B4" w:rsidRPr="008031B4" w:rsidRDefault="008031B4" w:rsidP="008031B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8031B4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F68CA" w:rsidRPr="002A03DA" w:rsidTr="00C1095D">
        <w:tc>
          <w:tcPr>
            <w:tcW w:w="3951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C836D2" w:rsidP="002E4BB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</w:t>
            </w:r>
            <w:r w:rsidR="002E4BB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9174B5"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087B74" w:rsidRDefault="009174B5" w:rsidP="00087B74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162"/>
              <w:rPr>
                <w:rFonts w:ascii="Angsana New" w:hAnsi="Angsana New"/>
                <w:b/>
                <w:sz w:val="30"/>
                <w:szCs w:val="30"/>
                <w:lang w:bidi="th-TH"/>
              </w:rPr>
            </w:pPr>
            <w:r w:rsidRPr="00087B74">
              <w:rPr>
                <w:rFonts w:ascii="Angsana New" w:hAnsi="Angsana New"/>
                <w:b/>
                <w:sz w:val="30"/>
                <w:szCs w:val="30"/>
                <w:lang w:bidi="th-TH"/>
              </w:rPr>
              <w:t>236.35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17.50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E92B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 w:right="-105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219.85</w:t>
            </w:r>
          </w:p>
        </w:tc>
      </w:tr>
    </w:tbl>
    <w:p w:rsidR="00D9495A" w:rsidRPr="00A1615E" w:rsidRDefault="00D9495A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9450" w:type="dxa"/>
        <w:tblInd w:w="54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236"/>
        <w:gridCol w:w="1744"/>
        <w:gridCol w:w="270"/>
        <w:gridCol w:w="1080"/>
        <w:gridCol w:w="270"/>
        <w:gridCol w:w="990"/>
      </w:tblGrid>
      <w:tr w:rsidR="00E468D6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E468D6" w:rsidRPr="002A03DA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bottom w:val="nil"/>
            </w:tcBorders>
            <w:shd w:val="clear" w:color="auto" w:fill="auto"/>
          </w:tcPr>
          <w:p w:rsidR="00E468D6" w:rsidRPr="002A03DA" w:rsidRDefault="00E468D6" w:rsidP="00E46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C27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pStyle w:val="BodyText"/>
              <w:spacing w:after="0"/>
              <w:ind w:left="-108" w:right="-288" w:hanging="1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11AE">
              <w:rPr>
                <w:rFonts w:ascii="Angsana New" w:hAnsi="Angsana New"/>
                <w:sz w:val="24"/>
                <w:szCs w:val="24"/>
                <w:cs/>
              </w:rPr>
              <w:t>สำหรับรอบระยะเวลาบัญชีตั้งแต่วันที่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E16C27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11AE">
              <w:rPr>
                <w:rFonts w:ascii="Angsana New" w:hAnsi="Angsana New"/>
                <w:sz w:val="24"/>
                <w:szCs w:val="24"/>
                <w:cs/>
              </w:rPr>
              <w:t xml:space="preserve">1 มกราคม 2560 ถึงวันที่ </w:t>
            </w:r>
            <w:r w:rsidRPr="00DF11AE">
              <w:rPr>
                <w:rFonts w:ascii="Angsana New" w:hAnsi="Angsana New"/>
                <w:sz w:val="24"/>
                <w:szCs w:val="24"/>
              </w:rPr>
              <w:t>30</w:t>
            </w:r>
            <w:r w:rsidRPr="00DF11AE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DF11A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:rsidR="00E16C27" w:rsidRPr="00DF11AE" w:rsidRDefault="00E16C27" w:rsidP="00E16C2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สิ้นสุดวันที่</w:t>
            </w:r>
            <w:r w:rsidRPr="00DF11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11AE">
              <w:rPr>
                <w:rFonts w:ascii="Angsana New" w:hAnsi="Angsana New" w:hint="cs"/>
                <w:sz w:val="24"/>
                <w:szCs w:val="24"/>
                <w:cs/>
              </w:rPr>
              <w:t>31 ธันวาคม 255</w:t>
            </w:r>
            <w:r w:rsidRPr="00DF11AE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80515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780515" w:rsidRPr="002A03DA" w:rsidRDefault="00780515" w:rsidP="00780515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780515" w:rsidRPr="00C1095D" w:rsidRDefault="00780515" w:rsidP="001023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780515" w:rsidRPr="00C1095D" w:rsidRDefault="00780515" w:rsidP="007805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C1095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F68CA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  <w:shd w:val="clear" w:color="auto" w:fill="auto"/>
          </w:tcPr>
          <w:p w:rsidR="005F68CA" w:rsidRPr="002A03DA" w:rsidRDefault="00D16AB1" w:rsidP="00D16A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1,183.53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1,055.18</w:t>
            </w:r>
          </w:p>
        </w:tc>
      </w:tr>
      <w:tr w:rsidR="005F68CA" w:rsidRPr="002A03DA" w:rsidTr="001023B6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D16AB1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E92B96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F68CA" w:rsidRPr="002A03DA" w:rsidRDefault="00D16AB1" w:rsidP="00D16AB1">
            <w:pPr>
              <w:pStyle w:val="acctfourfigures"/>
              <w:tabs>
                <w:tab w:val="clear" w:pos="765"/>
                <w:tab w:val="decimal" w:pos="648"/>
                <w:tab w:val="decimal" w:pos="828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236.71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E92B96"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211.04</w:t>
            </w:r>
          </w:p>
        </w:tc>
      </w:tr>
      <w:tr w:rsidR="005F68CA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2A03DA" w:rsidRDefault="00D16AB1" w:rsidP="00397955">
            <w:pPr>
              <w:pStyle w:val="acctfourfigures"/>
              <w:tabs>
                <w:tab w:val="clear" w:pos="765"/>
                <w:tab w:val="decimal" w:pos="648"/>
                <w:tab w:val="decimal" w:pos="835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97955">
              <w:rPr>
                <w:rFonts w:ascii="Angsana New" w:hAnsi="Angsana New"/>
                <w:bCs/>
                <w:sz w:val="30"/>
                <w:szCs w:val="30"/>
              </w:rPr>
              <w:t>181.17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149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.53)</w:t>
            </w:r>
          </w:p>
        </w:tc>
      </w:tr>
      <w:tr w:rsidR="005F68CA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2A03DA" w:rsidRDefault="00397955" w:rsidP="00D16A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56.18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1.59</w:t>
            </w:r>
          </w:p>
        </w:tc>
      </w:tr>
      <w:tr w:rsidR="005F68CA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nil"/>
            </w:tcBorders>
            <w:shd w:val="clear" w:color="auto" w:fill="auto"/>
          </w:tcPr>
          <w:p w:rsidR="005F68CA" w:rsidRPr="002A03DA" w:rsidRDefault="00D16AB1" w:rsidP="00D16A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1.87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5F68CA" w:rsidRPr="002A03DA" w:rsidRDefault="005F68CA" w:rsidP="003D76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5F68CA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5F68CA" w:rsidRPr="002A03DA" w:rsidRDefault="00DF11AE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</w:t>
            </w:r>
            <w:r w:rsidR="00A74288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ภาษีเงินได้รอตัดบัญชีที่เดิมไม่ได้บันทึก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:rsidR="003D76A5" w:rsidRDefault="003D76A5" w:rsidP="00D16A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5F68CA" w:rsidRPr="002A03DA" w:rsidRDefault="00D16AB1" w:rsidP="00D16A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center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D76A5" w:rsidRDefault="003D76A5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  <w:p w:rsidR="005F68CA" w:rsidRPr="002A03DA" w:rsidRDefault="005F68CA" w:rsidP="005F68C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110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(66.83)</w:t>
            </w:r>
          </w:p>
        </w:tc>
      </w:tr>
      <w:tr w:rsidR="00397955" w:rsidRPr="002A03DA" w:rsidTr="001023B6">
        <w:tc>
          <w:tcPr>
            <w:tcW w:w="3780" w:type="dxa"/>
            <w:tcBorders>
              <w:bottom w:val="nil"/>
            </w:tcBorders>
            <w:shd w:val="clear" w:color="auto" w:fill="auto"/>
          </w:tcPr>
          <w:p w:rsidR="00397955" w:rsidRPr="002A03DA" w:rsidRDefault="00397955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97955" w:rsidRPr="002A03DA" w:rsidRDefault="00397955" w:rsidP="00C1095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97955" w:rsidRPr="002A03DA" w:rsidRDefault="00397955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:rsidR="00397955" w:rsidRPr="00397955" w:rsidRDefault="00F04901" w:rsidP="00F0490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10" w:right="34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2.50</w:t>
            </w:r>
            <w:r w:rsidRPr="002A03D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97955" w:rsidRPr="00397955" w:rsidRDefault="00397955" w:rsidP="00397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97955" w:rsidRPr="00397955" w:rsidRDefault="00397955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397955" w:rsidRPr="002A03DA" w:rsidRDefault="00397955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397955" w:rsidRPr="008031B4" w:rsidRDefault="00397955" w:rsidP="003D76A5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10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8031B4">
              <w:rPr>
                <w:rFonts w:ascii="Angsana New" w:hAnsi="Angsana New" w:hint="cs"/>
                <w:b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F68CA" w:rsidRPr="002A03DA" w:rsidTr="001023B6">
        <w:tc>
          <w:tcPr>
            <w:tcW w:w="378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D16AB1" w:rsidP="00C1095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9.39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D16AB1" w:rsidP="00D1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34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111.09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C1095D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(0.35)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F68CA" w:rsidRPr="002A03DA" w:rsidRDefault="005F68C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sz w:val="30"/>
                <w:szCs w:val="30"/>
              </w:rPr>
              <w:t>(3.73)</w:t>
            </w:r>
          </w:p>
        </w:tc>
      </w:tr>
    </w:tbl>
    <w:p w:rsidR="00FD1DC3" w:rsidRPr="002A03DA" w:rsidRDefault="00FD1DC3" w:rsidP="00E16C27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  <w:r w:rsidRPr="002A03DA">
        <w:rPr>
          <w:rFonts w:ascii="Angsana New" w:hAnsi="Angsana New"/>
          <w:i/>
          <w:iCs/>
          <w:sz w:val="30"/>
          <w:szCs w:val="30"/>
          <w:cs/>
        </w:rPr>
        <w:lastRenderedPageBreak/>
        <w:t>การลดอัตราภาษีเงินได้นิติบุคคล</w:t>
      </w:r>
    </w:p>
    <w:p w:rsidR="00E92B96" w:rsidRPr="002A03DA" w:rsidRDefault="00E92B96" w:rsidP="00E16C27">
      <w:pPr>
        <w:tabs>
          <w:tab w:val="left" w:pos="540"/>
        </w:tabs>
        <w:ind w:left="540" w:right="-1080"/>
        <w:rPr>
          <w:rFonts w:ascii="Angsana New" w:hAnsi="Angsana New"/>
          <w:i/>
          <w:iCs/>
          <w:sz w:val="30"/>
          <w:szCs w:val="30"/>
        </w:rPr>
      </w:pPr>
    </w:p>
    <w:p w:rsidR="00022931" w:rsidRPr="002A03DA" w:rsidRDefault="00022931" w:rsidP="0002293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2A03DA">
        <w:rPr>
          <w:rFonts w:ascii="Angsana New" w:hAnsi="Angsana New"/>
          <w:sz w:val="30"/>
          <w:szCs w:val="30"/>
        </w:rPr>
        <w:t>42</w:t>
      </w:r>
      <w:r w:rsidRPr="002A03DA">
        <w:rPr>
          <w:rFonts w:ascii="Angsana New" w:hAnsi="Angsana New"/>
          <w:sz w:val="30"/>
          <w:szCs w:val="30"/>
          <w:cs/>
        </w:rPr>
        <w:t xml:space="preserve"> พ.ศ. </w:t>
      </w:r>
      <w:r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2A03DA">
        <w:rPr>
          <w:rFonts w:ascii="Angsana New" w:hAnsi="Angsana New"/>
          <w:sz w:val="30"/>
          <w:szCs w:val="30"/>
        </w:rPr>
        <w:t>3</w:t>
      </w:r>
      <w:r w:rsidRPr="002A03DA">
        <w:rPr>
          <w:rFonts w:ascii="Angsana New" w:hAnsi="Angsana New"/>
          <w:sz w:val="30"/>
          <w:szCs w:val="30"/>
          <w:cs/>
        </w:rPr>
        <w:t xml:space="preserve"> มีนาคม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2A03DA">
        <w:rPr>
          <w:rFonts w:ascii="Angsana New" w:hAnsi="Angsana New"/>
          <w:sz w:val="30"/>
          <w:szCs w:val="30"/>
        </w:rPr>
        <w:t>20</w:t>
      </w:r>
      <w:r w:rsidRPr="002A03DA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2A03DA">
        <w:rPr>
          <w:rFonts w:ascii="Angsana New" w:hAnsi="Angsana New"/>
          <w:sz w:val="30"/>
          <w:szCs w:val="30"/>
        </w:rPr>
        <w:t>1</w:t>
      </w:r>
      <w:r w:rsidRPr="002A03DA">
        <w:rPr>
          <w:rFonts w:ascii="Angsana New" w:hAnsi="Angsana New"/>
          <w:sz w:val="30"/>
          <w:szCs w:val="30"/>
          <w:cs/>
        </w:rPr>
        <w:t xml:space="preserve"> มกราคม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5F68CA" w:rsidRPr="002A03DA" w:rsidRDefault="005F6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FD1DC3" w:rsidRPr="002A03DA" w:rsidRDefault="00481F01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D1DC3" w:rsidRPr="002A03DA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FD1DC3" w:rsidRPr="002A03DA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481F01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D1DC3"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:rsidR="00FD1DC3" w:rsidRPr="002A03DA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481F01" w:rsidP="00D40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กำไร</w:t>
      </w:r>
      <w:r w:rsidR="00FD1DC3" w:rsidRPr="002A03DA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</w:t>
      </w:r>
      <w:r w:rsidR="007A7AD6" w:rsidRPr="002A03DA">
        <w:rPr>
          <w:rFonts w:ascii="Angsana New" w:hAnsi="Angsana New"/>
          <w:sz w:val="30"/>
          <w:szCs w:val="30"/>
        </w:rPr>
        <w:t>1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มกราคม </w:t>
      </w:r>
      <w:r w:rsidR="007A7AD6" w:rsidRPr="002A03DA">
        <w:rPr>
          <w:rFonts w:ascii="Angsana New" w:hAnsi="Angsana New"/>
          <w:sz w:val="30"/>
          <w:szCs w:val="30"/>
        </w:rPr>
        <w:t>2560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="008622F2" w:rsidRPr="002A03DA">
        <w:rPr>
          <w:rFonts w:ascii="Angsana New" w:hAnsi="Angsana New"/>
          <w:sz w:val="30"/>
          <w:szCs w:val="30"/>
        </w:rPr>
        <w:t xml:space="preserve"> </w:t>
      </w:r>
      <w:r w:rsidR="008622F2" w:rsidRPr="002A03DA">
        <w:rPr>
          <w:rFonts w:ascii="Angsana New" w:hAnsi="Angsana New"/>
          <w:sz w:val="30"/>
          <w:szCs w:val="30"/>
          <w:cs/>
        </w:rPr>
        <w:t xml:space="preserve">และ </w:t>
      </w:r>
      <w:r w:rsidR="00780515" w:rsidRPr="002A03DA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780515" w:rsidRPr="002A03DA">
        <w:rPr>
          <w:rFonts w:ascii="Angsana New" w:hAnsi="Angsana New"/>
          <w:sz w:val="30"/>
          <w:szCs w:val="30"/>
        </w:rPr>
        <w:t xml:space="preserve">31 </w:t>
      </w:r>
      <w:r w:rsidR="00780515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622F2" w:rsidRPr="002A03DA">
        <w:rPr>
          <w:rFonts w:ascii="Angsana New" w:hAnsi="Angsana New"/>
          <w:sz w:val="30"/>
          <w:szCs w:val="30"/>
        </w:rPr>
        <w:t>255</w:t>
      </w:r>
      <w:r w:rsidR="00780515" w:rsidRPr="002A03DA">
        <w:rPr>
          <w:rFonts w:ascii="Angsana New" w:hAnsi="Angsana New"/>
          <w:sz w:val="30"/>
          <w:szCs w:val="30"/>
        </w:rPr>
        <w:t>9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คำนวณจาก</w:t>
      </w:r>
      <w:r w:rsidRPr="002A03DA">
        <w:rPr>
          <w:rFonts w:ascii="Angsana New" w:hAnsi="Angsana New"/>
          <w:sz w:val="30"/>
          <w:szCs w:val="30"/>
          <w:cs/>
        </w:rPr>
        <w:t>กำไร</w:t>
      </w:r>
      <w:r w:rsidR="00FD1DC3" w:rsidRPr="002A03DA">
        <w:rPr>
          <w:rFonts w:ascii="Angsana New" w:hAnsi="Angsana New"/>
          <w:sz w:val="30"/>
          <w:szCs w:val="30"/>
          <w:cs/>
        </w:rPr>
        <w:t>สำหรับ</w:t>
      </w:r>
      <w:r w:rsidR="0061728F" w:rsidRPr="002A03DA">
        <w:rPr>
          <w:rFonts w:ascii="Angsana New" w:hAnsi="Angsana New" w:hint="cs"/>
          <w:sz w:val="30"/>
          <w:szCs w:val="30"/>
          <w:cs/>
        </w:rPr>
        <w:t>งวด</w:t>
      </w:r>
      <w:r w:rsidR="0061728F" w:rsidRPr="002A03DA">
        <w:rPr>
          <w:rFonts w:ascii="Angsana New" w:hAnsi="Angsana New"/>
          <w:sz w:val="30"/>
          <w:szCs w:val="30"/>
        </w:rPr>
        <w:t>/</w:t>
      </w:r>
      <w:r w:rsidR="00FD1DC3" w:rsidRPr="002A03DA">
        <w:rPr>
          <w:rFonts w:ascii="Angsana New" w:hAnsi="Angsana New"/>
          <w:sz w:val="30"/>
          <w:szCs w:val="30"/>
          <w:cs/>
        </w:rPr>
        <w:t>ปีที่เป็นส่วนของผู้ถือหุ้นสามัญของบริษัทและจำนวนหุ้นสามัญที่ออกจำหน่ายแล้วระหว่าง</w:t>
      </w:r>
      <w:r w:rsidR="0061728F" w:rsidRPr="002A03DA">
        <w:rPr>
          <w:rFonts w:ascii="Angsana New" w:hAnsi="Angsana New" w:hint="cs"/>
          <w:sz w:val="30"/>
          <w:szCs w:val="30"/>
          <w:cs/>
        </w:rPr>
        <w:t>งวด</w:t>
      </w:r>
      <w:r w:rsidR="0061728F" w:rsidRPr="002A03DA">
        <w:rPr>
          <w:rFonts w:ascii="Angsana New" w:hAnsi="Angsana New"/>
          <w:sz w:val="30"/>
          <w:szCs w:val="30"/>
        </w:rPr>
        <w:t>/</w:t>
      </w:r>
      <w:r w:rsidR="00FD1DC3" w:rsidRPr="002A03DA">
        <w:rPr>
          <w:rFonts w:ascii="Angsana New" w:hAnsi="Angsana New"/>
          <w:sz w:val="30"/>
          <w:szCs w:val="30"/>
          <w:cs/>
        </w:rPr>
        <w:t>ปี</w:t>
      </w:r>
      <w:r w:rsidR="0086320B" w:rsidRPr="002A03DA">
        <w:rPr>
          <w:rFonts w:ascii="Angsana New" w:hAnsi="Angsana New" w:hint="cs"/>
          <w:sz w:val="30"/>
          <w:szCs w:val="30"/>
          <w:cs/>
        </w:rPr>
        <w:t>ในแต่ละ</w:t>
      </w:r>
      <w:r w:rsidR="0061728F" w:rsidRPr="002A03DA">
        <w:rPr>
          <w:rFonts w:ascii="Angsana New" w:hAnsi="Angsana New" w:hint="cs"/>
          <w:sz w:val="30"/>
          <w:szCs w:val="30"/>
          <w:cs/>
        </w:rPr>
        <w:t>งวด</w:t>
      </w:r>
      <w:r w:rsidR="0061728F" w:rsidRPr="002A03DA">
        <w:rPr>
          <w:rFonts w:ascii="Angsana New" w:hAnsi="Angsana New"/>
          <w:sz w:val="30"/>
          <w:szCs w:val="30"/>
        </w:rPr>
        <w:t>/</w:t>
      </w:r>
      <w:r w:rsidR="0086320B" w:rsidRPr="002A03DA">
        <w:rPr>
          <w:rFonts w:ascii="Angsana New" w:hAnsi="Angsana New" w:hint="cs"/>
          <w:sz w:val="30"/>
          <w:szCs w:val="30"/>
          <w:cs/>
        </w:rPr>
        <w:t>ปีโดย</w:t>
      </w:r>
      <w:r w:rsidR="00FD1DC3" w:rsidRPr="002A03DA">
        <w:rPr>
          <w:rFonts w:ascii="Angsana New" w:hAnsi="Angsana New"/>
          <w:sz w:val="30"/>
          <w:szCs w:val="30"/>
          <w:cs/>
        </w:rPr>
        <w:t>วิธีถัวเฉลี่ยถ่วงน้ำหนัก แสดงการคำนวณดังนี้</w:t>
      </w:r>
    </w:p>
    <w:p w:rsidR="00FD1DC3" w:rsidRPr="002A03DA" w:rsidRDefault="00FD1DC3" w:rsidP="007A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355"/>
        <w:gridCol w:w="270"/>
        <w:gridCol w:w="1166"/>
        <w:gridCol w:w="272"/>
        <w:gridCol w:w="1256"/>
        <w:gridCol w:w="272"/>
        <w:gridCol w:w="1081"/>
      </w:tblGrid>
      <w:tr w:rsidR="00FD1DC3" w:rsidRPr="002A03DA" w:rsidTr="007E2798">
        <w:trPr>
          <w:tblHeader/>
        </w:trPr>
        <w:tc>
          <w:tcPr>
            <w:tcW w:w="2082" w:type="pct"/>
          </w:tcPr>
          <w:p w:rsidR="00FD1DC3" w:rsidRPr="002A03DA" w:rsidRDefault="00FD1DC3" w:rsidP="007A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:rsidR="00FD1DC3" w:rsidRPr="002A03DA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FD1DC3" w:rsidRPr="002A03DA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:rsidR="00FD1DC3" w:rsidRPr="002A03DA" w:rsidRDefault="00FD1DC3" w:rsidP="007A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467" w:rsidRPr="002A03DA" w:rsidTr="007E2798">
        <w:trPr>
          <w:tblHeader/>
        </w:trPr>
        <w:tc>
          <w:tcPr>
            <w:tcW w:w="2082" w:type="pct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39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สำหรับรอบระยะ</w:t>
            </w: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467" w:rsidRPr="002A03DA" w:rsidTr="007E2798">
        <w:trPr>
          <w:tblHeader/>
        </w:trPr>
        <w:tc>
          <w:tcPr>
            <w:tcW w:w="2082" w:type="pct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51" w:right="-288" w:hanging="2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39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51" w:right="-288" w:hanging="2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เวลาบัญชีตั้งแต่วันที่</w:t>
            </w: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7467" w:rsidRPr="002A03DA" w:rsidTr="007E2798">
        <w:trPr>
          <w:tblHeader/>
        </w:trPr>
        <w:tc>
          <w:tcPr>
            <w:tcW w:w="2082" w:type="pct"/>
          </w:tcPr>
          <w:p w:rsidR="00177467" w:rsidRPr="002A03DA" w:rsidRDefault="00177467" w:rsidP="00177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39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:rsidR="00177467" w:rsidRPr="002A03DA" w:rsidRDefault="00177467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มกราคม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40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177467" w:rsidRPr="002A03DA" w:rsidRDefault="00177467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สำหรับปี</w:t>
            </w:r>
          </w:p>
        </w:tc>
      </w:tr>
      <w:tr w:rsidR="007E2798" w:rsidRPr="002A03DA" w:rsidTr="007E2798">
        <w:trPr>
          <w:tblHeader/>
        </w:trPr>
        <w:tc>
          <w:tcPr>
            <w:tcW w:w="2082" w:type="pct"/>
          </w:tcPr>
          <w:p w:rsidR="007E2798" w:rsidRPr="002A03DA" w:rsidRDefault="007E2798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39" w:type="pct"/>
            <w:vAlign w:val="center"/>
          </w:tcPr>
          <w:p w:rsidR="007E2798" w:rsidRPr="002A03DA" w:rsidRDefault="007E2798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</w:p>
        </w:tc>
        <w:tc>
          <w:tcPr>
            <w:tcW w:w="140" w:type="pct"/>
            <w:vAlign w:val="center"/>
          </w:tcPr>
          <w:p w:rsidR="007E2798" w:rsidRPr="002A03DA" w:rsidRDefault="007E2798" w:rsidP="007E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  <w:tc>
          <w:tcPr>
            <w:tcW w:w="140" w:type="pct"/>
            <w:vAlign w:val="center"/>
          </w:tcPr>
          <w:p w:rsidR="007E2798" w:rsidRPr="002A03DA" w:rsidRDefault="007E2798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สิ้นสุด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วันที่</w:t>
            </w:r>
          </w:p>
        </w:tc>
      </w:tr>
      <w:tr w:rsidR="007E2798" w:rsidRPr="002A03DA" w:rsidTr="007E2798">
        <w:trPr>
          <w:tblHeader/>
        </w:trPr>
        <w:tc>
          <w:tcPr>
            <w:tcW w:w="2082" w:type="pct"/>
          </w:tcPr>
          <w:p w:rsidR="007E2798" w:rsidRPr="002A03DA" w:rsidRDefault="007E2798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2560</w:t>
            </w:r>
          </w:p>
        </w:tc>
        <w:tc>
          <w:tcPr>
            <w:tcW w:w="139" w:type="pct"/>
            <w:vAlign w:val="center"/>
          </w:tcPr>
          <w:p w:rsidR="007E2798" w:rsidRPr="002A03DA" w:rsidRDefault="007E2798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25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40" w:type="pct"/>
            <w:vAlign w:val="center"/>
          </w:tcPr>
          <w:p w:rsidR="007E2798" w:rsidRPr="002A03DA" w:rsidRDefault="007E2798" w:rsidP="007E2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30 กันยายน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2560</w:t>
            </w:r>
          </w:p>
        </w:tc>
        <w:tc>
          <w:tcPr>
            <w:tcW w:w="140" w:type="pct"/>
            <w:vAlign w:val="center"/>
          </w:tcPr>
          <w:p w:rsidR="007E2798" w:rsidRPr="002A03DA" w:rsidRDefault="007E2798" w:rsidP="007E2798">
            <w:pPr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" w:type="pct"/>
            <w:vAlign w:val="center"/>
          </w:tcPr>
          <w:p w:rsidR="007E2798" w:rsidRPr="002A03DA" w:rsidRDefault="007E2798" w:rsidP="007E2798">
            <w:pPr>
              <w:pStyle w:val="acctmergecolhdg"/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</w:t>
            </w:r>
            <w:r w:rsidRPr="002A03DA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1</w:t>
            </w:r>
            <w:r w:rsidRPr="002A03D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2A03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</w:rPr>
              <w:t>25</w:t>
            </w:r>
            <w:r w:rsidRPr="002A03DA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val="en-US" w:bidi="th-TH"/>
              </w:rPr>
              <w:t>59</w:t>
            </w:r>
          </w:p>
        </w:tc>
      </w:tr>
      <w:tr w:rsidR="00E16C27" w:rsidRPr="002A03DA" w:rsidTr="007E2798">
        <w:trPr>
          <w:tblHeader/>
        </w:trPr>
        <w:tc>
          <w:tcPr>
            <w:tcW w:w="2082" w:type="pct"/>
          </w:tcPr>
          <w:p w:rsidR="00E16C27" w:rsidRPr="002A03DA" w:rsidRDefault="00E16C27" w:rsidP="00E16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pct"/>
            <w:gridSpan w:val="7"/>
          </w:tcPr>
          <w:p w:rsidR="00E16C27" w:rsidRPr="002A03DA" w:rsidRDefault="00E16C27" w:rsidP="00E16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97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8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:rsidR="00E16C27" w:rsidRPr="002A03DA" w:rsidRDefault="00580B86" w:rsidP="009C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9C0CD3">
              <w:rPr>
                <w:rFonts w:ascii="Angsana New" w:hAnsi="Angsana New"/>
                <w:bCs/>
                <w:sz w:val="30"/>
                <w:szCs w:val="30"/>
              </w:rPr>
              <w:t>093</w:t>
            </w:r>
            <w:r w:rsidR="007507AB" w:rsidRPr="002A03DA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9C0CD3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139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1,046.30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E16C27" w:rsidRPr="002A03DA" w:rsidRDefault="00EC2AA9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1,072.44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1,058.91</w:t>
            </w:r>
          </w:p>
        </w:tc>
      </w:tr>
      <w:tr w:rsidR="002A03DA" w:rsidRPr="002A03DA" w:rsidTr="007E2798">
        <w:tc>
          <w:tcPr>
            <w:tcW w:w="2082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646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556" w:type="pct"/>
            <w:shd w:val="clear" w:color="auto" w:fill="auto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97" w:type="pct"/>
          </w:tcPr>
          <w:p w:rsidR="00E16C27" w:rsidRPr="002A03DA" w:rsidRDefault="0004138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2,323.72</w:t>
            </w:r>
          </w:p>
        </w:tc>
        <w:tc>
          <w:tcPr>
            <w:tcW w:w="139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1,638.02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:rsidR="00E16C27" w:rsidRPr="002A03DA" w:rsidRDefault="0004138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2,323.72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1,638.02</w:t>
            </w: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ของหุ้นที่ออกจำหน่าย</w:t>
            </w:r>
            <w:r w:rsidRPr="002A03D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041387" w:rsidRPr="002A03DA" w:rsidRDefault="00041387" w:rsidP="008F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E16C27" w:rsidRPr="002A03DA" w:rsidRDefault="00E16C27" w:rsidP="005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br/>
              <w:t>659.47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041387" w:rsidRPr="002A03DA" w:rsidRDefault="00041387" w:rsidP="009C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E16C27" w:rsidRPr="002A03DA" w:rsidRDefault="00E16C27" w:rsidP="00551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Cs/>
                <w:sz w:val="30"/>
                <w:szCs w:val="30"/>
              </w:rPr>
              <w:br/>
              <w:t>659.47</w:t>
            </w: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:rsidR="00E16C27" w:rsidRPr="002A03DA" w:rsidRDefault="00E16C27" w:rsidP="00E16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41387" w:rsidRPr="002A03DA" w:rsidRDefault="0004138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39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2,297.49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41387" w:rsidRPr="002A03DA" w:rsidRDefault="0004138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2,323.72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2,297.49</w:t>
            </w:r>
          </w:p>
        </w:tc>
      </w:tr>
      <w:tr w:rsidR="002A03DA" w:rsidRPr="002A03DA" w:rsidTr="007E2798">
        <w:tc>
          <w:tcPr>
            <w:tcW w:w="2082" w:type="pct"/>
          </w:tcPr>
          <w:p w:rsidR="00E16C27" w:rsidRPr="002A03DA" w:rsidRDefault="00E16C27" w:rsidP="00E16C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</w:tcBorders>
          </w:tcPr>
          <w:p w:rsidR="00E16C27" w:rsidRPr="002A03DA" w:rsidRDefault="00580B86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7507AB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  <w:bottom w:val="double" w:sz="4" w:space="0" w:color="auto"/>
            </w:tcBorders>
          </w:tcPr>
          <w:p w:rsidR="00E16C27" w:rsidRPr="002A03DA" w:rsidRDefault="00EC2AA9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</w:t>
            </w:r>
            <w:r w:rsidR="0017260F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  <w:bottom w:val="double" w:sz="4" w:space="0" w:color="auto"/>
            </w:tcBorders>
          </w:tcPr>
          <w:p w:rsidR="00E16C27" w:rsidRPr="002A03DA" w:rsidRDefault="00E16C27" w:rsidP="00E1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</w:tr>
    </w:tbl>
    <w:p w:rsidR="002317C2" w:rsidRPr="002A03DA" w:rsidRDefault="002317C2" w:rsidP="00231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:rsidR="006930A9" w:rsidRDefault="0069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2A03DA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:rsidR="0086320B" w:rsidRPr="002A03DA" w:rsidRDefault="0086320B" w:rsidP="00926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016AEA" w:rsidRPr="002A03DA" w:rsidRDefault="00016AEA" w:rsidP="00016AEA">
      <w:pPr>
        <w:tabs>
          <w:tab w:val="clear" w:pos="227"/>
          <w:tab w:val="clear" w:pos="454"/>
          <w:tab w:val="clear" w:pos="680"/>
          <w:tab w:val="left" w:pos="720"/>
        </w:tabs>
        <w:spacing w:line="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A03DA">
        <w:rPr>
          <w:rFonts w:ascii="Angsana New" w:hAnsi="Angsana New"/>
          <w:sz w:val="30"/>
          <w:szCs w:val="30"/>
        </w:rPr>
        <w:t xml:space="preserve">26 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A03DA">
        <w:rPr>
          <w:rFonts w:ascii="Angsana New" w:hAnsi="Angsana New"/>
          <w:sz w:val="30"/>
          <w:szCs w:val="30"/>
        </w:rPr>
        <w:t xml:space="preserve">2560 </w:t>
      </w:r>
      <w:r w:rsidRPr="002A03DA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2A03DA">
        <w:rPr>
          <w:rFonts w:ascii="Angsana New" w:hAnsi="Angsana New"/>
          <w:sz w:val="30"/>
          <w:szCs w:val="30"/>
        </w:rPr>
        <w:t xml:space="preserve">0.23 </w:t>
      </w:r>
      <w:r w:rsidRPr="002A03DA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Pr="002A03DA">
        <w:rPr>
          <w:rFonts w:ascii="Angsana New" w:hAnsi="Angsana New"/>
          <w:sz w:val="30"/>
          <w:szCs w:val="30"/>
        </w:rPr>
        <w:t xml:space="preserve">534.50 </w:t>
      </w:r>
      <w:r w:rsidRPr="002A03DA"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เงินปันผลดังกล่าวจ่ายให้แก่ผู้ถือหุ้นในเดือนพฤษภาคม</w:t>
      </w:r>
      <w:r w:rsidR="00104741">
        <w:rPr>
          <w:rFonts w:ascii="Angsana New" w:hAnsi="Angsana New" w:hint="cs"/>
          <w:sz w:val="30"/>
          <w:szCs w:val="30"/>
          <w:cs/>
        </w:rPr>
        <w:t xml:space="preserve"> 2560</w:t>
      </w:r>
    </w:p>
    <w:p w:rsidR="007575BC" w:rsidRPr="002A03DA" w:rsidRDefault="007575BC" w:rsidP="0051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110E5" w:rsidRPr="002A03DA" w:rsidRDefault="005110E5" w:rsidP="00511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2A03DA">
        <w:rPr>
          <w:rFonts w:ascii="Angsana New" w:hAnsi="Angsana New"/>
          <w:sz w:val="30"/>
          <w:szCs w:val="30"/>
        </w:rPr>
        <w:t>25</w:t>
      </w:r>
      <w:r w:rsidRPr="002A03DA">
        <w:rPr>
          <w:rFonts w:ascii="Angsana New" w:hAnsi="Angsana New"/>
          <w:sz w:val="30"/>
          <w:szCs w:val="30"/>
          <w:cs/>
        </w:rPr>
        <w:t xml:space="preserve"> เมษายน </w:t>
      </w:r>
      <w:r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2A03DA">
        <w:rPr>
          <w:rFonts w:ascii="Angsana New" w:hAnsi="Angsana New"/>
          <w:sz w:val="30"/>
          <w:szCs w:val="30"/>
        </w:rPr>
        <w:t>0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05</w:t>
      </w:r>
      <w:r w:rsidRPr="002A03DA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2A03DA">
        <w:rPr>
          <w:rFonts w:ascii="Angsana New" w:hAnsi="Angsana New"/>
          <w:sz w:val="30"/>
          <w:szCs w:val="30"/>
        </w:rPr>
        <w:t>116</w:t>
      </w:r>
      <w:r w:rsidRPr="002A03DA">
        <w:rPr>
          <w:rFonts w:ascii="Angsana New" w:hAnsi="Angsana New"/>
          <w:sz w:val="30"/>
          <w:szCs w:val="30"/>
          <w:cs/>
        </w:rPr>
        <w:t>.</w:t>
      </w:r>
      <w:r w:rsidRPr="002A03DA">
        <w:rPr>
          <w:rFonts w:ascii="Angsana New" w:hAnsi="Angsana New"/>
          <w:sz w:val="30"/>
          <w:szCs w:val="30"/>
        </w:rPr>
        <w:t>19</w:t>
      </w:r>
      <w:r w:rsidRPr="002A03DA">
        <w:rPr>
          <w:rFonts w:ascii="Angsana New" w:hAnsi="Angsana New"/>
          <w:sz w:val="30"/>
          <w:szCs w:val="30"/>
          <w:cs/>
        </w:rPr>
        <w:t xml:space="preserve"> ล้านบาท เงินปันผลด</w:t>
      </w:r>
      <w:r w:rsidR="007A7AD6">
        <w:rPr>
          <w:rFonts w:ascii="Angsana New" w:hAnsi="Angsana New"/>
          <w:sz w:val="30"/>
          <w:szCs w:val="30"/>
          <w:cs/>
        </w:rPr>
        <w:t>ังกล่าวจ่ายให้แก่ผู้ถือหุ้นใน</w:t>
      </w:r>
      <w:r w:rsidR="007A7AD6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104741">
        <w:rPr>
          <w:rFonts w:ascii="Angsana New" w:hAnsi="Angsana New" w:hint="cs"/>
          <w:sz w:val="30"/>
          <w:szCs w:val="30"/>
          <w:cs/>
        </w:rPr>
        <w:t xml:space="preserve"> 2559</w:t>
      </w:r>
    </w:p>
    <w:p w:rsidR="005110E5" w:rsidRPr="002A03DA" w:rsidRDefault="005110E5" w:rsidP="00E4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:rsidR="00FD1DC3" w:rsidRPr="002A03DA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FD1DC3"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ทุน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นโยบายของคณะกรรมการ</w:t>
      </w:r>
      <w:r w:rsidR="000E50AF" w:rsidRPr="002A03DA">
        <w:rPr>
          <w:rFonts w:ascii="Angsana New" w:hAnsi="Angsana New" w:hint="cs"/>
          <w:sz w:val="30"/>
          <w:szCs w:val="30"/>
          <w:cs/>
        </w:rPr>
        <w:t>บริษัท คื</w:t>
      </w:r>
      <w:r w:rsidR="00437D4F">
        <w:rPr>
          <w:rFonts w:ascii="Angsana New" w:hAnsi="Angsana New" w:hint="cs"/>
          <w:sz w:val="30"/>
          <w:szCs w:val="30"/>
          <w:cs/>
        </w:rPr>
        <w:t>อ</w:t>
      </w:r>
      <w:r w:rsidR="0068127F" w:rsidRPr="002A03DA">
        <w:rPr>
          <w:rFonts w:ascii="Angsana New" w:hAnsi="Angsana New" w:hint="cs"/>
          <w:sz w:val="30"/>
          <w:szCs w:val="30"/>
          <w:cs/>
        </w:rPr>
        <w:t>กา</w:t>
      </w:r>
      <w:r w:rsidRPr="002A03DA">
        <w:rPr>
          <w:rFonts w:ascii="Angsana New" w:hAnsi="Angsana New"/>
          <w:sz w:val="30"/>
          <w:szCs w:val="30"/>
          <w:cs/>
        </w:rPr>
        <w:t>ร</w:t>
      </w:r>
      <w:r w:rsidR="0068127F" w:rsidRPr="002A03DA">
        <w:rPr>
          <w:rFonts w:ascii="Angsana New" w:hAnsi="Angsana New" w:hint="cs"/>
          <w:sz w:val="30"/>
          <w:szCs w:val="30"/>
          <w:cs/>
        </w:rPr>
        <w:t>รักษาระดับ</w:t>
      </w:r>
      <w:r w:rsidRPr="002A03DA">
        <w:rPr>
          <w:rFonts w:ascii="Angsana New" w:hAnsi="Angsana New"/>
          <w:sz w:val="30"/>
          <w:szCs w:val="30"/>
          <w:cs/>
        </w:rPr>
        <w:t>เงินทุน</w:t>
      </w:r>
      <w:r w:rsidR="0068127F" w:rsidRPr="002A03DA">
        <w:rPr>
          <w:rFonts w:ascii="Angsana New" w:hAnsi="Angsana New" w:hint="cs"/>
          <w:sz w:val="30"/>
          <w:szCs w:val="30"/>
          <w:cs/>
        </w:rPr>
        <w:t>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FD1DC3" w:rsidRPr="002A03DA" w:rsidRDefault="00FD1DC3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8127F" w:rsidRPr="002A03DA" w:rsidRDefault="0068127F" w:rsidP="00D31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2A03DA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2A03DA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2A03DA">
        <w:rPr>
          <w:rFonts w:ascii="Angsana New" w:hAnsi="Angsana New"/>
          <w:sz w:val="30"/>
          <w:szCs w:val="30"/>
          <w:cs/>
        </w:rPr>
        <w:t>ของอัตราดอกเบี้ยในตลาด</w:t>
      </w:r>
      <w:r w:rsidRPr="002A03DA">
        <w:rPr>
          <w:rFonts w:ascii="Angsana New" w:hAnsi="Angsana New" w:hint="cs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</w:t>
      </w:r>
      <w:r w:rsidR="00277DC9" w:rsidRPr="002A03DA">
        <w:rPr>
          <w:rFonts w:ascii="Angsana New" w:hAnsi="Angsana New"/>
          <w:sz w:val="30"/>
          <w:szCs w:val="30"/>
          <w:cs/>
        </w:rPr>
        <w:t>นงานและกระแสเงินสดของกลุ่มบริษั</w:t>
      </w:r>
      <w:r w:rsidR="00277DC9" w:rsidRPr="002A03DA">
        <w:rPr>
          <w:rFonts w:ascii="Angsana New" w:hAnsi="Angsana New" w:hint="cs"/>
          <w:sz w:val="30"/>
          <w:szCs w:val="30"/>
          <w:cs/>
        </w:rPr>
        <w:t>ท</w:t>
      </w:r>
      <w:r w:rsidRPr="002A03DA">
        <w:rPr>
          <w:rFonts w:ascii="Angsana New" w:hAnsi="Angsana New"/>
          <w:sz w:val="30"/>
          <w:szCs w:val="30"/>
          <w:cs/>
        </w:rPr>
        <w:t>เนื่องจาก</w:t>
      </w:r>
      <w:r w:rsidR="003147D5" w:rsidRPr="002A03DA">
        <w:rPr>
          <w:rFonts w:ascii="Angsana New" w:hAnsi="Angsana New" w:hint="cs"/>
          <w:sz w:val="30"/>
          <w:szCs w:val="30"/>
          <w:cs/>
        </w:rPr>
        <w:t>กลุ่มบริษัทมีเงินฝากกับสถาบันการเงิน รวมถึง</w:t>
      </w:r>
      <w:r w:rsidRPr="002A03DA">
        <w:rPr>
          <w:rFonts w:ascii="Angsana New" w:hAnsi="Angsana New" w:hint="cs"/>
          <w:sz w:val="30"/>
          <w:szCs w:val="30"/>
          <w:cs/>
        </w:rPr>
        <w:t xml:space="preserve">หุ้นกู้ </w:t>
      </w:r>
      <w:r w:rsidR="003147D5" w:rsidRPr="002A03DA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Pr="002A03DA">
        <w:rPr>
          <w:rFonts w:ascii="Angsana New" w:hAnsi="Angsana New" w:hint="cs"/>
          <w:sz w:val="30"/>
          <w:szCs w:val="30"/>
          <w:cs/>
        </w:rPr>
        <w:t>และเงิน</w:t>
      </w:r>
      <w:r w:rsidRPr="002A03DA">
        <w:rPr>
          <w:rFonts w:ascii="Angsana New" w:hAnsi="Angsana New"/>
          <w:sz w:val="30"/>
          <w:szCs w:val="30"/>
          <w:cs/>
        </w:rPr>
        <w:t>กู้ยืม กลุ่มบริษัทมิได้ใช้ตราสารอนุพันธ์ทางการเงินเพื่อป้องกันความเสี่ยงดังกล่าว</w:t>
      </w:r>
    </w:p>
    <w:p w:rsidR="00A024B3" w:rsidRPr="002A03DA" w:rsidRDefault="00A024B3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:rsidR="00C70FE8" w:rsidRPr="002A03DA" w:rsidRDefault="003147D5" w:rsidP="00314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อัตราดอกเบี้ยที่แท้จริง</w:t>
      </w:r>
      <w:r w:rsidR="00C94DF6" w:rsidRPr="002A03DA">
        <w:rPr>
          <w:rFonts w:ascii="Angsana New" w:hAnsi="Angsana New" w:hint="cs"/>
          <w:sz w:val="30"/>
          <w:szCs w:val="30"/>
          <w:cs/>
        </w:rPr>
        <w:t>ของ</w:t>
      </w:r>
      <w:r w:rsidRPr="002A03DA">
        <w:rPr>
          <w:rFonts w:ascii="Angsana New" w:hAnsi="Angsana New" w:hint="cs"/>
          <w:sz w:val="30"/>
          <w:szCs w:val="30"/>
          <w:cs/>
        </w:rPr>
        <w:t xml:space="preserve">เงินให้กู้ยืม </w:t>
      </w:r>
      <w:r w:rsidR="00780515" w:rsidRPr="002A03DA">
        <w:rPr>
          <w:rFonts w:ascii="Angsana New" w:hAnsi="Angsana New" w:hint="cs"/>
          <w:sz w:val="30"/>
          <w:szCs w:val="30"/>
          <w:cs/>
        </w:rPr>
        <w:t xml:space="preserve">ณ วันที่ 30 กันยายน </w:t>
      </w:r>
      <w:r w:rsidR="007A7AD6" w:rsidRPr="002A03DA">
        <w:rPr>
          <w:rFonts w:ascii="Angsana New" w:hAnsi="Angsana New"/>
          <w:sz w:val="30"/>
          <w:szCs w:val="30"/>
        </w:rPr>
        <w:t>2560</w:t>
      </w:r>
      <w:r w:rsidR="00780515" w:rsidRPr="002A03D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80515" w:rsidRPr="002A03DA">
        <w:rPr>
          <w:rFonts w:ascii="Angsana New" w:hAnsi="Angsana New"/>
          <w:sz w:val="30"/>
          <w:szCs w:val="30"/>
        </w:rPr>
        <w:t xml:space="preserve">31 </w:t>
      </w:r>
      <w:r w:rsidR="00780515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80515" w:rsidRPr="002A03DA">
        <w:rPr>
          <w:rFonts w:ascii="Angsana New" w:hAnsi="Angsana New"/>
          <w:sz w:val="30"/>
          <w:szCs w:val="30"/>
        </w:rPr>
        <w:t>2559</w:t>
      </w:r>
      <w:r w:rsidRPr="002A03DA">
        <w:rPr>
          <w:rFonts w:ascii="Angsana New" w:hAnsi="Angsana New" w:hint="cs"/>
          <w:sz w:val="30"/>
          <w:szCs w:val="30"/>
          <w:cs/>
        </w:rPr>
        <w:t xml:space="preserve"> และระยะที่ครบกำหนดชำระหรือกำหนดอัตราใหม่มีดังนี้</w:t>
      </w:r>
    </w:p>
    <w:p w:rsidR="00E16C27" w:rsidRPr="002A03DA" w:rsidRDefault="00E1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2A03DA">
        <w:rPr>
          <w:rFonts w:ascii="Angsana New" w:hAnsi="Angsana New"/>
          <w:sz w:val="20"/>
          <w:szCs w:val="20"/>
          <w:cs/>
        </w:rPr>
        <w:br w:type="page"/>
      </w:r>
    </w:p>
    <w:p w:rsidR="00172D6D" w:rsidRPr="002A03DA" w:rsidRDefault="00172D6D" w:rsidP="00172D6D">
      <w:pPr>
        <w:spacing w:line="240" w:lineRule="auto"/>
        <w:rPr>
          <w:sz w:val="2"/>
          <w:szCs w:val="2"/>
        </w:rPr>
      </w:pP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250"/>
        <w:gridCol w:w="1152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C213A1" w:rsidRPr="002A03DA" w:rsidTr="0026173B">
        <w:trPr>
          <w:cantSplit/>
          <w:trHeight w:val="299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213A1" w:rsidRPr="00FE7D5F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13A1" w:rsidRPr="00FE7D5F" w:rsidRDefault="00C213A1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77DC9" w:rsidRPr="002A03DA" w:rsidTr="00277DC9">
        <w:trPr>
          <w:cantSplit/>
          <w:trHeight w:val="30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อัตราดอกเบี้ย</w:t>
            </w:r>
          </w:p>
          <w:p w:rsidR="00277DC9" w:rsidRPr="00FE7D5F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277DC9" w:rsidRPr="00FE7D5F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หลังจาก 1 ปี</w:t>
            </w:r>
          </w:p>
          <w:p w:rsidR="00277DC9" w:rsidRPr="00FE7D5F" w:rsidRDefault="00277DC9" w:rsidP="00F60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277DC9" w:rsidRPr="00FE7D5F" w:rsidRDefault="00277DC9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126" w:hanging="4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หลังจาก</w:t>
            </w:r>
            <w:r w:rsid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7D5F" w:rsidRDefault="00FE7D5F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277DC9" w:rsidRPr="002A03DA" w:rsidTr="0026173B">
        <w:trPr>
          <w:cantSplit/>
          <w:trHeight w:val="227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9A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77DC9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61728F" w:rsidP="003B0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="00277DC9"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780515"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77DC9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77DC9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533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826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77DC9" w:rsidRPr="00FE7D5F" w:rsidRDefault="00277DC9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467AB" w:rsidRPr="002A03DA" w:rsidTr="00A42B14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hangingChars="6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 xml:space="preserve">     </w:t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203D" w:rsidRPr="00FE7D5F" w:rsidRDefault="000F4088" w:rsidP="00A32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</w:rPr>
              <w:t>241.74</w:t>
            </w:r>
          </w:p>
        </w:tc>
      </w:tr>
      <w:tr w:rsidR="00C467AB" w:rsidRPr="002A03DA" w:rsidTr="00A42B14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</w:t>
            </w:r>
            <w:r w:rsidRPr="00FE7D5F">
              <w:rPr>
                <w:rFonts w:asciiTheme="majorBidi" w:hAnsiTheme="majorBidi" w:cstheme="majorBidi"/>
                <w:b/>
                <w:sz w:val="30"/>
                <w:szCs w:val="30"/>
              </w:rPr>
              <w:t>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</w:t>
            </w:r>
            <w:r w:rsidRPr="00FE7D5F">
              <w:rPr>
                <w:rFonts w:asciiTheme="majorBidi" w:hAnsiTheme="majorBidi" w:cstheme="majorBidi"/>
                <w:b/>
                <w:sz w:val="30"/>
                <w:szCs w:val="30"/>
              </w:rPr>
              <w:t>41.74</w:t>
            </w:r>
          </w:p>
        </w:tc>
      </w:tr>
      <w:tr w:rsidR="00C467AB" w:rsidRPr="002A03DA" w:rsidTr="0026173B">
        <w:trPr>
          <w:cantSplit/>
          <w:trHeight w:val="3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467AB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61728F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  <w:r w:rsidR="00C467AB"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467AB" w:rsidRPr="00FE7D5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467AB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467AB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C467AB" w:rsidRPr="002A03DA" w:rsidTr="00277DC9">
        <w:trPr>
          <w:cantSplit/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ind w:leftChars="-10" w:hangingChars="6" w:hanging="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  <w:t xml:space="preserve">     </w:t>
            </w: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</w:rPr>
              <w:t>241.74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</w:rPr>
              <w:t>241.74</w:t>
            </w:r>
          </w:p>
        </w:tc>
      </w:tr>
      <w:tr w:rsidR="00C467AB" w:rsidRPr="002A03DA" w:rsidTr="00277DC9">
        <w:trPr>
          <w:trHeight w:val="30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</w:t>
            </w:r>
            <w:r w:rsidRPr="00FE7D5F">
              <w:rPr>
                <w:rFonts w:asciiTheme="majorBidi" w:hAnsiTheme="majorBidi" w:cstheme="majorBidi"/>
                <w:b/>
                <w:sz w:val="30"/>
                <w:szCs w:val="30"/>
              </w:rPr>
              <w:t>41.74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C467AB" w:rsidRPr="00FE7D5F" w:rsidRDefault="00C467AB" w:rsidP="00C46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E7D5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2</w:t>
            </w:r>
            <w:r w:rsidRPr="00FE7D5F">
              <w:rPr>
                <w:rFonts w:asciiTheme="majorBidi" w:hAnsiTheme="majorBidi" w:cstheme="majorBidi"/>
                <w:b/>
                <w:sz w:val="30"/>
                <w:szCs w:val="30"/>
              </w:rPr>
              <w:t>41.74</w:t>
            </w:r>
          </w:p>
        </w:tc>
      </w:tr>
    </w:tbl>
    <w:p w:rsidR="00204E6A" w:rsidRPr="002A03DA" w:rsidRDefault="00204E6A" w:rsidP="00277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18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232"/>
        <w:gridCol w:w="1170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C213A1" w:rsidRPr="002A03DA" w:rsidTr="00BA4D22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213A1" w:rsidRPr="00FE7D5F" w:rsidRDefault="00C213A1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213A1" w:rsidRPr="00FE7D5F" w:rsidRDefault="00C213A1" w:rsidP="00B7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6B1F" w:rsidRPr="002A03DA" w:rsidTr="00C16B1F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6B1F" w:rsidRPr="002A03DA" w:rsidTr="00C16B1F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FE7D5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16B1F" w:rsidRPr="002A03DA" w:rsidTr="00C16B1F">
        <w:trPr>
          <w:cantSplit/>
          <w:trHeight w:val="30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FD1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16B1F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61728F" w:rsidP="0017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FE7D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6B1F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052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20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16B1F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BB5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D3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D3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16B1F" w:rsidRPr="00FE7D5F" w:rsidRDefault="00C16B1F" w:rsidP="00785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6FE3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12,029.78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12,029.78</w:t>
            </w:r>
          </w:p>
        </w:tc>
      </w:tr>
      <w:tr w:rsidR="00A56FE3" w:rsidRPr="002A03DA" w:rsidTr="00C16B1F">
        <w:trPr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12,029.78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12,029.78</w:t>
            </w:r>
          </w:p>
        </w:tc>
      </w:tr>
      <w:tr w:rsidR="00A56FE3" w:rsidRPr="002A03DA" w:rsidTr="00C16B1F">
        <w:trPr>
          <w:cantSplit/>
          <w:trHeight w:val="182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6FE3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E7D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FE3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56FE3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เงินให้กู้ยืมระยะยาวแก่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56FE3" w:rsidRPr="002A03DA" w:rsidTr="00C16B1F">
        <w:trPr>
          <w:cantSplit/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MLR-0.50%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9,024.89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Cs/>
                <w:sz w:val="30"/>
                <w:szCs w:val="30"/>
              </w:rPr>
              <w:t>9,024.89</w:t>
            </w:r>
          </w:p>
        </w:tc>
      </w:tr>
      <w:tr w:rsidR="00A56FE3" w:rsidRPr="002A03DA" w:rsidTr="00C16B1F">
        <w:trPr>
          <w:trHeight w:val="30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Chars="-10" w:hangingChars="6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Chars="-69" w:left="-124" w:right="-108" w:firstLineChars="2" w:firstLine="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9,024.89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:rsidR="00A56FE3" w:rsidRPr="00FE7D5F" w:rsidRDefault="00A56FE3" w:rsidP="00A56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sz w:val="30"/>
                <w:szCs w:val="30"/>
              </w:rPr>
              <w:t>9,024.89</w:t>
            </w:r>
          </w:p>
        </w:tc>
      </w:tr>
    </w:tbl>
    <w:p w:rsidR="00C16B1F" w:rsidRPr="002A03DA" w:rsidRDefault="00C16B1F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="Angsana New" w:hAnsi="Angsana New"/>
          <w:sz w:val="8"/>
          <w:szCs w:val="8"/>
        </w:rPr>
      </w:pPr>
    </w:p>
    <w:p w:rsidR="00E21143" w:rsidRPr="002A03DA" w:rsidRDefault="00E21143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:rsidR="005F68CA" w:rsidRPr="002A03DA" w:rsidRDefault="00FD1DC3" w:rsidP="00C16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อัตราดอกเบี้ยที่แท้จริงของหนี้สินที่มีภาระดอกเบี้ย </w:t>
      </w:r>
      <w:r w:rsidR="00584416" w:rsidRPr="002A03DA">
        <w:rPr>
          <w:rFonts w:ascii="Angsana New" w:hAnsi="Angsana New" w:hint="cs"/>
          <w:sz w:val="30"/>
          <w:szCs w:val="30"/>
          <w:cs/>
        </w:rPr>
        <w:t>ณ วันที่ 30 กันยายน 25</w:t>
      </w:r>
      <w:r w:rsidR="00584416" w:rsidRPr="002A03DA">
        <w:rPr>
          <w:rFonts w:ascii="Angsana New" w:hAnsi="Angsana New"/>
          <w:sz w:val="30"/>
          <w:szCs w:val="30"/>
        </w:rPr>
        <w:t>60</w:t>
      </w:r>
      <w:r w:rsidR="00584416" w:rsidRPr="002A03D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84416" w:rsidRPr="002A03DA">
        <w:rPr>
          <w:rFonts w:ascii="Angsana New" w:hAnsi="Angsana New"/>
          <w:sz w:val="30"/>
          <w:szCs w:val="30"/>
        </w:rPr>
        <w:t xml:space="preserve">31 </w:t>
      </w:r>
      <w:r w:rsidR="00584416" w:rsidRPr="002A03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84416" w:rsidRPr="002A03DA">
        <w:rPr>
          <w:rFonts w:ascii="Angsana New" w:hAnsi="Angsana New"/>
          <w:sz w:val="30"/>
          <w:szCs w:val="30"/>
        </w:rPr>
        <w:t xml:space="preserve">2559 </w:t>
      </w:r>
      <w:r w:rsidRPr="002A03DA">
        <w:rPr>
          <w:rFonts w:ascii="Angsana New" w:hAnsi="Angsana New"/>
          <w:sz w:val="30"/>
          <w:szCs w:val="30"/>
          <w:cs/>
        </w:rPr>
        <w:t>และ</w:t>
      </w:r>
      <w:r w:rsidR="00063603" w:rsidRPr="002A03DA">
        <w:rPr>
          <w:rFonts w:ascii="Angsana New" w:hAnsi="Angsana New"/>
          <w:sz w:val="30"/>
          <w:szCs w:val="30"/>
          <w:cs/>
        </w:rPr>
        <w:t>ระยะ</w:t>
      </w:r>
      <w:r w:rsidRPr="002A03DA">
        <w:rPr>
          <w:rFonts w:ascii="Angsana New" w:hAnsi="Angsana New"/>
          <w:sz w:val="30"/>
          <w:szCs w:val="30"/>
          <w:cs/>
        </w:rPr>
        <w:t>ที่ครบกำหนด</w:t>
      </w:r>
      <w:r w:rsidR="00063603" w:rsidRPr="002A03DA">
        <w:rPr>
          <w:rFonts w:ascii="Angsana New" w:hAnsi="Angsana New"/>
          <w:sz w:val="30"/>
          <w:szCs w:val="30"/>
          <w:cs/>
        </w:rPr>
        <w:t>ชำระ</w:t>
      </w:r>
      <w:r w:rsidRPr="002A03DA">
        <w:rPr>
          <w:rFonts w:ascii="Angsana New" w:hAnsi="Angsana New"/>
          <w:sz w:val="30"/>
          <w:szCs w:val="30"/>
          <w:cs/>
        </w:rPr>
        <w:t>หรือ</w:t>
      </w:r>
      <w:r w:rsidR="006536A5" w:rsidRPr="002A03DA">
        <w:rPr>
          <w:rFonts w:ascii="Angsana New" w:hAnsi="Angsana New"/>
          <w:sz w:val="30"/>
          <w:szCs w:val="30"/>
          <w:cs/>
        </w:rPr>
        <w:t>กำหนดอัตร</w:t>
      </w:r>
      <w:r w:rsidR="00471A55" w:rsidRPr="002A03DA">
        <w:rPr>
          <w:rFonts w:ascii="Angsana New" w:hAnsi="Angsana New"/>
          <w:sz w:val="30"/>
          <w:szCs w:val="30"/>
          <w:cs/>
        </w:rPr>
        <w:t>า</w:t>
      </w:r>
      <w:r w:rsidR="006536A5" w:rsidRPr="002A03DA">
        <w:rPr>
          <w:rFonts w:ascii="Angsana New" w:hAnsi="Angsana New"/>
          <w:sz w:val="30"/>
          <w:szCs w:val="30"/>
          <w:cs/>
        </w:rPr>
        <w:t>ใหม่มี</w:t>
      </w:r>
      <w:r w:rsidRPr="002A03DA">
        <w:rPr>
          <w:rFonts w:ascii="Angsana New" w:hAnsi="Angsana New"/>
          <w:sz w:val="30"/>
          <w:szCs w:val="30"/>
          <w:cs/>
        </w:rPr>
        <w:t>ดังนี้</w:t>
      </w:r>
    </w:p>
    <w:p w:rsidR="00C16B1F" w:rsidRPr="002A03DA" w:rsidRDefault="00C16B1F" w:rsidP="00D81C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="Angsana New" w:hAnsi="Angsana New"/>
          <w:sz w:val="6"/>
          <w:szCs w:val="6"/>
        </w:rPr>
      </w:pPr>
    </w:p>
    <w:tbl>
      <w:tblPr>
        <w:tblpPr w:leftFromText="180" w:rightFromText="180" w:vertAnchor="text" w:tblpX="558" w:tblpY="1"/>
        <w:tblOverlap w:val="never"/>
        <w:tblW w:w="9630" w:type="dxa"/>
        <w:tblLayout w:type="fixed"/>
        <w:tblLook w:val="00A0" w:firstRow="1" w:lastRow="0" w:firstColumn="1" w:lastColumn="0" w:noHBand="0" w:noVBand="0"/>
      </w:tblPr>
      <w:tblGrid>
        <w:gridCol w:w="2430"/>
        <w:gridCol w:w="1170"/>
        <w:gridCol w:w="260"/>
        <w:gridCol w:w="1090"/>
        <w:gridCol w:w="269"/>
        <w:gridCol w:w="1351"/>
        <w:gridCol w:w="269"/>
        <w:gridCol w:w="1260"/>
        <w:gridCol w:w="271"/>
        <w:gridCol w:w="1260"/>
      </w:tblGrid>
      <w:tr w:rsidR="005077FB" w:rsidRPr="002A03DA" w:rsidTr="00FE7D5F">
        <w:trPr>
          <w:trHeight w:val="71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077FB" w:rsidRPr="002A03DA" w:rsidTr="00FE7D5F">
        <w:trPr>
          <w:trHeight w:val="71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left="162"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155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0" w:right="-108" w:hanging="6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แต่ภายใน 5 ปี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5 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5077FB" w:rsidRPr="002A03DA" w:rsidTr="00FE7D5F">
        <w:trPr>
          <w:trHeight w:val="13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5077FB" w:rsidRPr="002A03DA" w:rsidTr="00FE7D5F">
        <w:trPr>
          <w:trHeight w:val="26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FE7D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10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9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สถาบันการเงินที่ถึง</w:t>
            </w:r>
          </w:p>
          <w:p w:rsidR="005077FB" w:rsidRPr="00FE7D5F" w:rsidRDefault="005077FB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MLR-2.25% -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MLR-1.75%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144.62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67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  <w:tab w:val="center" w:pos="523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144.62</w:t>
            </w:r>
          </w:p>
        </w:tc>
      </w:tr>
      <w:tr w:rsidR="00FE7D5F" w:rsidRPr="002A03DA" w:rsidTr="00FE7D5F">
        <w:trPr>
          <w:trHeight w:val="25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140" w:lineRule="atLeast"/>
              <w:ind w:right="-88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left="-108" w:right="-137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077FB" w:rsidRPr="002A03DA" w:rsidTr="00FE7D5F">
        <w:trPr>
          <w:trHeight w:val="7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37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MLR-2.25%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357.33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357.33</w:t>
            </w:r>
          </w:p>
        </w:tc>
      </w:tr>
      <w:tr w:rsidR="005077FB" w:rsidRPr="002A03DA" w:rsidTr="00FE7D5F">
        <w:trPr>
          <w:trHeight w:val="3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2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เงินกู้ยืมระยะยาวจากผู้ถือ</w:t>
            </w:r>
            <w:r w:rsidR="00FE7D5F"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3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6.5%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273.43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center" w:pos="522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ab/>
              <w:t>-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273.43</w:t>
            </w:r>
          </w:p>
        </w:tc>
      </w:tr>
      <w:tr w:rsidR="005077FB" w:rsidRPr="002A03DA" w:rsidTr="00FE7D5F">
        <w:trPr>
          <w:trHeight w:val="3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3.09%-3.35%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4,995.72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4,995.72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144.62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5,626.48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"/>
                <w:tab w:val="left" w:pos="448"/>
                <w:tab w:val="center" w:pos="522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5,771.10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E7D5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E7D5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หมุนเวียน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เงินเบิกเกินบัญชีธนาคารและ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เงินกู้ยืมระยะสั้นจาก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MOR-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MLR-1.75%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250.00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250.00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สถาบันการเงินที่ถึง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MLR-2.25% -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MLR-1.75%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322.18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322.18</w:t>
            </w:r>
          </w:p>
        </w:tc>
      </w:tr>
      <w:tr w:rsidR="00FE7D5F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140" w:lineRule="atLeast"/>
              <w:ind w:right="-88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left="-108" w:right="-137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ไม่หมุนเวียน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MLR-2.25%-</w:t>
            </w: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MLR-1.75%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688.81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688.81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เงินกู้ยืมระยะยาวจากผู้ถือหุ้น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6.5%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273.43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273.43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3.35%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2,996.35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color w:val="000000"/>
                <w:sz w:val="30"/>
                <w:szCs w:val="30"/>
              </w:rPr>
              <w:t>2,996.35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572.18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3,958.59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left" w:pos="91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  <w:t>-</w:t>
            </w: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7FB" w:rsidRPr="00FE7D5F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7D5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4,530.77</w:t>
            </w: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double" w:sz="4" w:space="0" w:color="auto"/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077FB" w:rsidRPr="002A03DA" w:rsidTr="00FE7D5F">
        <w:trPr>
          <w:trHeight w:val="6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40" w:lineRule="exact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-1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5077FB" w:rsidRPr="002A03DA" w:rsidRDefault="005077FB" w:rsidP="00507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070492" w:rsidRPr="002A03DA" w:rsidRDefault="0007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25EB1" w:rsidRPr="002A03DA" w:rsidRDefault="00525EB1" w:rsidP="00525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95"/>
        </w:tabs>
        <w:rPr>
          <w:rFonts w:ascii="Angsana New" w:hAnsi="Angsana New"/>
          <w:sz w:val="20"/>
          <w:szCs w:val="20"/>
        </w:rPr>
      </w:pPr>
    </w:p>
    <w:p w:rsidR="00BB4226" w:rsidRPr="002A03DA" w:rsidRDefault="00BB4226" w:rsidP="00BC50C4">
      <w:pPr>
        <w:spacing w:line="240" w:lineRule="auto"/>
        <w:ind w:right="-29"/>
        <w:rPr>
          <w:rFonts w:ascii="Angsana New" w:hAnsi="Angsana New"/>
          <w:b/>
          <w:bCs/>
          <w:sz w:val="28"/>
          <w:szCs w:val="28"/>
        </w:rPr>
        <w:sectPr w:rsidR="00BB4226" w:rsidRPr="002A03DA" w:rsidSect="00627BB1">
          <w:pgSz w:w="11909" w:h="16834" w:code="9"/>
          <w:pgMar w:top="691" w:right="1152" w:bottom="899" w:left="1152" w:header="720" w:footer="585" w:gutter="0"/>
          <w:cols w:space="720"/>
          <w:docGrid w:linePitch="360"/>
        </w:sect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270"/>
        <w:gridCol w:w="990"/>
        <w:gridCol w:w="270"/>
        <w:gridCol w:w="1260"/>
        <w:gridCol w:w="252"/>
        <w:gridCol w:w="1278"/>
        <w:gridCol w:w="270"/>
        <w:gridCol w:w="1260"/>
      </w:tblGrid>
      <w:tr w:rsidR="003D5A4A" w:rsidRPr="002A03DA" w:rsidTr="003D5A4A">
        <w:tc>
          <w:tcPr>
            <w:tcW w:w="2520" w:type="dxa"/>
          </w:tcPr>
          <w:p w:rsidR="003D5A4A" w:rsidRPr="002A03DA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9"/>
          </w:tcPr>
          <w:p w:rsidR="003D5A4A" w:rsidRPr="002A03DA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994" w:rsidRPr="002A03DA" w:rsidTr="003D5A4A">
        <w:tc>
          <w:tcPr>
            <w:tcW w:w="2520" w:type="dxa"/>
          </w:tcPr>
          <w:p w:rsidR="00C25994" w:rsidRPr="002A03DA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 xml:space="preserve">หลังจาก </w:t>
            </w:r>
            <w:r w:rsidRPr="002A03D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หลังจาก</w:t>
            </w:r>
          </w:p>
        </w:tc>
        <w:tc>
          <w:tcPr>
            <w:tcW w:w="27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5994" w:rsidRPr="002A03DA" w:rsidTr="003D5A4A">
        <w:tc>
          <w:tcPr>
            <w:tcW w:w="2520" w:type="dxa"/>
          </w:tcPr>
          <w:p w:rsidR="00C25994" w:rsidRPr="002A03DA" w:rsidRDefault="00C25994" w:rsidP="00C2599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27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2A03D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 xml:space="preserve">แต่ภายใน </w:t>
            </w:r>
            <w:r w:rsidRPr="002A03D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52" w:type="dxa"/>
            <w:shd w:val="clear" w:color="auto" w:fill="auto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1"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>5 ปี</w:t>
            </w:r>
          </w:p>
        </w:tc>
        <w:tc>
          <w:tcPr>
            <w:tcW w:w="27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25994" w:rsidRPr="002A03DA" w:rsidRDefault="00C25994" w:rsidP="00C2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D5A4A" w:rsidRPr="002A03DA" w:rsidTr="003D5A4A">
        <w:tc>
          <w:tcPr>
            <w:tcW w:w="2520" w:type="dxa"/>
          </w:tcPr>
          <w:p w:rsidR="003D5A4A" w:rsidRPr="002A03DA" w:rsidRDefault="003D5A4A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D5A4A" w:rsidRPr="002A03DA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3D5A4A" w:rsidRPr="002A03DA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:rsidR="003D5A4A" w:rsidRPr="002A03DA" w:rsidRDefault="003D5A4A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BC50C4">
            <w:pPr>
              <w:spacing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E3122D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="005B4578"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26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BC50C4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BC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MLR-0.50%, Saving+2%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4,514.35</w:t>
            </w: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4,514.35</w:t>
            </w: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3.09%-3.35%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4,995.72</w:t>
            </w: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9,510.07</w:t>
            </w: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9,510.07</w:t>
            </w: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-19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เงินเบิกเกินบัญชีธนาคารและ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decimal" w:pos="954"/>
              </w:tabs>
              <w:spacing w:line="240" w:lineRule="auto"/>
              <w:ind w:left="-18"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578" w:rsidRPr="002A03DA" w:rsidTr="003D5A4A">
        <w:tc>
          <w:tcPr>
            <w:tcW w:w="252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เงินกู้ยืมระยะสั้นจาก</w:t>
            </w: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26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 xml:space="preserve">MOR – </w:t>
            </w: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MLR-1.75%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250.00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3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B4578" w:rsidRPr="002A03DA" w:rsidRDefault="005B4578" w:rsidP="005B4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250.00</w:t>
            </w:r>
          </w:p>
        </w:tc>
      </w:tr>
      <w:tr w:rsidR="00FE7D5F" w:rsidRPr="002A03DA" w:rsidTr="00FE7D5F">
        <w:tc>
          <w:tcPr>
            <w:tcW w:w="2520" w:type="dxa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140" w:lineRule="atLeast"/>
              <w:ind w:right="-88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ind w:left="-108" w:right="-137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FE7D5F" w:rsidRPr="00FE7D5F" w:rsidRDefault="00FE7D5F" w:rsidP="00FE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E3122D" w:rsidRPr="002A03DA" w:rsidTr="003D5A4A">
        <w:tc>
          <w:tcPr>
            <w:tcW w:w="252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ไม่</w:t>
            </w: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</w:tc>
        <w:tc>
          <w:tcPr>
            <w:tcW w:w="126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 w:right="3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3122D" w:rsidRPr="002A03DA" w:rsidTr="003D5A4A">
        <w:tc>
          <w:tcPr>
            <w:tcW w:w="252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</w:t>
            </w: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</w:t>
            </w:r>
          </w:p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ท</w:t>
            </w: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ี่เกี่ยวข้องกัน</w:t>
            </w:r>
          </w:p>
        </w:tc>
        <w:tc>
          <w:tcPr>
            <w:tcW w:w="126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MLR-0.50%, Saving+2%</w:t>
            </w: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4,572.96</w:t>
            </w:r>
          </w:p>
        </w:tc>
        <w:tc>
          <w:tcPr>
            <w:tcW w:w="252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4,572.96</w:t>
            </w:r>
          </w:p>
        </w:tc>
      </w:tr>
      <w:tr w:rsidR="00E3122D" w:rsidRPr="002A03DA" w:rsidTr="003D5A4A">
        <w:tc>
          <w:tcPr>
            <w:tcW w:w="252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3.35%</w:t>
            </w: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2,996.35</w:t>
            </w:r>
          </w:p>
        </w:tc>
        <w:tc>
          <w:tcPr>
            <w:tcW w:w="252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color w:val="000000"/>
                <w:sz w:val="28"/>
                <w:szCs w:val="28"/>
              </w:rPr>
              <w:t>2,996.35</w:t>
            </w:r>
          </w:p>
        </w:tc>
      </w:tr>
      <w:tr w:rsidR="00E3122D" w:rsidRPr="002A03DA" w:rsidTr="003D5A4A">
        <w:tc>
          <w:tcPr>
            <w:tcW w:w="2520" w:type="dxa"/>
            <w:vAlign w:val="bottom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250.00</w:t>
            </w:r>
          </w:p>
        </w:tc>
        <w:tc>
          <w:tcPr>
            <w:tcW w:w="270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40" w:lineRule="exact"/>
              <w:ind w:leftChars="-34" w:left="-6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7,569.31</w:t>
            </w:r>
          </w:p>
        </w:tc>
        <w:tc>
          <w:tcPr>
            <w:tcW w:w="252" w:type="dxa"/>
            <w:shd w:val="clear" w:color="auto" w:fill="auto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122D" w:rsidRPr="003D5A4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D5A4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122D" w:rsidRPr="002A03DA" w:rsidRDefault="00E3122D" w:rsidP="00E31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8" w:right="-2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A03D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7,819.31</w:t>
            </w:r>
          </w:p>
        </w:tc>
      </w:tr>
    </w:tbl>
    <w:p w:rsidR="00AC39E3" w:rsidRPr="002A03DA" w:rsidRDefault="00AC39E3" w:rsidP="00AC3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เงื่อนไขการเรียกชำระคืนเงินกู้เมื่อทวงถามถูกจัดประเภทเป็นหนี้สินระยะยาวเนื่องจากผู้ให้กู้ตกลงที่จะไม่เรียกชำระคืนเงินกู้จากผู้กู้ภายในสิบสองเดือนนับจากวันสิ้นปี</w:t>
      </w:r>
    </w:p>
    <w:p w:rsidR="00757F30" w:rsidRPr="002A03DA" w:rsidRDefault="00757F30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3147D5" w:rsidRPr="002A03DA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3147D5" w:rsidRPr="002A03DA" w:rsidRDefault="003147D5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ind w:right="47"/>
        <w:jc w:val="thaiDistribute"/>
        <w:rPr>
          <w:rFonts w:ascii="Angsana New" w:hAnsi="Angsana New"/>
          <w:sz w:val="20"/>
          <w:szCs w:val="20"/>
        </w:rPr>
      </w:pPr>
    </w:p>
    <w:p w:rsidR="00BA5B32" w:rsidRPr="002A03DA" w:rsidRDefault="00584416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A7AD6">
        <w:rPr>
          <w:rFonts w:ascii="Angsana New" w:hAnsi="Angsana New"/>
          <w:sz w:val="30"/>
          <w:szCs w:val="30"/>
        </w:rPr>
        <w:t>30</w:t>
      </w:r>
      <w:r w:rsidRPr="002A03DA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7A7AD6">
        <w:rPr>
          <w:rFonts w:ascii="Angsana New" w:hAnsi="Angsana New"/>
          <w:sz w:val="30"/>
          <w:szCs w:val="30"/>
        </w:rPr>
        <w:t>2560</w:t>
      </w:r>
      <w:r w:rsidR="007A7AD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7AD6">
        <w:rPr>
          <w:rFonts w:ascii="Angsana New" w:hAnsi="Angsana New"/>
          <w:sz w:val="30"/>
          <w:szCs w:val="30"/>
        </w:rPr>
        <w:t>31</w:t>
      </w:r>
      <w:r w:rsidRPr="002A03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A7AD6">
        <w:rPr>
          <w:rFonts w:ascii="Angsana New" w:hAnsi="Angsana New"/>
          <w:sz w:val="30"/>
          <w:szCs w:val="30"/>
        </w:rPr>
        <w:t>2559</w:t>
      </w:r>
      <w:r w:rsidR="00FD1DC3" w:rsidRPr="002A03DA">
        <w:rPr>
          <w:rFonts w:ascii="Angsana New" w:hAnsi="Angsana New"/>
          <w:sz w:val="30"/>
          <w:szCs w:val="30"/>
          <w:cs/>
        </w:rPr>
        <w:t xml:space="preserve"> กลุ่มบริษัทไม่มีสินทรัพย์/หนี้สินที่เป็นเงินตราต่างประเทศ</w:t>
      </w:r>
    </w:p>
    <w:p w:rsidR="004E0B12" w:rsidRPr="002A03DA" w:rsidRDefault="004E0B12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="003147D5"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ทาง</w:t>
      </w: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ด้านสินเชื่อ</w:t>
      </w: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7E2798" w:rsidRPr="002A03DA" w:rsidRDefault="007E2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1B3356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>ฝ่ายบริหารได้กำหนดนโยบายทางด้านสินเชื่อเพื่อควบคุมความ</w:t>
      </w:r>
      <w:r w:rsidR="000E31A7" w:rsidRPr="002A03DA">
        <w:rPr>
          <w:rFonts w:ascii="Angsana New" w:hAnsi="Angsana New"/>
          <w:sz w:val="30"/>
          <w:szCs w:val="30"/>
          <w:cs/>
        </w:rPr>
        <w:t>เสี่ยงทางด้านสินเชื่อดังกล่าวอย่าง</w:t>
      </w:r>
      <w:r w:rsidRPr="002A03DA">
        <w:rPr>
          <w:rFonts w:ascii="Angsana New" w:hAnsi="Angsana New"/>
          <w:sz w:val="30"/>
          <w:szCs w:val="30"/>
          <w:cs/>
        </w:rPr>
        <w:t>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</w:t>
      </w:r>
      <w:r w:rsidR="000E31A7" w:rsidRPr="002A03DA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2A03DA">
        <w:rPr>
          <w:rFonts w:ascii="Angsana New" w:hAnsi="Angsana New"/>
          <w:sz w:val="30"/>
          <w:szCs w:val="30"/>
          <w:cs/>
        </w:rPr>
        <w:t>ในงบแสดงฐานะการเงิน อย่างไรก็ตามเนื่องจากกลุ่มบริษัทมีฐานลูกค้าจำ</w:t>
      </w:r>
      <w:r w:rsidR="000E31A7" w:rsidRPr="002A03DA">
        <w:rPr>
          <w:rFonts w:ascii="Angsana New" w:hAnsi="Angsana New"/>
          <w:sz w:val="30"/>
          <w:szCs w:val="30"/>
          <w:cs/>
        </w:rPr>
        <w:t xml:space="preserve">นวนมาก </w:t>
      </w:r>
      <w:r w:rsidRPr="002A03DA">
        <w:rPr>
          <w:rFonts w:ascii="Angsana New" w:hAnsi="Angsana New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BB4077" w:rsidRPr="002A03DA" w:rsidRDefault="00BB4077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FD1DC3" w:rsidRPr="002A03DA" w:rsidRDefault="00FD1DC3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E37E2F" w:rsidRPr="002A03DA" w:rsidRDefault="00FD1DC3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      เงินสดให้เพียงพอต่อการดำเนินงานของกลุ่มบริษัท</w:t>
      </w:r>
      <w:r w:rsidR="003147D5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E37E2F" w:rsidRPr="002A03DA" w:rsidRDefault="00E37E2F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566FF1" w:rsidRPr="002A03DA" w:rsidRDefault="00ED2B69" w:rsidP="00E37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66FF1" w:rsidRPr="002A03DA" w:rsidRDefault="00566FF1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p w:rsidR="00ED2B69" w:rsidRPr="002A03DA" w:rsidRDefault="00ED2B69" w:rsidP="00ED2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D2B69" w:rsidRPr="002A03DA" w:rsidRDefault="00ED2B69" w:rsidP="0084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0" w:type="dxa"/>
        <w:tblInd w:w="540" w:type="dxa"/>
        <w:tblLook w:val="04A0" w:firstRow="1" w:lastRow="0" w:firstColumn="1" w:lastColumn="0" w:noHBand="0" w:noVBand="1"/>
      </w:tblPr>
      <w:tblGrid>
        <w:gridCol w:w="3315"/>
        <w:gridCol w:w="1067"/>
        <w:gridCol w:w="238"/>
        <w:gridCol w:w="884"/>
        <w:gridCol w:w="236"/>
        <w:gridCol w:w="910"/>
        <w:gridCol w:w="270"/>
        <w:gridCol w:w="899"/>
        <w:gridCol w:w="270"/>
        <w:gridCol w:w="991"/>
      </w:tblGrid>
      <w:tr w:rsidR="00B36893" w:rsidRPr="002A03DA" w:rsidTr="002A2493">
        <w:trPr>
          <w:tblHeader/>
        </w:trPr>
        <w:tc>
          <w:tcPr>
            <w:tcW w:w="3315" w:type="dxa"/>
            <w:shd w:val="clear" w:color="auto" w:fill="auto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36893" w:rsidRPr="002A03DA" w:rsidTr="002A2493">
        <w:trPr>
          <w:tblHeader/>
        </w:trPr>
        <w:tc>
          <w:tcPr>
            <w:tcW w:w="3315" w:type="dxa"/>
            <w:shd w:val="clear" w:color="auto" w:fill="auto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7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0" w:type="dxa"/>
            <w:gridSpan w:val="7"/>
            <w:tcBorders>
              <w:bottom w:val="single" w:sz="4" w:space="0" w:color="auto"/>
            </w:tcBorders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36893" w:rsidRPr="002A03DA" w:rsidTr="002A2493">
        <w:trPr>
          <w:tblHeader/>
        </w:trPr>
        <w:tc>
          <w:tcPr>
            <w:tcW w:w="3315" w:type="dxa"/>
            <w:shd w:val="clear" w:color="auto" w:fill="auto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36893" w:rsidRPr="002A03DA" w:rsidTr="002A2493">
        <w:trPr>
          <w:tblHeader/>
        </w:trPr>
        <w:tc>
          <w:tcPr>
            <w:tcW w:w="3315" w:type="dxa"/>
            <w:shd w:val="clear" w:color="auto" w:fill="auto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6893" w:rsidRPr="002A03DA" w:rsidTr="002A2493">
        <w:trPr>
          <w:tblHeader/>
        </w:trPr>
        <w:tc>
          <w:tcPr>
            <w:tcW w:w="3315" w:type="dxa"/>
            <w:shd w:val="clear" w:color="auto" w:fill="auto"/>
          </w:tcPr>
          <w:p w:rsidR="00B36893" w:rsidRPr="002A03DA" w:rsidRDefault="00584416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3689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B36893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A7A9D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3689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5765" w:type="dxa"/>
            <w:gridSpan w:val="9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36893" w:rsidRPr="002A03DA" w:rsidTr="002A2493">
        <w:tc>
          <w:tcPr>
            <w:tcW w:w="3315" w:type="dxa"/>
            <w:shd w:val="clear" w:color="auto" w:fill="auto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0B1F47"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7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B36893" w:rsidRPr="002A03DA" w:rsidRDefault="00B36893" w:rsidP="0080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5666" w:rsidRPr="002A03DA" w:rsidTr="00AA7D73">
        <w:tc>
          <w:tcPr>
            <w:tcW w:w="3315" w:type="dxa"/>
            <w:shd w:val="clear" w:color="auto" w:fill="auto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7" w:type="dxa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6C3833" w:rsidRPr="002A03DA" w:rsidRDefault="006C3833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38" w:type="dxa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E75666" w:rsidRPr="002A03D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B7D1A" w:rsidRPr="002A03D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186.11</w:t>
            </w:r>
          </w:p>
        </w:tc>
        <w:tc>
          <w:tcPr>
            <w:tcW w:w="270" w:type="dxa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E75666" w:rsidRPr="002A03D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E75666" w:rsidRPr="002A03DA" w:rsidRDefault="00E75666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D10D6E" w:rsidRPr="002A03DA" w:rsidRDefault="00D10D6E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B7D1A" w:rsidRPr="002A03DA" w:rsidRDefault="00CB7D1A" w:rsidP="00E75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186.11</w:t>
            </w:r>
          </w:p>
        </w:tc>
      </w:tr>
      <w:tr w:rsidR="002A2493" w:rsidRPr="002A03DA" w:rsidTr="002A2493">
        <w:tc>
          <w:tcPr>
            <w:tcW w:w="3315" w:type="dxa"/>
            <w:shd w:val="clear" w:color="auto" w:fill="auto"/>
          </w:tcPr>
          <w:p w:rsidR="002A2493" w:rsidRPr="002A03DA" w:rsidRDefault="002A2493" w:rsidP="00E2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67" w:type="dxa"/>
            <w:vAlign w:val="bottom"/>
          </w:tcPr>
          <w:p w:rsidR="002A2493" w:rsidRPr="002A03DA" w:rsidRDefault="00CC0FBC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4,995.72</w:t>
            </w:r>
          </w:p>
        </w:tc>
        <w:tc>
          <w:tcPr>
            <w:tcW w:w="238" w:type="dxa"/>
            <w:vAlign w:val="bottom"/>
          </w:tcPr>
          <w:p w:rsidR="002A2493" w:rsidRPr="002A03DA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2A2493" w:rsidRPr="002A03DA" w:rsidRDefault="005A0152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2A2493" w:rsidRPr="002A03DA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:rsidR="002A2493" w:rsidRPr="002A03DA" w:rsidRDefault="005A0152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  <w:tc>
          <w:tcPr>
            <w:tcW w:w="270" w:type="dxa"/>
            <w:vAlign w:val="bottom"/>
          </w:tcPr>
          <w:p w:rsidR="002A2493" w:rsidRPr="002A03DA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2A2493" w:rsidRPr="002A03DA" w:rsidRDefault="005A0152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A2493" w:rsidRPr="002A03DA" w:rsidRDefault="002A2493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2A2493" w:rsidRPr="002A03DA" w:rsidRDefault="005A0152" w:rsidP="002A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5,012.37</w:t>
            </w:r>
          </w:p>
        </w:tc>
      </w:tr>
    </w:tbl>
    <w:p w:rsidR="00F80C9B" w:rsidRPr="002A03DA" w:rsidRDefault="00F80C9B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04024F" w:rsidRPr="002A03DA" w:rsidRDefault="0004024F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0"/>
          <w:cs/>
          <w:lang w:bidi="th-TH"/>
        </w:rPr>
      </w:pPr>
    </w:p>
    <w:p w:rsidR="00A86876" w:rsidRPr="002A03DA" w:rsidRDefault="00A86876">
      <w:r w:rsidRPr="002A03DA">
        <w:br w:type="page"/>
      </w:r>
    </w:p>
    <w:tbl>
      <w:tblPr>
        <w:tblW w:w="9134" w:type="dxa"/>
        <w:tblInd w:w="540" w:type="dxa"/>
        <w:tblLook w:val="04A0" w:firstRow="1" w:lastRow="0" w:firstColumn="1" w:lastColumn="0" w:noHBand="0" w:noVBand="1"/>
      </w:tblPr>
      <w:tblGrid>
        <w:gridCol w:w="2700"/>
        <w:gridCol w:w="990"/>
        <w:gridCol w:w="238"/>
        <w:gridCol w:w="1121"/>
        <w:gridCol w:w="236"/>
        <w:gridCol w:w="1149"/>
        <w:gridCol w:w="270"/>
        <w:gridCol w:w="1080"/>
        <w:gridCol w:w="270"/>
        <w:gridCol w:w="1080"/>
      </w:tblGrid>
      <w:tr w:rsidR="008A7A9D" w:rsidRPr="002A03DA" w:rsidTr="000B1F47">
        <w:trPr>
          <w:tblHeader/>
        </w:trPr>
        <w:tc>
          <w:tcPr>
            <w:tcW w:w="2700" w:type="dxa"/>
            <w:shd w:val="clear" w:color="auto" w:fill="auto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4" w:type="dxa"/>
            <w:gridSpan w:val="9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A7A9D" w:rsidRPr="002A03DA" w:rsidTr="000B1F47">
        <w:trPr>
          <w:tblHeader/>
        </w:trPr>
        <w:tc>
          <w:tcPr>
            <w:tcW w:w="2700" w:type="dxa"/>
            <w:shd w:val="clear" w:color="auto" w:fill="auto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6" w:type="dxa"/>
            <w:gridSpan w:val="7"/>
            <w:tcBorders>
              <w:bottom w:val="single" w:sz="4" w:space="0" w:color="auto"/>
            </w:tcBorders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A7A9D" w:rsidRPr="002A03DA" w:rsidTr="000B1F47">
        <w:trPr>
          <w:tblHeader/>
        </w:trPr>
        <w:tc>
          <w:tcPr>
            <w:tcW w:w="2700" w:type="dxa"/>
            <w:shd w:val="clear" w:color="auto" w:fill="auto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A7A9D" w:rsidRPr="002A03DA" w:rsidTr="000B1F47">
        <w:trPr>
          <w:tblHeader/>
        </w:trPr>
        <w:tc>
          <w:tcPr>
            <w:tcW w:w="2700" w:type="dxa"/>
            <w:shd w:val="clear" w:color="auto" w:fill="auto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434" w:type="dxa"/>
            <w:gridSpan w:val="9"/>
          </w:tcPr>
          <w:p w:rsidR="008A7A9D" w:rsidRPr="002A03DA" w:rsidRDefault="008A7A9D" w:rsidP="00BA4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4416" w:rsidRPr="002A03DA" w:rsidTr="000B1F47">
        <w:trPr>
          <w:tblHeader/>
        </w:trPr>
        <w:tc>
          <w:tcPr>
            <w:tcW w:w="2700" w:type="dxa"/>
            <w:shd w:val="clear" w:color="auto" w:fill="auto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6434" w:type="dxa"/>
            <w:gridSpan w:val="9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84416" w:rsidRPr="002A03DA" w:rsidTr="000B1F47">
        <w:tc>
          <w:tcPr>
            <w:tcW w:w="2700" w:type="dxa"/>
            <w:shd w:val="clear" w:color="auto" w:fill="auto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416" w:rsidRPr="002A03DA" w:rsidTr="005D27B9">
        <w:tc>
          <w:tcPr>
            <w:tcW w:w="2700" w:type="dxa"/>
            <w:shd w:val="clear" w:color="auto" w:fill="auto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99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238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174.06</w:t>
            </w:r>
          </w:p>
        </w:tc>
        <w:tc>
          <w:tcPr>
            <w:tcW w:w="27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174.06</w:t>
            </w:r>
          </w:p>
        </w:tc>
      </w:tr>
      <w:tr w:rsidR="00584416" w:rsidRPr="002A03DA" w:rsidTr="005D27B9">
        <w:tc>
          <w:tcPr>
            <w:tcW w:w="2700" w:type="dxa"/>
            <w:shd w:val="clear" w:color="auto" w:fill="auto"/>
          </w:tcPr>
          <w:p w:rsidR="00584416" w:rsidRPr="002A03DA" w:rsidRDefault="00584416" w:rsidP="00E21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2,996.35</w:t>
            </w:r>
          </w:p>
        </w:tc>
        <w:tc>
          <w:tcPr>
            <w:tcW w:w="238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2,996.31</w:t>
            </w:r>
          </w:p>
        </w:tc>
        <w:tc>
          <w:tcPr>
            <w:tcW w:w="27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2,996.31</w:t>
            </w:r>
          </w:p>
        </w:tc>
      </w:tr>
    </w:tbl>
    <w:p w:rsidR="0004024F" w:rsidRPr="002A03DA" w:rsidRDefault="0004024F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E75666" w:rsidRPr="002A03DA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:rsidR="00E75666" w:rsidRPr="002A03DA" w:rsidRDefault="00E75666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E75666" w:rsidRPr="002A03DA" w:rsidRDefault="00E75666" w:rsidP="00E75666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:rsidR="00E75666" w:rsidRPr="002A03DA" w:rsidRDefault="00E75666" w:rsidP="00790AAF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0"/>
          <w:lang w:bidi="th-TH"/>
        </w:rPr>
      </w:pPr>
    </w:p>
    <w:p w:rsidR="00D64BE6" w:rsidRPr="002A03DA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2A03DA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D64BE6" w:rsidRPr="002A03DA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35200C" w:rsidRPr="002A03DA" w:rsidRDefault="00D64BE6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2A03D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B36893" w:rsidRPr="002A03DA" w:rsidRDefault="00B36893" w:rsidP="00D64BE6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20"/>
        </w:rPr>
      </w:pPr>
    </w:p>
    <w:p w:rsidR="00E37E2F" w:rsidRPr="002A03DA" w:rsidRDefault="00EA36D2" w:rsidP="00E37E2F">
      <w:pPr>
        <w:pStyle w:val="block"/>
        <w:spacing w:after="0" w:line="240" w:lineRule="atLeast"/>
        <w:ind w:right="-7"/>
        <w:jc w:val="thaiDistribute"/>
        <w:rPr>
          <w:rFonts w:ascii="AngsanaNew,Bold" w:eastAsia="AngsanaNew,Bold" w:hAnsi="Times New Roman"/>
          <w:sz w:val="28"/>
          <w:szCs w:val="28"/>
        </w:rPr>
      </w:pPr>
      <w:r w:rsidRPr="002A03DA">
        <w:rPr>
          <w:rFonts w:ascii="AngsanaNew,Bold" w:eastAsia="AngsanaNew,Bold" w:hAnsi="Times New Roman" w:hint="eastAsia"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:rsidR="00EA36D2" w:rsidRPr="002A03DA" w:rsidRDefault="00EA36D2" w:rsidP="00E37E2F">
      <w:pPr>
        <w:pStyle w:val="block"/>
        <w:spacing w:after="0" w:line="240" w:lineRule="atLeast"/>
        <w:ind w:right="-7"/>
        <w:jc w:val="thaiDistribute"/>
        <w:rPr>
          <w:rFonts w:ascii="AngsanaNew,Bold" w:eastAsia="AngsanaNew,Bold" w:hAnsi="Times New Roman"/>
          <w:sz w:val="20"/>
          <w:szCs w:val="18"/>
          <w:lang w:bidi="th-TH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078"/>
        <w:gridCol w:w="2790"/>
        <w:gridCol w:w="3690"/>
      </w:tblGrid>
      <w:tr w:rsidR="00EA36D2" w:rsidRPr="002A03DA" w:rsidTr="00EA36D2">
        <w:tc>
          <w:tcPr>
            <w:tcW w:w="3078" w:type="dxa"/>
            <w:hideMark/>
          </w:tcPr>
          <w:p w:rsidR="00EA36D2" w:rsidRPr="002A03DA" w:rsidRDefault="00EA36D2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:rsidR="00EA36D2" w:rsidRPr="002A03DA" w:rsidRDefault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690" w:type="dxa"/>
            <w:hideMark/>
          </w:tcPr>
          <w:p w:rsidR="00EA36D2" w:rsidRPr="002A03DA" w:rsidRDefault="00EA36D2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EA36D2" w:rsidRPr="002A03DA" w:rsidTr="00EA36D2">
        <w:tc>
          <w:tcPr>
            <w:tcW w:w="3078" w:type="dxa"/>
            <w:hideMark/>
          </w:tcPr>
          <w:p w:rsidR="00EA36D2" w:rsidRPr="002A03DA" w:rsidRDefault="00EA36D2" w:rsidP="00EA36D2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:rsidR="00EA36D2" w:rsidRPr="002A03DA" w:rsidRDefault="00EA36D2" w:rsidP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690" w:type="dxa"/>
            <w:hideMark/>
          </w:tcPr>
          <w:p w:rsidR="00EA36D2" w:rsidRPr="002A03DA" w:rsidRDefault="00EA36D2" w:rsidP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EA36D2" w:rsidRPr="002A03DA" w:rsidTr="00EA36D2">
        <w:tc>
          <w:tcPr>
            <w:tcW w:w="3078" w:type="dxa"/>
            <w:hideMark/>
          </w:tcPr>
          <w:p w:rsidR="00EA36D2" w:rsidRPr="002A03DA" w:rsidRDefault="00EA36D2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:rsidR="00EA36D2" w:rsidRPr="002A03DA" w:rsidRDefault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690" w:type="dxa"/>
            <w:hideMark/>
          </w:tcPr>
          <w:p w:rsidR="00EA36D2" w:rsidRPr="002A03DA" w:rsidRDefault="00EA36D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:rsidR="00EA36D2" w:rsidRPr="002A03DA" w:rsidRDefault="00EA36D2" w:rsidP="00E37E2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:rsidR="002D58B8" w:rsidRPr="002A03DA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D1DC3" w:rsidRPr="002A03DA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FD1DC3" w:rsidRPr="002A03DA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1093"/>
        <w:gridCol w:w="273"/>
        <w:gridCol w:w="1093"/>
        <w:gridCol w:w="266"/>
        <w:gridCol w:w="15"/>
        <w:gridCol w:w="1077"/>
        <w:gridCol w:w="15"/>
        <w:gridCol w:w="229"/>
        <w:gridCol w:w="15"/>
        <w:gridCol w:w="1073"/>
      </w:tblGrid>
      <w:tr w:rsidR="006E25F4" w:rsidRPr="002A03DA" w:rsidTr="00584416">
        <w:trPr>
          <w:trHeight w:val="433"/>
        </w:trPr>
        <w:tc>
          <w:tcPr>
            <w:tcW w:w="2212" w:type="pct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:rsidR="006E25F4" w:rsidRPr="002A03DA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:rsidR="006E25F4" w:rsidRPr="002A03DA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5"/>
          </w:tcPr>
          <w:p w:rsidR="006E25F4" w:rsidRPr="002A03DA" w:rsidRDefault="006E25F4" w:rsidP="008B28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84416" w:rsidRPr="002A03DA" w:rsidTr="0058441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84416" w:rsidRPr="002A03DA" w:rsidTr="0058441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84416" w:rsidRPr="002A03DA" w:rsidTr="0058441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pct"/>
            <w:gridSpan w:val="10"/>
          </w:tcPr>
          <w:p w:rsidR="00584416" w:rsidRPr="002A03DA" w:rsidRDefault="00584416" w:rsidP="00584416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4416" w:rsidRPr="002A03DA" w:rsidTr="00584416">
        <w:trPr>
          <w:trHeight w:val="433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และบริการอื่น</w:t>
            </w: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416" w:rsidRPr="002A03DA" w:rsidTr="00584416">
        <w:trPr>
          <w:trHeight w:val="433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(ดูสัญญาเช่าที่ดินข้อ (ก))</w:t>
            </w: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BA8" w:rsidRPr="002A03DA" w:rsidTr="00584416">
        <w:trPr>
          <w:trHeight w:val="433"/>
        </w:trPr>
        <w:tc>
          <w:tcPr>
            <w:tcW w:w="2212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2" w:type="pct"/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75.88</w:t>
            </w:r>
          </w:p>
        </w:tc>
        <w:tc>
          <w:tcPr>
            <w:tcW w:w="148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73.73</w:t>
            </w:r>
          </w:p>
        </w:tc>
        <w:tc>
          <w:tcPr>
            <w:tcW w:w="144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21.80</w:t>
            </w:r>
          </w:p>
        </w:tc>
        <w:tc>
          <w:tcPr>
            <w:tcW w:w="132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19.80</w:t>
            </w:r>
          </w:p>
        </w:tc>
      </w:tr>
      <w:tr w:rsidR="00ED0BA8" w:rsidRPr="002A03DA" w:rsidTr="00584416">
        <w:trPr>
          <w:trHeight w:val="433"/>
        </w:trPr>
        <w:tc>
          <w:tcPr>
            <w:tcW w:w="2212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2" w:type="pct"/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309.87</w:t>
            </w:r>
          </w:p>
        </w:tc>
        <w:tc>
          <w:tcPr>
            <w:tcW w:w="148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309.28</w:t>
            </w:r>
          </w:p>
        </w:tc>
        <w:tc>
          <w:tcPr>
            <w:tcW w:w="144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91.87</w:t>
            </w:r>
          </w:p>
        </w:tc>
        <w:tc>
          <w:tcPr>
            <w:tcW w:w="132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91.47</w:t>
            </w:r>
          </w:p>
        </w:tc>
      </w:tr>
      <w:tr w:rsidR="00ED0BA8" w:rsidRPr="002A03DA" w:rsidTr="00584416">
        <w:trPr>
          <w:trHeight w:val="417"/>
        </w:trPr>
        <w:tc>
          <w:tcPr>
            <w:tcW w:w="2212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1,775.98</w:t>
            </w:r>
          </w:p>
        </w:tc>
        <w:tc>
          <w:tcPr>
            <w:tcW w:w="148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1,834.02</w:t>
            </w:r>
          </w:p>
        </w:tc>
        <w:tc>
          <w:tcPr>
            <w:tcW w:w="144" w:type="pct"/>
          </w:tcPr>
          <w:p w:rsidR="00ED0BA8" w:rsidRPr="002A03DA" w:rsidRDefault="00ED0BA8" w:rsidP="00ED0BA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875.98</w:t>
            </w:r>
          </w:p>
        </w:tc>
        <w:tc>
          <w:tcPr>
            <w:tcW w:w="132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sz w:val="30"/>
                <w:szCs w:val="30"/>
              </w:rPr>
              <w:t>893.23</w:t>
            </w:r>
          </w:p>
        </w:tc>
      </w:tr>
      <w:tr w:rsidR="00ED0BA8" w:rsidRPr="002A03DA" w:rsidTr="00584416">
        <w:trPr>
          <w:trHeight w:val="417"/>
        </w:trPr>
        <w:tc>
          <w:tcPr>
            <w:tcW w:w="2212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ED0BA8" w:rsidRPr="002A03DA" w:rsidRDefault="00ED0BA8" w:rsidP="00ED0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2,161.73</w:t>
            </w:r>
          </w:p>
        </w:tc>
        <w:tc>
          <w:tcPr>
            <w:tcW w:w="148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2,217.03</w:t>
            </w:r>
          </w:p>
        </w:tc>
        <w:tc>
          <w:tcPr>
            <w:tcW w:w="144" w:type="pct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b/>
                <w:bCs/>
                <w:sz w:val="30"/>
                <w:szCs w:val="30"/>
              </w:rPr>
              <w:t>989.65</w:t>
            </w:r>
          </w:p>
        </w:tc>
        <w:tc>
          <w:tcPr>
            <w:tcW w:w="132" w:type="pct"/>
            <w:gridSpan w:val="2"/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D0BA8" w:rsidRPr="002A03DA" w:rsidRDefault="00ED0BA8" w:rsidP="00ED0B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cs="Cordia New"/>
                <w:b/>
                <w:bCs/>
                <w:sz w:val="30"/>
                <w:szCs w:val="30"/>
              </w:rPr>
              <w:t>1,004.50</w:t>
            </w:r>
          </w:p>
        </w:tc>
      </w:tr>
      <w:tr w:rsidR="00584416" w:rsidRPr="002A03DA" w:rsidTr="0058441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</w:tcBorders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22"/>
                <w:szCs w:val="22"/>
              </w:rPr>
            </w:pPr>
          </w:p>
        </w:tc>
      </w:tr>
      <w:tr w:rsidR="00584416" w:rsidRPr="002A03DA" w:rsidTr="00E7566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416" w:rsidRPr="002A03DA" w:rsidTr="00E7566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2" w:type="pct"/>
          </w:tcPr>
          <w:p w:rsidR="00584416" w:rsidRPr="002A03DA" w:rsidRDefault="00CB0A1E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1,745.76</w:t>
            </w:r>
          </w:p>
        </w:tc>
        <w:tc>
          <w:tcPr>
            <w:tcW w:w="148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1,130.85</w:t>
            </w:r>
          </w:p>
        </w:tc>
        <w:tc>
          <w:tcPr>
            <w:tcW w:w="144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584416" w:rsidRPr="002A03DA" w:rsidRDefault="00CB0A1E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94.77</w:t>
            </w: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43.60</w:t>
            </w:r>
          </w:p>
        </w:tc>
      </w:tr>
      <w:tr w:rsidR="00584416" w:rsidRPr="002A03DA" w:rsidTr="00E7566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2A03D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</w:t>
            </w:r>
            <w:r w:rsidRPr="002A03D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จ้างเพื่องาน</w:t>
            </w:r>
            <w:r w:rsidRPr="002A03D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โครงการ</w:t>
            </w:r>
            <w:r w:rsidRPr="002A03D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อสังหาริมทรัพย์ระหว่างการ</w:t>
            </w:r>
            <w:r w:rsidRPr="002A03D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พัฒนา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AC1A97" w:rsidRPr="002A03DA" w:rsidRDefault="00AC1A97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710.56</w:t>
            </w:r>
          </w:p>
        </w:tc>
        <w:tc>
          <w:tcPr>
            <w:tcW w:w="148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442.73</w:t>
            </w:r>
          </w:p>
        </w:tc>
        <w:tc>
          <w:tcPr>
            <w:tcW w:w="144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670557" w:rsidRPr="002A03DA" w:rsidRDefault="00670557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4416" w:rsidRPr="002A03DA" w:rsidTr="00E75666">
        <w:trPr>
          <w:trHeight w:val="417"/>
        </w:trPr>
        <w:tc>
          <w:tcPr>
            <w:tcW w:w="2212" w:type="pct"/>
          </w:tcPr>
          <w:p w:rsidR="00584416" w:rsidRPr="002A03DA" w:rsidRDefault="00584416" w:rsidP="00584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84416" w:rsidRPr="002A03DA" w:rsidRDefault="008300AA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2,456.32</w:t>
            </w:r>
          </w:p>
        </w:tc>
        <w:tc>
          <w:tcPr>
            <w:tcW w:w="148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1,573.58</w:t>
            </w:r>
          </w:p>
        </w:tc>
        <w:tc>
          <w:tcPr>
            <w:tcW w:w="144" w:type="pct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4416" w:rsidRPr="002A03DA" w:rsidRDefault="008300AA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94.77</w:t>
            </w:r>
          </w:p>
        </w:tc>
        <w:tc>
          <w:tcPr>
            <w:tcW w:w="132" w:type="pct"/>
            <w:gridSpan w:val="2"/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4416" w:rsidRPr="002A03DA" w:rsidRDefault="00584416" w:rsidP="00584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43.60</w:t>
            </w:r>
          </w:p>
        </w:tc>
      </w:tr>
    </w:tbl>
    <w:p w:rsidR="006E25F4" w:rsidRPr="002A03DA" w:rsidRDefault="006E25F4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FD1DC3" w:rsidRPr="002A03DA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84416" w:rsidRPr="002A03DA">
        <w:rPr>
          <w:rFonts w:ascii="Angsana New" w:hAnsi="Angsana New"/>
          <w:sz w:val="30"/>
          <w:szCs w:val="30"/>
        </w:rPr>
        <w:t>30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="00584416"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584416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="004870F9" w:rsidRPr="002A03DA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2A03DA">
        <w:rPr>
          <w:rFonts w:ascii="Angsana New" w:hAnsi="Angsana New"/>
          <w:sz w:val="30"/>
          <w:szCs w:val="30"/>
          <w:cs/>
        </w:rPr>
        <w:t>ดังต่อไปนี้</w:t>
      </w:r>
    </w:p>
    <w:p w:rsidR="00FD1DC3" w:rsidRPr="002A03DA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6E25F4" w:rsidRPr="002A03DA" w:rsidRDefault="006E25F4" w:rsidP="006E25F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:rsidR="006E25F4" w:rsidRPr="002A03DA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0"/>
          <w:szCs w:val="20"/>
        </w:rPr>
      </w:pPr>
    </w:p>
    <w:p w:rsidR="006E25F4" w:rsidRPr="002A03DA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2A03DA">
        <w:rPr>
          <w:rFonts w:ascii="Angsana New" w:hAnsi="Angsana New"/>
          <w:sz w:val="30"/>
          <w:szCs w:val="30"/>
        </w:rPr>
        <w:t xml:space="preserve">27 </w:t>
      </w:r>
      <w:r w:rsidRPr="002A03DA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2A03DA">
        <w:rPr>
          <w:rFonts w:ascii="Angsana New" w:hAnsi="Angsana New"/>
          <w:sz w:val="30"/>
          <w:szCs w:val="30"/>
        </w:rPr>
        <w:t xml:space="preserve">34 </w:t>
      </w:r>
      <w:r w:rsidRPr="002A03DA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2A03DA">
        <w:rPr>
          <w:rFonts w:ascii="Angsana New" w:hAnsi="Angsana New"/>
          <w:sz w:val="30"/>
          <w:szCs w:val="30"/>
        </w:rPr>
        <w:t xml:space="preserve">2590 </w:t>
      </w:r>
      <w:r w:rsidRPr="002A03DA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:rsidR="002D58B8" w:rsidRPr="002A03DA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</w:p>
    <w:p w:rsidR="00E75666" w:rsidRPr="002A03DA" w:rsidRDefault="00E75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br w:type="page"/>
      </w:r>
    </w:p>
    <w:p w:rsidR="006E25F4" w:rsidRPr="002A03DA" w:rsidRDefault="0058441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2A03DA">
        <w:rPr>
          <w:rFonts w:ascii="Angsana New" w:hAnsi="Angsana New"/>
          <w:sz w:val="30"/>
          <w:szCs w:val="30"/>
        </w:rPr>
        <w:t xml:space="preserve">30 </w:t>
      </w:r>
      <w:r w:rsidRPr="002A03DA">
        <w:rPr>
          <w:rFonts w:ascii="Angsana New" w:hAnsi="Angsana New" w:hint="cs"/>
          <w:sz w:val="30"/>
          <w:szCs w:val="30"/>
          <w:cs/>
        </w:rPr>
        <w:t>กันยายน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2560</w:t>
      </w:r>
      <w:r w:rsidR="006E25F4" w:rsidRPr="002A03DA">
        <w:rPr>
          <w:rFonts w:ascii="Angsana New" w:hAnsi="Angsana New"/>
          <w:sz w:val="30"/>
          <w:szCs w:val="30"/>
        </w:rPr>
        <w:t xml:space="preserve"> </w:t>
      </w:r>
      <w:r w:rsidR="006E25F4" w:rsidRPr="002A03DA">
        <w:rPr>
          <w:rFonts w:ascii="Angsana New" w:hAnsi="Angsana New" w:hint="cs"/>
          <w:sz w:val="30"/>
          <w:szCs w:val="30"/>
          <w:cs/>
        </w:rPr>
        <w:t>ภาระผูกพันค่าเช่าดินของบริษัทและบริษัทย่อยได้ในอนาคต มีดังนี้</w:t>
      </w:r>
    </w:p>
    <w:p w:rsidR="00E75666" w:rsidRPr="002A03DA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2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3420"/>
        <w:gridCol w:w="1356"/>
        <w:gridCol w:w="262"/>
        <w:gridCol w:w="1250"/>
        <w:gridCol w:w="262"/>
        <w:gridCol w:w="1130"/>
        <w:gridCol w:w="262"/>
        <w:gridCol w:w="1228"/>
      </w:tblGrid>
      <w:tr w:rsidR="006E25F4" w:rsidRPr="002A03DA" w:rsidTr="002D58B8">
        <w:trPr>
          <w:trHeight w:val="902"/>
        </w:trPr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</w:p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สาทร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สแควร์</w:t>
            </w:r>
            <w:r w:rsidR="00E312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3122D">
              <w:rPr>
                <w:rFonts w:ascii="Angsana New" w:hAnsi="Angsana New" w:hint="cs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62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เอฟ วาย ไอ</w:t>
            </w:r>
          </w:p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62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62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E25F4" w:rsidRPr="002A03DA" w:rsidTr="002D58B8">
        <w:trPr>
          <w:trHeight w:val="407"/>
        </w:trPr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0" w:type="dxa"/>
            <w:gridSpan w:val="7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2A03DA" w:rsidTr="002D58B8"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21.80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4.08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75.88</w:t>
            </w:r>
          </w:p>
        </w:tc>
      </w:tr>
      <w:tr w:rsidR="006E25F4" w:rsidRPr="002A03DA" w:rsidTr="002D58B8"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6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91.87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18.00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309.87</w:t>
            </w:r>
          </w:p>
        </w:tc>
      </w:tr>
      <w:tr w:rsidR="006E25F4" w:rsidRPr="002A03DA" w:rsidTr="002D58B8"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2A03D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900.00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875.98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6E25F4" w:rsidRPr="002A03DA" w:rsidRDefault="00493F02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1,775.98</w:t>
            </w:r>
          </w:p>
        </w:tc>
      </w:tr>
      <w:tr w:rsidR="006E25F4" w:rsidRPr="002A03DA" w:rsidTr="002D58B8">
        <w:tc>
          <w:tcPr>
            <w:tcW w:w="3420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1,150.00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989.65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22.08</w:t>
            </w:r>
          </w:p>
        </w:tc>
        <w:tc>
          <w:tcPr>
            <w:tcW w:w="262" w:type="dxa"/>
          </w:tcPr>
          <w:p w:rsidR="006E25F4" w:rsidRPr="002A03DA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6E25F4" w:rsidRPr="002A03DA" w:rsidRDefault="00493F02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2,161.73</w:t>
            </w:r>
          </w:p>
        </w:tc>
      </w:tr>
    </w:tbl>
    <w:p w:rsidR="002D58B8" w:rsidRPr="002A03DA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332EEB" w:rsidRPr="002A03DA" w:rsidRDefault="00332EEB" w:rsidP="008853C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:rsidR="00A30BC5" w:rsidRPr="002A03DA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A30BC5" w:rsidRPr="002A03DA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Pr="002A03DA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2A03DA">
        <w:rPr>
          <w:rFonts w:ascii="Angsana New" w:hAnsi="Angsana New"/>
          <w:sz w:val="30"/>
          <w:szCs w:val="30"/>
        </w:rPr>
        <w:t xml:space="preserve"> 31 </w:t>
      </w:r>
      <w:r w:rsidRPr="002A03DA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2A03DA">
        <w:rPr>
          <w:rFonts w:ascii="Angsana New" w:hAnsi="Angsana New"/>
          <w:sz w:val="30"/>
          <w:szCs w:val="30"/>
        </w:rPr>
        <w:t xml:space="preserve">2561 </w:t>
      </w:r>
      <w:r w:rsidRPr="002A03DA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2A03DA">
        <w:rPr>
          <w:rFonts w:ascii="Angsana New" w:hAnsi="Angsana New"/>
          <w:sz w:val="30"/>
          <w:szCs w:val="30"/>
          <w:cs/>
        </w:rPr>
        <w:t>ต้องจ่ายค่า</w:t>
      </w:r>
      <w:r w:rsidRPr="002A03DA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A30BC5" w:rsidRPr="002A03DA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A30BC5" w:rsidRPr="002A03DA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Pr="002A03DA">
        <w:rPr>
          <w:rFonts w:ascii="Angsana New" w:hAnsi="Angsana New" w:hint="cs"/>
          <w:sz w:val="30"/>
          <w:szCs w:val="30"/>
          <w:cs/>
        </w:rPr>
        <w:t xml:space="preserve">ปี สิ้นสุดวันที่ </w:t>
      </w:r>
      <w:r w:rsidR="00C1284B" w:rsidRPr="002A03DA">
        <w:rPr>
          <w:rFonts w:ascii="Angsana New" w:hAnsi="Angsana New"/>
          <w:sz w:val="30"/>
          <w:szCs w:val="30"/>
        </w:rPr>
        <w:t xml:space="preserve">31 </w:t>
      </w:r>
      <w:r w:rsidR="00C1284B" w:rsidRPr="002A03DA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2A03DA">
        <w:rPr>
          <w:rFonts w:ascii="Angsana New" w:hAnsi="Angsana New"/>
          <w:sz w:val="30"/>
          <w:szCs w:val="30"/>
        </w:rPr>
        <w:t>2562</w:t>
      </w:r>
      <w:r w:rsidR="00304260" w:rsidRPr="002A03DA">
        <w:rPr>
          <w:rFonts w:ascii="Angsana New" w:hAnsi="Angsana New"/>
          <w:sz w:val="30"/>
          <w:szCs w:val="30"/>
        </w:rPr>
        <w:t xml:space="preserve"> </w:t>
      </w:r>
      <w:r w:rsidR="00304260" w:rsidRPr="002A03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2A03DA">
        <w:rPr>
          <w:rFonts w:ascii="Angsana New" w:hAnsi="Angsana New"/>
          <w:sz w:val="30"/>
          <w:szCs w:val="30"/>
        </w:rPr>
        <w:t xml:space="preserve">28 </w:t>
      </w:r>
      <w:r w:rsidR="00C1284B" w:rsidRPr="002A03D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2A03DA">
        <w:rPr>
          <w:rFonts w:ascii="Angsana New" w:hAnsi="Angsana New"/>
          <w:sz w:val="30"/>
          <w:szCs w:val="30"/>
        </w:rPr>
        <w:t>2563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2A03DA">
        <w:rPr>
          <w:rFonts w:ascii="Angsana New" w:hAnsi="Angsana New" w:hint="cs"/>
          <w:sz w:val="30"/>
          <w:szCs w:val="30"/>
          <w:cs/>
        </w:rPr>
        <w:t>เ</w:t>
      </w:r>
      <w:r w:rsidRPr="002A03DA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2A03DA">
        <w:rPr>
          <w:rFonts w:ascii="Angsana New" w:hAnsi="Angsana New"/>
          <w:sz w:val="30"/>
          <w:szCs w:val="30"/>
        </w:rPr>
        <w:t xml:space="preserve">3 </w:t>
      </w:r>
      <w:r w:rsidRPr="002A03DA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2A03DA">
        <w:rPr>
          <w:rFonts w:ascii="Angsana New" w:hAnsi="Angsana New"/>
          <w:sz w:val="30"/>
          <w:szCs w:val="30"/>
          <w:cs/>
        </w:rPr>
        <w:t>ต้องจ่ายค่า</w:t>
      </w:r>
      <w:r w:rsidRPr="002A03DA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:rsidR="006E25F4" w:rsidRPr="002A03DA" w:rsidRDefault="006E25F4" w:rsidP="002D58B8">
      <w:pPr>
        <w:rPr>
          <w:rFonts w:asciiTheme="majorBidi" w:hAnsiTheme="majorBidi" w:cstheme="majorBidi"/>
          <w:sz w:val="20"/>
          <w:szCs w:val="20"/>
          <w:cs/>
        </w:rPr>
      </w:pPr>
    </w:p>
    <w:p w:rsidR="00FD1DC3" w:rsidRPr="002A03DA" w:rsidRDefault="00FD1DC3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FD1DC3" w:rsidRPr="002A03DA" w:rsidRDefault="00FD1DC3" w:rsidP="00AE589E">
      <w:pPr>
        <w:pStyle w:val="BodyText"/>
        <w:spacing w:after="0" w:line="240" w:lineRule="auto"/>
        <w:ind w:left="900" w:right="45"/>
        <w:jc w:val="both"/>
        <w:rPr>
          <w:rFonts w:ascii="Angsana New" w:hAnsi="Angsana New"/>
          <w:sz w:val="20"/>
          <w:szCs w:val="20"/>
        </w:rPr>
      </w:pPr>
    </w:p>
    <w:p w:rsidR="002419FD" w:rsidRPr="002A03DA" w:rsidRDefault="00024863" w:rsidP="00AE58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บริษัทมีหนี้สินที่อาจเกิดขึ้นจากการเรียกร้องค่าเสียหายจากลูก</w:t>
      </w:r>
      <w:r w:rsidR="008265C0" w:rsidRPr="002A03DA">
        <w:rPr>
          <w:rFonts w:ascii="Angsana New" w:hAnsi="Angsana New"/>
          <w:sz w:val="30"/>
          <w:szCs w:val="30"/>
          <w:cs/>
        </w:rPr>
        <w:t>ค้าของโครงการในอดีตแห่งหนึ่ง โดยผู้บริหารเชื่อว่าความเป็นไปได้</w:t>
      </w:r>
      <w:r w:rsidRPr="002A03DA">
        <w:rPr>
          <w:rFonts w:ascii="Angsana New" w:hAnsi="Angsana New"/>
          <w:sz w:val="30"/>
          <w:szCs w:val="30"/>
          <w:cs/>
        </w:rPr>
        <w:t>ที่จะ</w:t>
      </w:r>
      <w:r w:rsidR="008265C0" w:rsidRPr="002A03DA">
        <w:rPr>
          <w:rFonts w:ascii="Angsana New" w:hAnsi="Angsana New"/>
          <w:sz w:val="30"/>
          <w:szCs w:val="30"/>
          <w:cs/>
        </w:rPr>
        <w:t>จ่ายชำระค่าเสียหายดังกล่าวไม่อยู่ในระดับที่น่าจะเป็นไปได้</w:t>
      </w:r>
      <w:r w:rsidRPr="002A03DA">
        <w:rPr>
          <w:rFonts w:ascii="Angsana New" w:hAnsi="Angsana New"/>
          <w:sz w:val="30"/>
          <w:szCs w:val="30"/>
          <w:cs/>
        </w:rPr>
        <w:t>จึงยังไม่ได้บันทึก</w:t>
      </w:r>
      <w:r w:rsidR="009054D8" w:rsidRPr="002A03DA">
        <w:rPr>
          <w:rFonts w:ascii="Angsana New" w:hAnsi="Angsana New"/>
          <w:sz w:val="30"/>
          <w:szCs w:val="30"/>
          <w:cs/>
        </w:rPr>
        <w:t>ประมาณการ</w:t>
      </w:r>
      <w:r w:rsidRPr="002A03DA">
        <w:rPr>
          <w:rFonts w:ascii="Angsana New" w:hAnsi="Angsana New"/>
          <w:sz w:val="30"/>
          <w:szCs w:val="30"/>
          <w:cs/>
        </w:rPr>
        <w:t xml:space="preserve">หนี้สินที่อาจเกิดขึ้นในงบการเงิน </w:t>
      </w:r>
    </w:p>
    <w:p w:rsidR="002D58B8" w:rsidRPr="002A03DA" w:rsidRDefault="002D5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357FC9" w:rsidRDefault="00357FC9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E37016" w:rsidRPr="002A03DA" w:rsidRDefault="00E37016" w:rsidP="00E37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02022" w:rsidRPr="00702022" w:rsidRDefault="00E37016" w:rsidP="00A349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  <w:r w:rsidRPr="00E37016">
        <w:rPr>
          <w:rFonts w:ascii="Angsana New" w:hAnsi="Angsana New"/>
          <w:sz w:val="30"/>
          <w:szCs w:val="30"/>
          <w:cs/>
        </w:rPr>
        <w:t>ในการประชุมคณะกรรมการบริษัทเมื่อวันที่ 24 พฤศจิกายน 2560  คณะกรรมการบริษัทมีมติอนุมัติให้จ่ายเงินปันผลสำหรับหุ้นสามัญในอัตราหุ้นละ 0.25 บาท สำหรับหุ้นสามัญจำนวน 2</w:t>
      </w:r>
      <w:r w:rsidRPr="00E37016">
        <w:rPr>
          <w:rFonts w:ascii="Angsana New" w:hAnsi="Angsana New"/>
          <w:sz w:val="30"/>
          <w:szCs w:val="30"/>
        </w:rPr>
        <w:t>,</w:t>
      </w:r>
      <w:r w:rsidRPr="00E37016">
        <w:rPr>
          <w:rFonts w:ascii="Angsana New" w:hAnsi="Angsana New"/>
          <w:sz w:val="30"/>
          <w:szCs w:val="30"/>
          <w:cs/>
        </w:rPr>
        <w:t>323.72 ล้านหุ้น เป็นจำนวนเงินรวม 580.93 ล้านบาท</w:t>
      </w:r>
      <w:r w:rsidR="00702022">
        <w:rPr>
          <w:rFonts w:ascii="Angsana New" w:hAnsi="Angsana New"/>
          <w:sz w:val="30"/>
          <w:szCs w:val="30"/>
        </w:rPr>
        <w:t xml:space="preserve"> </w:t>
      </w:r>
      <w:bookmarkStart w:id="2" w:name="_GoBack"/>
      <w:bookmarkEnd w:id="2"/>
      <w:r w:rsidR="00702022" w:rsidRPr="008B6092">
        <w:rPr>
          <w:rFonts w:ascii="Angsana New" w:hAnsi="Angsana New" w:hint="cs"/>
          <w:color w:val="3333FF"/>
          <w:sz w:val="30"/>
          <w:szCs w:val="30"/>
          <w:highlight w:val="lightGray"/>
          <w:cs/>
        </w:rPr>
        <w:t>ทั้งนี้บริษัทจะนำมติดังกล่าวเพื่อขออนุมัติจากที่ประชุมใหญ่</w:t>
      </w:r>
      <w:r w:rsidR="00434C41" w:rsidRPr="008B6092">
        <w:rPr>
          <w:rFonts w:ascii="Angsana New" w:hAnsi="Angsana New" w:hint="cs"/>
          <w:color w:val="3333FF"/>
          <w:sz w:val="30"/>
          <w:szCs w:val="30"/>
          <w:highlight w:val="lightGray"/>
          <w:cs/>
        </w:rPr>
        <w:t>สามัญผู้ถือหุ้น</w:t>
      </w:r>
    </w:p>
    <w:p w:rsidR="0098728C" w:rsidRDefault="0098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:rsidR="00604F74" w:rsidRPr="002A03DA" w:rsidRDefault="00604F74" w:rsidP="00865C2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:rsidR="00604F74" w:rsidRPr="002A03DA" w:rsidRDefault="00604F74" w:rsidP="00842E56">
      <w:pPr>
        <w:tabs>
          <w:tab w:val="clear" w:pos="227"/>
        </w:tabs>
        <w:spacing w:line="240" w:lineRule="auto"/>
        <w:ind w:left="450"/>
        <w:jc w:val="thaiDistribute"/>
        <w:rPr>
          <w:rFonts w:ascii="Angsana New" w:hAnsi="Angsana New"/>
          <w:sz w:val="12"/>
          <w:szCs w:val="12"/>
        </w:rPr>
      </w:pPr>
    </w:p>
    <w:p w:rsidR="00604F74" w:rsidRPr="002A03DA" w:rsidRDefault="00604F74" w:rsidP="00322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="00ED082B" w:rsidRPr="002A03DA">
        <w:rPr>
          <w:rFonts w:ascii="Angsana New" w:hAnsi="Angsana New"/>
          <w:sz w:val="30"/>
          <w:szCs w:val="30"/>
          <w:cs/>
        </w:rPr>
        <w:t>ปี</w:t>
      </w:r>
      <w:r w:rsidR="00284B5F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</w:rPr>
        <w:t>25</w:t>
      </w:r>
      <w:r w:rsidR="008A2A8A" w:rsidRPr="002A03DA">
        <w:rPr>
          <w:rFonts w:ascii="Angsana New" w:hAnsi="Angsana New"/>
          <w:sz w:val="30"/>
          <w:szCs w:val="30"/>
        </w:rPr>
        <w:t>59</w:t>
      </w:r>
      <w:r w:rsidR="009F6454" w:rsidRPr="002A03DA">
        <w:rPr>
          <w:rFonts w:ascii="Angsana New" w:hAnsi="Angsana New"/>
          <w:sz w:val="30"/>
          <w:szCs w:val="30"/>
          <w:cs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AE589E" w:rsidRPr="002A03DA">
        <w:rPr>
          <w:rFonts w:ascii="Angsana New" w:hAnsi="Angsana New" w:hint="cs"/>
          <w:sz w:val="30"/>
          <w:szCs w:val="30"/>
          <w:cs/>
        </w:rPr>
        <w:t xml:space="preserve">                               </w:t>
      </w:r>
      <w:r w:rsidR="00A41AFB" w:rsidRPr="002A03DA">
        <w:rPr>
          <w:rFonts w:ascii="Angsana New" w:hAnsi="Angsana New"/>
          <w:sz w:val="30"/>
          <w:szCs w:val="30"/>
          <w:cs/>
        </w:rPr>
        <w:t>งบการเงินปี</w:t>
      </w:r>
      <w:r w:rsidR="003A7D8F" w:rsidRPr="002A03DA">
        <w:rPr>
          <w:rFonts w:ascii="Angsana New" w:hAnsi="Angsana New"/>
          <w:sz w:val="30"/>
          <w:szCs w:val="30"/>
        </w:rPr>
        <w:t xml:space="preserve"> 2560</w:t>
      </w:r>
    </w:p>
    <w:p w:rsidR="00AE589E" w:rsidRPr="002A03DA" w:rsidRDefault="00AE589E" w:rsidP="00A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489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891"/>
        <w:gridCol w:w="1103"/>
        <w:gridCol w:w="261"/>
        <w:gridCol w:w="9"/>
        <w:gridCol w:w="895"/>
        <w:gridCol w:w="252"/>
        <w:gridCol w:w="21"/>
        <w:gridCol w:w="1068"/>
        <w:gridCol w:w="269"/>
        <w:gridCol w:w="1073"/>
        <w:gridCol w:w="271"/>
        <w:gridCol w:w="716"/>
        <w:gridCol w:w="273"/>
        <w:gridCol w:w="244"/>
        <w:gridCol w:w="1045"/>
        <w:gridCol w:w="8"/>
      </w:tblGrid>
      <w:tr w:rsidR="002F0C55" w:rsidRPr="002A03DA" w:rsidTr="00990BCD">
        <w:trPr>
          <w:gridAfter w:val="1"/>
          <w:wAfter w:w="4" w:type="pct"/>
          <w:trHeight w:val="287"/>
          <w:tblHeader/>
        </w:trPr>
        <w:tc>
          <w:tcPr>
            <w:tcW w:w="1006" w:type="pct"/>
          </w:tcPr>
          <w:p w:rsidR="002F0C55" w:rsidRPr="002A03DA" w:rsidRDefault="002F0C55" w:rsidP="008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990" w:type="pct"/>
            <w:gridSpan w:val="14"/>
          </w:tcPr>
          <w:p w:rsidR="002F0C55" w:rsidRPr="002A03DA" w:rsidRDefault="00AE589E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255</w:t>
            </w:r>
            <w:r w:rsidR="003B43DD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  <w:tr w:rsidR="00990BCD" w:rsidRPr="002A03DA" w:rsidTr="00990BCD">
        <w:trPr>
          <w:gridAfter w:val="1"/>
          <w:wAfter w:w="4" w:type="pct"/>
          <w:trHeight w:val="272"/>
          <w:tblHeader/>
        </w:trPr>
        <w:tc>
          <w:tcPr>
            <w:tcW w:w="1006" w:type="pct"/>
          </w:tcPr>
          <w:p w:rsidR="002E2CF0" w:rsidRPr="002A03DA" w:rsidRDefault="002E2CF0" w:rsidP="008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920" w:type="pct"/>
            <w:gridSpan w:val="7"/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27" w:type="pct"/>
            <w:gridSpan w:val="6"/>
            <w:tcBorders>
              <w:bottom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0BCD" w:rsidRPr="002A03DA" w:rsidTr="00990BCD">
        <w:trPr>
          <w:gridAfter w:val="1"/>
          <w:wAfter w:w="4" w:type="pct"/>
          <w:trHeight w:val="272"/>
          <w:tblHeader/>
        </w:trPr>
        <w:tc>
          <w:tcPr>
            <w:tcW w:w="1006" w:type="pct"/>
          </w:tcPr>
          <w:p w:rsidR="002E2CF0" w:rsidRPr="002A03DA" w:rsidRDefault="002E2CF0" w:rsidP="008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ก่อน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tabs>
                <w:tab w:val="decimal" w:pos="626"/>
              </w:tabs>
              <w:spacing w:after="0" w:line="280" w:lineRule="exact"/>
              <w:ind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tabs>
                <w:tab w:val="decimal" w:pos="626"/>
              </w:tabs>
              <w:spacing w:after="0" w:line="280" w:lineRule="exact"/>
              <w:ind w:left="-126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</w:tcBorders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sz w:val="24"/>
                <w:szCs w:val="24"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หลัง</w:t>
            </w:r>
          </w:p>
        </w:tc>
        <w:tc>
          <w:tcPr>
            <w:tcW w:w="143" w:type="pct"/>
          </w:tcPr>
          <w:p w:rsidR="002E2CF0" w:rsidRPr="002A03DA" w:rsidRDefault="002E2CF0" w:rsidP="00451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1" w:type="pct"/>
          </w:tcPr>
          <w:p w:rsidR="002E2CF0" w:rsidRPr="002A03DA" w:rsidRDefault="002E2CF0" w:rsidP="00451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ก่อน</w:t>
            </w:r>
          </w:p>
        </w:tc>
        <w:tc>
          <w:tcPr>
            <w:tcW w:w="144" w:type="pct"/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0" w:type="pct"/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56" w:type="pct"/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หลัง</w:t>
            </w:r>
          </w:p>
        </w:tc>
      </w:tr>
      <w:tr w:rsidR="00990BCD" w:rsidRPr="002A03DA" w:rsidTr="00990BCD">
        <w:trPr>
          <w:gridAfter w:val="1"/>
          <w:wAfter w:w="4" w:type="pct"/>
          <w:trHeight w:val="287"/>
          <w:tblHeader/>
        </w:trPr>
        <w:tc>
          <w:tcPr>
            <w:tcW w:w="1006" w:type="pct"/>
          </w:tcPr>
          <w:p w:rsidR="002E2CF0" w:rsidRPr="002A03DA" w:rsidRDefault="002E2CF0" w:rsidP="008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:rsidR="002E2CF0" w:rsidRPr="002A03DA" w:rsidRDefault="002E2CF0" w:rsidP="004514E1">
            <w:pPr>
              <w:pStyle w:val="BodyText"/>
              <w:spacing w:after="0" w:line="280" w:lineRule="exact"/>
              <w:ind w:left="-108" w:right="-131"/>
              <w:jc w:val="center"/>
              <w:rPr>
                <w:sz w:val="24"/>
                <w:szCs w:val="24"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754" w:type="pct"/>
            <w:gridSpan w:val="4"/>
          </w:tcPr>
          <w:p w:rsidR="002E2CF0" w:rsidRPr="002A03DA" w:rsidRDefault="002E2CF0" w:rsidP="004514E1">
            <w:pPr>
              <w:pStyle w:val="BodyText"/>
              <w:tabs>
                <w:tab w:val="decimal" w:pos="626"/>
              </w:tabs>
              <w:spacing w:after="0" w:line="280" w:lineRule="exact"/>
              <w:ind w:left="-126" w:right="-131"/>
              <w:jc w:val="center"/>
              <w:rPr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579" w:type="pct"/>
            <w:gridSpan w:val="2"/>
          </w:tcPr>
          <w:p w:rsidR="002E2CF0" w:rsidRPr="002A03DA" w:rsidRDefault="002E2CF0" w:rsidP="004514E1">
            <w:pPr>
              <w:pStyle w:val="BodyText"/>
              <w:tabs>
                <w:tab w:val="clear" w:pos="907"/>
                <w:tab w:val="decimal" w:pos="587"/>
                <w:tab w:val="left" w:pos="878"/>
              </w:tabs>
              <w:spacing w:after="0" w:line="280" w:lineRule="exact"/>
              <w:ind w:left="-87" w:right="-86" w:hanging="25"/>
              <w:jc w:val="center"/>
              <w:rPr>
                <w:sz w:val="24"/>
                <w:szCs w:val="24"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3" w:type="pct"/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1" w:type="pct"/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800" w:type="pct"/>
            <w:gridSpan w:val="4"/>
            <w:tcMar>
              <w:left w:w="0" w:type="dxa"/>
              <w:right w:w="0" w:type="dxa"/>
            </w:tcMar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556" w:type="pct"/>
          </w:tcPr>
          <w:p w:rsidR="002E2CF0" w:rsidRPr="002A03DA" w:rsidRDefault="002E2CF0" w:rsidP="004514E1">
            <w:pPr>
              <w:pStyle w:val="BodyText"/>
              <w:tabs>
                <w:tab w:val="decimal" w:pos="587"/>
              </w:tabs>
              <w:spacing w:after="0" w:line="280" w:lineRule="exact"/>
              <w:ind w:left="-87" w:right="-86" w:hanging="23"/>
              <w:jc w:val="center"/>
              <w:rPr>
                <w:sz w:val="24"/>
                <w:szCs w:val="24"/>
                <w:cs/>
              </w:rPr>
            </w:pPr>
            <w:r w:rsidRPr="002A03DA">
              <w:rPr>
                <w:rFonts w:hint="cs"/>
                <w:sz w:val="24"/>
                <w:szCs w:val="24"/>
                <w:cs/>
              </w:rPr>
              <w:t>จัดประเภทใหม่</w:t>
            </w:r>
          </w:p>
        </w:tc>
      </w:tr>
      <w:tr w:rsidR="002F0C55" w:rsidRPr="002A03DA" w:rsidTr="00990BCD">
        <w:trPr>
          <w:gridAfter w:val="1"/>
          <w:wAfter w:w="4" w:type="pct"/>
          <w:trHeight w:val="272"/>
          <w:tblHeader/>
        </w:trPr>
        <w:tc>
          <w:tcPr>
            <w:tcW w:w="1006" w:type="pct"/>
          </w:tcPr>
          <w:p w:rsidR="002F0C55" w:rsidRPr="002A03DA" w:rsidRDefault="002F0C55" w:rsidP="008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2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90" w:type="pct"/>
            <w:gridSpan w:val="14"/>
          </w:tcPr>
          <w:p w:rsidR="002F0C55" w:rsidRPr="002A03DA" w:rsidRDefault="002F0C55" w:rsidP="0045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990BCD" w:rsidRPr="002A03DA" w:rsidTr="00990BCD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1006" w:type="pct"/>
            <w:hideMark/>
          </w:tcPr>
          <w:p w:rsidR="00FF75A7" w:rsidRPr="002A03DA" w:rsidRDefault="00FF75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right="-29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587" w:type="pct"/>
          </w:tcPr>
          <w:p w:rsidR="00FF75A7" w:rsidRPr="002A03DA" w:rsidRDefault="00FF7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45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  <w:gridSpan w:val="2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  <w:gridSpan w:val="2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8" w:type="pct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FF75A7" w:rsidRPr="002A03DA" w:rsidRDefault="00FF75A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1" w:type="pct"/>
          </w:tcPr>
          <w:p w:rsidR="00FF75A7" w:rsidRPr="002A03DA" w:rsidRDefault="00FF75A7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5" w:type="pct"/>
          </w:tcPr>
          <w:p w:rsidR="00FF75A7" w:rsidRPr="002A03DA" w:rsidRDefault="00FF75A7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gridSpan w:val="3"/>
          </w:tcPr>
          <w:p w:rsidR="00FF75A7" w:rsidRPr="002A03DA" w:rsidRDefault="00FF75A7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587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(582.16)</w:t>
            </w:r>
          </w:p>
        </w:tc>
        <w:tc>
          <w:tcPr>
            <w:tcW w:w="139" w:type="pct"/>
          </w:tcPr>
          <w:p w:rsidR="00990BCD" w:rsidRPr="002A03DA" w:rsidRDefault="00990BCD" w:rsidP="0017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990BCD" w:rsidRPr="002A03DA" w:rsidRDefault="00142190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(54.15)</w:t>
            </w:r>
          </w:p>
        </w:tc>
        <w:tc>
          <w:tcPr>
            <w:tcW w:w="134" w:type="pct"/>
            <w:shd w:val="clear" w:color="auto" w:fill="auto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1228B2" w:rsidRPr="002A03DA">
              <w:rPr>
                <w:rFonts w:ascii="Angsana New" w:hAnsi="Angsana New"/>
                <w:sz w:val="24"/>
                <w:szCs w:val="24"/>
              </w:rPr>
              <w:t>636.31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(67.07)</w:t>
            </w:r>
          </w:p>
        </w:tc>
        <w:tc>
          <w:tcPr>
            <w:tcW w:w="144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(67.07)</w:t>
            </w: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587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(226.86)</w:t>
            </w:r>
          </w:p>
        </w:tc>
        <w:tc>
          <w:tcPr>
            <w:tcW w:w="139" w:type="pct"/>
          </w:tcPr>
          <w:p w:rsidR="00990BCD" w:rsidRPr="002A03DA" w:rsidRDefault="00990BCD" w:rsidP="001768E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BCD" w:rsidRPr="002A03DA" w:rsidRDefault="00142190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54.15</w:t>
            </w:r>
          </w:p>
        </w:tc>
        <w:tc>
          <w:tcPr>
            <w:tcW w:w="134" w:type="pct"/>
            <w:shd w:val="clear" w:color="auto" w:fill="auto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1228B2" w:rsidRPr="002A03DA">
              <w:rPr>
                <w:rFonts w:ascii="Angsana New" w:hAnsi="Angsana New"/>
                <w:sz w:val="24"/>
                <w:szCs w:val="24"/>
              </w:rPr>
              <w:t>172.71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(141.71)</w:t>
            </w:r>
          </w:p>
        </w:tc>
        <w:tc>
          <w:tcPr>
            <w:tcW w:w="144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990BCD" w:rsidRPr="002A03DA" w:rsidRDefault="00990BCD" w:rsidP="0017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(141.71)</w:t>
            </w: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990BCD" w:rsidRPr="002A03DA" w:rsidRDefault="00990BCD" w:rsidP="00990BC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990BCD" w:rsidRPr="002A03DA" w:rsidRDefault="00990BCD" w:rsidP="0099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593" w:type="pct"/>
            <w:gridSpan w:val="2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39" w:type="pct"/>
          </w:tcPr>
          <w:p w:rsidR="0042546F" w:rsidRPr="002A03DA" w:rsidRDefault="0042546F" w:rsidP="0042546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593" w:type="pct"/>
            <w:gridSpan w:val="2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9" w:type="pct"/>
          </w:tcPr>
          <w:p w:rsidR="0042546F" w:rsidRPr="002A03DA" w:rsidRDefault="0042546F" w:rsidP="0042546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587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(9,824.97)</w:t>
            </w:r>
          </w:p>
        </w:tc>
        <w:tc>
          <w:tcPr>
            <w:tcW w:w="139" w:type="pct"/>
          </w:tcPr>
          <w:p w:rsidR="0042546F" w:rsidRPr="002A03DA" w:rsidRDefault="0042546F" w:rsidP="0042546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345.70</w:t>
            </w:r>
          </w:p>
        </w:tc>
        <w:tc>
          <w:tcPr>
            <w:tcW w:w="134" w:type="pct"/>
            <w:shd w:val="clear" w:color="auto" w:fill="auto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(9,479.27)</w:t>
            </w:r>
          </w:p>
        </w:tc>
        <w:tc>
          <w:tcPr>
            <w:tcW w:w="143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รายได้จากการให้เช่าและบริการ</w:t>
            </w:r>
          </w:p>
        </w:tc>
        <w:tc>
          <w:tcPr>
            <w:tcW w:w="587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(1,097.76)</w:t>
            </w:r>
          </w:p>
        </w:tc>
        <w:tc>
          <w:tcPr>
            <w:tcW w:w="139" w:type="pct"/>
          </w:tcPr>
          <w:p w:rsidR="0042546F" w:rsidRPr="002A03DA" w:rsidRDefault="0042546F" w:rsidP="0042546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449.24</w:t>
            </w:r>
          </w:p>
        </w:tc>
        <w:tc>
          <w:tcPr>
            <w:tcW w:w="134" w:type="pct"/>
            <w:shd w:val="clear" w:color="auto" w:fill="auto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(648.52)</w:t>
            </w:r>
          </w:p>
        </w:tc>
        <w:tc>
          <w:tcPr>
            <w:tcW w:w="143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(206.74)</w:t>
            </w:r>
          </w:p>
        </w:tc>
        <w:tc>
          <w:tcPr>
            <w:tcW w:w="144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11.70</w:t>
            </w:r>
          </w:p>
        </w:tc>
        <w:tc>
          <w:tcPr>
            <w:tcW w:w="130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(195.04)</w:t>
            </w:r>
          </w:p>
        </w:tc>
      </w:tr>
      <w:tr w:rsidR="00990BCD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587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:rsidR="0042546F" w:rsidRPr="002A03DA" w:rsidRDefault="0042546F" w:rsidP="0042546F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(449.24)</w:t>
            </w:r>
          </w:p>
        </w:tc>
        <w:tc>
          <w:tcPr>
            <w:tcW w:w="134" w:type="pct"/>
            <w:shd w:val="clear" w:color="auto" w:fill="auto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(449.24)</w:t>
            </w:r>
          </w:p>
        </w:tc>
        <w:tc>
          <w:tcPr>
            <w:tcW w:w="143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(11.70)</w:t>
            </w:r>
          </w:p>
        </w:tc>
        <w:tc>
          <w:tcPr>
            <w:tcW w:w="130" w:type="pct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42546F" w:rsidRPr="002A03DA" w:rsidRDefault="0042546F" w:rsidP="00425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(11.70)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ab/>
            </w: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สินทรัพย์ที่ไม่ใช่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ab/>
            </w: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สินทรัพย์หลักในการประกอบธุรกิจ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(6.26)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6.26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(89.98)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(4.90)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3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3A7D8F" w:rsidRPr="002A03DA">
              <w:rPr>
                <w:rFonts w:ascii="Angsana New" w:hAnsi="Angsana New"/>
                <w:sz w:val="24"/>
                <w:szCs w:val="24"/>
              </w:rPr>
              <w:t>94.88</w:t>
            </w:r>
            <w:r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(7.69)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(7.69)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ต้นทุนการให้เช่าและบริการ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811.75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(323.64)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488.11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216.28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(40.75</w:t>
            </w:r>
            <w:r w:rsidR="00E9124A"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175.53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305.0</w:t>
            </w:r>
            <w:r w:rsidR="00753B1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305.0</w:t>
            </w:r>
            <w:r w:rsidR="00753B1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40.79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ต้นทุนกิจการสนามกอล์ฟ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12.13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(0.04</w:t>
            </w:r>
            <w:r w:rsidR="00E9124A"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12.09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12.13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(0.04</w:t>
            </w:r>
            <w:r w:rsidR="00E9124A"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3A7D8F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12.09</w:t>
            </w: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ต้นทุนค่าการจัดการ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42.20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42.20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195.67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195.67</w:t>
            </w:r>
          </w:p>
        </w:tc>
      </w:tr>
      <w:tr w:rsidR="00E9124A" w:rsidRPr="002A03DA" w:rsidTr="00753B1A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1,174.17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(347.06)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827.11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28.67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28.67</w:t>
            </w:r>
          </w:p>
        </w:tc>
      </w:tr>
      <w:tr w:rsidR="00E9124A" w:rsidRPr="002A03DA" w:rsidTr="00753B1A">
        <w:trPr>
          <w:gridAfter w:val="1"/>
          <w:wAfter w:w="4" w:type="pct"/>
          <w:trHeight w:val="317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4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1,371.09</w:t>
            </w: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3A7D8F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</w:t>
            </w:r>
            <w:r w:rsidR="00753B1A">
              <w:rPr>
                <w:rFonts w:ascii="Angsana New" w:hAnsi="Angsana New"/>
                <w:sz w:val="24"/>
                <w:szCs w:val="24"/>
              </w:rPr>
              <w:t>35.92</w:t>
            </w:r>
            <w:r w:rsidR="00E9124A" w:rsidRPr="002A03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3A7D8F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</w:t>
            </w:r>
            <w:r w:rsidR="00753B1A">
              <w:rPr>
                <w:rFonts w:ascii="Angsana New" w:hAnsi="Angsana New"/>
                <w:sz w:val="24"/>
                <w:szCs w:val="24"/>
              </w:rPr>
              <w:t>335.17</w:t>
            </w: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450.62</w:t>
            </w: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(195.67)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254.95</w:t>
            </w:r>
          </w:p>
        </w:tc>
      </w:tr>
      <w:tr w:rsidR="00753B1A" w:rsidRPr="002A03DA" w:rsidTr="00753B1A">
        <w:trPr>
          <w:gridAfter w:val="1"/>
          <w:wAfter w:w="4" w:type="pct"/>
          <w:trHeight w:val="317"/>
        </w:trPr>
        <w:tc>
          <w:tcPr>
            <w:tcW w:w="1006" w:type="pct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587" w:type="pct"/>
            <w:vAlign w:val="bottom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:rsidR="00753B1A" w:rsidRPr="002A03DA" w:rsidRDefault="00753B1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3B1A" w:rsidRPr="002A03DA" w:rsidRDefault="00753B1A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12.37</w:t>
            </w:r>
          </w:p>
        </w:tc>
        <w:tc>
          <w:tcPr>
            <w:tcW w:w="134" w:type="pct"/>
            <w:shd w:val="clear" w:color="auto" w:fill="auto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753B1A" w:rsidRPr="002A03DA" w:rsidRDefault="00753B1A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12.37</w:t>
            </w:r>
          </w:p>
        </w:tc>
        <w:tc>
          <w:tcPr>
            <w:tcW w:w="143" w:type="pct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" w:type="pct"/>
          </w:tcPr>
          <w:p w:rsidR="00753B1A" w:rsidRPr="002A03DA" w:rsidRDefault="00753B1A" w:rsidP="0075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" w:type="pct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753B1A" w:rsidRPr="002A03DA" w:rsidRDefault="00753B1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9124A" w:rsidRPr="002A03DA" w:rsidTr="00753B1A">
        <w:trPr>
          <w:gridAfter w:val="1"/>
          <w:wAfter w:w="4" w:type="pct"/>
          <w:trHeight w:val="128"/>
        </w:trPr>
        <w:tc>
          <w:tcPr>
            <w:tcW w:w="1006" w:type="pct"/>
          </w:tcPr>
          <w:p w:rsidR="00E9124A" w:rsidRPr="002A03DA" w:rsidRDefault="00E9124A" w:rsidP="00E9124A">
            <w:pPr>
              <w:spacing w:line="280" w:lineRule="exact"/>
              <w:ind w:right="-86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7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4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9124A" w:rsidRPr="002A03DA" w:rsidTr="00990BCD">
        <w:trPr>
          <w:gridAfter w:val="1"/>
          <w:wAfter w:w="4" w:type="pct"/>
          <w:trHeight w:val="333"/>
        </w:trPr>
        <w:tc>
          <w:tcPr>
            <w:tcW w:w="1006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87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pct"/>
          </w:tcPr>
          <w:p w:rsidR="00E9124A" w:rsidRPr="002A03DA" w:rsidRDefault="00E9124A" w:rsidP="00E9124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pct"/>
            <w:shd w:val="clear" w:color="auto" w:fill="auto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shd w:val="clear" w:color="auto" w:fill="auto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6" w:type="pct"/>
            <w:vAlign w:val="bottom"/>
          </w:tcPr>
          <w:p w:rsidR="00E9124A" w:rsidRPr="002A03DA" w:rsidRDefault="00E9124A" w:rsidP="00E9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D621FC" w:rsidRPr="002A03DA" w:rsidRDefault="00D621FC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DF363C" w:rsidRPr="002A03DA" w:rsidRDefault="00D621FC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 w:hint="cs"/>
          <w:sz w:val="30"/>
          <w:szCs w:val="30"/>
          <w:cs/>
        </w:rPr>
        <w:t>ก</w:t>
      </w:r>
      <w:r w:rsidR="00BC1F25" w:rsidRPr="002A03DA">
        <w:rPr>
          <w:rFonts w:ascii="Angsana New" w:hAnsi="Angsana New"/>
          <w:sz w:val="30"/>
          <w:szCs w:val="30"/>
          <w:cs/>
        </w:rPr>
        <w:t>ารจัดประเภทรายการใหม่นี้เนื่องจากผู้บริหารเห็นว่ามีควา</w:t>
      </w:r>
      <w:r w:rsidR="00F44955" w:rsidRPr="002A03DA">
        <w:rPr>
          <w:rFonts w:ascii="Angsana New" w:hAnsi="Angsana New"/>
          <w:sz w:val="30"/>
          <w:szCs w:val="30"/>
          <w:cs/>
        </w:rPr>
        <w:t>มเหมาะสมกับธุรกิจของกลุ่มบริษัท</w:t>
      </w:r>
      <w:r w:rsidR="00BC1F25" w:rsidRPr="002A03DA">
        <w:rPr>
          <w:rFonts w:ascii="Angsana New" w:hAnsi="Angsana New"/>
          <w:sz w:val="30"/>
          <w:szCs w:val="30"/>
          <w:cs/>
        </w:rPr>
        <w:t>มากกว่า</w:t>
      </w:r>
    </w:p>
    <w:p w:rsidR="0034297C" w:rsidRDefault="0034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B43DD" w:rsidRPr="002A03DA" w:rsidRDefault="003B43DD" w:rsidP="003B43D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3DA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ข้อมูลเพิ่มเติม</w:t>
      </w:r>
    </w:p>
    <w:p w:rsidR="003B43DD" w:rsidRPr="002A03DA" w:rsidRDefault="003B43DD" w:rsidP="003B43DD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B43DD" w:rsidRPr="002A03DA" w:rsidRDefault="003B43DD" w:rsidP="003A7D8F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ตามที่อธิบายในหมายเหตุประกอบงบการเงินข้อที่ </w:t>
      </w:r>
      <w:r w:rsidRPr="002A03DA">
        <w:rPr>
          <w:rFonts w:ascii="Angsana New" w:hAnsi="Angsana New"/>
          <w:sz w:val="30"/>
          <w:szCs w:val="30"/>
        </w:rPr>
        <w:t xml:space="preserve">2 </w:t>
      </w:r>
      <w:r w:rsidRPr="002A03DA">
        <w:rPr>
          <w:rFonts w:ascii="Angsana New" w:hAnsi="Angsana New"/>
          <w:sz w:val="30"/>
          <w:szCs w:val="30"/>
          <w:cs/>
        </w:rPr>
        <w:t>(</w:t>
      </w:r>
      <w:r w:rsidRPr="002A03DA">
        <w:rPr>
          <w:rFonts w:ascii="Angsana New" w:hAnsi="Angsana New" w:hint="cs"/>
          <w:sz w:val="30"/>
          <w:szCs w:val="30"/>
          <w:cs/>
        </w:rPr>
        <w:t>จ</w:t>
      </w:r>
      <w:r w:rsidRPr="002A03DA">
        <w:rPr>
          <w:rFonts w:ascii="Angsana New" w:hAnsi="Angsana New"/>
          <w:sz w:val="30"/>
          <w:szCs w:val="30"/>
          <w:cs/>
        </w:rPr>
        <w:t>) เรื่องการเปลี่ยน</w:t>
      </w:r>
      <w:r w:rsidRPr="002A03DA">
        <w:rPr>
          <w:rFonts w:ascii="Angsana New" w:hAnsi="Angsana New" w:hint="cs"/>
          <w:sz w:val="30"/>
          <w:szCs w:val="30"/>
          <w:cs/>
        </w:rPr>
        <w:t>แปลง</w:t>
      </w:r>
      <w:r w:rsidRPr="002A03DA">
        <w:rPr>
          <w:rFonts w:ascii="Angsana New" w:hAnsi="Angsana New"/>
          <w:sz w:val="30"/>
          <w:szCs w:val="30"/>
          <w:cs/>
        </w:rPr>
        <w:t>รอบระยะเวลาบัญชีงบการเงินรวม</w:t>
      </w:r>
      <w:r w:rsidRPr="002A03DA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สำหรับรอบระยะเวลาบัญชีตั้งแต่วันที่ 1 มกราคม 2560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2560</w:t>
      </w:r>
      <w:r w:rsidRPr="002A03DA">
        <w:rPr>
          <w:rFonts w:ascii="Angsana New" w:hAnsi="Angsana New"/>
          <w:sz w:val="30"/>
          <w:szCs w:val="30"/>
          <w:cs/>
        </w:rPr>
        <w:t xml:space="preserve"> ได้ถูกจัดทำและนำเสนอ</w:t>
      </w:r>
      <w:r w:rsidRPr="002A03DA">
        <w:rPr>
          <w:rFonts w:ascii="Angsana New" w:hAnsi="Angsana New"/>
          <w:spacing w:val="-4"/>
          <w:sz w:val="30"/>
          <w:szCs w:val="30"/>
          <w:cs/>
        </w:rPr>
        <w:t>เป็นครั้งแรกสำหรับรอบ</w:t>
      </w:r>
      <w:r w:rsidRPr="002A03DA">
        <w:rPr>
          <w:rFonts w:ascii="Angsana New" w:hAnsi="Angsana New"/>
          <w:spacing w:val="-2"/>
          <w:sz w:val="30"/>
          <w:szCs w:val="30"/>
          <w:cs/>
        </w:rPr>
        <w:t>ระยะเวลาใหม่ตั้งแต่วันที่</w:t>
      </w:r>
      <w:r w:rsidRPr="002A03DA">
        <w:rPr>
          <w:rFonts w:ascii="Angsana New" w:hAnsi="Angsana New"/>
          <w:spacing w:val="-2"/>
          <w:sz w:val="30"/>
          <w:szCs w:val="30"/>
        </w:rPr>
        <w:t xml:space="preserve"> 1 </w:t>
      </w:r>
      <w:r w:rsidRPr="002A03DA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9C5164" w:rsidRPr="002A03DA">
        <w:rPr>
          <w:rFonts w:ascii="Angsana New" w:hAnsi="Angsana New"/>
          <w:spacing w:val="-2"/>
          <w:sz w:val="30"/>
          <w:szCs w:val="30"/>
        </w:rPr>
        <w:t>2560</w:t>
      </w:r>
      <w:r w:rsidRPr="002A03DA">
        <w:rPr>
          <w:rFonts w:ascii="Angsana New" w:hAnsi="Angsana New"/>
          <w:spacing w:val="-2"/>
          <w:sz w:val="30"/>
          <w:szCs w:val="30"/>
        </w:rPr>
        <w:t xml:space="preserve"> </w:t>
      </w:r>
      <w:r w:rsidRPr="002A03DA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2A03DA">
        <w:rPr>
          <w:rFonts w:ascii="Angsana New" w:hAnsi="Angsana New"/>
          <w:spacing w:val="-2"/>
          <w:sz w:val="30"/>
          <w:szCs w:val="30"/>
        </w:rPr>
        <w:t>30</w:t>
      </w:r>
      <w:r w:rsidRPr="002A03DA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="009C5164" w:rsidRPr="002A03DA">
        <w:rPr>
          <w:rFonts w:ascii="Angsana New" w:hAnsi="Angsana New"/>
          <w:spacing w:val="-2"/>
          <w:sz w:val="30"/>
          <w:szCs w:val="30"/>
        </w:rPr>
        <w:t>2560</w:t>
      </w:r>
      <w:r w:rsidRPr="002A03DA">
        <w:rPr>
          <w:rFonts w:ascii="Angsana New" w:hAnsi="Angsana New"/>
          <w:spacing w:val="-2"/>
          <w:sz w:val="30"/>
          <w:szCs w:val="30"/>
        </w:rPr>
        <w:t xml:space="preserve"> </w:t>
      </w:r>
      <w:r w:rsidRPr="002A03DA">
        <w:rPr>
          <w:rFonts w:ascii="Angsana New" w:hAnsi="Angsana New"/>
          <w:spacing w:val="-2"/>
          <w:sz w:val="30"/>
          <w:szCs w:val="30"/>
          <w:cs/>
        </w:rPr>
        <w:t>ซึ่งเป็นไปตามรูปแบบการ</w:t>
      </w:r>
      <w:r w:rsidRPr="002A03DA">
        <w:rPr>
          <w:rFonts w:ascii="Angsana New" w:hAnsi="Angsana New" w:hint="cs"/>
          <w:spacing w:val="-2"/>
          <w:sz w:val="30"/>
          <w:szCs w:val="30"/>
          <w:cs/>
        </w:rPr>
        <w:t>นำ</w:t>
      </w:r>
      <w:r w:rsidRPr="002A03DA">
        <w:rPr>
          <w:rFonts w:ascii="Angsana New" w:hAnsi="Angsana New"/>
          <w:spacing w:val="-2"/>
          <w:sz w:val="30"/>
          <w:szCs w:val="30"/>
          <w:cs/>
        </w:rPr>
        <w:t>เสนองบ</w:t>
      </w:r>
      <w:r w:rsidRPr="002A03DA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Pr="002A03DA">
        <w:rPr>
          <w:rFonts w:ascii="Angsana New" w:hAnsi="Angsana New"/>
          <w:spacing w:val="-2"/>
          <w:sz w:val="30"/>
          <w:szCs w:val="30"/>
          <w:cs/>
        </w:rPr>
        <w:t>ตามที่กำหนด</w:t>
      </w:r>
      <w:r w:rsidRPr="002A03DA">
        <w:rPr>
          <w:rFonts w:ascii="Angsana New" w:hAnsi="Angsana New" w:hint="cs"/>
          <w:spacing w:val="-2"/>
          <w:sz w:val="30"/>
          <w:szCs w:val="30"/>
          <w:cs/>
        </w:rPr>
        <w:t>ไว้</w:t>
      </w:r>
    </w:p>
    <w:p w:rsidR="008F6291" w:rsidRPr="008F6291" w:rsidRDefault="008F6291" w:rsidP="003B43DD">
      <w:pPr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:rsidR="003B43DD" w:rsidRPr="002A03DA" w:rsidRDefault="003B43DD" w:rsidP="003B43D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A03DA">
        <w:rPr>
          <w:rFonts w:ascii="Angsana New" w:hAnsi="Angsana New"/>
          <w:sz w:val="30"/>
          <w:szCs w:val="30"/>
          <w:cs/>
        </w:rPr>
        <w:t xml:space="preserve">เพื่อประโยชน์ต่อผู้ใช้งบการเงินในการเปรียบเทียบและวิเคราะห์งบการเงิน </w:t>
      </w:r>
      <w:r w:rsidRPr="002A03D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03DA">
        <w:rPr>
          <w:rFonts w:ascii="Angsana New" w:hAnsi="Angsana New"/>
          <w:sz w:val="30"/>
          <w:szCs w:val="30"/>
          <w:cs/>
        </w:rPr>
        <w:t>บริษัทจึงได้จัดทำข้อมูลเพิ่มเติม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 w:hint="cs"/>
          <w:sz w:val="30"/>
          <w:szCs w:val="30"/>
          <w:cs/>
        </w:rPr>
        <w:t xml:space="preserve">ซึ่งไม่ได้ตรวจสอบ </w:t>
      </w:r>
      <w:r w:rsidRPr="002A03DA">
        <w:rPr>
          <w:rFonts w:ascii="Angsana New" w:hAnsi="Angsana New"/>
          <w:sz w:val="30"/>
          <w:szCs w:val="30"/>
          <w:cs/>
        </w:rPr>
        <w:t>ในรูปแบบ</w:t>
      </w:r>
      <w:r w:rsidRPr="002A03DA">
        <w:rPr>
          <w:rFonts w:ascii="Angsana New" w:hAnsi="Angsana New" w:hint="cs"/>
          <w:sz w:val="30"/>
          <w:szCs w:val="30"/>
          <w:cs/>
        </w:rPr>
        <w:t>ของ</w:t>
      </w:r>
      <w:r w:rsidRPr="002A03DA">
        <w:rPr>
          <w:rFonts w:ascii="Angsana New" w:hAnsi="Angsana New"/>
          <w:sz w:val="30"/>
          <w:szCs w:val="30"/>
          <w:cs/>
        </w:rPr>
        <w:t>งบกำไรขาดทุน</w:t>
      </w:r>
      <w:r w:rsidRPr="002A03DA">
        <w:rPr>
          <w:rFonts w:ascii="Angsana New" w:hAnsi="Angsana New" w:hint="cs"/>
          <w:sz w:val="30"/>
          <w:szCs w:val="30"/>
          <w:cs/>
        </w:rPr>
        <w:t>เบ็ดเสร็จ</w:t>
      </w:r>
      <w:r w:rsidRPr="002A03DA">
        <w:rPr>
          <w:rFonts w:ascii="Angsana New" w:hAnsi="Angsana New"/>
          <w:sz w:val="30"/>
          <w:szCs w:val="30"/>
          <w:cs/>
        </w:rPr>
        <w:t>รวม</w:t>
      </w:r>
      <w:r w:rsidRPr="002A03DA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และงบกำไรขาดทุนเบ็ดเสร็จเฉพาะกิจการ </w:t>
      </w:r>
      <w:r w:rsidRPr="002A03DA">
        <w:rPr>
          <w:rFonts w:ascii="Angsana New" w:hAnsi="Angsana New" w:hint="cs"/>
          <w:spacing w:val="-2"/>
          <w:sz w:val="30"/>
          <w:szCs w:val="30"/>
          <w:cs/>
        </w:rPr>
        <w:t>งบกระแสเงินสดรวมและงบกระแสเงินสดเฉพาะกิจการและข้อมูลทางการเงินจำแนกตามส่วนงาน</w:t>
      </w:r>
      <w:r w:rsidR="00B537D0" w:rsidRPr="002A03DA">
        <w:rPr>
          <w:rFonts w:ascii="Angsana New" w:hAnsi="Angsana New"/>
          <w:sz w:val="30"/>
          <w:szCs w:val="30"/>
          <w:cs/>
        </w:rPr>
        <w:t>สำหรับรอบระยะเวลา</w:t>
      </w:r>
      <w:r w:rsidR="00437D4F">
        <w:rPr>
          <w:rFonts w:ascii="Angsana New" w:hAnsi="Angsana New"/>
          <w:sz w:val="30"/>
          <w:szCs w:val="30"/>
          <w:cs/>
        </w:rPr>
        <w:t>บัญชีตั้งแต่วันที่ 1 มกราคม 2559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B537D0" w:rsidRPr="002A03DA">
        <w:rPr>
          <w:rFonts w:ascii="Angsana New" w:hAnsi="Angsana New"/>
          <w:sz w:val="30"/>
          <w:szCs w:val="30"/>
        </w:rPr>
        <w:t>30</w:t>
      </w:r>
      <w:r w:rsidR="00B537D0" w:rsidRPr="002A03D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B537D0" w:rsidRPr="002A03DA">
        <w:rPr>
          <w:rFonts w:ascii="Angsana New" w:hAnsi="Angsana New"/>
          <w:sz w:val="30"/>
          <w:szCs w:val="30"/>
        </w:rPr>
        <w:t>25</w:t>
      </w:r>
      <w:r w:rsidR="00437D4F">
        <w:rPr>
          <w:rFonts w:ascii="Angsana New" w:hAnsi="Angsana New" w:hint="cs"/>
          <w:sz w:val="30"/>
          <w:szCs w:val="30"/>
          <w:cs/>
        </w:rPr>
        <w:t>59</w:t>
      </w:r>
      <w:r w:rsidRPr="002A03DA">
        <w:rPr>
          <w:rFonts w:ascii="Angsana New" w:hAnsi="Angsana New"/>
          <w:sz w:val="30"/>
          <w:szCs w:val="30"/>
        </w:rPr>
        <w:t xml:space="preserve"> </w:t>
      </w:r>
      <w:r w:rsidRPr="002A03DA">
        <w:rPr>
          <w:rFonts w:ascii="Angsana New" w:hAnsi="Angsana New"/>
          <w:sz w:val="30"/>
          <w:szCs w:val="30"/>
          <w:cs/>
        </w:rPr>
        <w:t>โดยมีรายละเอียดดังต่อไปนี้</w:t>
      </w:r>
    </w:p>
    <w:p w:rsidR="00FD79E2" w:rsidRDefault="00FD7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6"/>
        <w:gridCol w:w="995"/>
        <w:gridCol w:w="1144"/>
        <w:gridCol w:w="237"/>
        <w:gridCol w:w="1140"/>
        <w:gridCol w:w="239"/>
        <w:gridCol w:w="1136"/>
        <w:gridCol w:w="277"/>
        <w:gridCol w:w="1066"/>
      </w:tblGrid>
      <w:tr w:rsidR="003B43DD" w:rsidRPr="002A03DA" w:rsidTr="008F6291">
        <w:trPr>
          <w:tblHeader/>
        </w:trPr>
        <w:tc>
          <w:tcPr>
            <w:tcW w:w="2257" w:type="pct"/>
            <w:gridSpan w:val="2"/>
          </w:tcPr>
          <w:p w:rsidR="003B43DD" w:rsidRPr="002A03DA" w:rsidRDefault="003B43DD" w:rsidP="005D27B9">
            <w:pPr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20" w:type="pct"/>
            <w:gridSpan w:val="3"/>
          </w:tcPr>
          <w:p w:rsidR="003B43DD" w:rsidRPr="002A03DA" w:rsidRDefault="003B43DD" w:rsidP="005D27B9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3B43DD" w:rsidRPr="002A03DA" w:rsidRDefault="003B43DD" w:rsidP="005D27B9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pct"/>
            <w:gridSpan w:val="3"/>
          </w:tcPr>
          <w:p w:rsidR="003B43DD" w:rsidRPr="002A03DA" w:rsidRDefault="003B43DD" w:rsidP="005D27B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6004" w:rsidRPr="002A03DA" w:rsidTr="008F6291">
        <w:trPr>
          <w:tblHeader/>
        </w:trPr>
        <w:tc>
          <w:tcPr>
            <w:tcW w:w="2257" w:type="pct"/>
            <w:gridSpan w:val="2"/>
          </w:tcPr>
          <w:p w:rsidR="007A6004" w:rsidRPr="002A03DA" w:rsidRDefault="007A6004" w:rsidP="007A600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23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9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24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255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5" w:type="pct"/>
          </w:tcPr>
          <w:p w:rsidR="007A6004" w:rsidRPr="002A03DA" w:rsidRDefault="007A6004" w:rsidP="005D27B9">
            <w:pPr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5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8" w:type="pct"/>
          </w:tcPr>
          <w:p w:rsidR="007A6004" w:rsidRPr="002A03DA" w:rsidRDefault="007A6004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</w:t>
            </w:r>
            <w:r w:rsidRPr="002A03DA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3B43DD" w:rsidRPr="002A03DA" w:rsidTr="008F6291">
        <w:trPr>
          <w:trHeight w:val="80"/>
          <w:tblHeader/>
        </w:trPr>
        <w:tc>
          <w:tcPr>
            <w:tcW w:w="1736" w:type="pct"/>
          </w:tcPr>
          <w:p w:rsidR="003B43DD" w:rsidRPr="002A03DA" w:rsidRDefault="003B43DD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2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9" w:type="pct"/>
          </w:tcPr>
          <w:p w:rsidR="003B43DD" w:rsidRPr="002A03DA" w:rsidRDefault="003B43DD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pct"/>
            <w:gridSpan w:val="3"/>
          </w:tcPr>
          <w:p w:rsidR="003B43DD" w:rsidRPr="002A03DA" w:rsidRDefault="003B43DD" w:rsidP="005D27B9">
            <w:pPr>
              <w:spacing w:line="240" w:lineRule="auto"/>
              <w:ind w:right="-1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A03D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ไม่ได้ตรวจสอบ</w:t>
            </w:r>
            <w:r w:rsidRPr="002A03D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:rsidR="003B43DD" w:rsidRPr="002A03DA" w:rsidRDefault="003B43DD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703" w:type="pct"/>
            <w:gridSpan w:val="2"/>
          </w:tcPr>
          <w:p w:rsidR="003B43DD" w:rsidRPr="002A03DA" w:rsidRDefault="003B43DD" w:rsidP="005D27B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rtl/>
                <w:cs/>
                <w:lang w:val="en-US"/>
              </w:rPr>
            </w:pPr>
            <w:r w:rsidRPr="002A03DA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(</w:t>
            </w:r>
            <w:r w:rsidRPr="002A03DA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 w:bidi="th-TH"/>
              </w:rPr>
              <w:t>ไม่ได้ตรวจสอบ</w:t>
            </w:r>
            <w:r w:rsidRPr="002A03DA">
              <w:rPr>
                <w:rFonts w:ascii="Angsana New" w:hAnsi="Angsana New"/>
                <w:spacing w:val="-10"/>
                <w:sz w:val="30"/>
                <w:szCs w:val="30"/>
                <w:lang w:val="en-US"/>
              </w:rPr>
              <w:t>)</w:t>
            </w:r>
          </w:p>
        </w:tc>
      </w:tr>
      <w:tr w:rsidR="003B43DD" w:rsidRPr="002A03DA" w:rsidTr="00FD79E2">
        <w:trPr>
          <w:trHeight w:val="80"/>
          <w:tblHeader/>
        </w:trPr>
        <w:tc>
          <w:tcPr>
            <w:tcW w:w="1736" w:type="pct"/>
          </w:tcPr>
          <w:p w:rsidR="003B43DD" w:rsidRPr="002A03DA" w:rsidRDefault="003B43DD" w:rsidP="005D27B9">
            <w:pPr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3B43DD" w:rsidRPr="002A03DA" w:rsidRDefault="003B43DD" w:rsidP="005D27B9">
            <w:pPr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3" w:type="pct"/>
            <w:gridSpan w:val="7"/>
          </w:tcPr>
          <w:p w:rsidR="003B43DD" w:rsidRPr="002A03DA" w:rsidRDefault="003B43DD" w:rsidP="005D27B9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C5164"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3FD2" w:rsidRPr="002A03DA" w:rsidTr="008F6291">
        <w:trPr>
          <w:trHeight w:val="297"/>
        </w:trPr>
        <w:tc>
          <w:tcPr>
            <w:tcW w:w="1736" w:type="pct"/>
          </w:tcPr>
          <w:p w:rsidR="00AE3FD2" w:rsidRPr="002A03DA" w:rsidRDefault="00AE3FD2" w:rsidP="005D27B9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521" w:type="pct"/>
          </w:tcPr>
          <w:p w:rsidR="00AE3FD2" w:rsidRPr="002A03DA" w:rsidRDefault="00AE3FD2" w:rsidP="005D27B9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AE3FD2" w:rsidRPr="002A03DA" w:rsidRDefault="00AE3FD2" w:rsidP="005D27B9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AE3FD2" w:rsidRPr="002A03DA" w:rsidRDefault="00AE3FD2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E3FD2" w:rsidRPr="002A03DA" w:rsidRDefault="00AE3FD2" w:rsidP="005D27B9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E3FD2" w:rsidRPr="002A03DA" w:rsidRDefault="00AE3FD2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E3FD2" w:rsidRPr="002A03DA" w:rsidRDefault="00AE3FD2" w:rsidP="005D27B9">
            <w:pPr>
              <w:pStyle w:val="BodyText"/>
              <w:tabs>
                <w:tab w:val="decimal" w:pos="867"/>
              </w:tabs>
              <w:spacing w:after="0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E3FD2" w:rsidRPr="002A03DA" w:rsidRDefault="00AE3FD2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AE3FD2" w:rsidRPr="002A03DA" w:rsidRDefault="00AE3FD2" w:rsidP="005D27B9">
            <w:pPr>
              <w:pStyle w:val="BodyText"/>
              <w:tabs>
                <w:tab w:val="decimal" w:pos="867"/>
              </w:tabs>
              <w:spacing w:after="0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7A6004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8,069,781</w:t>
            </w:r>
            <w:r w:rsidR="004A7B0B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6,977,663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     -   </w:t>
            </w:r>
          </w:p>
        </w:tc>
        <w:tc>
          <w:tcPr>
            <w:tcW w:w="145" w:type="pct"/>
          </w:tcPr>
          <w:p w:rsidR="004A7B0B" w:rsidRPr="002A03DA" w:rsidRDefault="004A7B0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       -   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636,792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448,072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306,567 </w:t>
            </w:r>
          </w:p>
        </w:tc>
        <w:tc>
          <w:tcPr>
            <w:tcW w:w="14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97,579 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7A6004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394,447</w:t>
            </w:r>
            <w:r w:rsidR="004A7B0B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335,416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68,082 </w:t>
            </w:r>
          </w:p>
        </w:tc>
        <w:tc>
          <w:tcPr>
            <w:tcW w:w="14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895 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รายได้จากกิจการสนามกอล์ฟ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16,951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15,121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16,951 </w:t>
            </w:r>
          </w:p>
        </w:tc>
        <w:tc>
          <w:tcPr>
            <w:tcW w:w="14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15,121 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79,221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50,203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297,630 </w:t>
            </w:r>
          </w:p>
        </w:tc>
        <w:tc>
          <w:tcPr>
            <w:tcW w:w="14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264,700 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4A7B0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521" w:type="pct"/>
          </w:tcPr>
          <w:p w:rsidR="004A7B0B" w:rsidRPr="002A03DA" w:rsidRDefault="004A7B0B" w:rsidP="004A7B0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9,797 </w:t>
            </w:r>
          </w:p>
        </w:tc>
        <w:tc>
          <w:tcPr>
            <w:tcW w:w="124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19,605 </w:t>
            </w:r>
          </w:p>
        </w:tc>
        <w:tc>
          <w:tcPr>
            <w:tcW w:w="12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1,136,149 </w:t>
            </w:r>
          </w:p>
        </w:tc>
        <w:tc>
          <w:tcPr>
            <w:tcW w:w="145" w:type="pct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4A7B0B" w:rsidRPr="002A03DA" w:rsidRDefault="004A7B0B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443,885 </w:t>
            </w:r>
          </w:p>
        </w:tc>
      </w:tr>
      <w:tr w:rsidR="00815EEB" w:rsidRPr="002A03DA" w:rsidTr="008F6291">
        <w:tc>
          <w:tcPr>
            <w:tcW w:w="1736" w:type="pct"/>
            <w:vAlign w:val="bottom"/>
          </w:tcPr>
          <w:p w:rsidR="005D27B9" w:rsidRPr="002A03DA" w:rsidRDefault="00815EEB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กลับรายการค่าเผื่อขาดทุนจากการ</w:t>
            </w:r>
          </w:p>
          <w:p w:rsidR="005D27B9" w:rsidRPr="002A03DA" w:rsidRDefault="005D27B9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5EEB" w:rsidRPr="002A03DA">
              <w:rPr>
                <w:rFonts w:ascii="Angsana New" w:hAnsi="Angsana New"/>
                <w:sz w:val="30"/>
                <w:szCs w:val="30"/>
                <w:cs/>
              </w:rPr>
              <w:t>ด้อยค่าของเงินลงทุนในบริษัทย่อย</w:t>
            </w:r>
          </w:p>
          <w:p w:rsidR="00815EEB" w:rsidRPr="002A03DA" w:rsidRDefault="005D27B9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5EEB" w:rsidRPr="002A03DA">
              <w:rPr>
                <w:rFonts w:ascii="Angsana New" w:hAnsi="Angsana New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36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9C5164" w:rsidRPr="002A03DA" w:rsidRDefault="009C5164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4A7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127,824</w:t>
            </w:r>
          </w:p>
        </w:tc>
        <w:tc>
          <w:tcPr>
            <w:tcW w:w="14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142939" w:rsidRPr="002A03DA" w:rsidRDefault="0014293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6,800</w:t>
            </w:r>
          </w:p>
        </w:tc>
      </w:tr>
      <w:tr w:rsidR="00815EEB" w:rsidRPr="002A03DA" w:rsidTr="008F6291">
        <w:tc>
          <w:tcPr>
            <w:tcW w:w="1736" w:type="pct"/>
            <w:vAlign w:val="bottom"/>
          </w:tcPr>
          <w:p w:rsidR="005D27B9" w:rsidRPr="002A03DA" w:rsidRDefault="00815EEB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  <w:p w:rsidR="00815EEB" w:rsidRPr="002A03DA" w:rsidRDefault="004A7B0B" w:rsidP="00420D45">
            <w:pPr>
              <w:ind w:right="-209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15EEB" w:rsidRPr="002A03DA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ของเงินให้กู้ยืมแก่กิจการที่เกี่ยวข้อ</w:t>
            </w:r>
            <w:r w:rsidR="00420D45" w:rsidRPr="002A03DA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="00815EEB" w:rsidRPr="002A03DA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36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20D45" w:rsidRPr="002A03DA" w:rsidRDefault="00420D45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360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172,164</w:t>
            </w:r>
          </w:p>
        </w:tc>
        <w:tc>
          <w:tcPr>
            <w:tcW w:w="14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420D45" w:rsidRPr="002A03DA" w:rsidRDefault="00420D45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46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420D45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19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7B0B" w:rsidRPr="002A03DA" w:rsidTr="008F6291">
        <w:tc>
          <w:tcPr>
            <w:tcW w:w="1736" w:type="pct"/>
            <w:vAlign w:val="bottom"/>
          </w:tcPr>
          <w:p w:rsidR="004A7B0B" w:rsidRPr="002A03DA" w:rsidRDefault="004A7B0B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4A7B0B" w:rsidRPr="002A03DA" w:rsidRDefault="004A7B0B" w:rsidP="00815E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:rsidR="004A7B0B" w:rsidRPr="002A03DA" w:rsidRDefault="004A7B0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90,043</w:t>
            </w:r>
          </w:p>
        </w:tc>
        <w:tc>
          <w:tcPr>
            <w:tcW w:w="124" w:type="pct"/>
          </w:tcPr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A7B0B" w:rsidRPr="002A03DA" w:rsidRDefault="004A7B0B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</w:p>
          <w:p w:rsidR="004A7B0B" w:rsidRPr="002A03DA" w:rsidRDefault="004A7B0B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601B9" w:rsidRPr="002A03DA" w:rsidRDefault="003601B9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  <w:tc>
          <w:tcPr>
            <w:tcW w:w="145" w:type="pct"/>
          </w:tcPr>
          <w:p w:rsidR="004A7B0B" w:rsidRPr="002A03DA" w:rsidRDefault="004A7B0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4A7B0B" w:rsidRPr="002A03DA" w:rsidRDefault="004A7B0B" w:rsidP="00420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46"/>
              <w:rPr>
                <w:rFonts w:ascii="Angsana New" w:hAnsi="Angsana New"/>
                <w:sz w:val="30"/>
                <w:szCs w:val="30"/>
              </w:rPr>
            </w:pPr>
          </w:p>
          <w:p w:rsidR="003601B9" w:rsidRPr="002A03DA" w:rsidRDefault="003601B9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EEB" w:rsidRPr="002A03DA" w:rsidTr="008F6291">
        <w:tc>
          <w:tcPr>
            <w:tcW w:w="1736" w:type="pct"/>
            <w:vAlign w:val="bottom"/>
          </w:tcPr>
          <w:p w:rsidR="00815EEB" w:rsidRPr="002A03DA" w:rsidRDefault="00815EEB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815EEB" w:rsidRPr="002A03DA" w:rsidRDefault="00F77C64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55</w:t>
            </w:r>
            <w:r w:rsidR="004A7B0B" w:rsidRPr="002A03DA">
              <w:rPr>
                <w:rFonts w:ascii="Angsana New" w:hAnsi="Angsana New"/>
                <w:sz w:val="30"/>
                <w:szCs w:val="30"/>
              </w:rPr>
              <w:t>,</w:t>
            </w:r>
            <w:r w:rsidRPr="002A03DA">
              <w:rPr>
                <w:rFonts w:ascii="Angsana New" w:hAnsi="Angsana New"/>
                <w:sz w:val="30"/>
                <w:szCs w:val="30"/>
              </w:rPr>
              <w:t>086</w:t>
            </w:r>
          </w:p>
        </w:tc>
        <w:tc>
          <w:tcPr>
            <w:tcW w:w="124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815EEB" w:rsidRPr="002A03DA" w:rsidRDefault="00F77C64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47</w:t>
            </w:r>
            <w:r w:rsidR="004A7B0B" w:rsidRPr="002A03DA">
              <w:rPr>
                <w:rFonts w:ascii="Angsana New" w:hAnsi="Angsana New"/>
                <w:sz w:val="30"/>
                <w:szCs w:val="30"/>
              </w:rPr>
              <w:t>,</w:t>
            </w:r>
            <w:r w:rsidRPr="002A03D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2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815EEB" w:rsidRPr="002A03DA" w:rsidRDefault="003601B9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7,712</w:t>
            </w:r>
          </w:p>
        </w:tc>
        <w:tc>
          <w:tcPr>
            <w:tcW w:w="145" w:type="pct"/>
          </w:tcPr>
          <w:p w:rsidR="00815EEB" w:rsidRPr="002A03DA" w:rsidRDefault="00815EEB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815EEB" w:rsidRPr="002A03DA" w:rsidRDefault="00420D45" w:rsidP="009C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</w:tr>
      <w:tr w:rsidR="00815EEB" w:rsidRPr="002A03DA" w:rsidTr="008F6291">
        <w:tc>
          <w:tcPr>
            <w:tcW w:w="1736" w:type="pct"/>
            <w:vAlign w:val="bottom"/>
          </w:tcPr>
          <w:p w:rsidR="00815EEB" w:rsidRPr="002A03DA" w:rsidRDefault="00815EEB" w:rsidP="00815EEB">
            <w:pPr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815EEB" w:rsidRPr="002A03DA" w:rsidRDefault="004A7B0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9,352,118</w:t>
            </w:r>
          </w:p>
        </w:tc>
        <w:tc>
          <w:tcPr>
            <w:tcW w:w="124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815EEB" w:rsidRPr="002A03DA" w:rsidRDefault="00F77C64" w:rsidP="00F77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7,893,584</w:t>
            </w:r>
          </w:p>
        </w:tc>
        <w:tc>
          <w:tcPr>
            <w:tcW w:w="12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815EEB" w:rsidRPr="002A03DA" w:rsidRDefault="003601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2,215,579</w:t>
            </w:r>
          </w:p>
        </w:tc>
        <w:tc>
          <w:tcPr>
            <w:tcW w:w="14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815EEB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830,490</w:t>
            </w:r>
          </w:p>
        </w:tc>
      </w:tr>
      <w:tr w:rsidR="003B43DD" w:rsidRPr="002A03DA" w:rsidTr="008F6291">
        <w:tc>
          <w:tcPr>
            <w:tcW w:w="1736" w:type="pct"/>
          </w:tcPr>
          <w:p w:rsidR="003B43DD" w:rsidRPr="00FD79E2" w:rsidRDefault="003B43DD" w:rsidP="005D27B9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1" w:type="pct"/>
          </w:tcPr>
          <w:p w:rsidR="003B43DD" w:rsidRPr="00FD79E2" w:rsidRDefault="003B43DD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" w:type="pct"/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3B43DD" w:rsidRPr="00FD79E2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3B43DD" w:rsidP="005D27B9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5,519,660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4,680,462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208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416,701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354,408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194,204 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111,614 </w:t>
            </w: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ต้นทุนจากธุรกิจโรงแรม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278,961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214,400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82,712 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10,722 </w:t>
            </w: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ต้นทุนกิจการสนามกอล์ฟ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8,770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9,126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8,770 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9,126 </w:t>
            </w: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ต้นทุนค่าการจัดการ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43,675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26,865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161,071 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129,175 </w:t>
            </w:r>
          </w:p>
        </w:tc>
      </w:tr>
      <w:tr w:rsidR="003A4509" w:rsidRPr="002A03DA" w:rsidTr="008F6291">
        <w:tc>
          <w:tcPr>
            <w:tcW w:w="1736" w:type="pct"/>
            <w:vAlign w:val="bottom"/>
          </w:tcPr>
          <w:p w:rsidR="003A4509" w:rsidRPr="002A03DA" w:rsidRDefault="003A4509" w:rsidP="003A4509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21" w:type="pct"/>
          </w:tcPr>
          <w:p w:rsidR="003A4509" w:rsidRPr="002A03DA" w:rsidRDefault="003A4509" w:rsidP="003A450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669,915 </w:t>
            </w:r>
          </w:p>
        </w:tc>
        <w:tc>
          <w:tcPr>
            <w:tcW w:w="124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594,625 </w:t>
            </w:r>
          </w:p>
        </w:tc>
        <w:tc>
          <w:tcPr>
            <w:tcW w:w="12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9,428 </w:t>
            </w:r>
          </w:p>
        </w:tc>
        <w:tc>
          <w:tcPr>
            <w:tcW w:w="145" w:type="pct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:rsidR="003A4509" w:rsidRPr="002A03DA" w:rsidRDefault="003A4509" w:rsidP="003A4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16,196 </w:t>
            </w:r>
          </w:p>
        </w:tc>
      </w:tr>
      <w:tr w:rsidR="00815EEB" w:rsidRPr="002A03DA" w:rsidTr="008F6291">
        <w:tc>
          <w:tcPr>
            <w:tcW w:w="1736" w:type="pct"/>
            <w:vAlign w:val="bottom"/>
          </w:tcPr>
          <w:p w:rsidR="00815EEB" w:rsidRPr="002A03DA" w:rsidRDefault="00815EEB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815EEB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1,016,396</w:t>
            </w:r>
          </w:p>
        </w:tc>
        <w:tc>
          <w:tcPr>
            <w:tcW w:w="124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815EEB" w:rsidRPr="002A03DA" w:rsidRDefault="001E6A5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855,997</w:t>
            </w:r>
          </w:p>
        </w:tc>
        <w:tc>
          <w:tcPr>
            <w:tcW w:w="12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15EEB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150,312</w:t>
            </w:r>
          </w:p>
        </w:tc>
        <w:tc>
          <w:tcPr>
            <w:tcW w:w="14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815EEB" w:rsidRPr="002A03DA" w:rsidRDefault="001E6A5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99,467</w:t>
            </w:r>
          </w:p>
        </w:tc>
      </w:tr>
      <w:tr w:rsidR="00815EEB" w:rsidRPr="002A03DA" w:rsidTr="001E6A5B">
        <w:trPr>
          <w:trHeight w:val="389"/>
        </w:trPr>
        <w:tc>
          <w:tcPr>
            <w:tcW w:w="1736" w:type="pct"/>
            <w:vAlign w:val="bottom"/>
          </w:tcPr>
          <w:p w:rsidR="00815EEB" w:rsidRPr="002A03DA" w:rsidRDefault="003A4509" w:rsidP="00815EEB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521" w:type="pct"/>
          </w:tcPr>
          <w:p w:rsidR="00815EEB" w:rsidRPr="002A03DA" w:rsidRDefault="00815EEB" w:rsidP="00815EE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:rsidR="003A4509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8,545</w:t>
            </w:r>
          </w:p>
        </w:tc>
        <w:tc>
          <w:tcPr>
            <w:tcW w:w="124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420D45" w:rsidRPr="002A03DA" w:rsidRDefault="001E6A5B" w:rsidP="001E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8,722</w:t>
            </w:r>
          </w:p>
        </w:tc>
        <w:tc>
          <w:tcPr>
            <w:tcW w:w="12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A4509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  <w:tc>
          <w:tcPr>
            <w:tcW w:w="145" w:type="pct"/>
          </w:tcPr>
          <w:p w:rsidR="00815EEB" w:rsidRPr="002A03DA" w:rsidRDefault="00815EE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420D45" w:rsidRPr="002A03DA" w:rsidRDefault="001E6A5B" w:rsidP="001E6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46,833</w:t>
            </w: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3B43DD" w:rsidP="005D27B9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3B43DD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136,283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43DD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89,989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3B43DD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213,173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3B43DD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83,215</w:t>
            </w: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3B43DD" w:rsidP="005D27B9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3B43DD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8,098,906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3B43DD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6,834,594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3B43DD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1,032,052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3B43DD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506,348</w:t>
            </w:r>
          </w:p>
        </w:tc>
      </w:tr>
      <w:tr w:rsidR="005D27B9" w:rsidRPr="002A03DA" w:rsidTr="008F6291">
        <w:tc>
          <w:tcPr>
            <w:tcW w:w="1736" w:type="pct"/>
            <w:vAlign w:val="bottom"/>
          </w:tcPr>
          <w:p w:rsidR="00AE3FD2" w:rsidRPr="002A03DA" w:rsidRDefault="005D27B9" w:rsidP="005D2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</w:t>
            </w:r>
          </w:p>
          <w:p w:rsidR="005D27B9" w:rsidRPr="002A03DA" w:rsidRDefault="00AE3FD2" w:rsidP="005D2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D27B9" w:rsidRPr="002A03DA">
              <w:rPr>
                <w:rFonts w:ascii="Angsana New" w:hAnsi="Angsana New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521" w:type="pct"/>
          </w:tcPr>
          <w:p w:rsidR="005D27B9" w:rsidRPr="002A03DA" w:rsidRDefault="005D27B9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A4509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3A4509" w:rsidRPr="002A03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24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142939" w:rsidRPr="002A03DA" w:rsidRDefault="0014293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20D45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49,783</w:t>
            </w:r>
          </w:p>
        </w:tc>
        <w:tc>
          <w:tcPr>
            <w:tcW w:w="12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A4509" w:rsidRPr="002A03DA" w:rsidRDefault="003A4509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142939" w:rsidRPr="002A03DA" w:rsidRDefault="0014293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782B" w:rsidRPr="002A03DA" w:rsidRDefault="004F782B" w:rsidP="00B4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7B9" w:rsidRPr="002A03DA" w:rsidTr="008F6291">
        <w:tc>
          <w:tcPr>
            <w:tcW w:w="1736" w:type="pct"/>
            <w:vAlign w:val="bottom"/>
          </w:tcPr>
          <w:p w:rsidR="005D27B9" w:rsidRPr="002A03DA" w:rsidRDefault="005D27B9" w:rsidP="005D27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21" w:type="pct"/>
          </w:tcPr>
          <w:p w:rsidR="005D27B9" w:rsidRPr="002A03DA" w:rsidRDefault="005D27B9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5D27B9" w:rsidRPr="002A03DA" w:rsidRDefault="00322DFA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1,322</w:t>
            </w:r>
            <w:r w:rsidR="003A4509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24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5D27B9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1,108,773</w:t>
            </w:r>
          </w:p>
        </w:tc>
        <w:tc>
          <w:tcPr>
            <w:tcW w:w="12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5D27B9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1,183,527</w:t>
            </w:r>
          </w:p>
        </w:tc>
        <w:tc>
          <w:tcPr>
            <w:tcW w:w="14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5D27B9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324,142</w:t>
            </w:r>
          </w:p>
        </w:tc>
      </w:tr>
      <w:tr w:rsidR="005D27B9" w:rsidRPr="002A03DA" w:rsidTr="008F6291">
        <w:tc>
          <w:tcPr>
            <w:tcW w:w="1736" w:type="pct"/>
            <w:vAlign w:val="bottom"/>
          </w:tcPr>
          <w:p w:rsidR="005D27B9" w:rsidRPr="002A03DA" w:rsidRDefault="005D27B9" w:rsidP="005D27B9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ค่าใช้จ่าย)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ผลประโยชน์ภาษีเงินได้</w:t>
            </w:r>
          </w:p>
        </w:tc>
        <w:tc>
          <w:tcPr>
            <w:tcW w:w="521" w:type="pct"/>
          </w:tcPr>
          <w:p w:rsidR="005D27B9" w:rsidRPr="002A03DA" w:rsidRDefault="005D27B9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5D27B9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(236,352</w:t>
            </w:r>
            <w:r w:rsidR="003A4509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5D27B9" w:rsidRPr="002A03DA" w:rsidRDefault="00420D45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(178,522)</w:t>
            </w:r>
          </w:p>
        </w:tc>
        <w:tc>
          <w:tcPr>
            <w:tcW w:w="12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5D27B9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(111,085)</w:t>
            </w:r>
          </w:p>
        </w:tc>
        <w:tc>
          <w:tcPr>
            <w:tcW w:w="14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5D27B9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13,606</w:t>
            </w:r>
          </w:p>
        </w:tc>
      </w:tr>
      <w:tr w:rsidR="005D27B9" w:rsidRPr="002A03DA" w:rsidTr="008F6291">
        <w:tc>
          <w:tcPr>
            <w:tcW w:w="1736" w:type="pct"/>
            <w:vAlign w:val="bottom"/>
          </w:tcPr>
          <w:p w:rsidR="005D27B9" w:rsidRPr="002A03DA" w:rsidRDefault="005D27B9" w:rsidP="005D27B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21" w:type="pct"/>
          </w:tcPr>
          <w:p w:rsidR="005D27B9" w:rsidRPr="002A03DA" w:rsidRDefault="005D27B9" w:rsidP="005D27B9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5D27B9" w:rsidRPr="002A03DA" w:rsidRDefault="00322DFA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1,086</w:t>
            </w:r>
            <w:r w:rsidR="003A4509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24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5D27B9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930,251</w:t>
            </w:r>
          </w:p>
        </w:tc>
        <w:tc>
          <w:tcPr>
            <w:tcW w:w="12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5D27B9" w:rsidRPr="002A03DA" w:rsidRDefault="003A450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1,072,442</w:t>
            </w:r>
          </w:p>
        </w:tc>
        <w:tc>
          <w:tcPr>
            <w:tcW w:w="14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5D27B9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337,748</w:t>
            </w:r>
          </w:p>
        </w:tc>
      </w:tr>
      <w:tr w:rsidR="003B43DD" w:rsidRPr="002A03DA" w:rsidTr="001A6740">
        <w:trPr>
          <w:trHeight w:val="154"/>
        </w:trPr>
        <w:tc>
          <w:tcPr>
            <w:tcW w:w="2257" w:type="pct"/>
            <w:gridSpan w:val="2"/>
          </w:tcPr>
          <w:p w:rsidR="003B43DD" w:rsidRPr="001A6740" w:rsidRDefault="003B43DD" w:rsidP="005D27B9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" w:type="pct"/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" w:type="pct"/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3B43DD" w:rsidRPr="001A6740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43DD" w:rsidRPr="002A03DA" w:rsidTr="008F6291">
        <w:trPr>
          <w:trHeight w:val="297"/>
        </w:trPr>
        <w:tc>
          <w:tcPr>
            <w:tcW w:w="2257" w:type="pct"/>
            <w:gridSpan w:val="2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rPr>
          <w:trHeight w:val="297"/>
        </w:trPr>
        <w:tc>
          <w:tcPr>
            <w:tcW w:w="2257" w:type="pct"/>
            <w:gridSpan w:val="2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รายการที่จ</w:t>
            </w:r>
            <w:r w:rsidR="005D27B9"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ะไม่ถูกจัดประเภทรายการใหม่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ไว้</w:t>
            </w: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c>
          <w:tcPr>
            <w:tcW w:w="2257" w:type="pct"/>
            <w:gridSpan w:val="2"/>
          </w:tcPr>
          <w:p w:rsidR="003B43DD" w:rsidRPr="002A03DA" w:rsidRDefault="003B43DD" w:rsidP="005D27B9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c>
          <w:tcPr>
            <w:tcW w:w="2257" w:type="pct"/>
            <w:gridSpan w:val="2"/>
          </w:tcPr>
          <w:p w:rsidR="003B43DD" w:rsidRPr="002A03DA" w:rsidRDefault="00B424F2" w:rsidP="005D27B9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="003B43DD" w:rsidRPr="002A03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3B43DD" w:rsidRPr="002A03D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จากการประมาณการตามหลักคณิตศาสตร์</w:t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1A6740">
        <w:trPr>
          <w:trHeight w:val="299"/>
        </w:trPr>
        <w:tc>
          <w:tcPr>
            <w:tcW w:w="1736" w:type="pct"/>
          </w:tcPr>
          <w:p w:rsidR="003B43DD" w:rsidRPr="002A03DA" w:rsidRDefault="00B424F2" w:rsidP="005D27B9">
            <w:pPr>
              <w:tabs>
                <w:tab w:val="left" w:pos="540"/>
              </w:tabs>
              <w:ind w:left="34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="003B43DD" w:rsidRPr="002A03DA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17168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(2,120)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142939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17168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142939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7B9" w:rsidRPr="002A03DA" w:rsidTr="000B287C">
        <w:trPr>
          <w:trHeight w:val="775"/>
        </w:trPr>
        <w:tc>
          <w:tcPr>
            <w:tcW w:w="2257" w:type="pct"/>
            <w:gridSpan w:val="2"/>
          </w:tcPr>
          <w:p w:rsidR="00F77C64" w:rsidRPr="002A03DA" w:rsidRDefault="005D27B9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กำไรขาดทุนเบ็ดเสร็จอื่นสำหรับงวด</w:t>
            </w:r>
            <w:r w:rsidR="00B424F2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="00B424F2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</w:t>
            </w:r>
          </w:p>
          <w:p w:rsidR="005D27B9" w:rsidRPr="002A03DA" w:rsidRDefault="00F77C64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B424F2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D27B9" w:rsidRPr="002A03DA" w:rsidRDefault="0017168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(2,120)</w:t>
            </w:r>
          </w:p>
        </w:tc>
        <w:tc>
          <w:tcPr>
            <w:tcW w:w="124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:rsidR="00B424F2" w:rsidRPr="002A03DA" w:rsidRDefault="00B424F2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D27B9" w:rsidRPr="002A03DA" w:rsidRDefault="004F782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D27B9" w:rsidRPr="002A03DA" w:rsidRDefault="0017168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1,469</w:t>
            </w:r>
          </w:p>
        </w:tc>
        <w:tc>
          <w:tcPr>
            <w:tcW w:w="145" w:type="pct"/>
          </w:tcPr>
          <w:p w:rsidR="005D27B9" w:rsidRPr="002A03DA" w:rsidRDefault="005D27B9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single" w:sz="4" w:space="0" w:color="auto"/>
            </w:tcBorders>
          </w:tcPr>
          <w:p w:rsidR="00B424F2" w:rsidRPr="002A03DA" w:rsidRDefault="00B424F2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D27B9" w:rsidRPr="002A03DA" w:rsidRDefault="004F782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E3FD2" w:rsidRPr="002A03DA" w:rsidTr="000B287C">
        <w:trPr>
          <w:trHeight w:val="297"/>
        </w:trPr>
        <w:tc>
          <w:tcPr>
            <w:tcW w:w="2257" w:type="pct"/>
            <w:gridSpan w:val="2"/>
          </w:tcPr>
          <w:p w:rsidR="00AE3FD2" w:rsidRPr="002A03DA" w:rsidRDefault="00AE3FD2" w:rsidP="005D27B9">
            <w:pPr>
              <w:pStyle w:val="BodyText"/>
              <w:spacing w:after="0" w:line="240" w:lineRule="auto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  <w:r w:rsidR="00B424F2" w:rsidRPr="002A03D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 w:rsidR="00B424F2"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E3FD2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1,084</w:t>
            </w:r>
            <w:r w:rsidR="004634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24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E3FD2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930,251</w:t>
            </w:r>
          </w:p>
        </w:tc>
        <w:tc>
          <w:tcPr>
            <w:tcW w:w="125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E3FD2" w:rsidRPr="002A03DA" w:rsidRDefault="004634C3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1,073,911</w:t>
            </w:r>
          </w:p>
        </w:tc>
        <w:tc>
          <w:tcPr>
            <w:tcW w:w="145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B424F2" w:rsidRPr="002A03DA" w:rsidRDefault="00B424F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E3FD2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337,748</w:t>
            </w:r>
          </w:p>
        </w:tc>
      </w:tr>
      <w:tr w:rsidR="00FF19A6" w:rsidRPr="002A03DA" w:rsidTr="008F6291">
        <w:tc>
          <w:tcPr>
            <w:tcW w:w="1736" w:type="pct"/>
          </w:tcPr>
          <w:p w:rsidR="00FF19A6" w:rsidRPr="002A03DA" w:rsidRDefault="00FF19A6" w:rsidP="005D27B9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:rsidR="00FF19A6" w:rsidRPr="002A03DA" w:rsidRDefault="00FF19A6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FF19A6" w:rsidRPr="002A03DA" w:rsidRDefault="00FF19A6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AE3FD2" w:rsidP="005D27B9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การแบ่งปันกำไรส่วนที่เป็นของ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3B43DD" w:rsidP="005D27B9">
            <w:pPr>
              <w:tabs>
                <w:tab w:val="left" w:pos="540"/>
              </w:tabs>
              <w:ind w:left="34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4634C3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</w:t>
            </w:r>
            <w:r w:rsidR="00322DFA">
              <w:rPr>
                <w:rFonts w:ascii="Angsana New" w:hAnsi="Angsana New"/>
                <w:sz w:val="30"/>
                <w:szCs w:val="30"/>
              </w:rPr>
              <w:t>93</w:t>
            </w:r>
            <w:r w:rsidRPr="002A03DA">
              <w:rPr>
                <w:rFonts w:ascii="Angsana New" w:hAnsi="Angsana New"/>
                <w:sz w:val="30"/>
                <w:szCs w:val="30"/>
              </w:rPr>
              <w:t>,</w:t>
            </w:r>
            <w:r w:rsidR="00322DFA">
              <w:rPr>
                <w:rFonts w:ascii="Angsana New" w:hAnsi="Angsana New"/>
                <w:sz w:val="30"/>
                <w:szCs w:val="30"/>
              </w:rPr>
              <w:t>714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937,482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4634C3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1,072,442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337,748</w:t>
            </w:r>
          </w:p>
        </w:tc>
      </w:tr>
      <w:tr w:rsidR="003B43DD" w:rsidRPr="002A03DA" w:rsidTr="008F6291">
        <w:tc>
          <w:tcPr>
            <w:tcW w:w="2257" w:type="pct"/>
            <w:gridSpan w:val="2"/>
          </w:tcPr>
          <w:p w:rsidR="003B43DD" w:rsidRPr="002A03DA" w:rsidRDefault="003B43DD" w:rsidP="005D27B9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9" w:type="pct"/>
          </w:tcPr>
          <w:p w:rsidR="003B43DD" w:rsidRPr="002A03DA" w:rsidRDefault="004634C3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(7,232)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(7,231)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4F782B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00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AE3FD2" w:rsidP="005D27B9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3B43DD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1,086</w:t>
            </w:r>
            <w:r w:rsidR="004634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930,251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3B43DD" w:rsidRPr="002A03DA" w:rsidRDefault="004634C3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1,072,442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337,748</w:t>
            </w:r>
          </w:p>
        </w:tc>
      </w:tr>
      <w:tr w:rsidR="00844FF9" w:rsidRPr="002A03DA" w:rsidTr="00844FF9">
        <w:tc>
          <w:tcPr>
            <w:tcW w:w="1736" w:type="pct"/>
          </w:tcPr>
          <w:p w:rsidR="00844FF9" w:rsidRPr="003B0D55" w:rsidRDefault="00844FF9" w:rsidP="00844FF9">
            <w:pPr>
              <w:tabs>
                <w:tab w:val="left" w:pos="540"/>
              </w:tabs>
              <w:spacing w:line="240" w:lineRule="auto"/>
              <w:ind w:left="342" w:right="-45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1" w:type="pct"/>
          </w:tcPr>
          <w:p w:rsidR="00844FF9" w:rsidRPr="003B0D55" w:rsidRDefault="00844FF9" w:rsidP="00844FF9">
            <w:pPr>
              <w:pStyle w:val="BodyText"/>
              <w:spacing w:after="0" w:line="240" w:lineRule="auto"/>
              <w:ind w:left="342" w:right="-45" w:hanging="342"/>
              <w:jc w:val="both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844FF9" w:rsidRPr="003B0D55" w:rsidRDefault="00844FF9" w:rsidP="00844FF9">
            <w:pPr>
              <w:pStyle w:val="BodyText"/>
              <w:tabs>
                <w:tab w:val="clear" w:pos="907"/>
                <w:tab w:val="decimal" w:pos="91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" w:type="pct"/>
          </w:tcPr>
          <w:p w:rsidR="00844FF9" w:rsidRPr="003B0D55" w:rsidRDefault="00844FF9" w:rsidP="00844FF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844FF9" w:rsidRPr="003B0D55" w:rsidRDefault="00844FF9" w:rsidP="00844FF9">
            <w:pPr>
              <w:pStyle w:val="BodyText"/>
              <w:tabs>
                <w:tab w:val="clear" w:pos="907"/>
                <w:tab w:val="decimal" w:pos="91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</w:tcPr>
          <w:p w:rsidR="00844FF9" w:rsidRPr="003B0D55" w:rsidRDefault="00844FF9" w:rsidP="00844FF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844FF9" w:rsidRPr="003B0D55" w:rsidRDefault="00844FF9" w:rsidP="00844FF9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844FF9" w:rsidRPr="003B0D55" w:rsidRDefault="00844FF9" w:rsidP="00844FF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</w:tcPr>
          <w:p w:rsidR="00844FF9" w:rsidRPr="003B0D55" w:rsidRDefault="00844FF9" w:rsidP="00844FF9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E3FD2" w:rsidRPr="002A03DA" w:rsidTr="008F6291">
        <w:tc>
          <w:tcPr>
            <w:tcW w:w="2257" w:type="pct"/>
            <w:gridSpan w:val="2"/>
          </w:tcPr>
          <w:p w:rsidR="00AE3FD2" w:rsidRPr="002A03DA" w:rsidRDefault="00AE3FD2" w:rsidP="00AE3FD2">
            <w:pPr>
              <w:pStyle w:val="BodyText"/>
              <w:spacing w:after="0"/>
              <w:ind w:left="342" w:right="-203" w:hanging="37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การแบ่งปันกำไรขาดทุนเบ็ดเสร็จรวมส่วนที่เป็นของ</w:t>
            </w:r>
          </w:p>
        </w:tc>
        <w:tc>
          <w:tcPr>
            <w:tcW w:w="599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AE3FD2" w:rsidRPr="002A03DA" w:rsidRDefault="00AE3FD2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3B43DD" w:rsidP="005D27B9">
            <w:pPr>
              <w:tabs>
                <w:tab w:val="left" w:pos="540"/>
              </w:tabs>
              <w:ind w:left="34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  <w:r w:rsidR="004634C3" w:rsidRPr="002A03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937,482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4634C3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1,073,911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4F782B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337,748</w:t>
            </w:r>
          </w:p>
        </w:tc>
      </w:tr>
      <w:tr w:rsidR="003B43DD" w:rsidRPr="002A03DA" w:rsidTr="008F6291">
        <w:tc>
          <w:tcPr>
            <w:tcW w:w="2257" w:type="pct"/>
            <w:gridSpan w:val="2"/>
          </w:tcPr>
          <w:p w:rsidR="003B43DD" w:rsidRPr="002A03DA" w:rsidRDefault="003B43DD" w:rsidP="005D27B9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3B43DD" w:rsidRPr="002A03DA" w:rsidRDefault="00B424F2" w:rsidP="00B4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(7,001</w:t>
            </w:r>
            <w:r w:rsidR="004634C3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3B43DD" w:rsidRPr="002A03DA" w:rsidRDefault="004F782B" w:rsidP="00B4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8" w:right="-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(7,231)</w:t>
            </w:r>
          </w:p>
        </w:tc>
        <w:tc>
          <w:tcPr>
            <w:tcW w:w="12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3B43DD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B43DD" w:rsidRPr="002A03DA" w:rsidRDefault="003B43DD" w:rsidP="00142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3B43DD" w:rsidRPr="002A03DA" w:rsidRDefault="00142939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3FD2" w:rsidRPr="002A03DA" w:rsidTr="008F6291">
        <w:tc>
          <w:tcPr>
            <w:tcW w:w="2257" w:type="pct"/>
            <w:gridSpan w:val="2"/>
          </w:tcPr>
          <w:p w:rsidR="00AE3FD2" w:rsidRPr="002A03DA" w:rsidRDefault="00AE3FD2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AE3FD2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1,084</w:t>
            </w:r>
            <w:r w:rsidR="004634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24" w:type="pct"/>
          </w:tcPr>
          <w:p w:rsidR="00AE3FD2" w:rsidRPr="002A03DA" w:rsidRDefault="00AE3FD2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:rsidR="00AE3FD2" w:rsidRPr="002A03DA" w:rsidRDefault="004F782B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930,251</w:t>
            </w:r>
          </w:p>
        </w:tc>
        <w:tc>
          <w:tcPr>
            <w:tcW w:w="125" w:type="pct"/>
            <w:shd w:val="clear" w:color="auto" w:fill="auto"/>
          </w:tcPr>
          <w:p w:rsidR="00AE3FD2" w:rsidRPr="002A03DA" w:rsidRDefault="00AE3FD2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:rsidR="00AE3FD2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1,073,911</w:t>
            </w:r>
          </w:p>
        </w:tc>
        <w:tc>
          <w:tcPr>
            <w:tcW w:w="145" w:type="pct"/>
            <w:shd w:val="clear" w:color="auto" w:fill="auto"/>
          </w:tcPr>
          <w:p w:rsidR="00AE3FD2" w:rsidRPr="002A03DA" w:rsidRDefault="00AE3FD2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:rsidR="00AE3FD2" w:rsidRPr="002A03DA" w:rsidRDefault="004F782B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337,748</w:t>
            </w:r>
          </w:p>
        </w:tc>
      </w:tr>
      <w:tr w:rsidR="003B43DD" w:rsidRPr="002A03DA" w:rsidTr="008F6291">
        <w:trPr>
          <w:trHeight w:val="50"/>
        </w:trPr>
        <w:tc>
          <w:tcPr>
            <w:tcW w:w="1736" w:type="pct"/>
          </w:tcPr>
          <w:p w:rsidR="003B43DD" w:rsidRPr="003B0D55" w:rsidRDefault="003B43DD" w:rsidP="005D27B9">
            <w:pPr>
              <w:tabs>
                <w:tab w:val="left" w:pos="540"/>
              </w:tabs>
              <w:spacing w:line="240" w:lineRule="auto"/>
              <w:ind w:left="342" w:right="-45" w:hanging="3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21" w:type="pct"/>
          </w:tcPr>
          <w:p w:rsidR="003B43DD" w:rsidRPr="003B0D55" w:rsidRDefault="003B43DD" w:rsidP="005D27B9">
            <w:pPr>
              <w:pStyle w:val="BodyText"/>
              <w:spacing w:after="0" w:line="240" w:lineRule="auto"/>
              <w:ind w:left="342" w:right="-45" w:hanging="342"/>
              <w:jc w:val="both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:rsidR="003B43DD" w:rsidRPr="003B0D55" w:rsidRDefault="003B43DD" w:rsidP="005D27B9">
            <w:pPr>
              <w:pStyle w:val="BodyText"/>
              <w:tabs>
                <w:tab w:val="clear" w:pos="907"/>
                <w:tab w:val="decimal" w:pos="91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" w:type="pct"/>
          </w:tcPr>
          <w:p w:rsidR="003B43DD" w:rsidRPr="003B0D55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:rsidR="003B43DD" w:rsidRPr="003B0D55" w:rsidRDefault="003B43DD" w:rsidP="005D27B9">
            <w:pPr>
              <w:pStyle w:val="BodyText"/>
              <w:tabs>
                <w:tab w:val="clear" w:pos="907"/>
                <w:tab w:val="decimal" w:pos="914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" w:type="pct"/>
            <w:shd w:val="clear" w:color="auto" w:fill="auto"/>
          </w:tcPr>
          <w:p w:rsidR="003B43DD" w:rsidRPr="003B0D55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:rsidR="003B43DD" w:rsidRPr="003B0D55" w:rsidRDefault="003B43DD" w:rsidP="005D27B9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3B43DD" w:rsidRPr="003B0D55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:rsidR="003B43DD" w:rsidRPr="003B0D55" w:rsidRDefault="003B43DD" w:rsidP="005D27B9">
            <w:pPr>
              <w:pStyle w:val="BodyText"/>
              <w:tabs>
                <w:tab w:val="decimal" w:pos="867"/>
              </w:tabs>
              <w:spacing w:after="0" w:line="240" w:lineRule="auto"/>
              <w:ind w:left="-10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43DD" w:rsidRPr="002A03DA" w:rsidTr="008F6291">
        <w:tc>
          <w:tcPr>
            <w:tcW w:w="1736" w:type="pct"/>
          </w:tcPr>
          <w:p w:rsidR="003B43DD" w:rsidRPr="002A03DA" w:rsidRDefault="00AE3FD2" w:rsidP="005D27B9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521" w:type="pct"/>
          </w:tcPr>
          <w:p w:rsidR="003B43DD" w:rsidRPr="002A03DA" w:rsidRDefault="003B43DD" w:rsidP="005D27B9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</w:tcPr>
          <w:p w:rsidR="003B43DD" w:rsidRPr="002A03DA" w:rsidRDefault="003B43DD" w:rsidP="005D27B9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3B43DD" w:rsidRPr="002A03DA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:rsidR="003B43DD" w:rsidRPr="002A03DA" w:rsidRDefault="003B43DD" w:rsidP="005D27B9">
            <w:pPr>
              <w:pStyle w:val="BodyText"/>
              <w:tabs>
                <w:tab w:val="clear" w:pos="907"/>
                <w:tab w:val="decimal" w:pos="914"/>
              </w:tabs>
              <w:spacing w:after="0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:rsidR="003B43DD" w:rsidRPr="002A03DA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3B43DD" w:rsidRPr="002A03DA" w:rsidRDefault="003B43DD" w:rsidP="005D27B9">
            <w:pPr>
              <w:pStyle w:val="BodyText"/>
              <w:tabs>
                <w:tab w:val="decimal" w:pos="867"/>
              </w:tabs>
              <w:spacing w:after="0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B43DD" w:rsidRPr="002A03DA" w:rsidRDefault="003B43DD" w:rsidP="005D27B9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3B43DD" w:rsidRPr="002A03DA" w:rsidRDefault="003B43DD" w:rsidP="005D27B9">
            <w:pPr>
              <w:pStyle w:val="BodyText"/>
              <w:tabs>
                <w:tab w:val="decimal" w:pos="867"/>
              </w:tabs>
              <w:spacing w:after="0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34C3" w:rsidRPr="002A03DA" w:rsidTr="008F6291">
        <w:tc>
          <w:tcPr>
            <w:tcW w:w="1736" w:type="pct"/>
          </w:tcPr>
          <w:p w:rsidR="004634C3" w:rsidRPr="002A03DA" w:rsidRDefault="004634C3" w:rsidP="004634C3">
            <w:pPr>
              <w:tabs>
                <w:tab w:val="left" w:pos="540"/>
              </w:tabs>
              <w:ind w:left="342" w:right="-45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521" w:type="pct"/>
          </w:tcPr>
          <w:p w:rsidR="004634C3" w:rsidRPr="002A03DA" w:rsidRDefault="004634C3" w:rsidP="004634C3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0.41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:rsidR="004634C3" w:rsidRPr="002A03DA" w:rsidRDefault="00F77C6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14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</w:tr>
    </w:tbl>
    <w:p w:rsidR="009502CD" w:rsidRDefault="009502CD"/>
    <w:p w:rsidR="009502CD" w:rsidRDefault="00950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338"/>
        <w:gridCol w:w="1149"/>
        <w:gridCol w:w="237"/>
        <w:gridCol w:w="1135"/>
        <w:gridCol w:w="239"/>
        <w:gridCol w:w="1135"/>
        <w:gridCol w:w="280"/>
        <w:gridCol w:w="1068"/>
      </w:tblGrid>
      <w:tr w:rsidR="00743F57" w:rsidRPr="002A03DA" w:rsidTr="009502CD">
        <w:trPr>
          <w:trHeight w:val="297"/>
          <w:tblHeader/>
        </w:trPr>
        <w:tc>
          <w:tcPr>
            <w:tcW w:w="2075" w:type="pct"/>
          </w:tcPr>
          <w:p w:rsidR="00743F57" w:rsidRPr="002A03DA" w:rsidRDefault="00743F57" w:rsidP="00743F57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งบกระแสเงินสด</w:t>
            </w:r>
          </w:p>
        </w:tc>
        <w:tc>
          <w:tcPr>
            <w:tcW w:w="177" w:type="pct"/>
          </w:tcPr>
          <w:p w:rsidR="00743F57" w:rsidRPr="002A03DA" w:rsidRDefault="00743F57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4EC" w:rsidRPr="002A03DA" w:rsidTr="009502CD">
        <w:trPr>
          <w:trHeight w:val="297"/>
          <w:tblHeader/>
        </w:trPr>
        <w:tc>
          <w:tcPr>
            <w:tcW w:w="2075" w:type="pct"/>
          </w:tcPr>
          <w:p w:rsidR="00743F57" w:rsidRPr="002A03DA" w:rsidRDefault="00172BC3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7" w:type="pct"/>
          </w:tcPr>
          <w:p w:rsidR="00743F57" w:rsidRPr="002A03DA" w:rsidRDefault="00743F57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A03D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A03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A03D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</w:tabs>
              <w:spacing w:line="240" w:lineRule="auto"/>
              <w:ind w:left="-108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  <w:r w:rsidRPr="002A03D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A54EC" w:rsidRPr="002A03DA" w:rsidTr="009502CD">
        <w:trPr>
          <w:trHeight w:val="297"/>
          <w:tblHeader/>
        </w:trPr>
        <w:tc>
          <w:tcPr>
            <w:tcW w:w="2075" w:type="pct"/>
          </w:tcPr>
          <w:p w:rsidR="00743F57" w:rsidRPr="002A03DA" w:rsidRDefault="00743F57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743F57" w:rsidRPr="002A03DA" w:rsidRDefault="00743F57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gridSpan w:val="3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ไม่ได้ตรวจสอบ</w:t>
            </w:r>
            <w:r w:rsidRPr="002A03DA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gridSpan w:val="2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pacing w:val="-10"/>
                <w:sz w:val="30"/>
                <w:szCs w:val="30"/>
              </w:rPr>
              <w:t>(</w:t>
            </w:r>
            <w:r w:rsidRPr="002A03D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ไม่ได้ตรวจสอบ</w:t>
            </w:r>
            <w:r w:rsidRPr="002A03DA">
              <w:rPr>
                <w:rFonts w:ascii="Angsana New" w:hAnsi="Angsana New"/>
                <w:spacing w:val="-10"/>
                <w:sz w:val="30"/>
                <w:szCs w:val="30"/>
              </w:rPr>
              <w:t>)</w:t>
            </w:r>
          </w:p>
        </w:tc>
      </w:tr>
      <w:tr w:rsidR="00743F57" w:rsidRPr="002A03DA" w:rsidTr="009502CD">
        <w:trPr>
          <w:trHeight w:val="297"/>
          <w:tblHeader/>
        </w:trPr>
        <w:tc>
          <w:tcPr>
            <w:tcW w:w="2075" w:type="pct"/>
          </w:tcPr>
          <w:p w:rsidR="00743F57" w:rsidRPr="002A03DA" w:rsidRDefault="00743F57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743F57" w:rsidRPr="002A03DA" w:rsidRDefault="00743F57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8" w:type="pct"/>
            <w:gridSpan w:val="7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54EC" w:rsidRPr="002A03DA" w:rsidTr="009502CD">
        <w:trPr>
          <w:trHeight w:val="297"/>
        </w:trPr>
        <w:tc>
          <w:tcPr>
            <w:tcW w:w="2075" w:type="pct"/>
          </w:tcPr>
          <w:p w:rsidR="004634C3" w:rsidRPr="002A03DA" w:rsidRDefault="004634C3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</w:tcPr>
          <w:p w:rsidR="004634C3" w:rsidRPr="002A03DA" w:rsidRDefault="004634C3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322DFA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1,086</w:t>
            </w:r>
            <w:r w:rsidR="00D80F54" w:rsidRPr="002A03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930,25</w:t>
            </w:r>
            <w:r w:rsidR="00B424F2"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1,072,442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337,748</w:t>
            </w:r>
          </w:p>
        </w:tc>
      </w:tr>
      <w:tr w:rsidR="00AA54EC" w:rsidRPr="002A03DA" w:rsidTr="009502CD">
        <w:tc>
          <w:tcPr>
            <w:tcW w:w="2075" w:type="pct"/>
          </w:tcPr>
          <w:p w:rsidR="004634C3" w:rsidRPr="002A03DA" w:rsidRDefault="004634C3" w:rsidP="004634C3">
            <w:pPr>
              <w:tabs>
                <w:tab w:val="left" w:pos="540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B424F2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(228,978</w:t>
            </w:r>
            <w:r w:rsidR="00D80F54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(162,401)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02" w:type="pct"/>
          </w:tcPr>
          <w:p w:rsidR="004634C3" w:rsidRPr="002A03DA" w:rsidRDefault="007E2798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345,939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265,714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171,079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91,322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39,77</w:t>
            </w:r>
            <w:r w:rsidR="007E2798" w:rsidRPr="002A03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31,410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21,344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15,953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D80F54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 (9,797)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(19,605)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(1,136,149)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B424F2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(443,885</w:t>
            </w:r>
            <w:r w:rsidR="004634C3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7" w:type="pct"/>
          </w:tcPr>
          <w:p w:rsidR="004634C3" w:rsidRPr="002A03DA" w:rsidRDefault="004634C3" w:rsidP="004634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136,283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89,98</w:t>
            </w:r>
            <w:r w:rsidR="00B424F2" w:rsidRPr="002A03D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213,173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83,215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844FF9" w:rsidP="00844FF9">
            <w:pPr>
              <w:ind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="004634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ประมาณการค่าใช้จ่ายสำหรับคดีความ</w:t>
            </w:r>
          </w:p>
        </w:tc>
        <w:tc>
          <w:tcPr>
            <w:tcW w:w="602" w:type="pct"/>
          </w:tcPr>
          <w:p w:rsidR="00D80F54" w:rsidRPr="002A03DA" w:rsidRDefault="007E2798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12,605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16,041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80F54" w:rsidRPr="002A03DA" w:rsidRDefault="00B33665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(2,463)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</w:t>
            </w:r>
            <w:r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  <w:r w:rsidR="00172B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2" w:type="pct"/>
          </w:tcPr>
          <w:p w:rsidR="00D80F54" w:rsidRPr="002A03DA" w:rsidRDefault="007E2798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12,022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5,642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80F54" w:rsidRPr="002A03DA" w:rsidRDefault="005F1696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6,951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3,02</w:t>
            </w:r>
            <w:r w:rsidR="00B424F2"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F77C64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</w:t>
            </w:r>
            <w:r w:rsidR="004634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ขาดทุนจากการด้อยค่าของ</w:t>
            </w:r>
          </w:p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2" w:type="pct"/>
          </w:tcPr>
          <w:p w:rsidR="00D80F54" w:rsidRPr="002A03DA" w:rsidRDefault="00D80F54" w:rsidP="00D8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0F54" w:rsidRPr="002A03DA" w:rsidRDefault="007E2798" w:rsidP="0006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(17,181</w:t>
            </w:r>
            <w:r w:rsidR="00D80F54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34C3" w:rsidRPr="002A03DA" w:rsidRDefault="00B424F2" w:rsidP="0006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(3,386</w:t>
            </w:r>
            <w:r w:rsidR="004634C3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D80F54" w:rsidRPr="002A03DA" w:rsidRDefault="00D80F54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F77C64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</w:t>
            </w:r>
            <w:r w:rsidR="004634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02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ของเงินลงทุนในบริษัทย่อยและบริษัทร่วม</w:t>
            </w:r>
          </w:p>
        </w:tc>
        <w:tc>
          <w:tcPr>
            <w:tcW w:w="602" w:type="pct"/>
          </w:tcPr>
          <w:p w:rsidR="004634C3" w:rsidRPr="002A03DA" w:rsidRDefault="00D80F54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(127,824)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(6,800)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ค่าเผื่อหนี้สูญและหนี้สงสัยจะสูญ</w:t>
            </w:r>
          </w:p>
        </w:tc>
        <w:tc>
          <w:tcPr>
            <w:tcW w:w="602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ของเงินให้กู้ยืมแก่กิจการที่เกี่ยวข้องกัน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02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8,545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8,723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46,83</w:t>
            </w:r>
            <w:r w:rsidR="00172BC3"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B33665" w:rsidRPr="002A03DA" w:rsidRDefault="00172BC3" w:rsidP="00B336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กลับรายการ)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33665"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ประมาณการหนี้สินใน</w:t>
            </w:r>
            <w:r w:rsidR="004634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การสนับสนุน</w:t>
            </w:r>
          </w:p>
          <w:p w:rsidR="004634C3" w:rsidRPr="002A03DA" w:rsidRDefault="00B33665" w:rsidP="00B3366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="004634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ทาง</w:t>
            </w:r>
            <w:r w:rsidR="00172BC3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602" w:type="pct"/>
          </w:tcPr>
          <w:p w:rsidR="0042587A" w:rsidRDefault="0042587A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D80F54" w:rsidRPr="002A03DA" w:rsidRDefault="00D80F54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2587A" w:rsidRDefault="0042587A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2587A" w:rsidRDefault="0042587A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80F54" w:rsidRPr="002A03DA" w:rsidRDefault="00D80F54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(172,164)</w:t>
            </w:r>
          </w:p>
        </w:tc>
        <w:tc>
          <w:tcPr>
            <w:tcW w:w="147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2587A" w:rsidRDefault="0042587A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634C3" w:rsidRPr="002A03DA" w:rsidRDefault="00172B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8,650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4634C3" w:rsidRPr="002A03DA" w:rsidRDefault="004634C3" w:rsidP="004634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ส่วนแบ่งกำไรของบริษัทร่วม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02" w:type="pct"/>
          </w:tcPr>
          <w:p w:rsidR="004634C3" w:rsidRPr="002A03DA" w:rsidRDefault="00D80F54" w:rsidP="003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</w:t>
            </w:r>
            <w:r w:rsidR="00322DFA">
              <w:rPr>
                <w:rFonts w:ascii="Angsana New" w:hAnsi="Angsana New"/>
                <w:sz w:val="30"/>
                <w:szCs w:val="30"/>
              </w:rPr>
              <w:t>9</w:t>
            </w:r>
            <w:r w:rsidRPr="002A03DA">
              <w:rPr>
                <w:rFonts w:ascii="Angsana New" w:hAnsi="Angsana New"/>
                <w:sz w:val="30"/>
                <w:szCs w:val="30"/>
              </w:rPr>
              <w:t>,</w:t>
            </w:r>
            <w:r w:rsidR="00322DFA">
              <w:rPr>
                <w:rFonts w:ascii="Angsana New" w:hAnsi="Angsana New"/>
                <w:sz w:val="30"/>
                <w:szCs w:val="30"/>
              </w:rPr>
              <w:t>622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4634C3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(49,784)</w:t>
            </w:r>
          </w:p>
        </w:tc>
        <w:tc>
          <w:tcPr>
            <w:tcW w:w="125" w:type="pct"/>
          </w:tcPr>
          <w:p w:rsidR="004634C3" w:rsidRPr="002A03DA" w:rsidRDefault="004634C3" w:rsidP="00463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634C3" w:rsidRPr="002A03DA" w:rsidRDefault="00D80F54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634C3" w:rsidRPr="002A03DA" w:rsidRDefault="004634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(ผลประโยชน์)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02" w:type="pct"/>
            <w:vAlign w:val="bottom"/>
          </w:tcPr>
          <w:p w:rsidR="00743F57" w:rsidRPr="002A03DA" w:rsidRDefault="00B3366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236,352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178,522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111,085 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(13,606)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602" w:type="pct"/>
            <w:vAlign w:val="bottom"/>
          </w:tcPr>
          <w:p w:rsidR="00743F57" w:rsidRPr="002A03DA" w:rsidRDefault="00B3366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8,995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10,494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1,671 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602" w:type="pct"/>
            <w:vAlign w:val="bottom"/>
          </w:tcPr>
          <w:p w:rsidR="00743F57" w:rsidRPr="002A03DA" w:rsidRDefault="00743F57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(90,043)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(82,500)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กำไรจากการจำหน่ายสินทรัพย์ที่ไม่ใช่</w:t>
            </w:r>
          </w:p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สินทรัพย์หลักในการประกอบธุรกิจ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(323)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(4,634)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กำไรจากการจำหน่ายอาคารและอุปกรณ์</w:t>
            </w:r>
            <w:r w:rsidR="00172BC3"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, 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172BC3" w:rsidRPr="002A03DA" w:rsidRDefault="00172BC3" w:rsidP="007E2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(9,750)</w:t>
            </w:r>
          </w:p>
        </w:tc>
        <w:tc>
          <w:tcPr>
            <w:tcW w:w="124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172BC3" w:rsidRPr="002A03DA" w:rsidRDefault="00172BC3" w:rsidP="00B33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(2,587)</w:t>
            </w:r>
          </w:p>
        </w:tc>
        <w:tc>
          <w:tcPr>
            <w:tcW w:w="125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172BC3" w:rsidRPr="002A03DA" w:rsidRDefault="00172B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172BC3" w:rsidRPr="002A03DA" w:rsidRDefault="00172BC3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46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</w:tcPr>
          <w:p w:rsidR="00743F57" w:rsidRPr="002A03DA" w:rsidRDefault="00743F57" w:rsidP="00743F57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743F57" w:rsidRPr="002A03DA" w:rsidRDefault="00B3366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1,461,303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1,294,389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743F57" w:rsidRPr="002A03DA" w:rsidRDefault="005F1696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289,027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126,158</w:t>
            </w:r>
          </w:p>
        </w:tc>
      </w:tr>
      <w:tr w:rsidR="00AA54EC" w:rsidRPr="002A03DA" w:rsidTr="009502CD">
        <w:tc>
          <w:tcPr>
            <w:tcW w:w="2075" w:type="pct"/>
          </w:tcPr>
          <w:p w:rsidR="00172BC3" w:rsidRPr="002A03DA" w:rsidRDefault="00172BC3" w:rsidP="00743F57">
            <w:pPr>
              <w:tabs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172BC3" w:rsidRPr="002A03DA" w:rsidRDefault="00172BC3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การเปลี่ยนแปลงในสินทรัพย์และหนี้สินดำเนินงาน</w:t>
            </w: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9,637</w:t>
            </w:r>
          </w:p>
        </w:tc>
        <w:tc>
          <w:tcPr>
            <w:tcW w:w="124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13,686</w:t>
            </w:r>
          </w:p>
        </w:tc>
        <w:tc>
          <w:tcPr>
            <w:tcW w:w="12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 xml:space="preserve">4,854 </w:t>
            </w:r>
          </w:p>
        </w:tc>
        <w:tc>
          <w:tcPr>
            <w:tcW w:w="147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(48,770)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43F57" w:rsidRPr="002A03DA" w:rsidRDefault="00B02B27" w:rsidP="0083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(1,6</w:t>
            </w:r>
            <w:r w:rsidR="00834909">
              <w:rPr>
                <w:rFonts w:ascii="Angsana New" w:hAnsi="Angsana New"/>
                <w:sz w:val="30"/>
                <w:szCs w:val="30"/>
              </w:rPr>
              <w:t>83,978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(1,355,341)</w:t>
            </w:r>
          </w:p>
        </w:tc>
        <w:tc>
          <w:tcPr>
            <w:tcW w:w="12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43F57" w:rsidRPr="002A03DA" w:rsidRDefault="00B02B2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4,971</w:t>
            </w:r>
          </w:p>
        </w:tc>
        <w:tc>
          <w:tcPr>
            <w:tcW w:w="124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(43,905)</w:t>
            </w:r>
          </w:p>
        </w:tc>
        <w:tc>
          <w:tcPr>
            <w:tcW w:w="12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B02B2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147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9,220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:rsidR="00743F57" w:rsidRPr="002A03DA" w:rsidRDefault="00743F57" w:rsidP="00B0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11,</w:t>
            </w:r>
            <w:r w:rsidR="00B02B27" w:rsidRPr="002A03DA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24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23,187</w:t>
            </w:r>
          </w:p>
        </w:tc>
        <w:tc>
          <w:tcPr>
            <w:tcW w:w="125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(7,643)</w:t>
            </w:r>
          </w:p>
        </w:tc>
        <w:tc>
          <w:tcPr>
            <w:tcW w:w="147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(7,297)</w:t>
            </w:r>
          </w:p>
        </w:tc>
      </w:tr>
      <w:tr w:rsidR="00D43535" w:rsidRPr="002A03DA" w:rsidTr="00D43535">
        <w:tc>
          <w:tcPr>
            <w:tcW w:w="2252" w:type="pct"/>
            <w:gridSpan w:val="2"/>
            <w:vAlign w:val="bottom"/>
          </w:tcPr>
          <w:p w:rsidR="00D43535" w:rsidRPr="002A03DA" w:rsidRDefault="00D43535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ลูกหนี้และเงินทดรองจ่ายแก่กิจการที่เกี่ยวข้อ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2A03DA">
              <w:rPr>
                <w:rFonts w:ascii="Angsana New" w:hAnsi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602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20,211</w:t>
            </w:r>
          </w:p>
        </w:tc>
        <w:tc>
          <w:tcPr>
            <w:tcW w:w="124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(17,922)</w:t>
            </w:r>
          </w:p>
        </w:tc>
        <w:tc>
          <w:tcPr>
            <w:tcW w:w="12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816,042</w:t>
            </w:r>
          </w:p>
        </w:tc>
        <w:tc>
          <w:tcPr>
            <w:tcW w:w="147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588,581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(3,653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69,183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61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,67</w:t>
            </w:r>
            <w:r w:rsidR="00172BC3" w:rsidRPr="002A03D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DD1962" w:rsidP="0083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  <w:r w:rsidR="00834909">
              <w:rPr>
                <w:rFonts w:ascii="Angsana New" w:hAnsi="Angsana New"/>
                <w:sz w:val="30"/>
                <w:szCs w:val="30"/>
              </w:rPr>
              <w:t>95,199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(165,072)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(44,844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(281,806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3535" w:rsidRPr="002A03DA" w:rsidTr="00D43535">
        <w:tc>
          <w:tcPr>
            <w:tcW w:w="2252" w:type="pct"/>
            <w:gridSpan w:val="2"/>
            <w:vAlign w:val="bottom"/>
          </w:tcPr>
          <w:p w:rsidR="00D43535" w:rsidRPr="00D43535" w:rsidRDefault="00D43535" w:rsidP="00D43535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เจ้าหนี้และเงินทดรองจ่ายจากกิจการที่เกี่ยวข้องกัน</w:t>
            </w:r>
          </w:p>
        </w:tc>
        <w:tc>
          <w:tcPr>
            <w:tcW w:w="602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24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12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(3,378)</w:t>
            </w:r>
          </w:p>
        </w:tc>
        <w:tc>
          <w:tcPr>
            <w:tcW w:w="147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D43535" w:rsidRPr="002A03DA" w:rsidRDefault="00D43535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(30,830)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9C5794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5794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5794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(20,014)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(19,623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(33,254)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318,019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90,386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60,258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DD1962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6,777,233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(39,723)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(123,681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(38,933)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32,09</w:t>
            </w:r>
            <w:r w:rsidR="00F77C64"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4FF9" w:rsidRPr="002A03DA" w:rsidTr="009502CD">
        <w:tc>
          <w:tcPr>
            <w:tcW w:w="2075" w:type="pct"/>
            <w:vAlign w:val="bottom"/>
          </w:tcPr>
          <w:p w:rsidR="00844FF9" w:rsidRPr="002A03DA" w:rsidRDefault="00844FF9" w:rsidP="00743F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เงินสดจ่ายผลประโยชน์พนักงาน</w:t>
            </w:r>
          </w:p>
        </w:tc>
        <w:tc>
          <w:tcPr>
            <w:tcW w:w="177" w:type="pct"/>
          </w:tcPr>
          <w:p w:rsidR="00844FF9" w:rsidRPr="002A03DA" w:rsidRDefault="00844FF9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844FF9" w:rsidRPr="00844FF9" w:rsidRDefault="00844FF9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(3,604)</w:t>
            </w:r>
          </w:p>
        </w:tc>
        <w:tc>
          <w:tcPr>
            <w:tcW w:w="124" w:type="pct"/>
          </w:tcPr>
          <w:p w:rsidR="00844FF9" w:rsidRPr="002A03DA" w:rsidRDefault="00844FF9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44FF9" w:rsidRPr="002A03DA" w:rsidRDefault="00844FF9" w:rsidP="0084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844FF9" w:rsidRPr="002A03DA" w:rsidRDefault="00844FF9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844FF9" w:rsidRPr="002A03DA" w:rsidRDefault="00844FF9" w:rsidP="0084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44FF9" w:rsidRPr="002A03DA" w:rsidRDefault="00844FF9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844FF9" w:rsidRPr="002A03DA" w:rsidRDefault="00844FF9" w:rsidP="00844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DD1962" w:rsidRPr="002A03DA" w:rsidRDefault="00DD1962" w:rsidP="00DD196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จ่ายค่าใช้จ่ายสำหรับคดีความ</w:t>
            </w:r>
          </w:p>
        </w:tc>
        <w:tc>
          <w:tcPr>
            <w:tcW w:w="177" w:type="pct"/>
          </w:tcPr>
          <w:p w:rsidR="00DD1962" w:rsidRPr="002A03DA" w:rsidRDefault="00DD1962" w:rsidP="00DD196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:rsidR="00DD1962" w:rsidRPr="002A03DA" w:rsidRDefault="00B02B2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(172,301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(15,298)</w:t>
            </w:r>
          </w:p>
        </w:tc>
        <w:tc>
          <w:tcPr>
            <w:tcW w:w="125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:rsidR="00DD1962" w:rsidRPr="002A03DA" w:rsidRDefault="00B02B27" w:rsidP="00425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(6,849)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DD1962" w:rsidRPr="002A03DA" w:rsidRDefault="00DD1962" w:rsidP="00DD1962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เงินสดได้มาจากกิจกรรมดำเนินงาน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7" w:type="pct"/>
          </w:tcPr>
          <w:p w:rsidR="00DD1962" w:rsidRPr="002A03DA" w:rsidRDefault="00DD1962" w:rsidP="00DD1962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vAlign w:val="bottom"/>
          </w:tcPr>
          <w:p w:rsidR="00DD1962" w:rsidRPr="002A03DA" w:rsidRDefault="00844FF9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246,673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6,526,978</w:t>
            </w:r>
          </w:p>
        </w:tc>
        <w:tc>
          <w:tcPr>
            <w:tcW w:w="125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:rsidR="00DD1962" w:rsidRPr="002A03DA" w:rsidRDefault="00DD1962" w:rsidP="003E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1,059,</w:t>
            </w:r>
            <w:r w:rsidR="003E6BC0">
              <w:rPr>
                <w:rFonts w:ascii="Angsana New" w:hAnsi="Angsana New"/>
                <w:sz w:val="30"/>
                <w:szCs w:val="30"/>
              </w:rPr>
              <w:t>58</w:t>
            </w:r>
            <w:r w:rsidR="00B02B27" w:rsidRPr="002A03DA">
              <w:rPr>
                <w:rFonts w:ascii="Angsana New" w:hAnsi="Angsana New"/>
                <w:sz w:val="30"/>
                <w:szCs w:val="30"/>
              </w:rPr>
              <w:t>8</w:t>
            </w:r>
            <w:r w:rsidRPr="002A03D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:rsidR="00DD1962" w:rsidRPr="002A03DA" w:rsidRDefault="00DD1962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DD1962" w:rsidRPr="002A03DA" w:rsidRDefault="00172BC3" w:rsidP="00B07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411,19</w:t>
            </w:r>
            <w:r w:rsidR="00B07C2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จ่ายภาษีเงินได้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743F57" w:rsidRPr="002A03DA" w:rsidRDefault="00172BC3" w:rsidP="00B0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="009C5794" w:rsidRPr="009C5794">
              <w:rPr>
                <w:rFonts w:ascii="Angsana New" w:hAnsi="Angsana New"/>
                <w:sz w:val="30"/>
                <w:szCs w:val="30"/>
              </w:rPr>
              <w:t>398</w:t>
            </w:r>
            <w:r w:rsidR="009C5794">
              <w:rPr>
                <w:rFonts w:ascii="Angsana New" w:hAnsi="Angsana New"/>
                <w:sz w:val="30"/>
                <w:szCs w:val="30"/>
              </w:rPr>
              <w:t>,</w:t>
            </w:r>
            <w:r w:rsidR="009C5794" w:rsidRPr="009C5794">
              <w:rPr>
                <w:rFonts w:ascii="Angsana New" w:hAnsi="Angsana New"/>
                <w:sz w:val="30"/>
                <w:szCs w:val="30"/>
              </w:rPr>
              <w:t>932</w:t>
            </w:r>
            <w:r w:rsidR="00DD1962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(564,968)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(82,263)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743F57" w:rsidRPr="002A03DA" w:rsidRDefault="00172BC3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(31,056</w:t>
            </w:r>
            <w:r w:rsidR="00743F57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เงินสดสุทธิได้มาจาก</w:t>
            </w:r>
            <w:r w:rsidR="00172BC3" w:rsidRPr="002A03DA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172BC3" w:rsidRPr="002A03D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(ใช้ไปใน) </w:t>
            </w:r>
            <w:r w:rsidRPr="002A03DA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743F57" w:rsidRPr="002A03DA" w:rsidRDefault="00B02B27" w:rsidP="00DD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(152,259</w:t>
            </w:r>
            <w:r w:rsidR="00DD1962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5,962,010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743F57" w:rsidRPr="002A03DA" w:rsidRDefault="00DD1962" w:rsidP="003E6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977,</w:t>
            </w:r>
            <w:r w:rsidR="003E6BC0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B02B27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:rsidR="00743F57" w:rsidRPr="002A03DA" w:rsidRDefault="00DD1962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380,13</w:t>
            </w:r>
            <w:r w:rsidR="00172B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42587A" w:rsidRPr="002A03DA" w:rsidTr="009502CD">
        <w:tc>
          <w:tcPr>
            <w:tcW w:w="2075" w:type="pct"/>
          </w:tcPr>
          <w:p w:rsidR="0042587A" w:rsidRPr="002A03DA" w:rsidRDefault="0042587A" w:rsidP="00743F57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42587A" w:rsidRPr="002A03DA" w:rsidRDefault="0042587A" w:rsidP="00743F57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2587A" w:rsidRPr="002A03DA" w:rsidRDefault="0042587A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</w:tcPr>
          <w:p w:rsidR="00743F57" w:rsidRPr="002A03DA" w:rsidRDefault="00743F57" w:rsidP="00743F57">
            <w:pPr>
              <w:tabs>
                <w:tab w:val="left" w:pos="540"/>
              </w:tabs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กระแสเงินสดจากกิจกรรมลงทุน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รับดอกเบี้ย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43F57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14,370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576,545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438,908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เงินลงทุนชั่วคราว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เงินฝากประจำลดลง </w:t>
            </w:r>
          </w:p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(เพิ่มขึ้น)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(75</w:t>
            </w:r>
            <w:r w:rsidR="00BB5140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4,672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เงินลงทุนชั่วคราว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เงินฝากธนาคารที่มีภาระ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="00B02B27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</w:t>
            </w:r>
            <w:r w:rsidR="00437D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 (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  <w:r w:rsidR="00437D4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743F57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6,937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(30,969)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เงินสดรับจากเงินให้กู้ยืมระยะยาวแก่กิจการที่</w:t>
            </w:r>
          </w:p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3,726,713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2,919,470</w:t>
            </w:r>
          </w:p>
        </w:tc>
      </w:tr>
      <w:tr w:rsidR="00437D4F" w:rsidRPr="002A03DA" w:rsidTr="009502CD">
        <w:tc>
          <w:tcPr>
            <w:tcW w:w="2075" w:type="pct"/>
            <w:vAlign w:val="bottom"/>
          </w:tcPr>
          <w:p w:rsidR="00437D4F" w:rsidRPr="002A03DA" w:rsidRDefault="00437D4F" w:rsidP="00743F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7" w:type="pct"/>
          </w:tcPr>
          <w:p w:rsidR="00437D4F" w:rsidRPr="002A03DA" w:rsidRDefault="00437D4F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437D4F" w:rsidRPr="002A03DA" w:rsidRDefault="00437D4F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437D4F" w:rsidRPr="002A03DA" w:rsidRDefault="00437D4F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37D4F" w:rsidRPr="002A03DA" w:rsidRDefault="00437D4F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437D4F" w:rsidRPr="002A03DA" w:rsidRDefault="00437D4F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437D4F" w:rsidRPr="002A03DA" w:rsidRDefault="00437D4F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37D4F" w:rsidRPr="002A03DA" w:rsidRDefault="00437D4F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437D4F" w:rsidRPr="002A03DA" w:rsidRDefault="00437D4F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เงินสดจ่ายสำหรับเงินให้กู้ยืมระยะยาวแก่</w:t>
            </w:r>
          </w:p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(32,700)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02B2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</w:t>
            </w:r>
            <w:r w:rsidR="00BB5140" w:rsidRPr="002A03DA">
              <w:rPr>
                <w:rFonts w:ascii="Angsana New" w:hAnsi="Angsana New"/>
                <w:sz w:val="30"/>
                <w:szCs w:val="30"/>
              </w:rPr>
              <w:t>6,731,600</w:t>
            </w:r>
            <w:r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(5,558,050)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743F57" w:rsidRPr="002A03DA" w:rsidRDefault="00743F57" w:rsidP="00743F57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รับเงินปันผล</w:t>
            </w:r>
          </w:p>
        </w:tc>
        <w:tc>
          <w:tcPr>
            <w:tcW w:w="177" w:type="pct"/>
          </w:tcPr>
          <w:p w:rsidR="00743F57" w:rsidRPr="002A03DA" w:rsidRDefault="00743F57" w:rsidP="00743F5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743F57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141,067</w:t>
            </w:r>
          </w:p>
        </w:tc>
        <w:tc>
          <w:tcPr>
            <w:tcW w:w="124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66,573</w:t>
            </w:r>
          </w:p>
        </w:tc>
        <w:tc>
          <w:tcPr>
            <w:tcW w:w="125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743F57" w:rsidRPr="002A03DA" w:rsidRDefault="00BB5140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710,704</w:t>
            </w:r>
          </w:p>
        </w:tc>
        <w:tc>
          <w:tcPr>
            <w:tcW w:w="147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743F57" w:rsidRPr="002A03DA" w:rsidRDefault="00743F57" w:rsidP="0074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169,373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BB5140" w:rsidRPr="002A03DA" w:rsidRDefault="00BB5140" w:rsidP="00BB514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ขายอาคารและอุปกรณ์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</w:t>
            </w:r>
          </w:p>
          <w:p w:rsidR="00BB5140" w:rsidRPr="002A03DA" w:rsidRDefault="00BB5140" w:rsidP="00BB514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เพื่อการลงทุน</w:t>
            </w:r>
            <w:r w:rsidR="00F77C64"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77C64"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และสิทธิการเช่า</w:t>
            </w:r>
          </w:p>
        </w:tc>
        <w:tc>
          <w:tcPr>
            <w:tcW w:w="177" w:type="pct"/>
          </w:tcPr>
          <w:p w:rsidR="00BB5140" w:rsidRPr="002A03DA" w:rsidRDefault="00BB5140" w:rsidP="00BB51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27,004</w:t>
            </w:r>
          </w:p>
        </w:tc>
        <w:tc>
          <w:tcPr>
            <w:tcW w:w="124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18,370</w:t>
            </w:r>
          </w:p>
        </w:tc>
        <w:tc>
          <w:tcPr>
            <w:tcW w:w="125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53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BB5140" w:rsidRPr="002A03DA" w:rsidRDefault="00BB5140" w:rsidP="00BB514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ซื้ออาคารและอุปกรณ์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</w:t>
            </w:r>
          </w:p>
          <w:p w:rsidR="00BB5140" w:rsidRPr="002A03DA" w:rsidRDefault="00BB5140" w:rsidP="00BB514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ลงทุน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77" w:type="pct"/>
          </w:tcPr>
          <w:p w:rsidR="00BB5140" w:rsidRPr="002A03DA" w:rsidRDefault="00BB5140" w:rsidP="00BB51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02B27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(72,519</w:t>
            </w:r>
            <w:r w:rsidR="00BB5140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(923,821)</w:t>
            </w:r>
          </w:p>
        </w:tc>
        <w:tc>
          <w:tcPr>
            <w:tcW w:w="125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B02B27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(53,129</w:t>
            </w:r>
            <w:r w:rsidR="00BB5140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BB5140" w:rsidRPr="002A03DA" w:rsidRDefault="00BB5140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BB5140" w:rsidRPr="002A03DA" w:rsidRDefault="00172BC3" w:rsidP="00BB5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(908,202</w:t>
            </w:r>
            <w:r w:rsidR="00BB5140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ขายสินทรัพย์ที่ไม่ใช่</w:t>
            </w:r>
            <w:r w:rsidR="00F77C64"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สินทรัพย์หลัก</w:t>
            </w:r>
          </w:p>
          <w:p w:rsidR="00172BC3" w:rsidRPr="002A03DA" w:rsidRDefault="00172BC3" w:rsidP="00F77C6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ในการประกอบธุรกิจ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14,336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34,240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D43535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ขายเงินลงทุนในบริษัทร่วม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</w:t>
            </w:r>
            <w:r w:rsidR="00F77C64"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สด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รับสุทธิจากการลดมูลค่าหน่วยลงทุน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ของเงินลงทุนในบริษัทร่วม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เงินสดจ่ายสำหรับเงินลงทุนในบริษัทย่อย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(543,300)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(320,850)</w:t>
            </w:r>
          </w:p>
        </w:tc>
      </w:tr>
      <w:tr w:rsidR="00AA54EC" w:rsidRPr="002A03DA" w:rsidTr="009502CD">
        <w:tc>
          <w:tcPr>
            <w:tcW w:w="2075" w:type="pct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เงินสดจ่ายสำหรับเงินลงทุนในบริษัทร่วม</w:t>
            </w:r>
          </w:p>
        </w:tc>
        <w:tc>
          <w:tcPr>
            <w:tcW w:w="177" w:type="pct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(538,902)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(2,363,671)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(2,045,000)</w:t>
            </w:r>
          </w:p>
        </w:tc>
      </w:tr>
      <w:tr w:rsidR="00AA54EC" w:rsidRPr="002A03DA" w:rsidTr="009502CD">
        <w:trPr>
          <w:trHeight w:val="297"/>
        </w:trPr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left="342" w:right="-45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(137,316</w:t>
            </w:r>
            <w:r w:rsidR="00172B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(3,212,936)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(2,030,817</w:t>
            </w:r>
            <w:r w:rsidR="00172BC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(5,304,351)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left="342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left="342" w:right="-45" w:hanging="34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กระแสเงินสดจากกิจกรรมจัดหาเงิน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จ่ายต้นทุนทางการเงิน</w:t>
            </w:r>
          </w:p>
        </w:tc>
        <w:tc>
          <w:tcPr>
            <w:tcW w:w="602" w:type="pct"/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(93,276</w:t>
            </w:r>
            <w:r w:rsidR="00172BC3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(155,724)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(179,467)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(264</w:t>
            </w:r>
            <w:r w:rsidRPr="002A03DA">
              <w:rPr>
                <w:rFonts w:ascii="Angsana New" w:hAnsi="Angsana New"/>
                <w:sz w:val="30"/>
                <w:szCs w:val="30"/>
              </w:rPr>
              <w:t>,847)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จ่ายเงินปันผล</w:t>
            </w:r>
            <w:r w:rsidR="00AA54EC" w:rsidRPr="002A03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ให้แก่ผู้ถือหุ้นของบริษัท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(534,456)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(116,184)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(534,456)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(116,184)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เงินเบิกเกินบัญชีธนาคารลดลง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(10,523)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1,144,522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1,144,522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680,000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จ่ายชำระคืนเงินกู้ยืมระยะสั้นจากสถาบันการเงิน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(1,394,522)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(3,898,995)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(1,394,522)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(3,533,995)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เงินสดรับจากเงินกู้ยืมระยะยาวจากกิจการที่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225,990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4,629,955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จ่ายชำระคืนเงินกู้ยืมระยะยาวจากกิจการที่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 </w:t>
            </w: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(284,600)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(1,150,486)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602" w:type="pct"/>
          </w:tcPr>
          <w:p w:rsidR="00172BC3" w:rsidRPr="002A03DA" w:rsidRDefault="00EE3DD3" w:rsidP="00EE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103,673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34,780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จ่ายชำระคืนเงินกู้ยืมระยะยาวจากสถาบันการเงิน</w:t>
            </w:r>
          </w:p>
        </w:tc>
        <w:tc>
          <w:tcPr>
            <w:tcW w:w="602" w:type="pct"/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(612,708</w:t>
            </w:r>
            <w:r w:rsidR="00172BC3" w:rsidRPr="002A03D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(3,917,642)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(180,000)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เงินสดรับจากการออกหุ้นกู้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AA5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4EC" w:rsidRPr="002A03DA" w:rsidTr="009502CD">
        <w:tc>
          <w:tcPr>
            <w:tcW w:w="2252" w:type="pct"/>
            <w:gridSpan w:val="2"/>
            <w:vAlign w:val="bottom"/>
          </w:tcPr>
          <w:p w:rsidR="00172BC3" w:rsidRPr="002A03DA" w:rsidRDefault="00172BC3" w:rsidP="00172BC3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เงินสดรับจากการเพิ่มทุน</w:t>
            </w:r>
          </w:p>
        </w:tc>
        <w:tc>
          <w:tcPr>
            <w:tcW w:w="602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4,971,332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4,971,332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613,233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(2,412,956)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977,467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5,035,775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AA54EC">
            <w:pPr>
              <w:pStyle w:val="BodyText"/>
              <w:spacing w:after="0"/>
              <w:ind w:right="-191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เงินสดและรายการเทียบเท่าเงินสดเพิ่มขึ้น</w:t>
            </w:r>
            <w:r w:rsidR="00AA54EC"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="00AA54EC"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(</w:t>
            </w:r>
            <w:r w:rsidR="00AA54EC"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ลดลง)</w:t>
            </w:r>
            <w:r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602" w:type="pct"/>
          </w:tcPr>
          <w:p w:rsidR="00172BC3" w:rsidRPr="002A03DA" w:rsidRDefault="00EE3DD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323,658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336,118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(76,025)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111,560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เงินสดและรายการเทียบเท่าเงินสด ณ วันที่ 1 มกราคม</w:t>
            </w:r>
          </w:p>
        </w:tc>
        <w:tc>
          <w:tcPr>
            <w:tcW w:w="602" w:type="pct"/>
          </w:tcPr>
          <w:p w:rsidR="00172BC3" w:rsidRPr="002A03DA" w:rsidRDefault="00AA54EC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582,309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220,767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:rsidR="00172BC3" w:rsidRPr="002A03DA" w:rsidRDefault="00AA54EC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213,661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</w:rPr>
              <w:t>15,950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ณ</w:t>
            </w:r>
            <w:r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</w:t>
            </w:r>
            <w:r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วันที่</w:t>
            </w:r>
            <w:r w:rsidRPr="002A03DA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 30 </w:t>
            </w:r>
            <w:r w:rsidRPr="002A03DA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172BC3" w:rsidRPr="002A03DA" w:rsidRDefault="00AA54EC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905,96</w:t>
            </w:r>
            <w:r w:rsidR="00EE3DD3" w:rsidRPr="002A03D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556,885</w:t>
            </w: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172BC3" w:rsidRPr="002A03DA" w:rsidRDefault="00AA54EC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137,636</w:t>
            </w: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</w:rPr>
              <w:t>127,510</w:t>
            </w:r>
          </w:p>
        </w:tc>
      </w:tr>
      <w:tr w:rsidR="00AA54EC" w:rsidRPr="002A03DA" w:rsidTr="009502CD">
        <w:tc>
          <w:tcPr>
            <w:tcW w:w="2252" w:type="pct"/>
            <w:gridSpan w:val="2"/>
          </w:tcPr>
          <w:p w:rsidR="00172BC3" w:rsidRPr="002A03DA" w:rsidRDefault="00172BC3" w:rsidP="00172BC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:rsidR="00172BC3" w:rsidRPr="002A03DA" w:rsidRDefault="00172BC3" w:rsidP="001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3B43DD" w:rsidRPr="002A03DA" w:rsidRDefault="003B43DD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E523E0" w:rsidRPr="002A03DA" w:rsidRDefault="00E523E0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  <w:sectPr w:rsidR="00E523E0" w:rsidRPr="002A03DA" w:rsidSect="00627BB1">
          <w:pgSz w:w="11909" w:h="16834" w:code="9"/>
          <w:pgMar w:top="691" w:right="1152" w:bottom="899" w:left="1152" w:header="720" w:footer="585" w:gutter="0"/>
          <w:cols w:space="720"/>
          <w:docGrid w:linePitch="360"/>
        </w:sectPr>
      </w:pPr>
    </w:p>
    <w:p w:rsidR="003B43DD" w:rsidRPr="002A03DA" w:rsidRDefault="003B43DD" w:rsidP="005C7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8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ข้อมูลตามส่วนงานที่รายงาน</w:t>
      </w:r>
    </w:p>
    <w:p w:rsidR="00225EFE" w:rsidRPr="002A03DA" w:rsidRDefault="00225EFE" w:rsidP="00225EFE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tbl>
      <w:tblPr>
        <w:tblW w:w="14877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45"/>
        <w:gridCol w:w="719"/>
        <w:gridCol w:w="255"/>
        <w:gridCol w:w="824"/>
        <w:gridCol w:w="250"/>
        <w:gridCol w:w="720"/>
        <w:gridCol w:w="250"/>
        <w:gridCol w:w="760"/>
        <w:gridCol w:w="250"/>
        <w:gridCol w:w="20"/>
        <w:gridCol w:w="700"/>
        <w:gridCol w:w="270"/>
        <w:gridCol w:w="674"/>
        <w:gridCol w:w="46"/>
        <w:gridCol w:w="250"/>
        <w:gridCol w:w="715"/>
        <w:gridCol w:w="250"/>
        <w:gridCol w:w="745"/>
        <w:gridCol w:w="250"/>
        <w:gridCol w:w="21"/>
        <w:gridCol w:w="806"/>
        <w:gridCol w:w="250"/>
        <w:gridCol w:w="743"/>
        <w:gridCol w:w="254"/>
        <w:gridCol w:w="16"/>
        <w:gridCol w:w="805"/>
        <w:gridCol w:w="250"/>
        <w:gridCol w:w="839"/>
      </w:tblGrid>
      <w:tr w:rsidR="00E523E0" w:rsidRPr="002A03DA" w:rsidTr="00AA54EC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03DA" w:rsidRPr="002A03DA" w:rsidTr="000553F1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b/>
                <w:bCs/>
                <w:i/>
                <w:iCs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i/>
                <w:iCs/>
                <w:spacing w:val="-8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2A03DA">
              <w:rPr>
                <w:rFonts w:ascii="Angsana New" w:hAnsi="Angsana New"/>
                <w:b/>
                <w:bCs/>
                <w:i/>
                <w:iCs/>
                <w:spacing w:val="-8"/>
                <w:sz w:val="24"/>
                <w:szCs w:val="24"/>
              </w:rPr>
              <w:t xml:space="preserve">30 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pacing w:val="-8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A03DA" w:rsidRPr="002A03DA" w:rsidRDefault="002A03DA" w:rsidP="002A03D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03DA" w:rsidRPr="002A03DA" w:rsidRDefault="002A03DA" w:rsidP="002A03DA">
            <w:pPr>
              <w:pStyle w:val="BodyText"/>
              <w:tabs>
                <w:tab w:val="clear" w:pos="454"/>
                <w:tab w:val="left" w:pos="489"/>
              </w:tabs>
              <w:spacing w:after="0" w:line="380" w:lineRule="exact"/>
              <w:ind w:left="-108" w:right="-159" w:hanging="54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2559</w:t>
            </w:r>
          </w:p>
        </w:tc>
      </w:tr>
      <w:tr w:rsidR="00E523E0" w:rsidRPr="002A03DA" w:rsidTr="00AA54EC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BodyText"/>
              <w:spacing w:after="0" w:line="380" w:lineRule="exact"/>
              <w:ind w:left="-108" w:right="-66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hanging="205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2A03DA">
              <w:rPr>
                <w:rFonts w:ascii="Angsana New" w:hAnsi="Angsana New"/>
                <w:spacing w:val="-8"/>
                <w:sz w:val="24"/>
                <w:szCs w:val="24"/>
              </w:rPr>
              <w:t>(</w:t>
            </w:r>
            <w:r w:rsidRPr="002A03DA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ไม่ได้ตรวจสอบ)</w:t>
            </w:r>
          </w:p>
        </w:tc>
      </w:tr>
      <w:tr w:rsidR="00E523E0" w:rsidRPr="002A03DA" w:rsidTr="00AA54EC">
        <w:trPr>
          <w:tblHeader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932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8,069.78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8A20A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6,977.6</w:t>
            </w:r>
            <w:r w:rsidR="009211F6" w:rsidRPr="002A03DA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716.0</w:t>
            </w:r>
            <w:r w:rsidR="00AA54EC" w:rsidRPr="002A03D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498.27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394.45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335.42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15.12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9,197.19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7,826.47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8A20A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6.88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D17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6.74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AA5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0.19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(6.88)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(6.93)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8,069.78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8A20AA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6,977.6</w:t>
            </w:r>
            <w:r w:rsidR="009211F6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F77C6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722.89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505.0</w:t>
            </w:r>
            <w:r w:rsidR="00D17E1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394.45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335.61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0045B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16.95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15.12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6A487F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(6.88)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(6.93)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9,197.19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7,826.47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154.9</w:t>
            </w:r>
            <w:r w:rsidR="0060045B" w:rsidRPr="002A03D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67.11</w:t>
            </w:r>
          </w:p>
        </w:tc>
      </w:tr>
      <w:tr w:rsidR="00E523E0" w:rsidRPr="002A03DA" w:rsidTr="00AA54EC">
        <w:trPr>
          <w:trHeight w:val="33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9,352.12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9211F6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7,893.58</w:t>
            </w:r>
          </w:p>
        </w:tc>
      </w:tr>
      <w:tr w:rsidR="00E523E0" w:rsidRPr="002A03DA" w:rsidTr="00AA54EC">
        <w:trPr>
          <w:trHeight w:val="159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EFE" w:rsidRPr="002A03DA" w:rsidRDefault="00225EF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2A03D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จากส่วนงานที่รายงาน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</w:p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ก่อ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นต้นทุนทางการเงินและภาษีเงินได้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1,025.43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48069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1,025.65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6A487F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257.</w:t>
            </w:r>
            <w:r w:rsidR="00AA54EC" w:rsidRPr="002A03DA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F77C64" w:rsidP="00AA5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78.87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6A487F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(13.22)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F77C6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26.53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82.33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F77C6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(85.37)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37.35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F77C64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103.30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1,389.49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48069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1,148.98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6A487F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(136.28)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23E0" w:rsidRPr="002A03DA" w:rsidRDefault="0048069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(89.99)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0" w:hanging="240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  <w:r w:rsidRPr="002A03DA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A54EC" w:rsidRPr="002A03DA" w:rsidRDefault="00AA54EC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E523E0" w:rsidRPr="002A03DA" w:rsidRDefault="00CC21A3" w:rsidP="00C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</w:t>
            </w:r>
            <w:r w:rsidR="00F77C64" w:rsidRPr="002A03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:rsidR="0048069E" w:rsidRPr="002A03DA" w:rsidRDefault="0048069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49.78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CC21A3" w:rsidP="00C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1,322</w:t>
            </w:r>
            <w:r w:rsidR="00AA54EC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523E0" w:rsidRPr="002A03DA" w:rsidRDefault="0048069E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1,108.77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i/>
                <w:i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GB"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01" w:right="-72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523E0" w:rsidRPr="002A03DA" w:rsidRDefault="00E523E0" w:rsidP="005F68CA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47" w:right="-29"/>
              <w:rPr>
                <w:rFonts w:ascii="Angsana New" w:hAnsi="Angsana New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5F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73D1" w:rsidRPr="002A03DA" w:rsidTr="00AA54EC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B73D1" w:rsidRPr="002A03DA" w:rsidRDefault="00BB73D1" w:rsidP="00BB73D1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4"/>
                <w:szCs w:val="24"/>
                <w:cs/>
                <w:lang w:val="en-US" w:bidi="th-TH"/>
              </w:rPr>
              <w:t>16.27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D14E88" w:rsidP="00BB73D1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8.81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BB73D1" w:rsidRPr="002A03DA" w:rsidRDefault="00D14E88" w:rsidP="00BB73D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279.43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BB73D1" w:rsidRPr="002A03DA" w:rsidRDefault="00D14E88" w:rsidP="00BB73D1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239.62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1E6A5B" w:rsidRDefault="00322DFA" w:rsidP="00BB73D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</w:t>
            </w:r>
            <w:r w:rsidR="00BB73D1" w:rsidRPr="001E6A5B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3</w:t>
            </w:r>
            <w:r w:rsidR="00FF19A6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.</w:t>
            </w:r>
            <w:r w:rsidR="00BB73D1" w:rsidRPr="001E6A5B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D14E88" w:rsidP="00BB73D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41.70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B73D1" w:rsidRPr="002A03DA" w:rsidRDefault="00BB73D1" w:rsidP="00BB73D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1E6A5B" w:rsidRDefault="00BB73D1" w:rsidP="00BB73D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1E6A5B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8.86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1E6A5B" w:rsidRDefault="00BB73D1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1E6A5B" w:rsidRDefault="00D14E88" w:rsidP="00BB73D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11.78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D14E88" w:rsidP="00BB73D1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(6.90</w:t>
            </w:r>
            <w:r w:rsidR="00BB73D1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2A03DA" w:rsidRDefault="00BB73D1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B73D1" w:rsidRPr="001E6A5B" w:rsidRDefault="00D14E88" w:rsidP="00BB73D1">
            <w:pPr>
              <w:pStyle w:val="acctfourfigures"/>
              <w:tabs>
                <w:tab w:val="clear" w:pos="765"/>
                <w:tab w:val="decimal" w:pos="564"/>
              </w:tabs>
              <w:spacing w:line="240" w:lineRule="atLeast"/>
              <w:ind w:left="-47" w:right="-7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(11.38)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73D1" w:rsidRPr="001E6A5B" w:rsidRDefault="00BB73D1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73D1" w:rsidRPr="00D14E88" w:rsidRDefault="00BB73D1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D14E88">
              <w:rPr>
                <w:rFonts w:ascii="Angsana New" w:hAnsi="Angsana New"/>
                <w:sz w:val="24"/>
                <w:szCs w:val="24"/>
              </w:rPr>
              <w:t>380.9</w:t>
            </w:r>
            <w:r w:rsidR="00D14E88" w:rsidRPr="00D14E88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73D1" w:rsidRPr="002A03DA" w:rsidRDefault="00BB73D1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B73D1" w:rsidRPr="002A03DA" w:rsidRDefault="00D14E88" w:rsidP="00BB7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290.53</w:t>
            </w:r>
          </w:p>
        </w:tc>
      </w:tr>
      <w:tr w:rsidR="00AA6416" w:rsidRPr="002A03DA" w:rsidTr="00AA54EC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>(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กลับรายการ)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ประมาณการค่าใช้จ่ายสำหรับ</w:t>
            </w: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 </w:t>
            </w:r>
          </w:p>
          <w:p w:rsidR="00AA6416" w:rsidRPr="002A03DA" w:rsidRDefault="00AA6416" w:rsidP="00AA6416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    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คดีความ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4"/>
                <w:szCs w:val="24"/>
                <w:cs/>
                <w:lang w:val="en-US" w:bidi="th-TH"/>
              </w:rPr>
              <w:t>(8.04)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5.11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8.80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4"/>
                <w:szCs w:val="24"/>
                <w:cs/>
                <w:lang w:val="en-US" w:bidi="th-TH"/>
              </w:rPr>
              <w:t>20.77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92"/>
              </w:tabs>
              <w:spacing w:line="240" w:lineRule="atLeast"/>
              <w:ind w:left="-87"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0.14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D14E88" w:rsidRDefault="00AA6416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  <w:p w:rsidR="00AA6416" w:rsidRPr="00D14E88" w:rsidRDefault="00AA6416" w:rsidP="00D1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240" w:lineRule="auto"/>
              <w:ind w:left="-237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14E88">
              <w:rPr>
                <w:rFonts w:ascii="Angsana New" w:hAnsi="Angsana New"/>
                <w:sz w:val="24"/>
                <w:szCs w:val="24"/>
                <w:rtl/>
                <w:cs/>
              </w:rPr>
              <w:t>12.73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>14.05</w:t>
            </w:r>
          </w:p>
        </w:tc>
      </w:tr>
      <w:tr w:rsidR="00AA6416" w:rsidRPr="002A03DA" w:rsidTr="00AA54EC">
        <w:tc>
          <w:tcPr>
            <w:tcW w:w="2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>(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 xml:space="preserve">กลับรายการ)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ขาดทุนจากการด้อยค่า </w:t>
            </w:r>
          </w:p>
          <w:p w:rsidR="00AA6416" w:rsidRPr="002A03DA" w:rsidRDefault="00AA6416" w:rsidP="00AA6416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2A03DA">
              <w:rPr>
                <w:rFonts w:ascii="Angsana New" w:hAnsi="Angsana New"/>
                <w:sz w:val="24"/>
                <w:szCs w:val="24"/>
                <w:lang w:val="en-GB" w:eastAsia="en-GB"/>
              </w:rPr>
              <w:t xml:space="preserve">   </w:t>
            </w: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 xml:space="preserve"> และตัดจำหน่ายของสินทรัพย์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4"/>
                <w:szCs w:val="24"/>
                <w:cs/>
                <w:lang w:val="en-US" w:bidi="th-TH"/>
              </w:rPr>
              <w:t>(17.18)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101" w:right="-55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(3.12)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18"/>
              </w:tabs>
              <w:spacing w:line="240" w:lineRule="atLeast"/>
              <w:ind w:left="-47" w:right="-46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0.01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11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 w:hint="cs"/>
                <w:b/>
                <w:sz w:val="24"/>
                <w:szCs w:val="24"/>
                <w:cs/>
                <w:lang w:val="en-US" w:bidi="th-TH"/>
              </w:rPr>
              <w:t>0.02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6416" w:rsidRPr="002A03DA" w:rsidRDefault="00AA6416" w:rsidP="00AA6416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101" w:right="-72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2A03D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Default="00AA6416" w:rsidP="00AA6416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right="-49"/>
              <w:rPr>
                <w:rFonts w:asciiTheme="majorBidi" w:hAnsiTheme="majorBidi" w:cstheme="majorBidi"/>
                <w:b/>
                <w:sz w:val="24"/>
                <w:szCs w:val="24"/>
                <w:rtl/>
                <w:lang w:val="en-US"/>
              </w:rPr>
            </w:pPr>
          </w:p>
          <w:p w:rsidR="00D14E88" w:rsidRPr="002A03DA" w:rsidRDefault="00D14E88" w:rsidP="00D14E88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ind w:right="-135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17.16</w:t>
            </w: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:rsidR="00AA6416" w:rsidRPr="002A03DA" w:rsidRDefault="00AA6416" w:rsidP="00AA6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A03DA">
              <w:rPr>
                <w:rFonts w:asciiTheme="majorBidi" w:hAnsiTheme="majorBidi" w:cstheme="majorBidi"/>
                <w:bCs/>
                <w:sz w:val="24"/>
                <w:szCs w:val="24"/>
              </w:rPr>
              <w:t>(3.11)</w:t>
            </w:r>
          </w:p>
        </w:tc>
      </w:tr>
      <w:tr w:rsidR="00E523E0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23E0" w:rsidRPr="002A03DA" w:rsidRDefault="00E523E0" w:rsidP="00E523E0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สินทรัพย์ส่วนงาน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523E0" w:rsidRPr="002A03DA" w:rsidRDefault="00E523E0" w:rsidP="00E5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 w:hint="cs"/>
                <w:sz w:val="24"/>
                <w:szCs w:val="24"/>
                <w:cs/>
              </w:rPr>
              <w:t>16</w:t>
            </w:r>
            <w:r w:rsidR="00630475">
              <w:rPr>
                <w:rFonts w:ascii="Angsana New" w:hAnsi="Angsana New"/>
                <w:sz w:val="24"/>
                <w:szCs w:val="24"/>
              </w:rPr>
              <w:t>,527</w:t>
            </w:r>
            <w:r w:rsidRPr="002A03DA">
              <w:rPr>
                <w:rFonts w:ascii="Angsana New" w:hAnsi="Angsana New"/>
                <w:sz w:val="24"/>
                <w:szCs w:val="24"/>
              </w:rPr>
              <w:t>.</w:t>
            </w:r>
            <w:r w:rsidR="00630475"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12,870.75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7,459.61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7,813.37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2,012.00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2,050.66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1,386.50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1,440.30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(11.51)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(0.04)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630475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27,374.17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24,175.04</w:t>
            </w: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</w:t>
            </w:r>
            <w:r w:rsidRPr="002A03DA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บริษัทร่วมและการร่วมค้า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CC21A3" w:rsidP="00C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2,952</w:t>
            </w:r>
            <w:r w:rsidR="004608AD" w:rsidRPr="002A03DA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2,591.88</w:t>
            </w: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478.43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364.28</w:t>
            </w:r>
          </w:p>
        </w:tc>
      </w:tr>
      <w:tr w:rsidR="004608AD" w:rsidRPr="002A03DA" w:rsidTr="00AA54EC">
        <w:trPr>
          <w:trHeight w:val="333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630475" w:rsidP="00CC2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30,804</w:t>
            </w:r>
            <w:r w:rsidR="004608AD" w:rsidRPr="002A03DA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27,131.20</w:t>
            </w:r>
          </w:p>
        </w:tc>
      </w:tr>
      <w:tr w:rsidR="004608AD" w:rsidRPr="002A03DA" w:rsidTr="00AA54EC">
        <w:trPr>
          <w:trHeight w:val="232"/>
        </w:trPr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8AD" w:rsidRPr="002A03DA" w:rsidRDefault="004608AD" w:rsidP="00A7428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</w:t>
            </w:r>
            <w:r w:rsidR="006F1C72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ตามส่วนงานที่รายงาน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630475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7,417</w:t>
            </w:r>
            <w:r w:rsidR="00065C3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1,971.51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7,462.09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7,793.52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1,042.26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1,029.46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065C3E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298.96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2,331.05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1.23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08AD" w:rsidRPr="002A03DA" w:rsidRDefault="00630475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16,221.59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13,126.77</w:t>
            </w:r>
          </w:p>
        </w:tc>
      </w:tr>
      <w:tr w:rsidR="004608AD" w:rsidRPr="002A03DA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A03DA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219.34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  <w:r w:rsidRPr="002A03DA">
              <w:rPr>
                <w:rFonts w:ascii="Angsana New" w:hAnsi="Angsana New"/>
                <w:sz w:val="24"/>
                <w:szCs w:val="24"/>
              </w:rPr>
              <w:t>295.53</w:t>
            </w:r>
          </w:p>
        </w:tc>
      </w:tr>
      <w:tr w:rsidR="004608AD" w:rsidRPr="00B86A82" w:rsidTr="00AA54EC"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08AD" w:rsidRPr="002A03DA" w:rsidRDefault="004608AD" w:rsidP="004608AD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630475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16,440.93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608AD" w:rsidRPr="002A03DA" w:rsidRDefault="004608AD" w:rsidP="0046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3DA">
              <w:rPr>
                <w:rFonts w:ascii="Angsana New" w:hAnsi="Angsana New"/>
                <w:b/>
                <w:bCs/>
                <w:sz w:val="24"/>
                <w:szCs w:val="24"/>
              </w:rPr>
              <w:t>13,422.30</w:t>
            </w:r>
          </w:p>
        </w:tc>
      </w:tr>
    </w:tbl>
    <w:p w:rsidR="003B43DD" w:rsidRPr="00480D6F" w:rsidRDefault="003B43DD" w:rsidP="00C6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sectPr w:rsidR="003B43DD" w:rsidRPr="00480D6F" w:rsidSect="00E523E0">
      <w:pgSz w:w="16834" w:h="11909" w:orient="landscape" w:code="9"/>
      <w:pgMar w:top="1152" w:right="691" w:bottom="1152" w:left="899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EA5" w:rsidRDefault="00F87EA5" w:rsidP="004956B4">
      <w:r>
        <w:separator/>
      </w:r>
    </w:p>
  </w:endnote>
  <w:endnote w:type="continuationSeparator" w:id="0">
    <w:p w:rsidR="00F87EA5" w:rsidRDefault="00F87EA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492977" w:rsidRDefault="00BF7095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492977">
      <w:rPr>
        <w:rFonts w:asciiTheme="majorBidi" w:hAnsiTheme="majorBidi" w:cstheme="majorBidi"/>
        <w:caps/>
        <w:sz w:val="30"/>
        <w:szCs w:val="30"/>
      </w:rPr>
      <w:fldChar w:fldCharType="begin"/>
    </w:r>
    <w:r w:rsidRPr="0049297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92977">
      <w:rPr>
        <w:rFonts w:asciiTheme="majorBidi" w:hAnsiTheme="majorBidi" w:cstheme="majorBidi"/>
        <w:caps/>
        <w:sz w:val="30"/>
        <w:szCs w:val="30"/>
      </w:rPr>
      <w:fldChar w:fldCharType="separate"/>
    </w:r>
    <w:r w:rsidR="008B6092">
      <w:rPr>
        <w:rFonts w:asciiTheme="majorBidi" w:hAnsiTheme="majorBidi" w:cstheme="majorBidi"/>
        <w:caps/>
        <w:noProof/>
        <w:sz w:val="30"/>
        <w:szCs w:val="30"/>
      </w:rPr>
      <w:t>56</w:t>
    </w:r>
    <w:r w:rsidRPr="00492977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EF60EC" w:rsidRDefault="00BF7095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B6092">
      <w:rPr>
        <w:rStyle w:val="PageNumber"/>
        <w:rFonts w:ascii="Angsana New" w:hAnsi="Angsana New" w:cs="Angsana New"/>
        <w:noProof/>
        <w:sz w:val="30"/>
        <w:szCs w:val="30"/>
      </w:rPr>
      <w:t>61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F7095" w:rsidRDefault="00BF7095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:rsidR="00BF7095" w:rsidRPr="00E85241" w:rsidRDefault="00BF7095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29236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F7095" w:rsidRPr="00673B73" w:rsidRDefault="00BF709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73B7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73B7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73B7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B6092">
          <w:rPr>
            <w:rFonts w:asciiTheme="majorBidi" w:hAnsiTheme="majorBidi" w:cstheme="majorBidi"/>
            <w:noProof/>
            <w:sz w:val="30"/>
            <w:szCs w:val="30"/>
          </w:rPr>
          <w:t>71</w:t>
        </w:r>
        <w:r w:rsidRPr="00673B7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:rsidR="00BF7095" w:rsidRPr="00E85241" w:rsidRDefault="00BF7095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EC7816" w:rsidRDefault="00BF7095" w:rsidP="00B849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EC781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EC7816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B6092">
      <w:rPr>
        <w:rStyle w:val="PageNumber"/>
        <w:rFonts w:ascii="Angsana New" w:hAnsi="Angsana New" w:cs="Angsana New"/>
        <w:noProof/>
        <w:sz w:val="30"/>
        <w:szCs w:val="30"/>
      </w:rPr>
      <w:t>136</w:t>
    </w:r>
    <w:r w:rsidRPr="00EC781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F7095" w:rsidRPr="004F6C55" w:rsidRDefault="00BF7095" w:rsidP="007E6B8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952853" w:rsidRDefault="00BF7095" w:rsidP="00952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952853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BC2FAD">
      <w:rPr>
        <w:rFonts w:ascii="Angsana New" w:hAnsi="Angsana New"/>
        <w:noProof/>
        <w:sz w:val="28"/>
        <w:szCs w:val="28"/>
      </w:rPr>
      <w:t>goldt3</w:t>
    </w:r>
    <w:r w:rsidRPr="00952853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EA5" w:rsidRDefault="00F87EA5" w:rsidP="004956B4">
      <w:r>
        <w:separator/>
      </w:r>
    </w:p>
  </w:footnote>
  <w:footnote w:type="continuationSeparator" w:id="0">
    <w:p w:rsidR="00F87EA5" w:rsidRDefault="00F87EA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BF7095" w:rsidRPr="009E7F0B" w:rsidRDefault="00BF7095" w:rsidP="002B11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15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สำหรับรอบระยะเวลาบัญชีตั้งแต่วันที่ 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มกราคม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 w:hint="cs"/>
        <w:b/>
        <w:bCs/>
        <w:sz w:val="32"/>
        <w:szCs w:val="32"/>
        <w:cs/>
      </w:rPr>
      <w:t xml:space="preserve"> ถึงวันที่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</w:t>
    </w:r>
    <w:r>
      <w:rPr>
        <w:rFonts w:ascii="Angsana New" w:hAnsi="Angsana New"/>
        <w:b/>
        <w:bCs/>
        <w:sz w:val="32"/>
        <w:szCs w:val="32"/>
      </w:rPr>
      <w:tab/>
    </w:r>
  </w:p>
  <w:p w:rsidR="00BF7095" w:rsidRPr="009D3B01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4F6C55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BF7095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BF7095" w:rsidRPr="009E7F0B" w:rsidRDefault="00BF7095" w:rsidP="009D3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สำหรับรอบระยะเวลาบัญชีตั้งแต่วันที่ 1 มกราคม 2560 ถึงวันที่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</w:t>
    </w:r>
  </w:p>
  <w:p w:rsidR="00BF7095" w:rsidRPr="009D3B01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BF7095" w:rsidRPr="009E7F0B" w:rsidRDefault="00BF7095" w:rsidP="009D3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สำหรับรอบระยะเวลาบัญชีตั้งแต่วันที่ 1 มกราคม 2560 ถึงวันที่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</w:t>
    </w:r>
  </w:p>
  <w:p w:rsidR="00BF7095" w:rsidRPr="009D3B01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BF7095" w:rsidRPr="003C763B" w:rsidRDefault="00BF7095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:rsidR="00BF7095" w:rsidRPr="009E7F0B" w:rsidRDefault="00BF7095" w:rsidP="0055707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สำหรับรอบระยะเวลาบัญชีตั้งแต่วันที่ 1 มกราคม 2560 ถึงวันที่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</w:t>
    </w:r>
  </w:p>
  <w:p w:rsidR="00BF7095" w:rsidRPr="003C763B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095" w:rsidRPr="004F6C55" w:rsidRDefault="00BF7095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:rsidR="00BF7095" w:rsidRPr="004F6C55" w:rsidRDefault="00BF7095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BF7095" w:rsidRPr="009E7F0B" w:rsidRDefault="00BF7095" w:rsidP="009D3B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สำหรับรอบระยะเวลาบัญชีตั้งแต่วันที่ 1 มกราคม 2560 ถึงวันที่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2560</w:t>
    </w:r>
  </w:p>
  <w:p w:rsidR="00BF7095" w:rsidRPr="009D3B01" w:rsidRDefault="00BF7095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A421C5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1"/>
  </w:num>
  <w:num w:numId="5">
    <w:abstractNumId w:val="20"/>
  </w:num>
  <w:num w:numId="6">
    <w:abstractNumId w:val="7"/>
  </w:num>
  <w:num w:numId="7">
    <w:abstractNumId w:val="19"/>
  </w:num>
  <w:num w:numId="8">
    <w:abstractNumId w:val="28"/>
  </w:num>
  <w:num w:numId="9">
    <w:abstractNumId w:val="17"/>
  </w:num>
  <w:num w:numId="10">
    <w:abstractNumId w:val="3"/>
  </w:num>
  <w:num w:numId="11">
    <w:abstractNumId w:val="16"/>
  </w:num>
  <w:num w:numId="12">
    <w:abstractNumId w:val="27"/>
  </w:num>
  <w:num w:numId="13">
    <w:abstractNumId w:val="18"/>
  </w:num>
  <w:num w:numId="14">
    <w:abstractNumId w:val="26"/>
  </w:num>
  <w:num w:numId="15">
    <w:abstractNumId w:val="24"/>
  </w:num>
  <w:num w:numId="16">
    <w:abstractNumId w:val="30"/>
  </w:num>
  <w:num w:numId="17">
    <w:abstractNumId w:val="14"/>
  </w:num>
  <w:num w:numId="18">
    <w:abstractNumId w:val="13"/>
  </w:num>
  <w:num w:numId="19">
    <w:abstractNumId w:val="1"/>
  </w:num>
  <w:num w:numId="20">
    <w:abstractNumId w:val="29"/>
  </w:num>
  <w:num w:numId="21">
    <w:abstractNumId w:val="6"/>
  </w:num>
  <w:num w:numId="22">
    <w:abstractNumId w:val="15"/>
  </w:num>
  <w:num w:numId="23">
    <w:abstractNumId w:val="12"/>
  </w:num>
  <w:num w:numId="24">
    <w:abstractNumId w:val="10"/>
  </w:num>
  <w:num w:numId="25">
    <w:abstractNumId w:val="25"/>
  </w:num>
  <w:num w:numId="26">
    <w:abstractNumId w:val="8"/>
  </w:num>
  <w:num w:numId="27">
    <w:abstractNumId w:val="11"/>
  </w:num>
  <w:num w:numId="28">
    <w:abstractNumId w:val="4"/>
  </w:num>
  <w:num w:numId="29">
    <w:abstractNumId w:val="2"/>
  </w:num>
  <w:num w:numId="30">
    <w:abstractNumId w:val="3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299"/>
    <w:rsid w:val="000004FD"/>
    <w:rsid w:val="00000501"/>
    <w:rsid w:val="00000536"/>
    <w:rsid w:val="00000678"/>
    <w:rsid w:val="000006D8"/>
    <w:rsid w:val="00000C83"/>
    <w:rsid w:val="00000DA1"/>
    <w:rsid w:val="00000DF3"/>
    <w:rsid w:val="00000EDB"/>
    <w:rsid w:val="0000154F"/>
    <w:rsid w:val="00001660"/>
    <w:rsid w:val="000017DC"/>
    <w:rsid w:val="000019C7"/>
    <w:rsid w:val="00001B3E"/>
    <w:rsid w:val="00001F1D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37C7"/>
    <w:rsid w:val="0000382A"/>
    <w:rsid w:val="00003CF4"/>
    <w:rsid w:val="00003F96"/>
    <w:rsid w:val="00003F97"/>
    <w:rsid w:val="0000419F"/>
    <w:rsid w:val="000041DF"/>
    <w:rsid w:val="00004915"/>
    <w:rsid w:val="00004A80"/>
    <w:rsid w:val="00004EF2"/>
    <w:rsid w:val="00005274"/>
    <w:rsid w:val="000052F9"/>
    <w:rsid w:val="00005693"/>
    <w:rsid w:val="00005B1D"/>
    <w:rsid w:val="00005E24"/>
    <w:rsid w:val="00005E72"/>
    <w:rsid w:val="00006517"/>
    <w:rsid w:val="0000666A"/>
    <w:rsid w:val="00006784"/>
    <w:rsid w:val="00006BD1"/>
    <w:rsid w:val="00006CBC"/>
    <w:rsid w:val="00007BBB"/>
    <w:rsid w:val="00010170"/>
    <w:rsid w:val="00010388"/>
    <w:rsid w:val="00010882"/>
    <w:rsid w:val="00010D91"/>
    <w:rsid w:val="00010E44"/>
    <w:rsid w:val="0001128A"/>
    <w:rsid w:val="0001163E"/>
    <w:rsid w:val="00011B8A"/>
    <w:rsid w:val="00011D68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4354"/>
    <w:rsid w:val="000144FD"/>
    <w:rsid w:val="00014524"/>
    <w:rsid w:val="00014635"/>
    <w:rsid w:val="0001485F"/>
    <w:rsid w:val="00014E4B"/>
    <w:rsid w:val="00014FAC"/>
    <w:rsid w:val="00015075"/>
    <w:rsid w:val="0001510E"/>
    <w:rsid w:val="00015118"/>
    <w:rsid w:val="0001567F"/>
    <w:rsid w:val="00015AEA"/>
    <w:rsid w:val="00015C70"/>
    <w:rsid w:val="00015F46"/>
    <w:rsid w:val="00016293"/>
    <w:rsid w:val="000165C1"/>
    <w:rsid w:val="0001675B"/>
    <w:rsid w:val="00016AEA"/>
    <w:rsid w:val="00016BE4"/>
    <w:rsid w:val="00017616"/>
    <w:rsid w:val="00020625"/>
    <w:rsid w:val="00020665"/>
    <w:rsid w:val="0002078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931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568"/>
    <w:rsid w:val="000265D4"/>
    <w:rsid w:val="00026902"/>
    <w:rsid w:val="00026B3A"/>
    <w:rsid w:val="00026CA0"/>
    <w:rsid w:val="00026ED5"/>
    <w:rsid w:val="00026EF6"/>
    <w:rsid w:val="00027C64"/>
    <w:rsid w:val="00027D32"/>
    <w:rsid w:val="00027EB3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D3C"/>
    <w:rsid w:val="00034D58"/>
    <w:rsid w:val="00034EE2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414"/>
    <w:rsid w:val="0003745A"/>
    <w:rsid w:val="00037740"/>
    <w:rsid w:val="000378E9"/>
    <w:rsid w:val="00037947"/>
    <w:rsid w:val="00037B04"/>
    <w:rsid w:val="00037BBB"/>
    <w:rsid w:val="00037DE7"/>
    <w:rsid w:val="00037E48"/>
    <w:rsid w:val="00037EE6"/>
    <w:rsid w:val="00040030"/>
    <w:rsid w:val="0004024F"/>
    <w:rsid w:val="00040A6B"/>
    <w:rsid w:val="0004127E"/>
    <w:rsid w:val="00041387"/>
    <w:rsid w:val="00041435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FA4"/>
    <w:rsid w:val="00043E0B"/>
    <w:rsid w:val="00044080"/>
    <w:rsid w:val="00044141"/>
    <w:rsid w:val="0004439F"/>
    <w:rsid w:val="00044643"/>
    <w:rsid w:val="00044792"/>
    <w:rsid w:val="000448AB"/>
    <w:rsid w:val="00044D90"/>
    <w:rsid w:val="00044F51"/>
    <w:rsid w:val="00045293"/>
    <w:rsid w:val="00045DC7"/>
    <w:rsid w:val="000462D5"/>
    <w:rsid w:val="000462DB"/>
    <w:rsid w:val="0004633E"/>
    <w:rsid w:val="00046686"/>
    <w:rsid w:val="00046DF0"/>
    <w:rsid w:val="00047757"/>
    <w:rsid w:val="000479BE"/>
    <w:rsid w:val="00047B38"/>
    <w:rsid w:val="00047C06"/>
    <w:rsid w:val="000501CC"/>
    <w:rsid w:val="00050224"/>
    <w:rsid w:val="000502A0"/>
    <w:rsid w:val="00050750"/>
    <w:rsid w:val="000508A1"/>
    <w:rsid w:val="000508A7"/>
    <w:rsid w:val="00050CD5"/>
    <w:rsid w:val="00050D84"/>
    <w:rsid w:val="00050FD6"/>
    <w:rsid w:val="00051154"/>
    <w:rsid w:val="000511AC"/>
    <w:rsid w:val="000512E7"/>
    <w:rsid w:val="0005166E"/>
    <w:rsid w:val="00051746"/>
    <w:rsid w:val="00051BE2"/>
    <w:rsid w:val="00051D72"/>
    <w:rsid w:val="00051EFE"/>
    <w:rsid w:val="0005211E"/>
    <w:rsid w:val="00052646"/>
    <w:rsid w:val="0005275E"/>
    <w:rsid w:val="000527F3"/>
    <w:rsid w:val="00052808"/>
    <w:rsid w:val="0005303E"/>
    <w:rsid w:val="0005313E"/>
    <w:rsid w:val="00053699"/>
    <w:rsid w:val="00053739"/>
    <w:rsid w:val="00053829"/>
    <w:rsid w:val="000539E9"/>
    <w:rsid w:val="00053D58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D63"/>
    <w:rsid w:val="000563AD"/>
    <w:rsid w:val="0005673F"/>
    <w:rsid w:val="000568A4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DB"/>
    <w:rsid w:val="00061722"/>
    <w:rsid w:val="00061822"/>
    <w:rsid w:val="000622B0"/>
    <w:rsid w:val="00062367"/>
    <w:rsid w:val="000626B2"/>
    <w:rsid w:val="000627A5"/>
    <w:rsid w:val="00062C21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2C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732"/>
    <w:rsid w:val="000667BC"/>
    <w:rsid w:val="00066C8E"/>
    <w:rsid w:val="00066EE3"/>
    <w:rsid w:val="00066F8B"/>
    <w:rsid w:val="00066FB8"/>
    <w:rsid w:val="0006782F"/>
    <w:rsid w:val="00067ABC"/>
    <w:rsid w:val="00067ABE"/>
    <w:rsid w:val="00067B64"/>
    <w:rsid w:val="00067C85"/>
    <w:rsid w:val="00067CBF"/>
    <w:rsid w:val="00067D22"/>
    <w:rsid w:val="00070031"/>
    <w:rsid w:val="00070492"/>
    <w:rsid w:val="00070835"/>
    <w:rsid w:val="00070980"/>
    <w:rsid w:val="00070B94"/>
    <w:rsid w:val="00070C3D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2035"/>
    <w:rsid w:val="00072582"/>
    <w:rsid w:val="0007287F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DD0"/>
    <w:rsid w:val="000740D3"/>
    <w:rsid w:val="000742BC"/>
    <w:rsid w:val="000744FA"/>
    <w:rsid w:val="00074E8D"/>
    <w:rsid w:val="00074F3A"/>
    <w:rsid w:val="0007509B"/>
    <w:rsid w:val="00075178"/>
    <w:rsid w:val="000751B4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F"/>
    <w:rsid w:val="00080488"/>
    <w:rsid w:val="000805B7"/>
    <w:rsid w:val="000808D1"/>
    <w:rsid w:val="00080FDB"/>
    <w:rsid w:val="00081523"/>
    <w:rsid w:val="0008154E"/>
    <w:rsid w:val="00081A91"/>
    <w:rsid w:val="00081C5C"/>
    <w:rsid w:val="00081EE6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13C"/>
    <w:rsid w:val="000878AD"/>
    <w:rsid w:val="00087B74"/>
    <w:rsid w:val="00087C9A"/>
    <w:rsid w:val="00087E7C"/>
    <w:rsid w:val="00087FBF"/>
    <w:rsid w:val="0009022D"/>
    <w:rsid w:val="0009055D"/>
    <w:rsid w:val="000909E9"/>
    <w:rsid w:val="00090A2B"/>
    <w:rsid w:val="00090A7B"/>
    <w:rsid w:val="00090D39"/>
    <w:rsid w:val="00091098"/>
    <w:rsid w:val="00091340"/>
    <w:rsid w:val="00091A1B"/>
    <w:rsid w:val="00091B81"/>
    <w:rsid w:val="00091C24"/>
    <w:rsid w:val="00091C43"/>
    <w:rsid w:val="00091D45"/>
    <w:rsid w:val="00091D9A"/>
    <w:rsid w:val="000920BE"/>
    <w:rsid w:val="000922A4"/>
    <w:rsid w:val="00092379"/>
    <w:rsid w:val="0009341B"/>
    <w:rsid w:val="00093628"/>
    <w:rsid w:val="000936DC"/>
    <w:rsid w:val="0009385C"/>
    <w:rsid w:val="00093CCA"/>
    <w:rsid w:val="00093E98"/>
    <w:rsid w:val="00094DF1"/>
    <w:rsid w:val="000951EE"/>
    <w:rsid w:val="00095775"/>
    <w:rsid w:val="00095A8C"/>
    <w:rsid w:val="0009601B"/>
    <w:rsid w:val="000960B1"/>
    <w:rsid w:val="00096215"/>
    <w:rsid w:val="0009624E"/>
    <w:rsid w:val="00096C3E"/>
    <w:rsid w:val="00096CC3"/>
    <w:rsid w:val="00096FCC"/>
    <w:rsid w:val="0009738A"/>
    <w:rsid w:val="0009744D"/>
    <w:rsid w:val="0009756E"/>
    <w:rsid w:val="0009797B"/>
    <w:rsid w:val="00097A52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F25"/>
    <w:rsid w:val="000A4150"/>
    <w:rsid w:val="000A418B"/>
    <w:rsid w:val="000A43B8"/>
    <w:rsid w:val="000A4C2D"/>
    <w:rsid w:val="000A606F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FD"/>
    <w:rsid w:val="000A79BF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B44"/>
    <w:rsid w:val="000B1B73"/>
    <w:rsid w:val="000B1B79"/>
    <w:rsid w:val="000B1EFB"/>
    <w:rsid w:val="000B1F47"/>
    <w:rsid w:val="000B25DD"/>
    <w:rsid w:val="000B27A1"/>
    <w:rsid w:val="000B287C"/>
    <w:rsid w:val="000B2952"/>
    <w:rsid w:val="000B2BA0"/>
    <w:rsid w:val="000B309B"/>
    <w:rsid w:val="000B346C"/>
    <w:rsid w:val="000B36A3"/>
    <w:rsid w:val="000B36E7"/>
    <w:rsid w:val="000B3947"/>
    <w:rsid w:val="000B3AC7"/>
    <w:rsid w:val="000B3CBE"/>
    <w:rsid w:val="000B4072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C1"/>
    <w:rsid w:val="000B69C2"/>
    <w:rsid w:val="000B6A60"/>
    <w:rsid w:val="000B6AD0"/>
    <w:rsid w:val="000B6C5F"/>
    <w:rsid w:val="000B73B0"/>
    <w:rsid w:val="000B7783"/>
    <w:rsid w:val="000B78AD"/>
    <w:rsid w:val="000B7A60"/>
    <w:rsid w:val="000B7AA2"/>
    <w:rsid w:val="000B7BBF"/>
    <w:rsid w:val="000B7F82"/>
    <w:rsid w:val="000C0340"/>
    <w:rsid w:val="000C0559"/>
    <w:rsid w:val="000C08AC"/>
    <w:rsid w:val="000C0946"/>
    <w:rsid w:val="000C0A3C"/>
    <w:rsid w:val="000C0A8C"/>
    <w:rsid w:val="000C0BD1"/>
    <w:rsid w:val="000C1592"/>
    <w:rsid w:val="000C17C8"/>
    <w:rsid w:val="000C193A"/>
    <w:rsid w:val="000C1940"/>
    <w:rsid w:val="000C1AF2"/>
    <w:rsid w:val="000C1F9E"/>
    <w:rsid w:val="000C2123"/>
    <w:rsid w:val="000C24A6"/>
    <w:rsid w:val="000C287F"/>
    <w:rsid w:val="000C2FA6"/>
    <w:rsid w:val="000C3283"/>
    <w:rsid w:val="000C330D"/>
    <w:rsid w:val="000C382B"/>
    <w:rsid w:val="000C400D"/>
    <w:rsid w:val="000C4218"/>
    <w:rsid w:val="000C43C9"/>
    <w:rsid w:val="000C43E4"/>
    <w:rsid w:val="000C44EC"/>
    <w:rsid w:val="000C4614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D91"/>
    <w:rsid w:val="000D0081"/>
    <w:rsid w:val="000D01E3"/>
    <w:rsid w:val="000D0315"/>
    <w:rsid w:val="000D06DA"/>
    <w:rsid w:val="000D1095"/>
    <w:rsid w:val="000D11C4"/>
    <w:rsid w:val="000D1238"/>
    <w:rsid w:val="000D13BE"/>
    <w:rsid w:val="000D15EF"/>
    <w:rsid w:val="000D16F2"/>
    <w:rsid w:val="000D188B"/>
    <w:rsid w:val="000D19C1"/>
    <w:rsid w:val="000D1AB9"/>
    <w:rsid w:val="000D1B42"/>
    <w:rsid w:val="000D2210"/>
    <w:rsid w:val="000D25F8"/>
    <w:rsid w:val="000D2F0E"/>
    <w:rsid w:val="000D2F97"/>
    <w:rsid w:val="000D3081"/>
    <w:rsid w:val="000D3575"/>
    <w:rsid w:val="000D38C8"/>
    <w:rsid w:val="000D3C30"/>
    <w:rsid w:val="000D3EBC"/>
    <w:rsid w:val="000D4037"/>
    <w:rsid w:val="000D41FB"/>
    <w:rsid w:val="000D4435"/>
    <w:rsid w:val="000D45C0"/>
    <w:rsid w:val="000D465B"/>
    <w:rsid w:val="000D4901"/>
    <w:rsid w:val="000D4B13"/>
    <w:rsid w:val="000D4B1F"/>
    <w:rsid w:val="000D4EA6"/>
    <w:rsid w:val="000D5080"/>
    <w:rsid w:val="000D50A5"/>
    <w:rsid w:val="000D53E4"/>
    <w:rsid w:val="000D59E4"/>
    <w:rsid w:val="000D5A92"/>
    <w:rsid w:val="000D5BD3"/>
    <w:rsid w:val="000D5D12"/>
    <w:rsid w:val="000D5DCF"/>
    <w:rsid w:val="000D6750"/>
    <w:rsid w:val="000D695B"/>
    <w:rsid w:val="000D6AD9"/>
    <w:rsid w:val="000D74C1"/>
    <w:rsid w:val="000D758E"/>
    <w:rsid w:val="000D75E3"/>
    <w:rsid w:val="000D793C"/>
    <w:rsid w:val="000D79DC"/>
    <w:rsid w:val="000D7A9C"/>
    <w:rsid w:val="000D7F03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C62"/>
    <w:rsid w:val="000E3D43"/>
    <w:rsid w:val="000E42A3"/>
    <w:rsid w:val="000E4336"/>
    <w:rsid w:val="000E50AF"/>
    <w:rsid w:val="000E50F5"/>
    <w:rsid w:val="000E5384"/>
    <w:rsid w:val="000E54E4"/>
    <w:rsid w:val="000E5732"/>
    <w:rsid w:val="000E581F"/>
    <w:rsid w:val="000E5BD9"/>
    <w:rsid w:val="000E5D41"/>
    <w:rsid w:val="000E5EB1"/>
    <w:rsid w:val="000E6126"/>
    <w:rsid w:val="000E61A2"/>
    <w:rsid w:val="000E63EB"/>
    <w:rsid w:val="000E6674"/>
    <w:rsid w:val="000E67AD"/>
    <w:rsid w:val="000E6CEA"/>
    <w:rsid w:val="000E72B8"/>
    <w:rsid w:val="000E747F"/>
    <w:rsid w:val="000E74E0"/>
    <w:rsid w:val="000E78A0"/>
    <w:rsid w:val="000E792B"/>
    <w:rsid w:val="000E7957"/>
    <w:rsid w:val="000E7D16"/>
    <w:rsid w:val="000E7E13"/>
    <w:rsid w:val="000F010B"/>
    <w:rsid w:val="000F026B"/>
    <w:rsid w:val="000F0E0E"/>
    <w:rsid w:val="000F170F"/>
    <w:rsid w:val="000F18C4"/>
    <w:rsid w:val="000F1977"/>
    <w:rsid w:val="000F1C53"/>
    <w:rsid w:val="000F1D7E"/>
    <w:rsid w:val="000F1F6B"/>
    <w:rsid w:val="000F2052"/>
    <w:rsid w:val="000F2115"/>
    <w:rsid w:val="000F23D8"/>
    <w:rsid w:val="000F26C8"/>
    <w:rsid w:val="000F28A2"/>
    <w:rsid w:val="000F2939"/>
    <w:rsid w:val="000F2D64"/>
    <w:rsid w:val="000F3276"/>
    <w:rsid w:val="000F3536"/>
    <w:rsid w:val="000F354A"/>
    <w:rsid w:val="000F3E52"/>
    <w:rsid w:val="000F3FEA"/>
    <w:rsid w:val="000F4088"/>
    <w:rsid w:val="000F419F"/>
    <w:rsid w:val="000F4288"/>
    <w:rsid w:val="000F43AB"/>
    <w:rsid w:val="000F449F"/>
    <w:rsid w:val="000F44C4"/>
    <w:rsid w:val="000F46F6"/>
    <w:rsid w:val="000F50AD"/>
    <w:rsid w:val="000F5378"/>
    <w:rsid w:val="000F5607"/>
    <w:rsid w:val="000F5AC4"/>
    <w:rsid w:val="000F5AC5"/>
    <w:rsid w:val="000F5D67"/>
    <w:rsid w:val="000F6189"/>
    <w:rsid w:val="000F659F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D2D"/>
    <w:rsid w:val="00100FBC"/>
    <w:rsid w:val="001010C0"/>
    <w:rsid w:val="0010170E"/>
    <w:rsid w:val="001020EB"/>
    <w:rsid w:val="0010227B"/>
    <w:rsid w:val="001022DF"/>
    <w:rsid w:val="001023B6"/>
    <w:rsid w:val="001027D8"/>
    <w:rsid w:val="00102A64"/>
    <w:rsid w:val="00102C53"/>
    <w:rsid w:val="00102E8A"/>
    <w:rsid w:val="00102EEF"/>
    <w:rsid w:val="00103276"/>
    <w:rsid w:val="001033D3"/>
    <w:rsid w:val="00103509"/>
    <w:rsid w:val="00103946"/>
    <w:rsid w:val="00103AF0"/>
    <w:rsid w:val="00103B1C"/>
    <w:rsid w:val="00103C9D"/>
    <w:rsid w:val="00103EC1"/>
    <w:rsid w:val="001045FD"/>
    <w:rsid w:val="00104741"/>
    <w:rsid w:val="00104A00"/>
    <w:rsid w:val="00104F86"/>
    <w:rsid w:val="00105078"/>
    <w:rsid w:val="001050CE"/>
    <w:rsid w:val="0010541B"/>
    <w:rsid w:val="00105859"/>
    <w:rsid w:val="00105BBD"/>
    <w:rsid w:val="00105CB6"/>
    <w:rsid w:val="00106113"/>
    <w:rsid w:val="00106224"/>
    <w:rsid w:val="00106477"/>
    <w:rsid w:val="0010651B"/>
    <w:rsid w:val="00106A63"/>
    <w:rsid w:val="00106AC9"/>
    <w:rsid w:val="0010729A"/>
    <w:rsid w:val="00107767"/>
    <w:rsid w:val="001077C4"/>
    <w:rsid w:val="00107AC7"/>
    <w:rsid w:val="0011020B"/>
    <w:rsid w:val="0011025D"/>
    <w:rsid w:val="001104EC"/>
    <w:rsid w:val="00111376"/>
    <w:rsid w:val="00112125"/>
    <w:rsid w:val="0011238D"/>
    <w:rsid w:val="00112A03"/>
    <w:rsid w:val="00112BD6"/>
    <w:rsid w:val="00112C72"/>
    <w:rsid w:val="001130A1"/>
    <w:rsid w:val="0011320D"/>
    <w:rsid w:val="0011357F"/>
    <w:rsid w:val="00113A5C"/>
    <w:rsid w:val="00113A63"/>
    <w:rsid w:val="00113B2F"/>
    <w:rsid w:val="00113BC2"/>
    <w:rsid w:val="00114027"/>
    <w:rsid w:val="0011428E"/>
    <w:rsid w:val="00114492"/>
    <w:rsid w:val="001149A6"/>
    <w:rsid w:val="00114FEA"/>
    <w:rsid w:val="0011518F"/>
    <w:rsid w:val="001153E5"/>
    <w:rsid w:val="0011595B"/>
    <w:rsid w:val="00115FB0"/>
    <w:rsid w:val="0011621C"/>
    <w:rsid w:val="0011653C"/>
    <w:rsid w:val="00116A5A"/>
    <w:rsid w:val="00116D5F"/>
    <w:rsid w:val="00116D61"/>
    <w:rsid w:val="00116F6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8B2"/>
    <w:rsid w:val="00122997"/>
    <w:rsid w:val="00122CC9"/>
    <w:rsid w:val="00122DE1"/>
    <w:rsid w:val="00122F97"/>
    <w:rsid w:val="00123057"/>
    <w:rsid w:val="0012320B"/>
    <w:rsid w:val="00123232"/>
    <w:rsid w:val="001239D6"/>
    <w:rsid w:val="00123A58"/>
    <w:rsid w:val="0012409F"/>
    <w:rsid w:val="00124267"/>
    <w:rsid w:val="001245F1"/>
    <w:rsid w:val="00124623"/>
    <w:rsid w:val="001247AC"/>
    <w:rsid w:val="00124DA9"/>
    <w:rsid w:val="00124E7A"/>
    <w:rsid w:val="00124E99"/>
    <w:rsid w:val="00124FF7"/>
    <w:rsid w:val="00125345"/>
    <w:rsid w:val="00125D7D"/>
    <w:rsid w:val="001261C7"/>
    <w:rsid w:val="0012668E"/>
    <w:rsid w:val="0012672E"/>
    <w:rsid w:val="00126914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AC2"/>
    <w:rsid w:val="00127FEC"/>
    <w:rsid w:val="00130182"/>
    <w:rsid w:val="00130394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53A"/>
    <w:rsid w:val="001325AD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37D"/>
    <w:rsid w:val="00136CBE"/>
    <w:rsid w:val="001370DE"/>
    <w:rsid w:val="001372E4"/>
    <w:rsid w:val="00137718"/>
    <w:rsid w:val="001379D2"/>
    <w:rsid w:val="00137ADA"/>
    <w:rsid w:val="001400D6"/>
    <w:rsid w:val="0014037A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B0"/>
    <w:rsid w:val="00141C9A"/>
    <w:rsid w:val="00141D54"/>
    <w:rsid w:val="00142082"/>
    <w:rsid w:val="00142190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EC7"/>
    <w:rsid w:val="0014451D"/>
    <w:rsid w:val="001447A0"/>
    <w:rsid w:val="0014494B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A01"/>
    <w:rsid w:val="00150A2B"/>
    <w:rsid w:val="00150B7A"/>
    <w:rsid w:val="001510BB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411A"/>
    <w:rsid w:val="001541FF"/>
    <w:rsid w:val="0015480E"/>
    <w:rsid w:val="00154A48"/>
    <w:rsid w:val="00154A62"/>
    <w:rsid w:val="00154C25"/>
    <w:rsid w:val="00154D65"/>
    <w:rsid w:val="0015508D"/>
    <w:rsid w:val="001553E1"/>
    <w:rsid w:val="001558AC"/>
    <w:rsid w:val="0015603B"/>
    <w:rsid w:val="0015610C"/>
    <w:rsid w:val="001566F9"/>
    <w:rsid w:val="00156771"/>
    <w:rsid w:val="00156B56"/>
    <w:rsid w:val="00156CD5"/>
    <w:rsid w:val="00156CD9"/>
    <w:rsid w:val="0015729C"/>
    <w:rsid w:val="001575F6"/>
    <w:rsid w:val="001576B2"/>
    <w:rsid w:val="001577FA"/>
    <w:rsid w:val="00157B38"/>
    <w:rsid w:val="00157E40"/>
    <w:rsid w:val="00157FAD"/>
    <w:rsid w:val="00157FFD"/>
    <w:rsid w:val="001601A5"/>
    <w:rsid w:val="00160206"/>
    <w:rsid w:val="0016023D"/>
    <w:rsid w:val="001609FA"/>
    <w:rsid w:val="00160A49"/>
    <w:rsid w:val="00160A97"/>
    <w:rsid w:val="00160F7D"/>
    <w:rsid w:val="00160FCF"/>
    <w:rsid w:val="001610F8"/>
    <w:rsid w:val="00161287"/>
    <w:rsid w:val="0016132A"/>
    <w:rsid w:val="00161671"/>
    <w:rsid w:val="0016173B"/>
    <w:rsid w:val="00161DB6"/>
    <w:rsid w:val="00162000"/>
    <w:rsid w:val="001620C9"/>
    <w:rsid w:val="0016268D"/>
    <w:rsid w:val="0016281A"/>
    <w:rsid w:val="00162A3F"/>
    <w:rsid w:val="00162C0C"/>
    <w:rsid w:val="00163076"/>
    <w:rsid w:val="001631DA"/>
    <w:rsid w:val="0016369C"/>
    <w:rsid w:val="0016399B"/>
    <w:rsid w:val="00163BE6"/>
    <w:rsid w:val="001640A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617F"/>
    <w:rsid w:val="00166F2A"/>
    <w:rsid w:val="0016711F"/>
    <w:rsid w:val="00167475"/>
    <w:rsid w:val="0016793C"/>
    <w:rsid w:val="00167A33"/>
    <w:rsid w:val="00167B07"/>
    <w:rsid w:val="00167B35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9F9"/>
    <w:rsid w:val="00172BC3"/>
    <w:rsid w:val="00172C67"/>
    <w:rsid w:val="00172D2F"/>
    <w:rsid w:val="00172D6D"/>
    <w:rsid w:val="00173AAE"/>
    <w:rsid w:val="00173D0D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A2A"/>
    <w:rsid w:val="00177B9A"/>
    <w:rsid w:val="0018011B"/>
    <w:rsid w:val="00180133"/>
    <w:rsid w:val="00180692"/>
    <w:rsid w:val="0018073A"/>
    <w:rsid w:val="001808C6"/>
    <w:rsid w:val="00180A5F"/>
    <w:rsid w:val="00181014"/>
    <w:rsid w:val="00181026"/>
    <w:rsid w:val="0018141F"/>
    <w:rsid w:val="0018159A"/>
    <w:rsid w:val="001817CE"/>
    <w:rsid w:val="0018188C"/>
    <w:rsid w:val="001819F8"/>
    <w:rsid w:val="00181E6E"/>
    <w:rsid w:val="00181F7B"/>
    <w:rsid w:val="00181F80"/>
    <w:rsid w:val="00182355"/>
    <w:rsid w:val="00182425"/>
    <w:rsid w:val="00182559"/>
    <w:rsid w:val="00182607"/>
    <w:rsid w:val="001829C5"/>
    <w:rsid w:val="00182BBC"/>
    <w:rsid w:val="00182FD7"/>
    <w:rsid w:val="0018309C"/>
    <w:rsid w:val="00183138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6011"/>
    <w:rsid w:val="001860AA"/>
    <w:rsid w:val="001860B9"/>
    <w:rsid w:val="00186311"/>
    <w:rsid w:val="00186627"/>
    <w:rsid w:val="00186691"/>
    <w:rsid w:val="0018694C"/>
    <w:rsid w:val="00186B9D"/>
    <w:rsid w:val="00186C9E"/>
    <w:rsid w:val="00186D46"/>
    <w:rsid w:val="00186EC8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D"/>
    <w:rsid w:val="00190F8C"/>
    <w:rsid w:val="0019134A"/>
    <w:rsid w:val="001913CE"/>
    <w:rsid w:val="00191593"/>
    <w:rsid w:val="001917FB"/>
    <w:rsid w:val="00191877"/>
    <w:rsid w:val="0019198B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529"/>
    <w:rsid w:val="0019361F"/>
    <w:rsid w:val="00193A48"/>
    <w:rsid w:val="00193D18"/>
    <w:rsid w:val="001945C2"/>
    <w:rsid w:val="001945DC"/>
    <w:rsid w:val="001946A6"/>
    <w:rsid w:val="0019499C"/>
    <w:rsid w:val="00194BD3"/>
    <w:rsid w:val="00194FEB"/>
    <w:rsid w:val="001950A1"/>
    <w:rsid w:val="001957E3"/>
    <w:rsid w:val="001958B7"/>
    <w:rsid w:val="001959B5"/>
    <w:rsid w:val="00195A8D"/>
    <w:rsid w:val="00195EE9"/>
    <w:rsid w:val="0019658A"/>
    <w:rsid w:val="00196731"/>
    <w:rsid w:val="001967D1"/>
    <w:rsid w:val="00196CBB"/>
    <w:rsid w:val="001971FD"/>
    <w:rsid w:val="0019728F"/>
    <w:rsid w:val="00197477"/>
    <w:rsid w:val="0019753A"/>
    <w:rsid w:val="00197942"/>
    <w:rsid w:val="00197E37"/>
    <w:rsid w:val="00197EC9"/>
    <w:rsid w:val="00197EEF"/>
    <w:rsid w:val="001A012D"/>
    <w:rsid w:val="001A0F52"/>
    <w:rsid w:val="001A13F4"/>
    <w:rsid w:val="001A1616"/>
    <w:rsid w:val="001A17B3"/>
    <w:rsid w:val="001A1DDE"/>
    <w:rsid w:val="001A237D"/>
    <w:rsid w:val="001A28CA"/>
    <w:rsid w:val="001A2E6A"/>
    <w:rsid w:val="001A310C"/>
    <w:rsid w:val="001A317E"/>
    <w:rsid w:val="001A3777"/>
    <w:rsid w:val="001A38D1"/>
    <w:rsid w:val="001A3AFE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28"/>
    <w:rsid w:val="001A475E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85C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DA8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E90"/>
    <w:rsid w:val="001B2EA2"/>
    <w:rsid w:val="001B3356"/>
    <w:rsid w:val="001B35E1"/>
    <w:rsid w:val="001B3995"/>
    <w:rsid w:val="001B39A7"/>
    <w:rsid w:val="001B3B0A"/>
    <w:rsid w:val="001B3C07"/>
    <w:rsid w:val="001B3D1E"/>
    <w:rsid w:val="001B3F16"/>
    <w:rsid w:val="001B4765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7F3"/>
    <w:rsid w:val="001B69BE"/>
    <w:rsid w:val="001B69F3"/>
    <w:rsid w:val="001B6CDC"/>
    <w:rsid w:val="001B70EF"/>
    <w:rsid w:val="001B792B"/>
    <w:rsid w:val="001B7A0B"/>
    <w:rsid w:val="001B7A42"/>
    <w:rsid w:val="001B7A64"/>
    <w:rsid w:val="001B7E07"/>
    <w:rsid w:val="001B7EB1"/>
    <w:rsid w:val="001B7F80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418"/>
    <w:rsid w:val="001C45D3"/>
    <w:rsid w:val="001C469A"/>
    <w:rsid w:val="001C476E"/>
    <w:rsid w:val="001C485D"/>
    <w:rsid w:val="001C4F96"/>
    <w:rsid w:val="001C512C"/>
    <w:rsid w:val="001C5635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A11"/>
    <w:rsid w:val="001D014E"/>
    <w:rsid w:val="001D0182"/>
    <w:rsid w:val="001D075D"/>
    <w:rsid w:val="001D0AC3"/>
    <w:rsid w:val="001D0E5E"/>
    <w:rsid w:val="001D0FD2"/>
    <w:rsid w:val="001D1124"/>
    <w:rsid w:val="001D13D0"/>
    <w:rsid w:val="001D16A6"/>
    <w:rsid w:val="001D188B"/>
    <w:rsid w:val="001D1BF3"/>
    <w:rsid w:val="001D1C4D"/>
    <w:rsid w:val="001D2261"/>
    <w:rsid w:val="001D23FE"/>
    <w:rsid w:val="001D24E3"/>
    <w:rsid w:val="001D2A1C"/>
    <w:rsid w:val="001D2B07"/>
    <w:rsid w:val="001D2C62"/>
    <w:rsid w:val="001D2CC6"/>
    <w:rsid w:val="001D2D05"/>
    <w:rsid w:val="001D3931"/>
    <w:rsid w:val="001D3A87"/>
    <w:rsid w:val="001D471A"/>
    <w:rsid w:val="001D4BFC"/>
    <w:rsid w:val="001D569A"/>
    <w:rsid w:val="001D5891"/>
    <w:rsid w:val="001D5D38"/>
    <w:rsid w:val="001D5EB4"/>
    <w:rsid w:val="001D616C"/>
    <w:rsid w:val="001D706C"/>
    <w:rsid w:val="001D7310"/>
    <w:rsid w:val="001D7346"/>
    <w:rsid w:val="001D7560"/>
    <w:rsid w:val="001D7728"/>
    <w:rsid w:val="001D77A2"/>
    <w:rsid w:val="001D7FE2"/>
    <w:rsid w:val="001E01EE"/>
    <w:rsid w:val="001E061F"/>
    <w:rsid w:val="001E0C03"/>
    <w:rsid w:val="001E0C28"/>
    <w:rsid w:val="001E0E06"/>
    <w:rsid w:val="001E0E0E"/>
    <w:rsid w:val="001E1113"/>
    <w:rsid w:val="001E1217"/>
    <w:rsid w:val="001E1804"/>
    <w:rsid w:val="001E1B34"/>
    <w:rsid w:val="001E1C08"/>
    <w:rsid w:val="001E1C75"/>
    <w:rsid w:val="001E1E91"/>
    <w:rsid w:val="001E2120"/>
    <w:rsid w:val="001E24E0"/>
    <w:rsid w:val="001E263C"/>
    <w:rsid w:val="001E2FC9"/>
    <w:rsid w:val="001E3171"/>
    <w:rsid w:val="001E3AB8"/>
    <w:rsid w:val="001E3B1D"/>
    <w:rsid w:val="001E3D8B"/>
    <w:rsid w:val="001E42ED"/>
    <w:rsid w:val="001E455C"/>
    <w:rsid w:val="001E467B"/>
    <w:rsid w:val="001E4B3A"/>
    <w:rsid w:val="001E4F42"/>
    <w:rsid w:val="001E50DA"/>
    <w:rsid w:val="001E5275"/>
    <w:rsid w:val="001E535C"/>
    <w:rsid w:val="001E53C0"/>
    <w:rsid w:val="001E54DC"/>
    <w:rsid w:val="001E5BF2"/>
    <w:rsid w:val="001E6013"/>
    <w:rsid w:val="001E61F5"/>
    <w:rsid w:val="001E690F"/>
    <w:rsid w:val="001E6973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E55"/>
    <w:rsid w:val="001E7EF3"/>
    <w:rsid w:val="001F018B"/>
    <w:rsid w:val="001F05AF"/>
    <w:rsid w:val="001F05C8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2002"/>
    <w:rsid w:val="001F3449"/>
    <w:rsid w:val="001F35C9"/>
    <w:rsid w:val="001F375A"/>
    <w:rsid w:val="001F3A62"/>
    <w:rsid w:val="001F3BAE"/>
    <w:rsid w:val="001F3CDC"/>
    <w:rsid w:val="001F3DC3"/>
    <w:rsid w:val="001F415C"/>
    <w:rsid w:val="001F4163"/>
    <w:rsid w:val="001F4195"/>
    <w:rsid w:val="001F42B0"/>
    <w:rsid w:val="001F4A6E"/>
    <w:rsid w:val="001F4F88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6A9"/>
    <w:rsid w:val="00200AA3"/>
    <w:rsid w:val="00200EC6"/>
    <w:rsid w:val="0020178D"/>
    <w:rsid w:val="002019FA"/>
    <w:rsid w:val="00201AC6"/>
    <w:rsid w:val="00201F1F"/>
    <w:rsid w:val="0020203A"/>
    <w:rsid w:val="002022C5"/>
    <w:rsid w:val="002027AE"/>
    <w:rsid w:val="00202830"/>
    <w:rsid w:val="00202EBF"/>
    <w:rsid w:val="00203388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558"/>
    <w:rsid w:val="00205CF6"/>
    <w:rsid w:val="00205DC2"/>
    <w:rsid w:val="00205E1D"/>
    <w:rsid w:val="00205F0B"/>
    <w:rsid w:val="00205FEA"/>
    <w:rsid w:val="00206D09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524"/>
    <w:rsid w:val="0021056F"/>
    <w:rsid w:val="00210BAF"/>
    <w:rsid w:val="00211118"/>
    <w:rsid w:val="002112DE"/>
    <w:rsid w:val="00211981"/>
    <w:rsid w:val="00211C3F"/>
    <w:rsid w:val="002120FA"/>
    <w:rsid w:val="00212891"/>
    <w:rsid w:val="00212E1F"/>
    <w:rsid w:val="0021349D"/>
    <w:rsid w:val="002134D3"/>
    <w:rsid w:val="00213E07"/>
    <w:rsid w:val="0021429E"/>
    <w:rsid w:val="00214517"/>
    <w:rsid w:val="002146F5"/>
    <w:rsid w:val="00215008"/>
    <w:rsid w:val="002150B3"/>
    <w:rsid w:val="00216484"/>
    <w:rsid w:val="002166DB"/>
    <w:rsid w:val="00216DA7"/>
    <w:rsid w:val="00217259"/>
    <w:rsid w:val="002172F1"/>
    <w:rsid w:val="00217695"/>
    <w:rsid w:val="00217716"/>
    <w:rsid w:val="00217915"/>
    <w:rsid w:val="00217A3D"/>
    <w:rsid w:val="00217B42"/>
    <w:rsid w:val="002200D4"/>
    <w:rsid w:val="002204DB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2130"/>
    <w:rsid w:val="0022236F"/>
    <w:rsid w:val="00222C5F"/>
    <w:rsid w:val="00222E3B"/>
    <w:rsid w:val="0022311F"/>
    <w:rsid w:val="00223FCB"/>
    <w:rsid w:val="002245CC"/>
    <w:rsid w:val="00224914"/>
    <w:rsid w:val="0022538B"/>
    <w:rsid w:val="002257E1"/>
    <w:rsid w:val="00225879"/>
    <w:rsid w:val="00225EFE"/>
    <w:rsid w:val="0022623F"/>
    <w:rsid w:val="002263B7"/>
    <w:rsid w:val="002264E4"/>
    <w:rsid w:val="002267E3"/>
    <w:rsid w:val="00226ADD"/>
    <w:rsid w:val="00226BEB"/>
    <w:rsid w:val="00226C22"/>
    <w:rsid w:val="00226D83"/>
    <w:rsid w:val="00226E92"/>
    <w:rsid w:val="00226FA0"/>
    <w:rsid w:val="00227171"/>
    <w:rsid w:val="002274D8"/>
    <w:rsid w:val="002274E3"/>
    <w:rsid w:val="00227AB8"/>
    <w:rsid w:val="002300A6"/>
    <w:rsid w:val="002303B5"/>
    <w:rsid w:val="0023069C"/>
    <w:rsid w:val="00230825"/>
    <w:rsid w:val="00230928"/>
    <w:rsid w:val="00230983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200"/>
    <w:rsid w:val="00234894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D05"/>
    <w:rsid w:val="00235E2F"/>
    <w:rsid w:val="00235EBA"/>
    <w:rsid w:val="00235F2B"/>
    <w:rsid w:val="002360F7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212E"/>
    <w:rsid w:val="002421C3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432E"/>
    <w:rsid w:val="00244F39"/>
    <w:rsid w:val="00245036"/>
    <w:rsid w:val="0024517E"/>
    <w:rsid w:val="00245A85"/>
    <w:rsid w:val="00245DEC"/>
    <w:rsid w:val="00245F4D"/>
    <w:rsid w:val="00246368"/>
    <w:rsid w:val="002463A0"/>
    <w:rsid w:val="002468CC"/>
    <w:rsid w:val="00246937"/>
    <w:rsid w:val="00246938"/>
    <w:rsid w:val="00246EF7"/>
    <w:rsid w:val="0024725E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E94"/>
    <w:rsid w:val="0025219F"/>
    <w:rsid w:val="00252208"/>
    <w:rsid w:val="00252237"/>
    <w:rsid w:val="002525C6"/>
    <w:rsid w:val="00252677"/>
    <w:rsid w:val="00252704"/>
    <w:rsid w:val="00252CD6"/>
    <w:rsid w:val="00252F8F"/>
    <w:rsid w:val="0025347C"/>
    <w:rsid w:val="00253595"/>
    <w:rsid w:val="00253D47"/>
    <w:rsid w:val="002542A7"/>
    <w:rsid w:val="0025451A"/>
    <w:rsid w:val="0025465E"/>
    <w:rsid w:val="0025471E"/>
    <w:rsid w:val="00254E05"/>
    <w:rsid w:val="00254F20"/>
    <w:rsid w:val="00255225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33D"/>
    <w:rsid w:val="00257511"/>
    <w:rsid w:val="002576F4"/>
    <w:rsid w:val="00257866"/>
    <w:rsid w:val="00257BD4"/>
    <w:rsid w:val="00257E2F"/>
    <w:rsid w:val="00257EAE"/>
    <w:rsid w:val="002607A7"/>
    <w:rsid w:val="002608D9"/>
    <w:rsid w:val="00260B5C"/>
    <w:rsid w:val="00260C4A"/>
    <w:rsid w:val="00260EA6"/>
    <w:rsid w:val="002612AD"/>
    <w:rsid w:val="00261510"/>
    <w:rsid w:val="0026154C"/>
    <w:rsid w:val="0026173B"/>
    <w:rsid w:val="00261F1B"/>
    <w:rsid w:val="0026201A"/>
    <w:rsid w:val="002625CF"/>
    <w:rsid w:val="002626FD"/>
    <w:rsid w:val="00262DC2"/>
    <w:rsid w:val="002632DD"/>
    <w:rsid w:val="00263623"/>
    <w:rsid w:val="00263675"/>
    <w:rsid w:val="00263767"/>
    <w:rsid w:val="0026399A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98A"/>
    <w:rsid w:val="00267AC9"/>
    <w:rsid w:val="00270361"/>
    <w:rsid w:val="00270762"/>
    <w:rsid w:val="002707C6"/>
    <w:rsid w:val="00270873"/>
    <w:rsid w:val="00270997"/>
    <w:rsid w:val="00270A77"/>
    <w:rsid w:val="00270E7C"/>
    <w:rsid w:val="00270F11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542"/>
    <w:rsid w:val="0027274A"/>
    <w:rsid w:val="00272B50"/>
    <w:rsid w:val="00272D00"/>
    <w:rsid w:val="00272FF8"/>
    <w:rsid w:val="00273331"/>
    <w:rsid w:val="00273434"/>
    <w:rsid w:val="00273B78"/>
    <w:rsid w:val="00273CB1"/>
    <w:rsid w:val="00273EAB"/>
    <w:rsid w:val="002744F4"/>
    <w:rsid w:val="00274771"/>
    <w:rsid w:val="00274D80"/>
    <w:rsid w:val="00275011"/>
    <w:rsid w:val="00275047"/>
    <w:rsid w:val="002751CF"/>
    <w:rsid w:val="002751DC"/>
    <w:rsid w:val="002751F8"/>
    <w:rsid w:val="00275322"/>
    <w:rsid w:val="0027562F"/>
    <w:rsid w:val="00275680"/>
    <w:rsid w:val="00275917"/>
    <w:rsid w:val="00275ADF"/>
    <w:rsid w:val="00275F65"/>
    <w:rsid w:val="002761ED"/>
    <w:rsid w:val="002763EF"/>
    <w:rsid w:val="0027640B"/>
    <w:rsid w:val="0027642F"/>
    <w:rsid w:val="0027656E"/>
    <w:rsid w:val="00276739"/>
    <w:rsid w:val="00276C31"/>
    <w:rsid w:val="0027723A"/>
    <w:rsid w:val="002772D9"/>
    <w:rsid w:val="0027735F"/>
    <w:rsid w:val="0027798E"/>
    <w:rsid w:val="00277DC9"/>
    <w:rsid w:val="00277E00"/>
    <w:rsid w:val="00277EF7"/>
    <w:rsid w:val="002803D1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44F"/>
    <w:rsid w:val="002828D7"/>
    <w:rsid w:val="00282A55"/>
    <w:rsid w:val="00282B03"/>
    <w:rsid w:val="00282F47"/>
    <w:rsid w:val="00282FC0"/>
    <w:rsid w:val="0028334C"/>
    <w:rsid w:val="002833F4"/>
    <w:rsid w:val="0028367B"/>
    <w:rsid w:val="00283A0B"/>
    <w:rsid w:val="00283BF3"/>
    <w:rsid w:val="00283FC5"/>
    <w:rsid w:val="00284111"/>
    <w:rsid w:val="00284811"/>
    <w:rsid w:val="00284B5F"/>
    <w:rsid w:val="00284E00"/>
    <w:rsid w:val="00284E38"/>
    <w:rsid w:val="00284EB6"/>
    <w:rsid w:val="00285584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90225"/>
    <w:rsid w:val="0029043F"/>
    <w:rsid w:val="00290686"/>
    <w:rsid w:val="00290AB1"/>
    <w:rsid w:val="00290C7B"/>
    <w:rsid w:val="00290EEE"/>
    <w:rsid w:val="00291586"/>
    <w:rsid w:val="00291FD7"/>
    <w:rsid w:val="00291FF6"/>
    <w:rsid w:val="002920B8"/>
    <w:rsid w:val="0029223E"/>
    <w:rsid w:val="002922E6"/>
    <w:rsid w:val="00292690"/>
    <w:rsid w:val="002928AE"/>
    <w:rsid w:val="00292C39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700C"/>
    <w:rsid w:val="002974F0"/>
    <w:rsid w:val="002976EE"/>
    <w:rsid w:val="00297E81"/>
    <w:rsid w:val="002A03DA"/>
    <w:rsid w:val="002A0491"/>
    <w:rsid w:val="002A057C"/>
    <w:rsid w:val="002A0CA6"/>
    <w:rsid w:val="002A0FE1"/>
    <w:rsid w:val="002A10AE"/>
    <w:rsid w:val="002A1124"/>
    <w:rsid w:val="002A1162"/>
    <w:rsid w:val="002A14F4"/>
    <w:rsid w:val="002A17D3"/>
    <w:rsid w:val="002A1F83"/>
    <w:rsid w:val="002A23A5"/>
    <w:rsid w:val="002A2493"/>
    <w:rsid w:val="002A2792"/>
    <w:rsid w:val="002A321A"/>
    <w:rsid w:val="002A32CF"/>
    <w:rsid w:val="002A37F2"/>
    <w:rsid w:val="002A38E4"/>
    <w:rsid w:val="002A3D75"/>
    <w:rsid w:val="002A3DF0"/>
    <w:rsid w:val="002A402D"/>
    <w:rsid w:val="002A4462"/>
    <w:rsid w:val="002A488D"/>
    <w:rsid w:val="002A4CEC"/>
    <w:rsid w:val="002A4D48"/>
    <w:rsid w:val="002A4FB8"/>
    <w:rsid w:val="002A54C0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36F"/>
    <w:rsid w:val="002B03C3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5A3"/>
    <w:rsid w:val="002B1623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407"/>
    <w:rsid w:val="002B5488"/>
    <w:rsid w:val="002B5534"/>
    <w:rsid w:val="002B5566"/>
    <w:rsid w:val="002B5612"/>
    <w:rsid w:val="002B5796"/>
    <w:rsid w:val="002B57A5"/>
    <w:rsid w:val="002B5B84"/>
    <w:rsid w:val="002B610E"/>
    <w:rsid w:val="002B6428"/>
    <w:rsid w:val="002B64C3"/>
    <w:rsid w:val="002B68C2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357"/>
    <w:rsid w:val="002C13BE"/>
    <w:rsid w:val="002C1A78"/>
    <w:rsid w:val="002C1EAA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C3A"/>
    <w:rsid w:val="002C3D3C"/>
    <w:rsid w:val="002C3DB9"/>
    <w:rsid w:val="002C3FC4"/>
    <w:rsid w:val="002C40ED"/>
    <w:rsid w:val="002C452A"/>
    <w:rsid w:val="002C47D0"/>
    <w:rsid w:val="002C4AA5"/>
    <w:rsid w:val="002C4B90"/>
    <w:rsid w:val="002C4FA4"/>
    <w:rsid w:val="002C512E"/>
    <w:rsid w:val="002C5142"/>
    <w:rsid w:val="002C544C"/>
    <w:rsid w:val="002C5537"/>
    <w:rsid w:val="002C5B78"/>
    <w:rsid w:val="002C5C17"/>
    <w:rsid w:val="002C6341"/>
    <w:rsid w:val="002C6739"/>
    <w:rsid w:val="002C6963"/>
    <w:rsid w:val="002C6A44"/>
    <w:rsid w:val="002C6C4F"/>
    <w:rsid w:val="002C6EB1"/>
    <w:rsid w:val="002C700A"/>
    <w:rsid w:val="002C796E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965"/>
    <w:rsid w:val="002D2F0E"/>
    <w:rsid w:val="002D2F51"/>
    <w:rsid w:val="002D2FEE"/>
    <w:rsid w:val="002D317E"/>
    <w:rsid w:val="002D3623"/>
    <w:rsid w:val="002D39BC"/>
    <w:rsid w:val="002D3C42"/>
    <w:rsid w:val="002D3F93"/>
    <w:rsid w:val="002D458D"/>
    <w:rsid w:val="002D46A3"/>
    <w:rsid w:val="002D4706"/>
    <w:rsid w:val="002D4784"/>
    <w:rsid w:val="002D49A5"/>
    <w:rsid w:val="002D4B1A"/>
    <w:rsid w:val="002D4E37"/>
    <w:rsid w:val="002D51B3"/>
    <w:rsid w:val="002D536B"/>
    <w:rsid w:val="002D58B8"/>
    <w:rsid w:val="002D599F"/>
    <w:rsid w:val="002D5D8A"/>
    <w:rsid w:val="002D5DD6"/>
    <w:rsid w:val="002D5F26"/>
    <w:rsid w:val="002D5FAC"/>
    <w:rsid w:val="002D62BF"/>
    <w:rsid w:val="002D6428"/>
    <w:rsid w:val="002D642B"/>
    <w:rsid w:val="002D690D"/>
    <w:rsid w:val="002D6AD2"/>
    <w:rsid w:val="002D6BDF"/>
    <w:rsid w:val="002D6D0D"/>
    <w:rsid w:val="002D6E79"/>
    <w:rsid w:val="002D7388"/>
    <w:rsid w:val="002D7623"/>
    <w:rsid w:val="002D7900"/>
    <w:rsid w:val="002D7AF3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90A"/>
    <w:rsid w:val="002E1B39"/>
    <w:rsid w:val="002E1C01"/>
    <w:rsid w:val="002E225E"/>
    <w:rsid w:val="002E2301"/>
    <w:rsid w:val="002E2313"/>
    <w:rsid w:val="002E24A6"/>
    <w:rsid w:val="002E260D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4509"/>
    <w:rsid w:val="002E46EB"/>
    <w:rsid w:val="002E4BB0"/>
    <w:rsid w:val="002E4BBC"/>
    <w:rsid w:val="002E4D7A"/>
    <w:rsid w:val="002E50D6"/>
    <w:rsid w:val="002E50F4"/>
    <w:rsid w:val="002E55C3"/>
    <w:rsid w:val="002E595B"/>
    <w:rsid w:val="002E5BF6"/>
    <w:rsid w:val="002E5C2B"/>
    <w:rsid w:val="002E5C51"/>
    <w:rsid w:val="002E5E04"/>
    <w:rsid w:val="002E5EDE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11E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690"/>
    <w:rsid w:val="002F431A"/>
    <w:rsid w:val="002F45A3"/>
    <w:rsid w:val="002F4A0A"/>
    <w:rsid w:val="002F4B3F"/>
    <w:rsid w:val="002F4F93"/>
    <w:rsid w:val="002F505A"/>
    <w:rsid w:val="002F53BB"/>
    <w:rsid w:val="002F5682"/>
    <w:rsid w:val="002F63AC"/>
    <w:rsid w:val="002F6774"/>
    <w:rsid w:val="002F6795"/>
    <w:rsid w:val="002F682E"/>
    <w:rsid w:val="002F6F25"/>
    <w:rsid w:val="002F706E"/>
    <w:rsid w:val="002F7270"/>
    <w:rsid w:val="002F74BA"/>
    <w:rsid w:val="002F7AA8"/>
    <w:rsid w:val="002F7AB4"/>
    <w:rsid w:val="00300121"/>
    <w:rsid w:val="0030012C"/>
    <w:rsid w:val="003007EC"/>
    <w:rsid w:val="00300ECF"/>
    <w:rsid w:val="00301516"/>
    <w:rsid w:val="00301620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6DA"/>
    <w:rsid w:val="00303700"/>
    <w:rsid w:val="00303883"/>
    <w:rsid w:val="00303886"/>
    <w:rsid w:val="00303E16"/>
    <w:rsid w:val="003040E7"/>
    <w:rsid w:val="00304260"/>
    <w:rsid w:val="0030453A"/>
    <w:rsid w:val="00304AD5"/>
    <w:rsid w:val="00304C1E"/>
    <w:rsid w:val="00305033"/>
    <w:rsid w:val="00305217"/>
    <w:rsid w:val="00305483"/>
    <w:rsid w:val="003055C6"/>
    <w:rsid w:val="003057D6"/>
    <w:rsid w:val="00305961"/>
    <w:rsid w:val="00305BC8"/>
    <w:rsid w:val="00305D34"/>
    <w:rsid w:val="003068AB"/>
    <w:rsid w:val="00306CFA"/>
    <w:rsid w:val="00306D9B"/>
    <w:rsid w:val="00306DD8"/>
    <w:rsid w:val="00306E3F"/>
    <w:rsid w:val="00306E88"/>
    <w:rsid w:val="00306EC5"/>
    <w:rsid w:val="00307309"/>
    <w:rsid w:val="00307317"/>
    <w:rsid w:val="00307550"/>
    <w:rsid w:val="00307581"/>
    <w:rsid w:val="0030767D"/>
    <w:rsid w:val="00307A7A"/>
    <w:rsid w:val="00307D50"/>
    <w:rsid w:val="003104A9"/>
    <w:rsid w:val="0031099C"/>
    <w:rsid w:val="00310BA7"/>
    <w:rsid w:val="00310C6D"/>
    <w:rsid w:val="00311573"/>
    <w:rsid w:val="0031175E"/>
    <w:rsid w:val="003118AD"/>
    <w:rsid w:val="003118CA"/>
    <w:rsid w:val="00311BB4"/>
    <w:rsid w:val="00311F05"/>
    <w:rsid w:val="00311F65"/>
    <w:rsid w:val="003124B7"/>
    <w:rsid w:val="0031255F"/>
    <w:rsid w:val="0031258D"/>
    <w:rsid w:val="00312981"/>
    <w:rsid w:val="003136E0"/>
    <w:rsid w:val="003137AE"/>
    <w:rsid w:val="0031384B"/>
    <w:rsid w:val="00313B17"/>
    <w:rsid w:val="00313E25"/>
    <w:rsid w:val="00313FB5"/>
    <w:rsid w:val="003143C7"/>
    <w:rsid w:val="003145E7"/>
    <w:rsid w:val="003147D5"/>
    <w:rsid w:val="00314A7B"/>
    <w:rsid w:val="00314CA5"/>
    <w:rsid w:val="00315003"/>
    <w:rsid w:val="00315999"/>
    <w:rsid w:val="00315E32"/>
    <w:rsid w:val="00316221"/>
    <w:rsid w:val="0031651B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51B"/>
    <w:rsid w:val="0032055D"/>
    <w:rsid w:val="00321037"/>
    <w:rsid w:val="00321181"/>
    <w:rsid w:val="0032168C"/>
    <w:rsid w:val="003217BE"/>
    <w:rsid w:val="003218AC"/>
    <w:rsid w:val="00321975"/>
    <w:rsid w:val="00321CBA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80C"/>
    <w:rsid w:val="00324CFE"/>
    <w:rsid w:val="00324D93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573"/>
    <w:rsid w:val="003277E2"/>
    <w:rsid w:val="003278E8"/>
    <w:rsid w:val="003278FB"/>
    <w:rsid w:val="00327905"/>
    <w:rsid w:val="00327A88"/>
    <w:rsid w:val="00330073"/>
    <w:rsid w:val="00330233"/>
    <w:rsid w:val="0033055E"/>
    <w:rsid w:val="00330844"/>
    <w:rsid w:val="00330934"/>
    <w:rsid w:val="00330B4B"/>
    <w:rsid w:val="00330BE3"/>
    <w:rsid w:val="0033165E"/>
    <w:rsid w:val="00331C21"/>
    <w:rsid w:val="00331E14"/>
    <w:rsid w:val="00331E38"/>
    <w:rsid w:val="00331FAC"/>
    <w:rsid w:val="00332334"/>
    <w:rsid w:val="00332509"/>
    <w:rsid w:val="00332C58"/>
    <w:rsid w:val="00332EEB"/>
    <w:rsid w:val="00333211"/>
    <w:rsid w:val="00333362"/>
    <w:rsid w:val="00333B89"/>
    <w:rsid w:val="00333D73"/>
    <w:rsid w:val="00334EAB"/>
    <w:rsid w:val="00334FB7"/>
    <w:rsid w:val="00335251"/>
    <w:rsid w:val="00335845"/>
    <w:rsid w:val="0033587B"/>
    <w:rsid w:val="003359B9"/>
    <w:rsid w:val="00335BAA"/>
    <w:rsid w:val="003361B1"/>
    <w:rsid w:val="00336815"/>
    <w:rsid w:val="00336884"/>
    <w:rsid w:val="003368FD"/>
    <w:rsid w:val="00336969"/>
    <w:rsid w:val="00336E1C"/>
    <w:rsid w:val="00337038"/>
    <w:rsid w:val="00337129"/>
    <w:rsid w:val="00337BEC"/>
    <w:rsid w:val="00337D32"/>
    <w:rsid w:val="00337DF4"/>
    <w:rsid w:val="00340196"/>
    <w:rsid w:val="00340443"/>
    <w:rsid w:val="003405E9"/>
    <w:rsid w:val="0034086E"/>
    <w:rsid w:val="00340ACA"/>
    <w:rsid w:val="00340BE9"/>
    <w:rsid w:val="00340FE1"/>
    <w:rsid w:val="003410E9"/>
    <w:rsid w:val="0034134E"/>
    <w:rsid w:val="003419C6"/>
    <w:rsid w:val="003419F7"/>
    <w:rsid w:val="00341A23"/>
    <w:rsid w:val="00341CEF"/>
    <w:rsid w:val="003420BB"/>
    <w:rsid w:val="0034225B"/>
    <w:rsid w:val="00342321"/>
    <w:rsid w:val="003423A0"/>
    <w:rsid w:val="0034250B"/>
    <w:rsid w:val="0034297C"/>
    <w:rsid w:val="00342ABD"/>
    <w:rsid w:val="00342D69"/>
    <w:rsid w:val="00343041"/>
    <w:rsid w:val="0034321B"/>
    <w:rsid w:val="0034362F"/>
    <w:rsid w:val="0034373D"/>
    <w:rsid w:val="003437AD"/>
    <w:rsid w:val="00343A21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6176"/>
    <w:rsid w:val="003463C1"/>
    <w:rsid w:val="00346416"/>
    <w:rsid w:val="00346478"/>
    <w:rsid w:val="0034687F"/>
    <w:rsid w:val="00346B15"/>
    <w:rsid w:val="00346B45"/>
    <w:rsid w:val="00346F27"/>
    <w:rsid w:val="00346FF6"/>
    <w:rsid w:val="0034724D"/>
    <w:rsid w:val="00347447"/>
    <w:rsid w:val="00347828"/>
    <w:rsid w:val="0035014A"/>
    <w:rsid w:val="003505DF"/>
    <w:rsid w:val="003509A8"/>
    <w:rsid w:val="00350C81"/>
    <w:rsid w:val="00350E48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32FB"/>
    <w:rsid w:val="00353627"/>
    <w:rsid w:val="00353704"/>
    <w:rsid w:val="003539F8"/>
    <w:rsid w:val="00353AE1"/>
    <w:rsid w:val="00353D00"/>
    <w:rsid w:val="00353D8C"/>
    <w:rsid w:val="00353FC4"/>
    <w:rsid w:val="003542BE"/>
    <w:rsid w:val="00354528"/>
    <w:rsid w:val="0035498B"/>
    <w:rsid w:val="00354B6C"/>
    <w:rsid w:val="00354C2E"/>
    <w:rsid w:val="003550A8"/>
    <w:rsid w:val="00355CE3"/>
    <w:rsid w:val="00355DA8"/>
    <w:rsid w:val="003560A1"/>
    <w:rsid w:val="003560A5"/>
    <w:rsid w:val="00356420"/>
    <w:rsid w:val="00356457"/>
    <w:rsid w:val="003564CC"/>
    <w:rsid w:val="00356A46"/>
    <w:rsid w:val="00356BC6"/>
    <w:rsid w:val="00357007"/>
    <w:rsid w:val="00357C07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7A3"/>
    <w:rsid w:val="003629EF"/>
    <w:rsid w:val="00362C51"/>
    <w:rsid w:val="00362CC9"/>
    <w:rsid w:val="00362D17"/>
    <w:rsid w:val="00363080"/>
    <w:rsid w:val="003632F5"/>
    <w:rsid w:val="00363466"/>
    <w:rsid w:val="0036375E"/>
    <w:rsid w:val="00363828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A2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A9B"/>
    <w:rsid w:val="00367C4E"/>
    <w:rsid w:val="00370557"/>
    <w:rsid w:val="0037097F"/>
    <w:rsid w:val="003709A3"/>
    <w:rsid w:val="00370A98"/>
    <w:rsid w:val="00370AE7"/>
    <w:rsid w:val="00370B06"/>
    <w:rsid w:val="00370E3D"/>
    <w:rsid w:val="00371103"/>
    <w:rsid w:val="00371257"/>
    <w:rsid w:val="00371362"/>
    <w:rsid w:val="00371572"/>
    <w:rsid w:val="0037158B"/>
    <w:rsid w:val="003715C8"/>
    <w:rsid w:val="00371C93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571B"/>
    <w:rsid w:val="00375E5F"/>
    <w:rsid w:val="00375F5C"/>
    <w:rsid w:val="00375FFC"/>
    <w:rsid w:val="00376065"/>
    <w:rsid w:val="00376D68"/>
    <w:rsid w:val="00376EB7"/>
    <w:rsid w:val="00377043"/>
    <w:rsid w:val="003771E5"/>
    <w:rsid w:val="00377559"/>
    <w:rsid w:val="00377757"/>
    <w:rsid w:val="0037795B"/>
    <w:rsid w:val="00377CE7"/>
    <w:rsid w:val="00377EAF"/>
    <w:rsid w:val="0038030A"/>
    <w:rsid w:val="00380C20"/>
    <w:rsid w:val="003811C2"/>
    <w:rsid w:val="003815AA"/>
    <w:rsid w:val="0038168C"/>
    <w:rsid w:val="00381763"/>
    <w:rsid w:val="003821BA"/>
    <w:rsid w:val="003821D3"/>
    <w:rsid w:val="003821D5"/>
    <w:rsid w:val="00382406"/>
    <w:rsid w:val="003825BA"/>
    <w:rsid w:val="0038274D"/>
    <w:rsid w:val="00382E32"/>
    <w:rsid w:val="003830FA"/>
    <w:rsid w:val="0038313B"/>
    <w:rsid w:val="0038354D"/>
    <w:rsid w:val="00383993"/>
    <w:rsid w:val="00383C23"/>
    <w:rsid w:val="00383DF4"/>
    <w:rsid w:val="00384013"/>
    <w:rsid w:val="00384057"/>
    <w:rsid w:val="00384453"/>
    <w:rsid w:val="003844C0"/>
    <w:rsid w:val="00384AD7"/>
    <w:rsid w:val="00384FD8"/>
    <w:rsid w:val="00385144"/>
    <w:rsid w:val="00385627"/>
    <w:rsid w:val="003858E0"/>
    <w:rsid w:val="00385BC3"/>
    <w:rsid w:val="00385F93"/>
    <w:rsid w:val="00386127"/>
    <w:rsid w:val="00386342"/>
    <w:rsid w:val="0038647E"/>
    <w:rsid w:val="0038686A"/>
    <w:rsid w:val="00386ADE"/>
    <w:rsid w:val="00387040"/>
    <w:rsid w:val="003872B2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AEE"/>
    <w:rsid w:val="00392F08"/>
    <w:rsid w:val="0039323E"/>
    <w:rsid w:val="0039331A"/>
    <w:rsid w:val="003933A2"/>
    <w:rsid w:val="003933B1"/>
    <w:rsid w:val="00393A6C"/>
    <w:rsid w:val="0039406E"/>
    <w:rsid w:val="0039422F"/>
    <w:rsid w:val="0039431F"/>
    <w:rsid w:val="0039433A"/>
    <w:rsid w:val="0039437E"/>
    <w:rsid w:val="0039444B"/>
    <w:rsid w:val="00394477"/>
    <w:rsid w:val="00394A5F"/>
    <w:rsid w:val="00394B71"/>
    <w:rsid w:val="00394DEC"/>
    <w:rsid w:val="00394E34"/>
    <w:rsid w:val="00394EDB"/>
    <w:rsid w:val="0039506D"/>
    <w:rsid w:val="00395949"/>
    <w:rsid w:val="00395C41"/>
    <w:rsid w:val="00395EC7"/>
    <w:rsid w:val="00395F7F"/>
    <w:rsid w:val="00395F9F"/>
    <w:rsid w:val="00396676"/>
    <w:rsid w:val="00396A75"/>
    <w:rsid w:val="00396F41"/>
    <w:rsid w:val="00397207"/>
    <w:rsid w:val="00397466"/>
    <w:rsid w:val="003974D1"/>
    <w:rsid w:val="003974F5"/>
    <w:rsid w:val="0039779D"/>
    <w:rsid w:val="00397955"/>
    <w:rsid w:val="003979D5"/>
    <w:rsid w:val="00397A3C"/>
    <w:rsid w:val="00397F36"/>
    <w:rsid w:val="00397F91"/>
    <w:rsid w:val="003A04C7"/>
    <w:rsid w:val="003A0C90"/>
    <w:rsid w:val="003A13E2"/>
    <w:rsid w:val="003A154E"/>
    <w:rsid w:val="003A17A1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CFD"/>
    <w:rsid w:val="003A442E"/>
    <w:rsid w:val="003A4509"/>
    <w:rsid w:val="003A4B6F"/>
    <w:rsid w:val="003A4BB4"/>
    <w:rsid w:val="003A4C86"/>
    <w:rsid w:val="003A4D9C"/>
    <w:rsid w:val="003A4E37"/>
    <w:rsid w:val="003A5107"/>
    <w:rsid w:val="003A53B2"/>
    <w:rsid w:val="003A5469"/>
    <w:rsid w:val="003A5545"/>
    <w:rsid w:val="003A5C93"/>
    <w:rsid w:val="003A5DA1"/>
    <w:rsid w:val="003A5EDA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9C8"/>
    <w:rsid w:val="003A7ADD"/>
    <w:rsid w:val="003A7B7E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575"/>
    <w:rsid w:val="003B277B"/>
    <w:rsid w:val="003B2914"/>
    <w:rsid w:val="003B29D3"/>
    <w:rsid w:val="003B2C5A"/>
    <w:rsid w:val="003B2EAA"/>
    <w:rsid w:val="003B3050"/>
    <w:rsid w:val="003B375C"/>
    <w:rsid w:val="003B3F46"/>
    <w:rsid w:val="003B40E8"/>
    <w:rsid w:val="003B41A0"/>
    <w:rsid w:val="003B43DD"/>
    <w:rsid w:val="003B4417"/>
    <w:rsid w:val="003B44B7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4DD"/>
    <w:rsid w:val="003B7764"/>
    <w:rsid w:val="003B7B0C"/>
    <w:rsid w:val="003C0062"/>
    <w:rsid w:val="003C0297"/>
    <w:rsid w:val="003C03CA"/>
    <w:rsid w:val="003C047C"/>
    <w:rsid w:val="003C1648"/>
    <w:rsid w:val="003C1876"/>
    <w:rsid w:val="003C1CF7"/>
    <w:rsid w:val="003C1FFE"/>
    <w:rsid w:val="003C281E"/>
    <w:rsid w:val="003C2AB7"/>
    <w:rsid w:val="003C2B63"/>
    <w:rsid w:val="003C3423"/>
    <w:rsid w:val="003C3592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5082"/>
    <w:rsid w:val="003C50B0"/>
    <w:rsid w:val="003C50DD"/>
    <w:rsid w:val="003C5C28"/>
    <w:rsid w:val="003C5D3E"/>
    <w:rsid w:val="003C5DAF"/>
    <w:rsid w:val="003C72A0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B28"/>
    <w:rsid w:val="003D0E29"/>
    <w:rsid w:val="003D0E56"/>
    <w:rsid w:val="003D1141"/>
    <w:rsid w:val="003D135A"/>
    <w:rsid w:val="003D156B"/>
    <w:rsid w:val="003D1862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92"/>
    <w:rsid w:val="003D2996"/>
    <w:rsid w:val="003D2B35"/>
    <w:rsid w:val="003D2EAC"/>
    <w:rsid w:val="003D2F5F"/>
    <w:rsid w:val="003D34D6"/>
    <w:rsid w:val="003D35C4"/>
    <w:rsid w:val="003D396D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6057"/>
    <w:rsid w:val="003D6082"/>
    <w:rsid w:val="003D6176"/>
    <w:rsid w:val="003D63BE"/>
    <w:rsid w:val="003D640A"/>
    <w:rsid w:val="003D651E"/>
    <w:rsid w:val="003D704C"/>
    <w:rsid w:val="003D7474"/>
    <w:rsid w:val="003D76A5"/>
    <w:rsid w:val="003D78E6"/>
    <w:rsid w:val="003D7AA9"/>
    <w:rsid w:val="003D7CD6"/>
    <w:rsid w:val="003D7D4A"/>
    <w:rsid w:val="003E045E"/>
    <w:rsid w:val="003E061E"/>
    <w:rsid w:val="003E08AA"/>
    <w:rsid w:val="003E0B8C"/>
    <w:rsid w:val="003E10FB"/>
    <w:rsid w:val="003E1743"/>
    <w:rsid w:val="003E18F4"/>
    <w:rsid w:val="003E1B37"/>
    <w:rsid w:val="003E1E7F"/>
    <w:rsid w:val="003E1EA4"/>
    <w:rsid w:val="003E2274"/>
    <w:rsid w:val="003E2473"/>
    <w:rsid w:val="003E285F"/>
    <w:rsid w:val="003E2C43"/>
    <w:rsid w:val="003E2C6B"/>
    <w:rsid w:val="003E2E17"/>
    <w:rsid w:val="003E2FAA"/>
    <w:rsid w:val="003E31C7"/>
    <w:rsid w:val="003E329C"/>
    <w:rsid w:val="003E338D"/>
    <w:rsid w:val="003E3501"/>
    <w:rsid w:val="003E4068"/>
    <w:rsid w:val="003E44CC"/>
    <w:rsid w:val="003E45F5"/>
    <w:rsid w:val="003E49A4"/>
    <w:rsid w:val="003E51C4"/>
    <w:rsid w:val="003E52EB"/>
    <w:rsid w:val="003E548F"/>
    <w:rsid w:val="003E594C"/>
    <w:rsid w:val="003E5C5B"/>
    <w:rsid w:val="003E5E55"/>
    <w:rsid w:val="003E62E7"/>
    <w:rsid w:val="003E67EE"/>
    <w:rsid w:val="003E6806"/>
    <w:rsid w:val="003E6A1C"/>
    <w:rsid w:val="003E6B0F"/>
    <w:rsid w:val="003E6BC0"/>
    <w:rsid w:val="003E7220"/>
    <w:rsid w:val="003E724E"/>
    <w:rsid w:val="003E7541"/>
    <w:rsid w:val="003E7622"/>
    <w:rsid w:val="003E7AD7"/>
    <w:rsid w:val="003F01B7"/>
    <w:rsid w:val="003F0341"/>
    <w:rsid w:val="003F0591"/>
    <w:rsid w:val="003F05FA"/>
    <w:rsid w:val="003F06CC"/>
    <w:rsid w:val="003F0BA7"/>
    <w:rsid w:val="003F0F55"/>
    <w:rsid w:val="003F124F"/>
    <w:rsid w:val="003F1945"/>
    <w:rsid w:val="003F1B19"/>
    <w:rsid w:val="003F1C68"/>
    <w:rsid w:val="003F1E85"/>
    <w:rsid w:val="003F1EAE"/>
    <w:rsid w:val="003F2371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4031"/>
    <w:rsid w:val="003F40D9"/>
    <w:rsid w:val="003F414A"/>
    <w:rsid w:val="003F44DA"/>
    <w:rsid w:val="003F4900"/>
    <w:rsid w:val="003F4E15"/>
    <w:rsid w:val="003F53E1"/>
    <w:rsid w:val="003F5777"/>
    <w:rsid w:val="003F5922"/>
    <w:rsid w:val="003F59E5"/>
    <w:rsid w:val="003F5D1A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6FD"/>
    <w:rsid w:val="0040094F"/>
    <w:rsid w:val="00400C89"/>
    <w:rsid w:val="00400E10"/>
    <w:rsid w:val="00400EAF"/>
    <w:rsid w:val="00400F22"/>
    <w:rsid w:val="004010F3"/>
    <w:rsid w:val="004014EB"/>
    <w:rsid w:val="00401741"/>
    <w:rsid w:val="004017F6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CA"/>
    <w:rsid w:val="0040343A"/>
    <w:rsid w:val="0040353F"/>
    <w:rsid w:val="0040355C"/>
    <w:rsid w:val="00403604"/>
    <w:rsid w:val="00403607"/>
    <w:rsid w:val="00403980"/>
    <w:rsid w:val="004039E6"/>
    <w:rsid w:val="00403A33"/>
    <w:rsid w:val="00404333"/>
    <w:rsid w:val="004044CF"/>
    <w:rsid w:val="00404BBF"/>
    <w:rsid w:val="00404E44"/>
    <w:rsid w:val="00405B54"/>
    <w:rsid w:val="00405EA5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B6A"/>
    <w:rsid w:val="00407DFC"/>
    <w:rsid w:val="00407E9F"/>
    <w:rsid w:val="00407ED0"/>
    <w:rsid w:val="00410052"/>
    <w:rsid w:val="004101BA"/>
    <w:rsid w:val="0041026B"/>
    <w:rsid w:val="004104B1"/>
    <w:rsid w:val="00410645"/>
    <w:rsid w:val="00410693"/>
    <w:rsid w:val="004109B3"/>
    <w:rsid w:val="00410A60"/>
    <w:rsid w:val="00410D7F"/>
    <w:rsid w:val="00411181"/>
    <w:rsid w:val="00411728"/>
    <w:rsid w:val="004118CE"/>
    <w:rsid w:val="004118F1"/>
    <w:rsid w:val="00411C11"/>
    <w:rsid w:val="00411F82"/>
    <w:rsid w:val="00411FD3"/>
    <w:rsid w:val="00412671"/>
    <w:rsid w:val="004126DA"/>
    <w:rsid w:val="00412AE2"/>
    <w:rsid w:val="00412B0F"/>
    <w:rsid w:val="004130C9"/>
    <w:rsid w:val="004133E8"/>
    <w:rsid w:val="004135AF"/>
    <w:rsid w:val="004136E5"/>
    <w:rsid w:val="00414116"/>
    <w:rsid w:val="00414946"/>
    <w:rsid w:val="00414EDE"/>
    <w:rsid w:val="00415229"/>
    <w:rsid w:val="004152F2"/>
    <w:rsid w:val="00415348"/>
    <w:rsid w:val="004159D5"/>
    <w:rsid w:val="00415CC6"/>
    <w:rsid w:val="00416056"/>
    <w:rsid w:val="004160D1"/>
    <w:rsid w:val="004166A0"/>
    <w:rsid w:val="00416F04"/>
    <w:rsid w:val="004171FD"/>
    <w:rsid w:val="00417456"/>
    <w:rsid w:val="004174B0"/>
    <w:rsid w:val="00417527"/>
    <w:rsid w:val="00417573"/>
    <w:rsid w:val="00417AA5"/>
    <w:rsid w:val="004201BB"/>
    <w:rsid w:val="004202D1"/>
    <w:rsid w:val="0042090F"/>
    <w:rsid w:val="00420BBB"/>
    <w:rsid w:val="00420D06"/>
    <w:rsid w:val="00420D10"/>
    <w:rsid w:val="00420D45"/>
    <w:rsid w:val="00420DAF"/>
    <w:rsid w:val="00420EDC"/>
    <w:rsid w:val="0042106E"/>
    <w:rsid w:val="00421079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EF9"/>
    <w:rsid w:val="00423F9A"/>
    <w:rsid w:val="004245C6"/>
    <w:rsid w:val="00424985"/>
    <w:rsid w:val="00424C91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6052"/>
    <w:rsid w:val="00426B82"/>
    <w:rsid w:val="00426C7A"/>
    <w:rsid w:val="00426F43"/>
    <w:rsid w:val="00427095"/>
    <w:rsid w:val="00427139"/>
    <w:rsid w:val="004302CC"/>
    <w:rsid w:val="004305CF"/>
    <w:rsid w:val="0043063F"/>
    <w:rsid w:val="00430691"/>
    <w:rsid w:val="0043079B"/>
    <w:rsid w:val="00430818"/>
    <w:rsid w:val="004308D5"/>
    <w:rsid w:val="00430A9B"/>
    <w:rsid w:val="00430AA6"/>
    <w:rsid w:val="00430BC2"/>
    <w:rsid w:val="004310F3"/>
    <w:rsid w:val="0043117C"/>
    <w:rsid w:val="00431185"/>
    <w:rsid w:val="004319D3"/>
    <w:rsid w:val="00431B52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BA0"/>
    <w:rsid w:val="00433ECA"/>
    <w:rsid w:val="00433ED3"/>
    <w:rsid w:val="00433F2D"/>
    <w:rsid w:val="004341AD"/>
    <w:rsid w:val="00434C41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E2D"/>
    <w:rsid w:val="00436EFA"/>
    <w:rsid w:val="00436F16"/>
    <w:rsid w:val="00437113"/>
    <w:rsid w:val="0043762F"/>
    <w:rsid w:val="00437716"/>
    <w:rsid w:val="00437A7E"/>
    <w:rsid w:val="00437B65"/>
    <w:rsid w:val="00437D4F"/>
    <w:rsid w:val="00437D86"/>
    <w:rsid w:val="00437EB8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9C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AC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341"/>
    <w:rsid w:val="004535AF"/>
    <w:rsid w:val="00453626"/>
    <w:rsid w:val="00453E73"/>
    <w:rsid w:val="00453F9D"/>
    <w:rsid w:val="00453FB4"/>
    <w:rsid w:val="00454F94"/>
    <w:rsid w:val="004550B2"/>
    <w:rsid w:val="0045536C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7403"/>
    <w:rsid w:val="004575C8"/>
    <w:rsid w:val="004575D7"/>
    <w:rsid w:val="004578DB"/>
    <w:rsid w:val="00457C4E"/>
    <w:rsid w:val="004608AD"/>
    <w:rsid w:val="00460907"/>
    <w:rsid w:val="00461119"/>
    <w:rsid w:val="004613D4"/>
    <w:rsid w:val="0046144C"/>
    <w:rsid w:val="00461558"/>
    <w:rsid w:val="004618A7"/>
    <w:rsid w:val="00461DCF"/>
    <w:rsid w:val="00461EF1"/>
    <w:rsid w:val="0046204F"/>
    <w:rsid w:val="0046220B"/>
    <w:rsid w:val="00462282"/>
    <w:rsid w:val="004622A0"/>
    <w:rsid w:val="0046239E"/>
    <w:rsid w:val="004625AC"/>
    <w:rsid w:val="004634C3"/>
    <w:rsid w:val="0046375B"/>
    <w:rsid w:val="004638DD"/>
    <w:rsid w:val="004640ED"/>
    <w:rsid w:val="004642F9"/>
    <w:rsid w:val="00464519"/>
    <w:rsid w:val="0046495A"/>
    <w:rsid w:val="00465258"/>
    <w:rsid w:val="0046539B"/>
    <w:rsid w:val="004654B5"/>
    <w:rsid w:val="00465C4C"/>
    <w:rsid w:val="00465CAF"/>
    <w:rsid w:val="004661FB"/>
    <w:rsid w:val="0046627B"/>
    <w:rsid w:val="00466935"/>
    <w:rsid w:val="00466A18"/>
    <w:rsid w:val="00466A4A"/>
    <w:rsid w:val="00466A5B"/>
    <w:rsid w:val="00466B28"/>
    <w:rsid w:val="00467270"/>
    <w:rsid w:val="00467AFD"/>
    <w:rsid w:val="00467BB8"/>
    <w:rsid w:val="004700DA"/>
    <w:rsid w:val="00470196"/>
    <w:rsid w:val="00470233"/>
    <w:rsid w:val="0047034F"/>
    <w:rsid w:val="0047051D"/>
    <w:rsid w:val="00470AE8"/>
    <w:rsid w:val="00470AF8"/>
    <w:rsid w:val="00470C13"/>
    <w:rsid w:val="0047110D"/>
    <w:rsid w:val="00471309"/>
    <w:rsid w:val="004718A7"/>
    <w:rsid w:val="00471A55"/>
    <w:rsid w:val="00472333"/>
    <w:rsid w:val="0047276F"/>
    <w:rsid w:val="004727F1"/>
    <w:rsid w:val="00472932"/>
    <w:rsid w:val="00472E30"/>
    <w:rsid w:val="004736A8"/>
    <w:rsid w:val="004738DB"/>
    <w:rsid w:val="00473D29"/>
    <w:rsid w:val="00474A7A"/>
    <w:rsid w:val="00474B09"/>
    <w:rsid w:val="00474B36"/>
    <w:rsid w:val="00474FA2"/>
    <w:rsid w:val="0047536D"/>
    <w:rsid w:val="00475A78"/>
    <w:rsid w:val="00475B69"/>
    <w:rsid w:val="00475C96"/>
    <w:rsid w:val="00476058"/>
    <w:rsid w:val="004770FD"/>
    <w:rsid w:val="004773B6"/>
    <w:rsid w:val="004776C6"/>
    <w:rsid w:val="00477745"/>
    <w:rsid w:val="00477BAD"/>
    <w:rsid w:val="00480246"/>
    <w:rsid w:val="0048027C"/>
    <w:rsid w:val="004802B7"/>
    <w:rsid w:val="00480545"/>
    <w:rsid w:val="0048069E"/>
    <w:rsid w:val="00480D6F"/>
    <w:rsid w:val="00480E51"/>
    <w:rsid w:val="00480E5B"/>
    <w:rsid w:val="0048153F"/>
    <w:rsid w:val="004815B1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5E3"/>
    <w:rsid w:val="00482815"/>
    <w:rsid w:val="00482A5F"/>
    <w:rsid w:val="00482D28"/>
    <w:rsid w:val="00482DDA"/>
    <w:rsid w:val="00482F18"/>
    <w:rsid w:val="00483178"/>
    <w:rsid w:val="0048333C"/>
    <w:rsid w:val="00483472"/>
    <w:rsid w:val="004836E1"/>
    <w:rsid w:val="00483A7F"/>
    <w:rsid w:val="00483EC2"/>
    <w:rsid w:val="0048406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60C8"/>
    <w:rsid w:val="00486171"/>
    <w:rsid w:val="0048622F"/>
    <w:rsid w:val="004862D3"/>
    <w:rsid w:val="00486357"/>
    <w:rsid w:val="004864AE"/>
    <w:rsid w:val="00486B0A"/>
    <w:rsid w:val="00486E4E"/>
    <w:rsid w:val="00486E7D"/>
    <w:rsid w:val="004870F9"/>
    <w:rsid w:val="00487684"/>
    <w:rsid w:val="004878E2"/>
    <w:rsid w:val="004879F5"/>
    <w:rsid w:val="00490020"/>
    <w:rsid w:val="0049031D"/>
    <w:rsid w:val="00490367"/>
    <w:rsid w:val="00490581"/>
    <w:rsid w:val="004906F0"/>
    <w:rsid w:val="00490A27"/>
    <w:rsid w:val="00490BCB"/>
    <w:rsid w:val="00490DF3"/>
    <w:rsid w:val="00490F19"/>
    <w:rsid w:val="0049115E"/>
    <w:rsid w:val="004911F8"/>
    <w:rsid w:val="004912F2"/>
    <w:rsid w:val="004914DB"/>
    <w:rsid w:val="0049200C"/>
    <w:rsid w:val="004926EA"/>
    <w:rsid w:val="00492977"/>
    <w:rsid w:val="00492BF1"/>
    <w:rsid w:val="00492E71"/>
    <w:rsid w:val="00492EEC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57E"/>
    <w:rsid w:val="00494637"/>
    <w:rsid w:val="004946F7"/>
    <w:rsid w:val="004947DF"/>
    <w:rsid w:val="0049480C"/>
    <w:rsid w:val="004952F5"/>
    <w:rsid w:val="00495524"/>
    <w:rsid w:val="004956B4"/>
    <w:rsid w:val="00495FA2"/>
    <w:rsid w:val="00496103"/>
    <w:rsid w:val="00496193"/>
    <w:rsid w:val="00496830"/>
    <w:rsid w:val="00496C14"/>
    <w:rsid w:val="004971FE"/>
    <w:rsid w:val="00497451"/>
    <w:rsid w:val="00497556"/>
    <w:rsid w:val="004975CB"/>
    <w:rsid w:val="00497CDB"/>
    <w:rsid w:val="00497DEC"/>
    <w:rsid w:val="00497E5D"/>
    <w:rsid w:val="004A0228"/>
    <w:rsid w:val="004A0503"/>
    <w:rsid w:val="004A068E"/>
    <w:rsid w:val="004A07AF"/>
    <w:rsid w:val="004A0C43"/>
    <w:rsid w:val="004A133E"/>
    <w:rsid w:val="004A1559"/>
    <w:rsid w:val="004A1D49"/>
    <w:rsid w:val="004A2281"/>
    <w:rsid w:val="004A2AA7"/>
    <w:rsid w:val="004A303A"/>
    <w:rsid w:val="004A3066"/>
    <w:rsid w:val="004A32D1"/>
    <w:rsid w:val="004A372F"/>
    <w:rsid w:val="004A3A08"/>
    <w:rsid w:val="004A3B8B"/>
    <w:rsid w:val="004A3FA3"/>
    <w:rsid w:val="004A45FC"/>
    <w:rsid w:val="004A4635"/>
    <w:rsid w:val="004A4701"/>
    <w:rsid w:val="004A4EFD"/>
    <w:rsid w:val="004A5375"/>
    <w:rsid w:val="004A5735"/>
    <w:rsid w:val="004A6100"/>
    <w:rsid w:val="004A6573"/>
    <w:rsid w:val="004A6816"/>
    <w:rsid w:val="004A68A6"/>
    <w:rsid w:val="004A6A7D"/>
    <w:rsid w:val="004A7652"/>
    <w:rsid w:val="004A7677"/>
    <w:rsid w:val="004A7845"/>
    <w:rsid w:val="004A7B0B"/>
    <w:rsid w:val="004A7C8C"/>
    <w:rsid w:val="004A7DBA"/>
    <w:rsid w:val="004B0078"/>
    <w:rsid w:val="004B0C1E"/>
    <w:rsid w:val="004B0CED"/>
    <w:rsid w:val="004B0E1B"/>
    <w:rsid w:val="004B0EAC"/>
    <w:rsid w:val="004B0FBB"/>
    <w:rsid w:val="004B11CF"/>
    <w:rsid w:val="004B13C3"/>
    <w:rsid w:val="004B15E2"/>
    <w:rsid w:val="004B1750"/>
    <w:rsid w:val="004B28B1"/>
    <w:rsid w:val="004B2919"/>
    <w:rsid w:val="004B292C"/>
    <w:rsid w:val="004B3326"/>
    <w:rsid w:val="004B34CE"/>
    <w:rsid w:val="004B3AB3"/>
    <w:rsid w:val="004B3B6F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422"/>
    <w:rsid w:val="004B661E"/>
    <w:rsid w:val="004B6897"/>
    <w:rsid w:val="004B6B0C"/>
    <w:rsid w:val="004B6C28"/>
    <w:rsid w:val="004B6F7F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11D0"/>
    <w:rsid w:val="004C11EE"/>
    <w:rsid w:val="004C1A25"/>
    <w:rsid w:val="004C1BFA"/>
    <w:rsid w:val="004C1D02"/>
    <w:rsid w:val="004C1EDC"/>
    <w:rsid w:val="004C206B"/>
    <w:rsid w:val="004C2440"/>
    <w:rsid w:val="004C2457"/>
    <w:rsid w:val="004C3003"/>
    <w:rsid w:val="004C304A"/>
    <w:rsid w:val="004C3125"/>
    <w:rsid w:val="004C36B4"/>
    <w:rsid w:val="004C3729"/>
    <w:rsid w:val="004C37AF"/>
    <w:rsid w:val="004C38A7"/>
    <w:rsid w:val="004C3EE2"/>
    <w:rsid w:val="004C40A4"/>
    <w:rsid w:val="004C42BD"/>
    <w:rsid w:val="004C442C"/>
    <w:rsid w:val="004C4627"/>
    <w:rsid w:val="004C4D77"/>
    <w:rsid w:val="004C5519"/>
    <w:rsid w:val="004C591C"/>
    <w:rsid w:val="004C592D"/>
    <w:rsid w:val="004C5ABA"/>
    <w:rsid w:val="004C6399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D70"/>
    <w:rsid w:val="004D0C53"/>
    <w:rsid w:val="004D0CA5"/>
    <w:rsid w:val="004D14F0"/>
    <w:rsid w:val="004D1501"/>
    <w:rsid w:val="004D1624"/>
    <w:rsid w:val="004D19CC"/>
    <w:rsid w:val="004D1B58"/>
    <w:rsid w:val="004D1D90"/>
    <w:rsid w:val="004D1DA4"/>
    <w:rsid w:val="004D1EB6"/>
    <w:rsid w:val="004D1ED3"/>
    <w:rsid w:val="004D22FB"/>
    <w:rsid w:val="004D2346"/>
    <w:rsid w:val="004D2561"/>
    <w:rsid w:val="004D274C"/>
    <w:rsid w:val="004D2925"/>
    <w:rsid w:val="004D2934"/>
    <w:rsid w:val="004D2AAF"/>
    <w:rsid w:val="004D2B44"/>
    <w:rsid w:val="004D2CA3"/>
    <w:rsid w:val="004D2E8A"/>
    <w:rsid w:val="004D2F53"/>
    <w:rsid w:val="004D367C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3A"/>
    <w:rsid w:val="004D5EA6"/>
    <w:rsid w:val="004D614D"/>
    <w:rsid w:val="004D61E1"/>
    <w:rsid w:val="004D625B"/>
    <w:rsid w:val="004D6569"/>
    <w:rsid w:val="004D6A80"/>
    <w:rsid w:val="004D6A99"/>
    <w:rsid w:val="004D6AA1"/>
    <w:rsid w:val="004D6F95"/>
    <w:rsid w:val="004D71B7"/>
    <w:rsid w:val="004D7228"/>
    <w:rsid w:val="004D7654"/>
    <w:rsid w:val="004D7697"/>
    <w:rsid w:val="004D78DD"/>
    <w:rsid w:val="004D797C"/>
    <w:rsid w:val="004D7B92"/>
    <w:rsid w:val="004D7C2C"/>
    <w:rsid w:val="004D7D7B"/>
    <w:rsid w:val="004D7E2D"/>
    <w:rsid w:val="004E0085"/>
    <w:rsid w:val="004E02A1"/>
    <w:rsid w:val="004E02A3"/>
    <w:rsid w:val="004E03DC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451"/>
    <w:rsid w:val="004E54E0"/>
    <w:rsid w:val="004E5622"/>
    <w:rsid w:val="004E57D7"/>
    <w:rsid w:val="004E5950"/>
    <w:rsid w:val="004E5A4A"/>
    <w:rsid w:val="004E5B16"/>
    <w:rsid w:val="004E5B2C"/>
    <w:rsid w:val="004E5BE9"/>
    <w:rsid w:val="004E602F"/>
    <w:rsid w:val="004E6258"/>
    <w:rsid w:val="004E6498"/>
    <w:rsid w:val="004E64C4"/>
    <w:rsid w:val="004E6755"/>
    <w:rsid w:val="004E67FE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42F"/>
    <w:rsid w:val="004F08E1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33AE"/>
    <w:rsid w:val="004F38DC"/>
    <w:rsid w:val="004F39DC"/>
    <w:rsid w:val="004F3A98"/>
    <w:rsid w:val="004F3C4A"/>
    <w:rsid w:val="004F3FF7"/>
    <w:rsid w:val="004F4106"/>
    <w:rsid w:val="004F4656"/>
    <w:rsid w:val="004F46FC"/>
    <w:rsid w:val="004F484D"/>
    <w:rsid w:val="004F49C4"/>
    <w:rsid w:val="004F4E86"/>
    <w:rsid w:val="004F5085"/>
    <w:rsid w:val="004F53B1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12DD"/>
    <w:rsid w:val="00501780"/>
    <w:rsid w:val="005018AE"/>
    <w:rsid w:val="00502685"/>
    <w:rsid w:val="005026BA"/>
    <w:rsid w:val="005027DD"/>
    <w:rsid w:val="00502942"/>
    <w:rsid w:val="00502A6D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24B"/>
    <w:rsid w:val="00505452"/>
    <w:rsid w:val="0050562E"/>
    <w:rsid w:val="0050580C"/>
    <w:rsid w:val="0050583B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DFF"/>
    <w:rsid w:val="0051009F"/>
    <w:rsid w:val="005102D5"/>
    <w:rsid w:val="0051055D"/>
    <w:rsid w:val="005107D9"/>
    <w:rsid w:val="005110E5"/>
    <w:rsid w:val="005111E7"/>
    <w:rsid w:val="00511225"/>
    <w:rsid w:val="00511351"/>
    <w:rsid w:val="005116F8"/>
    <w:rsid w:val="00511E1F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E4"/>
    <w:rsid w:val="00514BE9"/>
    <w:rsid w:val="00514FD1"/>
    <w:rsid w:val="005153E8"/>
    <w:rsid w:val="00515556"/>
    <w:rsid w:val="0051576E"/>
    <w:rsid w:val="00515B94"/>
    <w:rsid w:val="00515DB0"/>
    <w:rsid w:val="00516208"/>
    <w:rsid w:val="00516733"/>
    <w:rsid w:val="00516833"/>
    <w:rsid w:val="00516BF5"/>
    <w:rsid w:val="00516DFE"/>
    <w:rsid w:val="005170CE"/>
    <w:rsid w:val="0051712B"/>
    <w:rsid w:val="005179A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FA9"/>
    <w:rsid w:val="005230B3"/>
    <w:rsid w:val="00523265"/>
    <w:rsid w:val="005233A1"/>
    <w:rsid w:val="00523489"/>
    <w:rsid w:val="005238E1"/>
    <w:rsid w:val="00523FA6"/>
    <w:rsid w:val="00524A7C"/>
    <w:rsid w:val="00524B5F"/>
    <w:rsid w:val="00524C83"/>
    <w:rsid w:val="00524E47"/>
    <w:rsid w:val="005250EA"/>
    <w:rsid w:val="0052526C"/>
    <w:rsid w:val="00525454"/>
    <w:rsid w:val="00525A8D"/>
    <w:rsid w:val="00525AF2"/>
    <w:rsid w:val="00525B7C"/>
    <w:rsid w:val="00525EB1"/>
    <w:rsid w:val="00526105"/>
    <w:rsid w:val="005267C2"/>
    <w:rsid w:val="005270D0"/>
    <w:rsid w:val="00527407"/>
    <w:rsid w:val="0052771D"/>
    <w:rsid w:val="005279B0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B43"/>
    <w:rsid w:val="005321C9"/>
    <w:rsid w:val="005322D6"/>
    <w:rsid w:val="00532367"/>
    <w:rsid w:val="00532373"/>
    <w:rsid w:val="00532637"/>
    <w:rsid w:val="0053298F"/>
    <w:rsid w:val="005329C5"/>
    <w:rsid w:val="00532E46"/>
    <w:rsid w:val="00532F3E"/>
    <w:rsid w:val="005330FA"/>
    <w:rsid w:val="00533179"/>
    <w:rsid w:val="005336C4"/>
    <w:rsid w:val="00533991"/>
    <w:rsid w:val="00533A13"/>
    <w:rsid w:val="00533A9E"/>
    <w:rsid w:val="00533BCE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3F6"/>
    <w:rsid w:val="0053640B"/>
    <w:rsid w:val="005367F2"/>
    <w:rsid w:val="00536F4C"/>
    <w:rsid w:val="00536FE0"/>
    <w:rsid w:val="00537458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CAB"/>
    <w:rsid w:val="00542CDF"/>
    <w:rsid w:val="00543BA3"/>
    <w:rsid w:val="00543C06"/>
    <w:rsid w:val="005440B5"/>
    <w:rsid w:val="0054425E"/>
    <w:rsid w:val="0054452F"/>
    <w:rsid w:val="0054478C"/>
    <w:rsid w:val="00544DC9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AEE"/>
    <w:rsid w:val="00546ECA"/>
    <w:rsid w:val="00546F31"/>
    <w:rsid w:val="00547038"/>
    <w:rsid w:val="005471D4"/>
    <w:rsid w:val="00547B11"/>
    <w:rsid w:val="00547B47"/>
    <w:rsid w:val="00547E1B"/>
    <w:rsid w:val="005501FE"/>
    <w:rsid w:val="0055032F"/>
    <w:rsid w:val="005505C1"/>
    <w:rsid w:val="005507C3"/>
    <w:rsid w:val="005509C8"/>
    <w:rsid w:val="00551254"/>
    <w:rsid w:val="005512B8"/>
    <w:rsid w:val="00551319"/>
    <w:rsid w:val="00551391"/>
    <w:rsid w:val="0055148A"/>
    <w:rsid w:val="0055159C"/>
    <w:rsid w:val="00551A69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FFC"/>
    <w:rsid w:val="005542B5"/>
    <w:rsid w:val="005543BF"/>
    <w:rsid w:val="00554441"/>
    <w:rsid w:val="00554779"/>
    <w:rsid w:val="0055483D"/>
    <w:rsid w:val="00554C82"/>
    <w:rsid w:val="00554D44"/>
    <w:rsid w:val="00555553"/>
    <w:rsid w:val="0055584E"/>
    <w:rsid w:val="00555F3F"/>
    <w:rsid w:val="00556380"/>
    <w:rsid w:val="005563BE"/>
    <w:rsid w:val="00556DC0"/>
    <w:rsid w:val="00556F09"/>
    <w:rsid w:val="00556F35"/>
    <w:rsid w:val="00557073"/>
    <w:rsid w:val="00557075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F6"/>
    <w:rsid w:val="00561BF7"/>
    <w:rsid w:val="00561CA4"/>
    <w:rsid w:val="00562062"/>
    <w:rsid w:val="0056210A"/>
    <w:rsid w:val="00562120"/>
    <w:rsid w:val="0056229A"/>
    <w:rsid w:val="0056235B"/>
    <w:rsid w:val="005624DD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92D"/>
    <w:rsid w:val="00563A8C"/>
    <w:rsid w:val="00563DF3"/>
    <w:rsid w:val="00563EAE"/>
    <w:rsid w:val="005644D1"/>
    <w:rsid w:val="00565711"/>
    <w:rsid w:val="005657E2"/>
    <w:rsid w:val="00565816"/>
    <w:rsid w:val="00566077"/>
    <w:rsid w:val="005661F9"/>
    <w:rsid w:val="0056623E"/>
    <w:rsid w:val="00566479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830"/>
    <w:rsid w:val="00567874"/>
    <w:rsid w:val="0056791D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18E3"/>
    <w:rsid w:val="00571C3D"/>
    <w:rsid w:val="00571DB1"/>
    <w:rsid w:val="00571FA7"/>
    <w:rsid w:val="0057212F"/>
    <w:rsid w:val="005721FC"/>
    <w:rsid w:val="00572253"/>
    <w:rsid w:val="00572B08"/>
    <w:rsid w:val="00572C0D"/>
    <w:rsid w:val="00572D10"/>
    <w:rsid w:val="00572D53"/>
    <w:rsid w:val="00572DD9"/>
    <w:rsid w:val="00572E11"/>
    <w:rsid w:val="00572FC7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F1F"/>
    <w:rsid w:val="005774B7"/>
    <w:rsid w:val="005775D5"/>
    <w:rsid w:val="00577734"/>
    <w:rsid w:val="005779AF"/>
    <w:rsid w:val="0058000D"/>
    <w:rsid w:val="005802E7"/>
    <w:rsid w:val="00580552"/>
    <w:rsid w:val="00580897"/>
    <w:rsid w:val="00580A39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61B"/>
    <w:rsid w:val="00583806"/>
    <w:rsid w:val="005838F9"/>
    <w:rsid w:val="00583BE9"/>
    <w:rsid w:val="005841DF"/>
    <w:rsid w:val="00584362"/>
    <w:rsid w:val="00584416"/>
    <w:rsid w:val="005844E3"/>
    <w:rsid w:val="00584B45"/>
    <w:rsid w:val="00584CB0"/>
    <w:rsid w:val="00584CB5"/>
    <w:rsid w:val="00584D3A"/>
    <w:rsid w:val="00585A80"/>
    <w:rsid w:val="00585D0C"/>
    <w:rsid w:val="00585DF1"/>
    <w:rsid w:val="00586496"/>
    <w:rsid w:val="005865A2"/>
    <w:rsid w:val="00586748"/>
    <w:rsid w:val="00586DA9"/>
    <w:rsid w:val="00587044"/>
    <w:rsid w:val="00587263"/>
    <w:rsid w:val="0058728E"/>
    <w:rsid w:val="0058744A"/>
    <w:rsid w:val="0058757D"/>
    <w:rsid w:val="00587591"/>
    <w:rsid w:val="005876E4"/>
    <w:rsid w:val="00587768"/>
    <w:rsid w:val="00587B86"/>
    <w:rsid w:val="00590203"/>
    <w:rsid w:val="00591294"/>
    <w:rsid w:val="00591354"/>
    <w:rsid w:val="00591359"/>
    <w:rsid w:val="00591803"/>
    <w:rsid w:val="00591B85"/>
    <w:rsid w:val="00591C58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7"/>
    <w:rsid w:val="0059380A"/>
    <w:rsid w:val="0059381D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870"/>
    <w:rsid w:val="005A3AF9"/>
    <w:rsid w:val="005A3E19"/>
    <w:rsid w:val="005A3EDF"/>
    <w:rsid w:val="005A3F46"/>
    <w:rsid w:val="005A44A6"/>
    <w:rsid w:val="005A45A4"/>
    <w:rsid w:val="005A48AA"/>
    <w:rsid w:val="005A4A55"/>
    <w:rsid w:val="005A4D42"/>
    <w:rsid w:val="005A4E4E"/>
    <w:rsid w:val="005A4EC6"/>
    <w:rsid w:val="005A535D"/>
    <w:rsid w:val="005A53C7"/>
    <w:rsid w:val="005A5402"/>
    <w:rsid w:val="005A543A"/>
    <w:rsid w:val="005A557A"/>
    <w:rsid w:val="005A5987"/>
    <w:rsid w:val="005A5AF9"/>
    <w:rsid w:val="005A5ECD"/>
    <w:rsid w:val="005A6637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B0072"/>
    <w:rsid w:val="005B09B7"/>
    <w:rsid w:val="005B0E3C"/>
    <w:rsid w:val="005B0ECD"/>
    <w:rsid w:val="005B10FF"/>
    <w:rsid w:val="005B12C7"/>
    <w:rsid w:val="005B13D1"/>
    <w:rsid w:val="005B1730"/>
    <w:rsid w:val="005B17E1"/>
    <w:rsid w:val="005B18AD"/>
    <w:rsid w:val="005B1B55"/>
    <w:rsid w:val="005B204B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4164"/>
    <w:rsid w:val="005B41D7"/>
    <w:rsid w:val="005B4578"/>
    <w:rsid w:val="005B47DF"/>
    <w:rsid w:val="005B4869"/>
    <w:rsid w:val="005B4892"/>
    <w:rsid w:val="005B4EA9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B2"/>
    <w:rsid w:val="005B7175"/>
    <w:rsid w:val="005B76BF"/>
    <w:rsid w:val="005B77F7"/>
    <w:rsid w:val="005B78BF"/>
    <w:rsid w:val="005B7FD7"/>
    <w:rsid w:val="005C03D9"/>
    <w:rsid w:val="005C07ED"/>
    <w:rsid w:val="005C08E3"/>
    <w:rsid w:val="005C1270"/>
    <w:rsid w:val="005C12F0"/>
    <w:rsid w:val="005C13F3"/>
    <w:rsid w:val="005C1689"/>
    <w:rsid w:val="005C16E8"/>
    <w:rsid w:val="005C1751"/>
    <w:rsid w:val="005C1EAB"/>
    <w:rsid w:val="005C1F0F"/>
    <w:rsid w:val="005C2000"/>
    <w:rsid w:val="005C201F"/>
    <w:rsid w:val="005C215A"/>
    <w:rsid w:val="005C21AE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40A9"/>
    <w:rsid w:val="005C4483"/>
    <w:rsid w:val="005C4590"/>
    <w:rsid w:val="005C471F"/>
    <w:rsid w:val="005C4E49"/>
    <w:rsid w:val="005C4EAC"/>
    <w:rsid w:val="005C5192"/>
    <w:rsid w:val="005C5295"/>
    <w:rsid w:val="005C5490"/>
    <w:rsid w:val="005C56A9"/>
    <w:rsid w:val="005C5920"/>
    <w:rsid w:val="005C5BF2"/>
    <w:rsid w:val="005C5BFE"/>
    <w:rsid w:val="005C6AA1"/>
    <w:rsid w:val="005C6ADC"/>
    <w:rsid w:val="005C6CA9"/>
    <w:rsid w:val="005C6F14"/>
    <w:rsid w:val="005C77E2"/>
    <w:rsid w:val="005C7ADA"/>
    <w:rsid w:val="005C7D43"/>
    <w:rsid w:val="005C7D60"/>
    <w:rsid w:val="005C7E37"/>
    <w:rsid w:val="005C7F9A"/>
    <w:rsid w:val="005C7FF0"/>
    <w:rsid w:val="005D0243"/>
    <w:rsid w:val="005D081A"/>
    <w:rsid w:val="005D0B44"/>
    <w:rsid w:val="005D0E39"/>
    <w:rsid w:val="005D0EDA"/>
    <w:rsid w:val="005D0F5C"/>
    <w:rsid w:val="005D1156"/>
    <w:rsid w:val="005D15EA"/>
    <w:rsid w:val="005D189D"/>
    <w:rsid w:val="005D191C"/>
    <w:rsid w:val="005D1C96"/>
    <w:rsid w:val="005D20F5"/>
    <w:rsid w:val="005D224D"/>
    <w:rsid w:val="005D2349"/>
    <w:rsid w:val="005D27B9"/>
    <w:rsid w:val="005D315C"/>
    <w:rsid w:val="005D3689"/>
    <w:rsid w:val="005D3816"/>
    <w:rsid w:val="005D387E"/>
    <w:rsid w:val="005D3FD1"/>
    <w:rsid w:val="005D4249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8EE"/>
    <w:rsid w:val="005D69D9"/>
    <w:rsid w:val="005D6AB6"/>
    <w:rsid w:val="005D6B2A"/>
    <w:rsid w:val="005D6CBC"/>
    <w:rsid w:val="005D6F76"/>
    <w:rsid w:val="005D70E7"/>
    <w:rsid w:val="005D71DE"/>
    <w:rsid w:val="005E01AB"/>
    <w:rsid w:val="005E09BC"/>
    <w:rsid w:val="005E0C49"/>
    <w:rsid w:val="005E0D73"/>
    <w:rsid w:val="005E105A"/>
    <w:rsid w:val="005E127A"/>
    <w:rsid w:val="005E12A7"/>
    <w:rsid w:val="005E12F7"/>
    <w:rsid w:val="005E133C"/>
    <w:rsid w:val="005E1531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F87"/>
    <w:rsid w:val="005E3748"/>
    <w:rsid w:val="005E3750"/>
    <w:rsid w:val="005E38C8"/>
    <w:rsid w:val="005E3B8C"/>
    <w:rsid w:val="005E3C57"/>
    <w:rsid w:val="005E42F7"/>
    <w:rsid w:val="005E436B"/>
    <w:rsid w:val="005E4764"/>
    <w:rsid w:val="005E477B"/>
    <w:rsid w:val="005E49E2"/>
    <w:rsid w:val="005E4A35"/>
    <w:rsid w:val="005E4ADB"/>
    <w:rsid w:val="005E4E48"/>
    <w:rsid w:val="005E51D3"/>
    <w:rsid w:val="005E528B"/>
    <w:rsid w:val="005E5323"/>
    <w:rsid w:val="005E55ED"/>
    <w:rsid w:val="005E5C03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EBD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76F"/>
    <w:rsid w:val="005F394E"/>
    <w:rsid w:val="005F3AFE"/>
    <w:rsid w:val="005F3BBC"/>
    <w:rsid w:val="005F3E92"/>
    <w:rsid w:val="005F4247"/>
    <w:rsid w:val="005F4389"/>
    <w:rsid w:val="005F43D4"/>
    <w:rsid w:val="005F4A08"/>
    <w:rsid w:val="005F4B3B"/>
    <w:rsid w:val="005F4E4E"/>
    <w:rsid w:val="005F4F77"/>
    <w:rsid w:val="005F5715"/>
    <w:rsid w:val="005F5736"/>
    <w:rsid w:val="005F5B63"/>
    <w:rsid w:val="005F5F41"/>
    <w:rsid w:val="005F6191"/>
    <w:rsid w:val="005F625A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45B"/>
    <w:rsid w:val="006007AD"/>
    <w:rsid w:val="006007E7"/>
    <w:rsid w:val="00600BAA"/>
    <w:rsid w:val="00600C54"/>
    <w:rsid w:val="00600CBA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7F9"/>
    <w:rsid w:val="0060485F"/>
    <w:rsid w:val="00604E09"/>
    <w:rsid w:val="00604F74"/>
    <w:rsid w:val="006057F4"/>
    <w:rsid w:val="006058DD"/>
    <w:rsid w:val="006058FE"/>
    <w:rsid w:val="00605CE5"/>
    <w:rsid w:val="00605D2D"/>
    <w:rsid w:val="00606143"/>
    <w:rsid w:val="00606714"/>
    <w:rsid w:val="00606744"/>
    <w:rsid w:val="006067D1"/>
    <w:rsid w:val="00606D92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1413"/>
    <w:rsid w:val="00611661"/>
    <w:rsid w:val="00611990"/>
    <w:rsid w:val="00611BF9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36A7"/>
    <w:rsid w:val="00613CB3"/>
    <w:rsid w:val="00613D8F"/>
    <w:rsid w:val="00613F67"/>
    <w:rsid w:val="00614362"/>
    <w:rsid w:val="006144D8"/>
    <w:rsid w:val="006148A9"/>
    <w:rsid w:val="00614B00"/>
    <w:rsid w:val="00614F92"/>
    <w:rsid w:val="006157D7"/>
    <w:rsid w:val="00615E3F"/>
    <w:rsid w:val="00615F88"/>
    <w:rsid w:val="00615FE0"/>
    <w:rsid w:val="006168B6"/>
    <w:rsid w:val="00616ECA"/>
    <w:rsid w:val="0061728F"/>
    <w:rsid w:val="00617302"/>
    <w:rsid w:val="00617532"/>
    <w:rsid w:val="00617569"/>
    <w:rsid w:val="00617594"/>
    <w:rsid w:val="0061773C"/>
    <w:rsid w:val="00617885"/>
    <w:rsid w:val="00617AD7"/>
    <w:rsid w:val="00617E5F"/>
    <w:rsid w:val="00620195"/>
    <w:rsid w:val="006206B9"/>
    <w:rsid w:val="00620A0D"/>
    <w:rsid w:val="00620D5B"/>
    <w:rsid w:val="0062110C"/>
    <w:rsid w:val="006212F5"/>
    <w:rsid w:val="006219F9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A3B"/>
    <w:rsid w:val="00623FA4"/>
    <w:rsid w:val="00624374"/>
    <w:rsid w:val="0062450A"/>
    <w:rsid w:val="0062465B"/>
    <w:rsid w:val="00624A49"/>
    <w:rsid w:val="00624B8A"/>
    <w:rsid w:val="00624D31"/>
    <w:rsid w:val="00624EA0"/>
    <w:rsid w:val="00625774"/>
    <w:rsid w:val="00625853"/>
    <w:rsid w:val="00625858"/>
    <w:rsid w:val="006258EC"/>
    <w:rsid w:val="00625A07"/>
    <w:rsid w:val="006260A6"/>
    <w:rsid w:val="00626146"/>
    <w:rsid w:val="006265F7"/>
    <w:rsid w:val="00626A7A"/>
    <w:rsid w:val="00626D9D"/>
    <w:rsid w:val="006270C9"/>
    <w:rsid w:val="0062736B"/>
    <w:rsid w:val="006275EB"/>
    <w:rsid w:val="0062777A"/>
    <w:rsid w:val="00627BB1"/>
    <w:rsid w:val="00627FE6"/>
    <w:rsid w:val="0063004D"/>
    <w:rsid w:val="0063008C"/>
    <w:rsid w:val="006300AF"/>
    <w:rsid w:val="00630475"/>
    <w:rsid w:val="0063059A"/>
    <w:rsid w:val="00630608"/>
    <w:rsid w:val="00630D4C"/>
    <w:rsid w:val="00630F30"/>
    <w:rsid w:val="00630F58"/>
    <w:rsid w:val="00630F7F"/>
    <w:rsid w:val="006313A1"/>
    <w:rsid w:val="006314CB"/>
    <w:rsid w:val="00631699"/>
    <w:rsid w:val="00631EF8"/>
    <w:rsid w:val="00632220"/>
    <w:rsid w:val="00632260"/>
    <w:rsid w:val="00632A3F"/>
    <w:rsid w:val="00632CB5"/>
    <w:rsid w:val="00632CF1"/>
    <w:rsid w:val="00634B42"/>
    <w:rsid w:val="00634CEF"/>
    <w:rsid w:val="00634F46"/>
    <w:rsid w:val="00635077"/>
    <w:rsid w:val="006354AC"/>
    <w:rsid w:val="006357DB"/>
    <w:rsid w:val="00635853"/>
    <w:rsid w:val="006359B4"/>
    <w:rsid w:val="00635ACB"/>
    <w:rsid w:val="00635F68"/>
    <w:rsid w:val="0063611B"/>
    <w:rsid w:val="006361ED"/>
    <w:rsid w:val="0063623A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96C"/>
    <w:rsid w:val="00640F59"/>
    <w:rsid w:val="0064112D"/>
    <w:rsid w:val="006413DD"/>
    <w:rsid w:val="006414D5"/>
    <w:rsid w:val="00641626"/>
    <w:rsid w:val="00641A0F"/>
    <w:rsid w:val="00641A1E"/>
    <w:rsid w:val="00641D33"/>
    <w:rsid w:val="00641EF1"/>
    <w:rsid w:val="00641FAD"/>
    <w:rsid w:val="00642354"/>
    <w:rsid w:val="0064263A"/>
    <w:rsid w:val="006430A2"/>
    <w:rsid w:val="006432AD"/>
    <w:rsid w:val="006436FF"/>
    <w:rsid w:val="006437AE"/>
    <w:rsid w:val="006438F9"/>
    <w:rsid w:val="00643B5C"/>
    <w:rsid w:val="00643BE5"/>
    <w:rsid w:val="00643BE9"/>
    <w:rsid w:val="00644015"/>
    <w:rsid w:val="00644CA2"/>
    <w:rsid w:val="00644D30"/>
    <w:rsid w:val="00645229"/>
    <w:rsid w:val="006452BD"/>
    <w:rsid w:val="0064544F"/>
    <w:rsid w:val="00645582"/>
    <w:rsid w:val="006455D5"/>
    <w:rsid w:val="00645725"/>
    <w:rsid w:val="0064603A"/>
    <w:rsid w:val="0064625B"/>
    <w:rsid w:val="00646A58"/>
    <w:rsid w:val="00646C3A"/>
    <w:rsid w:val="00646EBF"/>
    <w:rsid w:val="00646F6A"/>
    <w:rsid w:val="00647055"/>
    <w:rsid w:val="00647471"/>
    <w:rsid w:val="0064765E"/>
    <w:rsid w:val="006476A1"/>
    <w:rsid w:val="00647704"/>
    <w:rsid w:val="00647E79"/>
    <w:rsid w:val="00650519"/>
    <w:rsid w:val="0065077C"/>
    <w:rsid w:val="00650940"/>
    <w:rsid w:val="00651D44"/>
    <w:rsid w:val="00651E1E"/>
    <w:rsid w:val="00651EBD"/>
    <w:rsid w:val="00652270"/>
    <w:rsid w:val="0065236E"/>
    <w:rsid w:val="00652446"/>
    <w:rsid w:val="00652637"/>
    <w:rsid w:val="00652956"/>
    <w:rsid w:val="00652ABA"/>
    <w:rsid w:val="00652F75"/>
    <w:rsid w:val="006534B1"/>
    <w:rsid w:val="0065354E"/>
    <w:rsid w:val="006536A5"/>
    <w:rsid w:val="006536F3"/>
    <w:rsid w:val="006536FD"/>
    <w:rsid w:val="00653967"/>
    <w:rsid w:val="00653DF4"/>
    <w:rsid w:val="00653EE9"/>
    <w:rsid w:val="00654338"/>
    <w:rsid w:val="00654372"/>
    <w:rsid w:val="00654374"/>
    <w:rsid w:val="00654653"/>
    <w:rsid w:val="00654BF1"/>
    <w:rsid w:val="0065514B"/>
    <w:rsid w:val="00655162"/>
    <w:rsid w:val="006553FA"/>
    <w:rsid w:val="00655615"/>
    <w:rsid w:val="006557B0"/>
    <w:rsid w:val="0065586F"/>
    <w:rsid w:val="0065590A"/>
    <w:rsid w:val="00655AEA"/>
    <w:rsid w:val="00655B1B"/>
    <w:rsid w:val="006561FE"/>
    <w:rsid w:val="006564C8"/>
    <w:rsid w:val="00656592"/>
    <w:rsid w:val="006565FB"/>
    <w:rsid w:val="006569E7"/>
    <w:rsid w:val="00656A93"/>
    <w:rsid w:val="006570F9"/>
    <w:rsid w:val="006572AB"/>
    <w:rsid w:val="006575A6"/>
    <w:rsid w:val="0065780B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B8A"/>
    <w:rsid w:val="00660C4B"/>
    <w:rsid w:val="00660D74"/>
    <w:rsid w:val="00660E6B"/>
    <w:rsid w:val="00660F4E"/>
    <w:rsid w:val="0066111C"/>
    <w:rsid w:val="00661CAB"/>
    <w:rsid w:val="0066209D"/>
    <w:rsid w:val="006625DE"/>
    <w:rsid w:val="00662A2B"/>
    <w:rsid w:val="00662A87"/>
    <w:rsid w:val="00662AF9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7AC"/>
    <w:rsid w:val="00664999"/>
    <w:rsid w:val="00664C4D"/>
    <w:rsid w:val="00664EFC"/>
    <w:rsid w:val="006654C1"/>
    <w:rsid w:val="00665507"/>
    <w:rsid w:val="006655FE"/>
    <w:rsid w:val="0066586E"/>
    <w:rsid w:val="00665A48"/>
    <w:rsid w:val="00665CCC"/>
    <w:rsid w:val="00666197"/>
    <w:rsid w:val="006664C3"/>
    <w:rsid w:val="00666652"/>
    <w:rsid w:val="00666848"/>
    <w:rsid w:val="00666D6B"/>
    <w:rsid w:val="00666D96"/>
    <w:rsid w:val="00666F28"/>
    <w:rsid w:val="006670FC"/>
    <w:rsid w:val="00667331"/>
    <w:rsid w:val="00667B29"/>
    <w:rsid w:val="00667B72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A1F"/>
    <w:rsid w:val="00673B09"/>
    <w:rsid w:val="00673B73"/>
    <w:rsid w:val="00673F29"/>
    <w:rsid w:val="0067404A"/>
    <w:rsid w:val="006742D4"/>
    <w:rsid w:val="006743E5"/>
    <w:rsid w:val="00674749"/>
    <w:rsid w:val="00674BC7"/>
    <w:rsid w:val="00674C40"/>
    <w:rsid w:val="00674D69"/>
    <w:rsid w:val="00674E05"/>
    <w:rsid w:val="0067520F"/>
    <w:rsid w:val="00675231"/>
    <w:rsid w:val="00675597"/>
    <w:rsid w:val="006757C7"/>
    <w:rsid w:val="00675C72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A33"/>
    <w:rsid w:val="00677A4A"/>
    <w:rsid w:val="00677A92"/>
    <w:rsid w:val="00677B97"/>
    <w:rsid w:val="00677E5F"/>
    <w:rsid w:val="00677EA8"/>
    <w:rsid w:val="0068001B"/>
    <w:rsid w:val="00680CC2"/>
    <w:rsid w:val="00680E47"/>
    <w:rsid w:val="0068127F"/>
    <w:rsid w:val="00681678"/>
    <w:rsid w:val="00681906"/>
    <w:rsid w:val="00681A91"/>
    <w:rsid w:val="00681F9D"/>
    <w:rsid w:val="0068224E"/>
    <w:rsid w:val="00682619"/>
    <w:rsid w:val="0068266C"/>
    <w:rsid w:val="00682C48"/>
    <w:rsid w:val="00682DB8"/>
    <w:rsid w:val="00682E58"/>
    <w:rsid w:val="00682EA7"/>
    <w:rsid w:val="006831B8"/>
    <w:rsid w:val="00683325"/>
    <w:rsid w:val="00683AA4"/>
    <w:rsid w:val="00683CEC"/>
    <w:rsid w:val="00683E25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5236"/>
    <w:rsid w:val="0068533C"/>
    <w:rsid w:val="00685444"/>
    <w:rsid w:val="0068584A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F37"/>
    <w:rsid w:val="00690FA4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6BE"/>
    <w:rsid w:val="00694ABA"/>
    <w:rsid w:val="00694ACA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DD"/>
    <w:rsid w:val="00697D1C"/>
    <w:rsid w:val="006A0308"/>
    <w:rsid w:val="006A03CF"/>
    <w:rsid w:val="006A0556"/>
    <w:rsid w:val="006A0CE8"/>
    <w:rsid w:val="006A0F1E"/>
    <w:rsid w:val="006A1021"/>
    <w:rsid w:val="006A1142"/>
    <w:rsid w:val="006A12C4"/>
    <w:rsid w:val="006A155E"/>
    <w:rsid w:val="006A1D28"/>
    <w:rsid w:val="006A20E1"/>
    <w:rsid w:val="006A21E4"/>
    <w:rsid w:val="006A22A6"/>
    <w:rsid w:val="006A22BF"/>
    <w:rsid w:val="006A25EA"/>
    <w:rsid w:val="006A2626"/>
    <w:rsid w:val="006A26E4"/>
    <w:rsid w:val="006A2969"/>
    <w:rsid w:val="006A34C4"/>
    <w:rsid w:val="006A3531"/>
    <w:rsid w:val="006A3C93"/>
    <w:rsid w:val="006A41FB"/>
    <w:rsid w:val="006A4753"/>
    <w:rsid w:val="006A487E"/>
    <w:rsid w:val="006A487F"/>
    <w:rsid w:val="006A494C"/>
    <w:rsid w:val="006A4AD7"/>
    <w:rsid w:val="006A4B4A"/>
    <w:rsid w:val="006A4DB9"/>
    <w:rsid w:val="006A50F2"/>
    <w:rsid w:val="006A51EF"/>
    <w:rsid w:val="006A5591"/>
    <w:rsid w:val="006A5B61"/>
    <w:rsid w:val="006A5C8E"/>
    <w:rsid w:val="006A5F0B"/>
    <w:rsid w:val="006A6316"/>
    <w:rsid w:val="006A65DA"/>
    <w:rsid w:val="006A66B0"/>
    <w:rsid w:val="006A66B6"/>
    <w:rsid w:val="006A6999"/>
    <w:rsid w:val="006A6C57"/>
    <w:rsid w:val="006A6E1B"/>
    <w:rsid w:val="006A7099"/>
    <w:rsid w:val="006A7210"/>
    <w:rsid w:val="006A73E9"/>
    <w:rsid w:val="006A74E0"/>
    <w:rsid w:val="006A7577"/>
    <w:rsid w:val="006A770F"/>
    <w:rsid w:val="006A7DF0"/>
    <w:rsid w:val="006A7E97"/>
    <w:rsid w:val="006A7EA7"/>
    <w:rsid w:val="006B0565"/>
    <w:rsid w:val="006B0582"/>
    <w:rsid w:val="006B05B1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C9"/>
    <w:rsid w:val="006B2043"/>
    <w:rsid w:val="006B229A"/>
    <w:rsid w:val="006B2438"/>
    <w:rsid w:val="006B2B83"/>
    <w:rsid w:val="006B2F00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351"/>
    <w:rsid w:val="006B5590"/>
    <w:rsid w:val="006B5AD8"/>
    <w:rsid w:val="006B5B15"/>
    <w:rsid w:val="006B5E9B"/>
    <w:rsid w:val="006B6F32"/>
    <w:rsid w:val="006B7249"/>
    <w:rsid w:val="006B74FD"/>
    <w:rsid w:val="006B7CDF"/>
    <w:rsid w:val="006B7D47"/>
    <w:rsid w:val="006C05D2"/>
    <w:rsid w:val="006C0878"/>
    <w:rsid w:val="006C0969"/>
    <w:rsid w:val="006C0A23"/>
    <w:rsid w:val="006C0D53"/>
    <w:rsid w:val="006C0D6A"/>
    <w:rsid w:val="006C0DD3"/>
    <w:rsid w:val="006C10EF"/>
    <w:rsid w:val="006C113D"/>
    <w:rsid w:val="006C1B2A"/>
    <w:rsid w:val="006C1CC2"/>
    <w:rsid w:val="006C24D9"/>
    <w:rsid w:val="006C289B"/>
    <w:rsid w:val="006C289F"/>
    <w:rsid w:val="006C2947"/>
    <w:rsid w:val="006C2B5A"/>
    <w:rsid w:val="006C2B7B"/>
    <w:rsid w:val="006C30E3"/>
    <w:rsid w:val="006C34A2"/>
    <w:rsid w:val="006C3589"/>
    <w:rsid w:val="006C3734"/>
    <w:rsid w:val="006C3833"/>
    <w:rsid w:val="006C3B5D"/>
    <w:rsid w:val="006C3C43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966"/>
    <w:rsid w:val="006C69C6"/>
    <w:rsid w:val="006C6D3C"/>
    <w:rsid w:val="006C6DDD"/>
    <w:rsid w:val="006C76DE"/>
    <w:rsid w:val="006C790B"/>
    <w:rsid w:val="006C7B2A"/>
    <w:rsid w:val="006C7B61"/>
    <w:rsid w:val="006C7D72"/>
    <w:rsid w:val="006D010B"/>
    <w:rsid w:val="006D02DE"/>
    <w:rsid w:val="006D035C"/>
    <w:rsid w:val="006D0380"/>
    <w:rsid w:val="006D0AF8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2CD"/>
    <w:rsid w:val="006D32E8"/>
    <w:rsid w:val="006D36D3"/>
    <w:rsid w:val="006D39AB"/>
    <w:rsid w:val="006D4299"/>
    <w:rsid w:val="006D46B8"/>
    <w:rsid w:val="006D4921"/>
    <w:rsid w:val="006D49D8"/>
    <w:rsid w:val="006D4BEC"/>
    <w:rsid w:val="006D4C7D"/>
    <w:rsid w:val="006D4F30"/>
    <w:rsid w:val="006D4FDB"/>
    <w:rsid w:val="006D5172"/>
    <w:rsid w:val="006D5220"/>
    <w:rsid w:val="006D5678"/>
    <w:rsid w:val="006D5A13"/>
    <w:rsid w:val="006D6143"/>
    <w:rsid w:val="006D624C"/>
    <w:rsid w:val="006D6294"/>
    <w:rsid w:val="006D66AD"/>
    <w:rsid w:val="006D6D97"/>
    <w:rsid w:val="006D7262"/>
    <w:rsid w:val="006D75E3"/>
    <w:rsid w:val="006D782B"/>
    <w:rsid w:val="006D7852"/>
    <w:rsid w:val="006D78AE"/>
    <w:rsid w:val="006D7DC8"/>
    <w:rsid w:val="006E0011"/>
    <w:rsid w:val="006E08A1"/>
    <w:rsid w:val="006E0AEB"/>
    <w:rsid w:val="006E0F24"/>
    <w:rsid w:val="006E1107"/>
    <w:rsid w:val="006E1121"/>
    <w:rsid w:val="006E115E"/>
    <w:rsid w:val="006E174B"/>
    <w:rsid w:val="006E1E81"/>
    <w:rsid w:val="006E1ED0"/>
    <w:rsid w:val="006E252E"/>
    <w:rsid w:val="006E25F4"/>
    <w:rsid w:val="006E25FA"/>
    <w:rsid w:val="006E26C5"/>
    <w:rsid w:val="006E2AAE"/>
    <w:rsid w:val="006E319A"/>
    <w:rsid w:val="006E335C"/>
    <w:rsid w:val="006E366F"/>
    <w:rsid w:val="006E3A99"/>
    <w:rsid w:val="006E3C59"/>
    <w:rsid w:val="006E44DB"/>
    <w:rsid w:val="006E4591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F8"/>
    <w:rsid w:val="006E6B4C"/>
    <w:rsid w:val="006E6C88"/>
    <w:rsid w:val="006E6F8A"/>
    <w:rsid w:val="006E7434"/>
    <w:rsid w:val="006E7534"/>
    <w:rsid w:val="006E756F"/>
    <w:rsid w:val="006E78F3"/>
    <w:rsid w:val="006F011E"/>
    <w:rsid w:val="006F0186"/>
    <w:rsid w:val="006F02CF"/>
    <w:rsid w:val="006F08A9"/>
    <w:rsid w:val="006F0B19"/>
    <w:rsid w:val="006F10A8"/>
    <w:rsid w:val="006F17DB"/>
    <w:rsid w:val="006F1AC1"/>
    <w:rsid w:val="006F1C72"/>
    <w:rsid w:val="006F2654"/>
    <w:rsid w:val="006F320C"/>
    <w:rsid w:val="006F3552"/>
    <w:rsid w:val="006F3E8A"/>
    <w:rsid w:val="006F4375"/>
    <w:rsid w:val="006F438E"/>
    <w:rsid w:val="006F43BD"/>
    <w:rsid w:val="006F45AA"/>
    <w:rsid w:val="006F4A79"/>
    <w:rsid w:val="006F51BC"/>
    <w:rsid w:val="006F525F"/>
    <w:rsid w:val="006F5297"/>
    <w:rsid w:val="006F554B"/>
    <w:rsid w:val="006F6071"/>
    <w:rsid w:val="006F6206"/>
    <w:rsid w:val="006F641E"/>
    <w:rsid w:val="006F6885"/>
    <w:rsid w:val="006F6AB3"/>
    <w:rsid w:val="006F6EE9"/>
    <w:rsid w:val="006F7475"/>
    <w:rsid w:val="006F74BF"/>
    <w:rsid w:val="006F74C9"/>
    <w:rsid w:val="006F76A5"/>
    <w:rsid w:val="006F7745"/>
    <w:rsid w:val="006F7AA7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9CA"/>
    <w:rsid w:val="00700BB7"/>
    <w:rsid w:val="00700E69"/>
    <w:rsid w:val="00701498"/>
    <w:rsid w:val="00702022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BBB"/>
    <w:rsid w:val="00704CE4"/>
    <w:rsid w:val="00704D4F"/>
    <w:rsid w:val="00704DA6"/>
    <w:rsid w:val="0070510D"/>
    <w:rsid w:val="00706053"/>
    <w:rsid w:val="007061D8"/>
    <w:rsid w:val="00706336"/>
    <w:rsid w:val="0070657B"/>
    <w:rsid w:val="007066E0"/>
    <w:rsid w:val="007067B3"/>
    <w:rsid w:val="007067E0"/>
    <w:rsid w:val="007069F8"/>
    <w:rsid w:val="007078A8"/>
    <w:rsid w:val="00707A35"/>
    <w:rsid w:val="00707CB5"/>
    <w:rsid w:val="00707F9F"/>
    <w:rsid w:val="007100A8"/>
    <w:rsid w:val="00710842"/>
    <w:rsid w:val="0071092C"/>
    <w:rsid w:val="00710EAC"/>
    <w:rsid w:val="00710F26"/>
    <w:rsid w:val="00710F5E"/>
    <w:rsid w:val="00711A18"/>
    <w:rsid w:val="00711C8D"/>
    <w:rsid w:val="00711D04"/>
    <w:rsid w:val="00711E06"/>
    <w:rsid w:val="0071223E"/>
    <w:rsid w:val="00712341"/>
    <w:rsid w:val="00712692"/>
    <w:rsid w:val="00712C0D"/>
    <w:rsid w:val="00712C32"/>
    <w:rsid w:val="007131AA"/>
    <w:rsid w:val="00713BAC"/>
    <w:rsid w:val="00713BFA"/>
    <w:rsid w:val="00713E87"/>
    <w:rsid w:val="00713FC0"/>
    <w:rsid w:val="00714215"/>
    <w:rsid w:val="007142C7"/>
    <w:rsid w:val="007145C8"/>
    <w:rsid w:val="007149D0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2AF"/>
    <w:rsid w:val="007235B4"/>
    <w:rsid w:val="0072363E"/>
    <w:rsid w:val="00723B21"/>
    <w:rsid w:val="00724119"/>
    <w:rsid w:val="00724179"/>
    <w:rsid w:val="0072448A"/>
    <w:rsid w:val="00724969"/>
    <w:rsid w:val="007249A5"/>
    <w:rsid w:val="00724A38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B7"/>
    <w:rsid w:val="007312D6"/>
    <w:rsid w:val="00731671"/>
    <w:rsid w:val="0073187F"/>
    <w:rsid w:val="00731D02"/>
    <w:rsid w:val="00731F50"/>
    <w:rsid w:val="00732916"/>
    <w:rsid w:val="0073308A"/>
    <w:rsid w:val="007331DB"/>
    <w:rsid w:val="0073323C"/>
    <w:rsid w:val="00733292"/>
    <w:rsid w:val="007332E9"/>
    <w:rsid w:val="0073341E"/>
    <w:rsid w:val="007338D5"/>
    <w:rsid w:val="00733DCF"/>
    <w:rsid w:val="00733ED3"/>
    <w:rsid w:val="00733F9E"/>
    <w:rsid w:val="00734047"/>
    <w:rsid w:val="00734168"/>
    <w:rsid w:val="0073416A"/>
    <w:rsid w:val="0073429B"/>
    <w:rsid w:val="00734441"/>
    <w:rsid w:val="00734564"/>
    <w:rsid w:val="00734636"/>
    <w:rsid w:val="00734708"/>
    <w:rsid w:val="00734818"/>
    <w:rsid w:val="00734983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BC3"/>
    <w:rsid w:val="00736D21"/>
    <w:rsid w:val="00736DC5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C76"/>
    <w:rsid w:val="00740D12"/>
    <w:rsid w:val="0074166C"/>
    <w:rsid w:val="007416C4"/>
    <w:rsid w:val="00741D3E"/>
    <w:rsid w:val="00742AE4"/>
    <w:rsid w:val="00742EC6"/>
    <w:rsid w:val="0074305A"/>
    <w:rsid w:val="00743545"/>
    <w:rsid w:val="00743727"/>
    <w:rsid w:val="0074388E"/>
    <w:rsid w:val="007438BA"/>
    <w:rsid w:val="00743900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D39"/>
    <w:rsid w:val="00745F90"/>
    <w:rsid w:val="00746D75"/>
    <w:rsid w:val="00747369"/>
    <w:rsid w:val="0074748C"/>
    <w:rsid w:val="0074757E"/>
    <w:rsid w:val="00747660"/>
    <w:rsid w:val="00747CBA"/>
    <w:rsid w:val="007503A2"/>
    <w:rsid w:val="007507AB"/>
    <w:rsid w:val="00750B5B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C83"/>
    <w:rsid w:val="00751D2D"/>
    <w:rsid w:val="00751DF6"/>
    <w:rsid w:val="007520B1"/>
    <w:rsid w:val="007521E2"/>
    <w:rsid w:val="007522B0"/>
    <w:rsid w:val="007524EA"/>
    <w:rsid w:val="007528D9"/>
    <w:rsid w:val="00753361"/>
    <w:rsid w:val="00753488"/>
    <w:rsid w:val="0075364A"/>
    <w:rsid w:val="00753A71"/>
    <w:rsid w:val="00753B1A"/>
    <w:rsid w:val="00753CB2"/>
    <w:rsid w:val="00753D46"/>
    <w:rsid w:val="0075418C"/>
    <w:rsid w:val="007541CA"/>
    <w:rsid w:val="007543F7"/>
    <w:rsid w:val="00754449"/>
    <w:rsid w:val="00754758"/>
    <w:rsid w:val="00754A27"/>
    <w:rsid w:val="00754C8B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91E"/>
    <w:rsid w:val="00757244"/>
    <w:rsid w:val="007574B8"/>
    <w:rsid w:val="007575BC"/>
    <w:rsid w:val="007575C7"/>
    <w:rsid w:val="007575DF"/>
    <w:rsid w:val="00757624"/>
    <w:rsid w:val="00757696"/>
    <w:rsid w:val="00757A71"/>
    <w:rsid w:val="00757B4A"/>
    <w:rsid w:val="00757E23"/>
    <w:rsid w:val="00757F30"/>
    <w:rsid w:val="00757F8A"/>
    <w:rsid w:val="007606BE"/>
    <w:rsid w:val="00760766"/>
    <w:rsid w:val="0076088C"/>
    <w:rsid w:val="0076166F"/>
    <w:rsid w:val="00761692"/>
    <w:rsid w:val="007618FE"/>
    <w:rsid w:val="00761991"/>
    <w:rsid w:val="00761AE4"/>
    <w:rsid w:val="00761B23"/>
    <w:rsid w:val="007622C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B34"/>
    <w:rsid w:val="00765FAA"/>
    <w:rsid w:val="007663FF"/>
    <w:rsid w:val="007665DB"/>
    <w:rsid w:val="00766954"/>
    <w:rsid w:val="007669C9"/>
    <w:rsid w:val="00766BE5"/>
    <w:rsid w:val="00766C55"/>
    <w:rsid w:val="007676D6"/>
    <w:rsid w:val="007677A3"/>
    <w:rsid w:val="00770265"/>
    <w:rsid w:val="00770422"/>
    <w:rsid w:val="007707EE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AE5"/>
    <w:rsid w:val="00773D92"/>
    <w:rsid w:val="00773FF4"/>
    <w:rsid w:val="007741E1"/>
    <w:rsid w:val="00774400"/>
    <w:rsid w:val="007744F0"/>
    <w:rsid w:val="007745E4"/>
    <w:rsid w:val="007746F5"/>
    <w:rsid w:val="007747FE"/>
    <w:rsid w:val="00774E95"/>
    <w:rsid w:val="007751B0"/>
    <w:rsid w:val="007753F4"/>
    <w:rsid w:val="00775675"/>
    <w:rsid w:val="00775844"/>
    <w:rsid w:val="00775B4B"/>
    <w:rsid w:val="00775BA3"/>
    <w:rsid w:val="00775F0C"/>
    <w:rsid w:val="0077600E"/>
    <w:rsid w:val="007768EB"/>
    <w:rsid w:val="00777005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CCC"/>
    <w:rsid w:val="00781114"/>
    <w:rsid w:val="00781C5E"/>
    <w:rsid w:val="00781C70"/>
    <w:rsid w:val="00781D88"/>
    <w:rsid w:val="00781FC1"/>
    <w:rsid w:val="00782560"/>
    <w:rsid w:val="0078267E"/>
    <w:rsid w:val="007826A6"/>
    <w:rsid w:val="0078293D"/>
    <w:rsid w:val="007829E4"/>
    <w:rsid w:val="00782C2F"/>
    <w:rsid w:val="00782DAB"/>
    <w:rsid w:val="00782F94"/>
    <w:rsid w:val="007832E7"/>
    <w:rsid w:val="00783482"/>
    <w:rsid w:val="00783D06"/>
    <w:rsid w:val="00783F03"/>
    <w:rsid w:val="00784A07"/>
    <w:rsid w:val="00784E3F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D60"/>
    <w:rsid w:val="00785EFC"/>
    <w:rsid w:val="007862A6"/>
    <w:rsid w:val="007871F7"/>
    <w:rsid w:val="007872ED"/>
    <w:rsid w:val="00787648"/>
    <w:rsid w:val="00787C76"/>
    <w:rsid w:val="00787D1F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220E"/>
    <w:rsid w:val="007922D2"/>
    <w:rsid w:val="00792598"/>
    <w:rsid w:val="00792658"/>
    <w:rsid w:val="007926CB"/>
    <w:rsid w:val="00792A30"/>
    <w:rsid w:val="00792B6E"/>
    <w:rsid w:val="00792CBC"/>
    <w:rsid w:val="00792CE3"/>
    <w:rsid w:val="00793119"/>
    <w:rsid w:val="0079325D"/>
    <w:rsid w:val="0079336C"/>
    <w:rsid w:val="007935A1"/>
    <w:rsid w:val="00793A15"/>
    <w:rsid w:val="00793A70"/>
    <w:rsid w:val="00793DC2"/>
    <w:rsid w:val="00793E63"/>
    <w:rsid w:val="00793FDC"/>
    <w:rsid w:val="0079415A"/>
    <w:rsid w:val="007946F9"/>
    <w:rsid w:val="00794A26"/>
    <w:rsid w:val="00794D6C"/>
    <w:rsid w:val="00794FD3"/>
    <w:rsid w:val="0079507B"/>
    <w:rsid w:val="007953CC"/>
    <w:rsid w:val="007956A5"/>
    <w:rsid w:val="00795722"/>
    <w:rsid w:val="00795926"/>
    <w:rsid w:val="00795CBE"/>
    <w:rsid w:val="00795D3E"/>
    <w:rsid w:val="00795DD4"/>
    <w:rsid w:val="00795F9F"/>
    <w:rsid w:val="00796425"/>
    <w:rsid w:val="007969A2"/>
    <w:rsid w:val="00796FA5"/>
    <w:rsid w:val="007973A7"/>
    <w:rsid w:val="0079755C"/>
    <w:rsid w:val="00797AD6"/>
    <w:rsid w:val="00797D0E"/>
    <w:rsid w:val="00797F5D"/>
    <w:rsid w:val="007A00E7"/>
    <w:rsid w:val="007A04CD"/>
    <w:rsid w:val="007A0A3C"/>
    <w:rsid w:val="007A0D2A"/>
    <w:rsid w:val="007A0E7C"/>
    <w:rsid w:val="007A1037"/>
    <w:rsid w:val="007A10D8"/>
    <w:rsid w:val="007A12DE"/>
    <w:rsid w:val="007A15A5"/>
    <w:rsid w:val="007A15C0"/>
    <w:rsid w:val="007A1A19"/>
    <w:rsid w:val="007A216F"/>
    <w:rsid w:val="007A244D"/>
    <w:rsid w:val="007A299D"/>
    <w:rsid w:val="007A2B74"/>
    <w:rsid w:val="007A2BB4"/>
    <w:rsid w:val="007A2E21"/>
    <w:rsid w:val="007A2EAD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B77"/>
    <w:rsid w:val="007A4D1C"/>
    <w:rsid w:val="007A4F3C"/>
    <w:rsid w:val="007A55ED"/>
    <w:rsid w:val="007A5675"/>
    <w:rsid w:val="007A5731"/>
    <w:rsid w:val="007A57C7"/>
    <w:rsid w:val="007A58B7"/>
    <w:rsid w:val="007A5C47"/>
    <w:rsid w:val="007A5DB8"/>
    <w:rsid w:val="007A6004"/>
    <w:rsid w:val="007A6179"/>
    <w:rsid w:val="007A63B1"/>
    <w:rsid w:val="007A6807"/>
    <w:rsid w:val="007A6917"/>
    <w:rsid w:val="007A6DC3"/>
    <w:rsid w:val="007A6E61"/>
    <w:rsid w:val="007A72EE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A04"/>
    <w:rsid w:val="007B0DDD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356"/>
    <w:rsid w:val="007B4769"/>
    <w:rsid w:val="007B4F09"/>
    <w:rsid w:val="007B536C"/>
    <w:rsid w:val="007B5944"/>
    <w:rsid w:val="007B5A7B"/>
    <w:rsid w:val="007B61C0"/>
    <w:rsid w:val="007B61F0"/>
    <w:rsid w:val="007B6258"/>
    <w:rsid w:val="007B67B5"/>
    <w:rsid w:val="007B6F62"/>
    <w:rsid w:val="007B721E"/>
    <w:rsid w:val="007B76AB"/>
    <w:rsid w:val="007B76D4"/>
    <w:rsid w:val="007B7CC8"/>
    <w:rsid w:val="007B7CD0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25D7"/>
    <w:rsid w:val="007C28DC"/>
    <w:rsid w:val="007C2AA3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B97"/>
    <w:rsid w:val="007C4C62"/>
    <w:rsid w:val="007C4DC2"/>
    <w:rsid w:val="007C4EAF"/>
    <w:rsid w:val="007C4FB9"/>
    <w:rsid w:val="007C5110"/>
    <w:rsid w:val="007C511D"/>
    <w:rsid w:val="007C536A"/>
    <w:rsid w:val="007C5671"/>
    <w:rsid w:val="007C572D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73A"/>
    <w:rsid w:val="007D2C2D"/>
    <w:rsid w:val="007D3126"/>
    <w:rsid w:val="007D32C3"/>
    <w:rsid w:val="007D337B"/>
    <w:rsid w:val="007D349E"/>
    <w:rsid w:val="007D44FE"/>
    <w:rsid w:val="007D44FF"/>
    <w:rsid w:val="007D476B"/>
    <w:rsid w:val="007D4962"/>
    <w:rsid w:val="007D4A5D"/>
    <w:rsid w:val="007D4DFE"/>
    <w:rsid w:val="007D53F4"/>
    <w:rsid w:val="007D5845"/>
    <w:rsid w:val="007D5A64"/>
    <w:rsid w:val="007D5E83"/>
    <w:rsid w:val="007D641B"/>
    <w:rsid w:val="007D6518"/>
    <w:rsid w:val="007D6738"/>
    <w:rsid w:val="007D6A23"/>
    <w:rsid w:val="007D6C10"/>
    <w:rsid w:val="007D6D51"/>
    <w:rsid w:val="007D70C1"/>
    <w:rsid w:val="007D70D1"/>
    <w:rsid w:val="007D7463"/>
    <w:rsid w:val="007D768A"/>
    <w:rsid w:val="007D7A40"/>
    <w:rsid w:val="007D7B6F"/>
    <w:rsid w:val="007D7DD9"/>
    <w:rsid w:val="007D7EFA"/>
    <w:rsid w:val="007E009F"/>
    <w:rsid w:val="007E0111"/>
    <w:rsid w:val="007E0331"/>
    <w:rsid w:val="007E0691"/>
    <w:rsid w:val="007E084A"/>
    <w:rsid w:val="007E087A"/>
    <w:rsid w:val="007E0A25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3023"/>
    <w:rsid w:val="007E3043"/>
    <w:rsid w:val="007E3405"/>
    <w:rsid w:val="007E3493"/>
    <w:rsid w:val="007E3616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A91"/>
    <w:rsid w:val="007E5D25"/>
    <w:rsid w:val="007E5D5E"/>
    <w:rsid w:val="007E60B1"/>
    <w:rsid w:val="007E6271"/>
    <w:rsid w:val="007E64C8"/>
    <w:rsid w:val="007E64C9"/>
    <w:rsid w:val="007E65EC"/>
    <w:rsid w:val="007E6687"/>
    <w:rsid w:val="007E66A1"/>
    <w:rsid w:val="007E675C"/>
    <w:rsid w:val="007E6B8D"/>
    <w:rsid w:val="007E71DE"/>
    <w:rsid w:val="007E723C"/>
    <w:rsid w:val="007E76BE"/>
    <w:rsid w:val="007E7E87"/>
    <w:rsid w:val="007F0042"/>
    <w:rsid w:val="007F1786"/>
    <w:rsid w:val="007F1871"/>
    <w:rsid w:val="007F19A3"/>
    <w:rsid w:val="007F1DB6"/>
    <w:rsid w:val="007F1EC4"/>
    <w:rsid w:val="007F2946"/>
    <w:rsid w:val="007F2B93"/>
    <w:rsid w:val="007F2DCA"/>
    <w:rsid w:val="007F2DD2"/>
    <w:rsid w:val="007F2DD7"/>
    <w:rsid w:val="007F2E32"/>
    <w:rsid w:val="007F3317"/>
    <w:rsid w:val="007F33E6"/>
    <w:rsid w:val="007F3615"/>
    <w:rsid w:val="007F363E"/>
    <w:rsid w:val="007F36AB"/>
    <w:rsid w:val="007F399D"/>
    <w:rsid w:val="007F3DA2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F7"/>
    <w:rsid w:val="007F611E"/>
    <w:rsid w:val="007F63D7"/>
    <w:rsid w:val="007F65C9"/>
    <w:rsid w:val="007F65E6"/>
    <w:rsid w:val="007F66BF"/>
    <w:rsid w:val="007F6B87"/>
    <w:rsid w:val="007F6D4A"/>
    <w:rsid w:val="007F6E0C"/>
    <w:rsid w:val="007F70F9"/>
    <w:rsid w:val="007F752A"/>
    <w:rsid w:val="007F7977"/>
    <w:rsid w:val="0080026A"/>
    <w:rsid w:val="008008C5"/>
    <w:rsid w:val="00800BE1"/>
    <w:rsid w:val="00800D5F"/>
    <w:rsid w:val="0080154C"/>
    <w:rsid w:val="008018CB"/>
    <w:rsid w:val="008020BB"/>
    <w:rsid w:val="008022A5"/>
    <w:rsid w:val="00802433"/>
    <w:rsid w:val="008025CF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40A0"/>
    <w:rsid w:val="008041F4"/>
    <w:rsid w:val="00804386"/>
    <w:rsid w:val="008043AF"/>
    <w:rsid w:val="008044CA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70F9"/>
    <w:rsid w:val="00807181"/>
    <w:rsid w:val="00807425"/>
    <w:rsid w:val="0080747B"/>
    <w:rsid w:val="00807610"/>
    <w:rsid w:val="0080764A"/>
    <w:rsid w:val="0081063A"/>
    <w:rsid w:val="0081066F"/>
    <w:rsid w:val="00810777"/>
    <w:rsid w:val="008108C7"/>
    <w:rsid w:val="00810A38"/>
    <w:rsid w:val="00811B0B"/>
    <w:rsid w:val="00811B7E"/>
    <w:rsid w:val="00811DD5"/>
    <w:rsid w:val="00811E3D"/>
    <w:rsid w:val="00811F90"/>
    <w:rsid w:val="008120E8"/>
    <w:rsid w:val="00812130"/>
    <w:rsid w:val="00812323"/>
    <w:rsid w:val="00812810"/>
    <w:rsid w:val="00813701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F01"/>
    <w:rsid w:val="008150D3"/>
    <w:rsid w:val="00815383"/>
    <w:rsid w:val="008153CC"/>
    <w:rsid w:val="008153D5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5BE"/>
    <w:rsid w:val="0082092C"/>
    <w:rsid w:val="00820B77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26FE"/>
    <w:rsid w:val="00822903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33B"/>
    <w:rsid w:val="00824DFB"/>
    <w:rsid w:val="00825213"/>
    <w:rsid w:val="00825572"/>
    <w:rsid w:val="008259B2"/>
    <w:rsid w:val="00825B8E"/>
    <w:rsid w:val="00825CD2"/>
    <w:rsid w:val="008265C0"/>
    <w:rsid w:val="00826617"/>
    <w:rsid w:val="00826A55"/>
    <w:rsid w:val="00826CC7"/>
    <w:rsid w:val="00826EDA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2BA"/>
    <w:rsid w:val="008312EE"/>
    <w:rsid w:val="00831787"/>
    <w:rsid w:val="008317D3"/>
    <w:rsid w:val="00831851"/>
    <w:rsid w:val="0083190E"/>
    <w:rsid w:val="00831C61"/>
    <w:rsid w:val="00831C93"/>
    <w:rsid w:val="00831CC2"/>
    <w:rsid w:val="00831CD3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3B4"/>
    <w:rsid w:val="008355DF"/>
    <w:rsid w:val="008355F3"/>
    <w:rsid w:val="00835763"/>
    <w:rsid w:val="00835ACB"/>
    <w:rsid w:val="008367F4"/>
    <w:rsid w:val="008368B0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11C"/>
    <w:rsid w:val="008401BF"/>
    <w:rsid w:val="00840839"/>
    <w:rsid w:val="00840C45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EF8"/>
    <w:rsid w:val="00844FF9"/>
    <w:rsid w:val="00845687"/>
    <w:rsid w:val="00845B0F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7172"/>
    <w:rsid w:val="008473F2"/>
    <w:rsid w:val="00847486"/>
    <w:rsid w:val="0084776A"/>
    <w:rsid w:val="00847D85"/>
    <w:rsid w:val="00850324"/>
    <w:rsid w:val="00850761"/>
    <w:rsid w:val="00850D01"/>
    <w:rsid w:val="00850DB6"/>
    <w:rsid w:val="00850EB8"/>
    <w:rsid w:val="00851850"/>
    <w:rsid w:val="00851885"/>
    <w:rsid w:val="00851B94"/>
    <w:rsid w:val="00851BA0"/>
    <w:rsid w:val="00851CD0"/>
    <w:rsid w:val="00851E5E"/>
    <w:rsid w:val="008527EA"/>
    <w:rsid w:val="0085293E"/>
    <w:rsid w:val="00852A96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F2"/>
    <w:rsid w:val="00854543"/>
    <w:rsid w:val="008545C3"/>
    <w:rsid w:val="0085460D"/>
    <w:rsid w:val="00854CD1"/>
    <w:rsid w:val="0085502C"/>
    <w:rsid w:val="008555CF"/>
    <w:rsid w:val="00855C7E"/>
    <w:rsid w:val="00855ED6"/>
    <w:rsid w:val="00856327"/>
    <w:rsid w:val="00856A62"/>
    <w:rsid w:val="00856C0A"/>
    <w:rsid w:val="00856F53"/>
    <w:rsid w:val="008570FA"/>
    <w:rsid w:val="00857176"/>
    <w:rsid w:val="008571A0"/>
    <w:rsid w:val="008574D8"/>
    <w:rsid w:val="008574F2"/>
    <w:rsid w:val="00857790"/>
    <w:rsid w:val="00857B9E"/>
    <w:rsid w:val="00857D4F"/>
    <w:rsid w:val="0086023C"/>
    <w:rsid w:val="00860445"/>
    <w:rsid w:val="00860AE7"/>
    <w:rsid w:val="00860CFB"/>
    <w:rsid w:val="008611C6"/>
    <w:rsid w:val="008612C9"/>
    <w:rsid w:val="008613FE"/>
    <w:rsid w:val="00861553"/>
    <w:rsid w:val="00861609"/>
    <w:rsid w:val="0086166A"/>
    <w:rsid w:val="00861DD4"/>
    <w:rsid w:val="00862227"/>
    <w:rsid w:val="008622F2"/>
    <w:rsid w:val="00862840"/>
    <w:rsid w:val="008628A6"/>
    <w:rsid w:val="00862A62"/>
    <w:rsid w:val="00862BD2"/>
    <w:rsid w:val="00862D92"/>
    <w:rsid w:val="0086320B"/>
    <w:rsid w:val="0086344F"/>
    <w:rsid w:val="008637D4"/>
    <w:rsid w:val="00864102"/>
    <w:rsid w:val="00864130"/>
    <w:rsid w:val="00864171"/>
    <w:rsid w:val="00864187"/>
    <w:rsid w:val="008646A9"/>
    <w:rsid w:val="00864D1C"/>
    <w:rsid w:val="00864E77"/>
    <w:rsid w:val="0086530C"/>
    <w:rsid w:val="00865351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F4D"/>
    <w:rsid w:val="0086730B"/>
    <w:rsid w:val="0086738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792"/>
    <w:rsid w:val="00871EDE"/>
    <w:rsid w:val="00871F9D"/>
    <w:rsid w:val="008723F1"/>
    <w:rsid w:val="0087258C"/>
    <w:rsid w:val="008728BD"/>
    <w:rsid w:val="00872911"/>
    <w:rsid w:val="00872A70"/>
    <w:rsid w:val="00872A83"/>
    <w:rsid w:val="00872E8D"/>
    <w:rsid w:val="00873459"/>
    <w:rsid w:val="00873462"/>
    <w:rsid w:val="00873592"/>
    <w:rsid w:val="0087378E"/>
    <w:rsid w:val="008737DA"/>
    <w:rsid w:val="008737DF"/>
    <w:rsid w:val="00873E1A"/>
    <w:rsid w:val="0087429D"/>
    <w:rsid w:val="00874498"/>
    <w:rsid w:val="008744A8"/>
    <w:rsid w:val="0087478E"/>
    <w:rsid w:val="008748BE"/>
    <w:rsid w:val="00874E3F"/>
    <w:rsid w:val="00875132"/>
    <w:rsid w:val="00875229"/>
    <w:rsid w:val="008755CA"/>
    <w:rsid w:val="00875842"/>
    <w:rsid w:val="00875981"/>
    <w:rsid w:val="00875B3E"/>
    <w:rsid w:val="00875CA1"/>
    <w:rsid w:val="00875FCC"/>
    <w:rsid w:val="0087644E"/>
    <w:rsid w:val="00876690"/>
    <w:rsid w:val="00877158"/>
    <w:rsid w:val="0087725E"/>
    <w:rsid w:val="008772F0"/>
    <w:rsid w:val="008772F4"/>
    <w:rsid w:val="00877591"/>
    <w:rsid w:val="00877D11"/>
    <w:rsid w:val="00877D7B"/>
    <w:rsid w:val="00877F27"/>
    <w:rsid w:val="0088037C"/>
    <w:rsid w:val="00880556"/>
    <w:rsid w:val="00880FB7"/>
    <w:rsid w:val="0088109B"/>
    <w:rsid w:val="008810E6"/>
    <w:rsid w:val="00881176"/>
    <w:rsid w:val="008812D2"/>
    <w:rsid w:val="008818A3"/>
    <w:rsid w:val="00881B14"/>
    <w:rsid w:val="00881B55"/>
    <w:rsid w:val="00881CEC"/>
    <w:rsid w:val="008823AC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48E"/>
    <w:rsid w:val="008879AA"/>
    <w:rsid w:val="00887AFD"/>
    <w:rsid w:val="00887F0E"/>
    <w:rsid w:val="00890275"/>
    <w:rsid w:val="008908E1"/>
    <w:rsid w:val="00890BC4"/>
    <w:rsid w:val="00890BF8"/>
    <w:rsid w:val="00890CD6"/>
    <w:rsid w:val="00890EED"/>
    <w:rsid w:val="00891099"/>
    <w:rsid w:val="0089129A"/>
    <w:rsid w:val="00891BCD"/>
    <w:rsid w:val="00892096"/>
    <w:rsid w:val="00892600"/>
    <w:rsid w:val="00892609"/>
    <w:rsid w:val="00892CD3"/>
    <w:rsid w:val="0089300A"/>
    <w:rsid w:val="008935B4"/>
    <w:rsid w:val="008939A4"/>
    <w:rsid w:val="00893D12"/>
    <w:rsid w:val="00893E1B"/>
    <w:rsid w:val="00893F40"/>
    <w:rsid w:val="00893FB0"/>
    <w:rsid w:val="008942AE"/>
    <w:rsid w:val="00894382"/>
    <w:rsid w:val="00894504"/>
    <w:rsid w:val="008946EE"/>
    <w:rsid w:val="00895038"/>
    <w:rsid w:val="008954D3"/>
    <w:rsid w:val="0089568A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22"/>
    <w:rsid w:val="008A03D6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832"/>
    <w:rsid w:val="008A2A8A"/>
    <w:rsid w:val="008A2D87"/>
    <w:rsid w:val="008A2F7A"/>
    <w:rsid w:val="008A33E4"/>
    <w:rsid w:val="008A381C"/>
    <w:rsid w:val="008A3DE9"/>
    <w:rsid w:val="008A404A"/>
    <w:rsid w:val="008A491B"/>
    <w:rsid w:val="008A4ACC"/>
    <w:rsid w:val="008A4C6A"/>
    <w:rsid w:val="008A4CE2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77D"/>
    <w:rsid w:val="008A67CD"/>
    <w:rsid w:val="008A68BC"/>
    <w:rsid w:val="008A6BF0"/>
    <w:rsid w:val="008A6DCF"/>
    <w:rsid w:val="008A71F7"/>
    <w:rsid w:val="008A74B9"/>
    <w:rsid w:val="008A7752"/>
    <w:rsid w:val="008A7969"/>
    <w:rsid w:val="008A7A9D"/>
    <w:rsid w:val="008B02A5"/>
    <w:rsid w:val="008B0508"/>
    <w:rsid w:val="008B0DF7"/>
    <w:rsid w:val="008B1368"/>
    <w:rsid w:val="008B1572"/>
    <w:rsid w:val="008B186E"/>
    <w:rsid w:val="008B1C6C"/>
    <w:rsid w:val="008B1CB3"/>
    <w:rsid w:val="008B1DEF"/>
    <w:rsid w:val="008B1E18"/>
    <w:rsid w:val="008B1FBB"/>
    <w:rsid w:val="008B20B6"/>
    <w:rsid w:val="008B226D"/>
    <w:rsid w:val="008B2889"/>
    <w:rsid w:val="008B2969"/>
    <w:rsid w:val="008B2BE7"/>
    <w:rsid w:val="008B2C65"/>
    <w:rsid w:val="008B2CBA"/>
    <w:rsid w:val="008B2DD4"/>
    <w:rsid w:val="008B2E42"/>
    <w:rsid w:val="008B2EDE"/>
    <w:rsid w:val="008B30E3"/>
    <w:rsid w:val="008B3236"/>
    <w:rsid w:val="008B361E"/>
    <w:rsid w:val="008B3D0B"/>
    <w:rsid w:val="008B3D64"/>
    <w:rsid w:val="008B4557"/>
    <w:rsid w:val="008B4A09"/>
    <w:rsid w:val="008B4D2A"/>
    <w:rsid w:val="008B5131"/>
    <w:rsid w:val="008B5204"/>
    <w:rsid w:val="008B578E"/>
    <w:rsid w:val="008B57A7"/>
    <w:rsid w:val="008B59AC"/>
    <w:rsid w:val="008B5B06"/>
    <w:rsid w:val="008B5D75"/>
    <w:rsid w:val="008B6092"/>
    <w:rsid w:val="008B616E"/>
    <w:rsid w:val="008B65F2"/>
    <w:rsid w:val="008B6919"/>
    <w:rsid w:val="008B6AFB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F92"/>
    <w:rsid w:val="008C1271"/>
    <w:rsid w:val="008C1887"/>
    <w:rsid w:val="008C1A83"/>
    <w:rsid w:val="008C1BBE"/>
    <w:rsid w:val="008C269E"/>
    <w:rsid w:val="008C26DF"/>
    <w:rsid w:val="008C281D"/>
    <w:rsid w:val="008C284E"/>
    <w:rsid w:val="008C2AAA"/>
    <w:rsid w:val="008C2D52"/>
    <w:rsid w:val="008C3F29"/>
    <w:rsid w:val="008C423E"/>
    <w:rsid w:val="008C4803"/>
    <w:rsid w:val="008C4838"/>
    <w:rsid w:val="008C49BA"/>
    <w:rsid w:val="008C4E98"/>
    <w:rsid w:val="008C51BF"/>
    <w:rsid w:val="008C54D0"/>
    <w:rsid w:val="008C56F1"/>
    <w:rsid w:val="008C5883"/>
    <w:rsid w:val="008C58FD"/>
    <w:rsid w:val="008C5D53"/>
    <w:rsid w:val="008C6045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8BD"/>
    <w:rsid w:val="008C7B6D"/>
    <w:rsid w:val="008C7C14"/>
    <w:rsid w:val="008C7D41"/>
    <w:rsid w:val="008C7D96"/>
    <w:rsid w:val="008C7DE5"/>
    <w:rsid w:val="008D038D"/>
    <w:rsid w:val="008D07F9"/>
    <w:rsid w:val="008D12F9"/>
    <w:rsid w:val="008D13E6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AC2"/>
    <w:rsid w:val="008D6EC9"/>
    <w:rsid w:val="008D709F"/>
    <w:rsid w:val="008D75C4"/>
    <w:rsid w:val="008D7878"/>
    <w:rsid w:val="008D78E9"/>
    <w:rsid w:val="008E02B0"/>
    <w:rsid w:val="008E0493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659"/>
    <w:rsid w:val="008E7666"/>
    <w:rsid w:val="008E788B"/>
    <w:rsid w:val="008E7B00"/>
    <w:rsid w:val="008E7BF7"/>
    <w:rsid w:val="008E7D42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1215"/>
    <w:rsid w:val="008F16AF"/>
    <w:rsid w:val="008F1857"/>
    <w:rsid w:val="008F1942"/>
    <w:rsid w:val="008F19C5"/>
    <w:rsid w:val="008F1C9E"/>
    <w:rsid w:val="008F1C9F"/>
    <w:rsid w:val="008F1CA9"/>
    <w:rsid w:val="008F24F2"/>
    <w:rsid w:val="008F26FA"/>
    <w:rsid w:val="008F2BF1"/>
    <w:rsid w:val="008F2F40"/>
    <w:rsid w:val="008F3192"/>
    <w:rsid w:val="008F328B"/>
    <w:rsid w:val="008F3335"/>
    <w:rsid w:val="008F3351"/>
    <w:rsid w:val="008F403A"/>
    <w:rsid w:val="008F4BF9"/>
    <w:rsid w:val="008F4E7D"/>
    <w:rsid w:val="008F5573"/>
    <w:rsid w:val="008F5B42"/>
    <w:rsid w:val="008F5B76"/>
    <w:rsid w:val="008F616A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617"/>
    <w:rsid w:val="00900C81"/>
    <w:rsid w:val="00900E8C"/>
    <w:rsid w:val="00901A98"/>
    <w:rsid w:val="00901DD3"/>
    <w:rsid w:val="00901EC5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A0B"/>
    <w:rsid w:val="00904DCC"/>
    <w:rsid w:val="00905357"/>
    <w:rsid w:val="009053CB"/>
    <w:rsid w:val="009054D8"/>
    <w:rsid w:val="009059AA"/>
    <w:rsid w:val="00905FD7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620"/>
    <w:rsid w:val="00907C0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D8B"/>
    <w:rsid w:val="00915DDA"/>
    <w:rsid w:val="00915E63"/>
    <w:rsid w:val="00915F5E"/>
    <w:rsid w:val="0091631C"/>
    <w:rsid w:val="009166BF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35"/>
    <w:rsid w:val="00917F76"/>
    <w:rsid w:val="0092002B"/>
    <w:rsid w:val="009207BA"/>
    <w:rsid w:val="00920B0C"/>
    <w:rsid w:val="0092110F"/>
    <w:rsid w:val="009211F6"/>
    <w:rsid w:val="0092129F"/>
    <w:rsid w:val="009212CE"/>
    <w:rsid w:val="00921485"/>
    <w:rsid w:val="009214AE"/>
    <w:rsid w:val="00921B60"/>
    <w:rsid w:val="0092227B"/>
    <w:rsid w:val="0092302C"/>
    <w:rsid w:val="00923452"/>
    <w:rsid w:val="00923661"/>
    <w:rsid w:val="00923668"/>
    <w:rsid w:val="00924284"/>
    <w:rsid w:val="00924A4F"/>
    <w:rsid w:val="00924AFB"/>
    <w:rsid w:val="009250F0"/>
    <w:rsid w:val="00925512"/>
    <w:rsid w:val="00925774"/>
    <w:rsid w:val="00925A04"/>
    <w:rsid w:val="00925B2E"/>
    <w:rsid w:val="00925BC5"/>
    <w:rsid w:val="00925F80"/>
    <w:rsid w:val="009261D4"/>
    <w:rsid w:val="009266D8"/>
    <w:rsid w:val="009266F1"/>
    <w:rsid w:val="00926DFC"/>
    <w:rsid w:val="0092734B"/>
    <w:rsid w:val="009275EC"/>
    <w:rsid w:val="00927626"/>
    <w:rsid w:val="009276CE"/>
    <w:rsid w:val="00927712"/>
    <w:rsid w:val="0093024B"/>
    <w:rsid w:val="00930622"/>
    <w:rsid w:val="00930693"/>
    <w:rsid w:val="00930A36"/>
    <w:rsid w:val="00930A3A"/>
    <w:rsid w:val="00930A84"/>
    <w:rsid w:val="00930AB6"/>
    <w:rsid w:val="00930E8D"/>
    <w:rsid w:val="00930FA5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DCA"/>
    <w:rsid w:val="009322D0"/>
    <w:rsid w:val="0093251E"/>
    <w:rsid w:val="009326DB"/>
    <w:rsid w:val="00932761"/>
    <w:rsid w:val="009328B6"/>
    <w:rsid w:val="009329A5"/>
    <w:rsid w:val="00932ED1"/>
    <w:rsid w:val="009332EC"/>
    <w:rsid w:val="009337EC"/>
    <w:rsid w:val="00933821"/>
    <w:rsid w:val="009340C8"/>
    <w:rsid w:val="0093410B"/>
    <w:rsid w:val="009341E5"/>
    <w:rsid w:val="0093450B"/>
    <w:rsid w:val="00934982"/>
    <w:rsid w:val="00934B2D"/>
    <w:rsid w:val="00934B7D"/>
    <w:rsid w:val="0093519D"/>
    <w:rsid w:val="0093548F"/>
    <w:rsid w:val="0093563F"/>
    <w:rsid w:val="00935680"/>
    <w:rsid w:val="009357A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43"/>
    <w:rsid w:val="00937A3D"/>
    <w:rsid w:val="00937B58"/>
    <w:rsid w:val="00937C19"/>
    <w:rsid w:val="00937D9E"/>
    <w:rsid w:val="00937E05"/>
    <w:rsid w:val="00940CC2"/>
    <w:rsid w:val="00940F47"/>
    <w:rsid w:val="009414F0"/>
    <w:rsid w:val="009415EB"/>
    <w:rsid w:val="00941710"/>
    <w:rsid w:val="00941A88"/>
    <w:rsid w:val="00941ACE"/>
    <w:rsid w:val="009421E1"/>
    <w:rsid w:val="009426DB"/>
    <w:rsid w:val="009428D1"/>
    <w:rsid w:val="00942B1B"/>
    <w:rsid w:val="00942DC2"/>
    <w:rsid w:val="0094306B"/>
    <w:rsid w:val="00943308"/>
    <w:rsid w:val="009437B6"/>
    <w:rsid w:val="00943906"/>
    <w:rsid w:val="00943907"/>
    <w:rsid w:val="00943A72"/>
    <w:rsid w:val="009442A7"/>
    <w:rsid w:val="00944428"/>
    <w:rsid w:val="009445E2"/>
    <w:rsid w:val="009446A4"/>
    <w:rsid w:val="00944ACF"/>
    <w:rsid w:val="00944C69"/>
    <w:rsid w:val="00944DC7"/>
    <w:rsid w:val="00944EE7"/>
    <w:rsid w:val="00944F7E"/>
    <w:rsid w:val="009451B4"/>
    <w:rsid w:val="00945229"/>
    <w:rsid w:val="0094536D"/>
    <w:rsid w:val="00945A29"/>
    <w:rsid w:val="00945DB9"/>
    <w:rsid w:val="0094643B"/>
    <w:rsid w:val="009467BF"/>
    <w:rsid w:val="00946C49"/>
    <w:rsid w:val="00946DF4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EF"/>
    <w:rsid w:val="00952853"/>
    <w:rsid w:val="00952933"/>
    <w:rsid w:val="0095296D"/>
    <w:rsid w:val="00952D85"/>
    <w:rsid w:val="00953119"/>
    <w:rsid w:val="00953262"/>
    <w:rsid w:val="00953407"/>
    <w:rsid w:val="00953A65"/>
    <w:rsid w:val="00953E4C"/>
    <w:rsid w:val="00954037"/>
    <w:rsid w:val="00954113"/>
    <w:rsid w:val="00954371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775"/>
    <w:rsid w:val="00955919"/>
    <w:rsid w:val="00955E27"/>
    <w:rsid w:val="0095641B"/>
    <w:rsid w:val="00956543"/>
    <w:rsid w:val="009566B5"/>
    <w:rsid w:val="009568D1"/>
    <w:rsid w:val="00956BF8"/>
    <w:rsid w:val="00956C3B"/>
    <w:rsid w:val="00956C8C"/>
    <w:rsid w:val="00957287"/>
    <w:rsid w:val="00957374"/>
    <w:rsid w:val="009573DA"/>
    <w:rsid w:val="00957724"/>
    <w:rsid w:val="00957D29"/>
    <w:rsid w:val="0096031C"/>
    <w:rsid w:val="009605B3"/>
    <w:rsid w:val="00960602"/>
    <w:rsid w:val="00960668"/>
    <w:rsid w:val="009609B0"/>
    <w:rsid w:val="0096129A"/>
    <w:rsid w:val="009616C8"/>
    <w:rsid w:val="00961719"/>
    <w:rsid w:val="00961D52"/>
    <w:rsid w:val="00961F51"/>
    <w:rsid w:val="00962072"/>
    <w:rsid w:val="00962163"/>
    <w:rsid w:val="00962208"/>
    <w:rsid w:val="009629B7"/>
    <w:rsid w:val="00962DC7"/>
    <w:rsid w:val="0096304D"/>
    <w:rsid w:val="009635C5"/>
    <w:rsid w:val="009636E7"/>
    <w:rsid w:val="00963709"/>
    <w:rsid w:val="0096393B"/>
    <w:rsid w:val="00963B67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6318"/>
    <w:rsid w:val="00966AEC"/>
    <w:rsid w:val="00966B7D"/>
    <w:rsid w:val="009671BA"/>
    <w:rsid w:val="00967248"/>
    <w:rsid w:val="009672A5"/>
    <w:rsid w:val="009673BB"/>
    <w:rsid w:val="00967600"/>
    <w:rsid w:val="0096767C"/>
    <w:rsid w:val="009676B1"/>
    <w:rsid w:val="009678FC"/>
    <w:rsid w:val="00967DF3"/>
    <w:rsid w:val="00967E42"/>
    <w:rsid w:val="00967EDC"/>
    <w:rsid w:val="00967F9A"/>
    <w:rsid w:val="009701FA"/>
    <w:rsid w:val="0097027C"/>
    <w:rsid w:val="009702F3"/>
    <w:rsid w:val="00970695"/>
    <w:rsid w:val="00970F18"/>
    <w:rsid w:val="009712D3"/>
    <w:rsid w:val="0097144B"/>
    <w:rsid w:val="00971748"/>
    <w:rsid w:val="00971994"/>
    <w:rsid w:val="00971CF9"/>
    <w:rsid w:val="00971DFC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E03"/>
    <w:rsid w:val="00973FF7"/>
    <w:rsid w:val="00974687"/>
    <w:rsid w:val="00974D5B"/>
    <w:rsid w:val="00974E86"/>
    <w:rsid w:val="00974FC5"/>
    <w:rsid w:val="009751C7"/>
    <w:rsid w:val="0097526A"/>
    <w:rsid w:val="00975270"/>
    <w:rsid w:val="009754E0"/>
    <w:rsid w:val="0097556B"/>
    <w:rsid w:val="009758DB"/>
    <w:rsid w:val="00975945"/>
    <w:rsid w:val="00975F2B"/>
    <w:rsid w:val="00976570"/>
    <w:rsid w:val="009766DE"/>
    <w:rsid w:val="0097675E"/>
    <w:rsid w:val="0097698B"/>
    <w:rsid w:val="00976B8F"/>
    <w:rsid w:val="00976D5C"/>
    <w:rsid w:val="00977205"/>
    <w:rsid w:val="0097750B"/>
    <w:rsid w:val="00977917"/>
    <w:rsid w:val="00977C3B"/>
    <w:rsid w:val="00977DBF"/>
    <w:rsid w:val="00977F11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645"/>
    <w:rsid w:val="0098178C"/>
    <w:rsid w:val="00981A05"/>
    <w:rsid w:val="00981C53"/>
    <w:rsid w:val="00981E71"/>
    <w:rsid w:val="00981EF9"/>
    <w:rsid w:val="00981F6D"/>
    <w:rsid w:val="009824E7"/>
    <w:rsid w:val="009825EB"/>
    <w:rsid w:val="0098260C"/>
    <w:rsid w:val="00982688"/>
    <w:rsid w:val="00982773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81B"/>
    <w:rsid w:val="009868FA"/>
    <w:rsid w:val="00986BB7"/>
    <w:rsid w:val="00987289"/>
    <w:rsid w:val="0098728C"/>
    <w:rsid w:val="00987328"/>
    <w:rsid w:val="00987603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86B"/>
    <w:rsid w:val="00994BCD"/>
    <w:rsid w:val="00994C5D"/>
    <w:rsid w:val="00994DFE"/>
    <w:rsid w:val="00994FFD"/>
    <w:rsid w:val="00995639"/>
    <w:rsid w:val="0099586D"/>
    <w:rsid w:val="0099609E"/>
    <w:rsid w:val="0099624E"/>
    <w:rsid w:val="009962E2"/>
    <w:rsid w:val="009964DC"/>
    <w:rsid w:val="009966CF"/>
    <w:rsid w:val="009967FE"/>
    <w:rsid w:val="009969B2"/>
    <w:rsid w:val="00996B77"/>
    <w:rsid w:val="009972E9"/>
    <w:rsid w:val="0099756F"/>
    <w:rsid w:val="00997830"/>
    <w:rsid w:val="00997E3A"/>
    <w:rsid w:val="009A0076"/>
    <w:rsid w:val="009A06A8"/>
    <w:rsid w:val="009A0A6A"/>
    <w:rsid w:val="009A0B33"/>
    <w:rsid w:val="009A0BCE"/>
    <w:rsid w:val="009A0DDD"/>
    <w:rsid w:val="009A0EA9"/>
    <w:rsid w:val="009A104A"/>
    <w:rsid w:val="009A1DEB"/>
    <w:rsid w:val="009A1ED0"/>
    <w:rsid w:val="009A1F7A"/>
    <w:rsid w:val="009A2113"/>
    <w:rsid w:val="009A22BD"/>
    <w:rsid w:val="009A2325"/>
    <w:rsid w:val="009A25E7"/>
    <w:rsid w:val="009A2715"/>
    <w:rsid w:val="009A27DD"/>
    <w:rsid w:val="009A282F"/>
    <w:rsid w:val="009A2D86"/>
    <w:rsid w:val="009A2E2A"/>
    <w:rsid w:val="009A350D"/>
    <w:rsid w:val="009A35AF"/>
    <w:rsid w:val="009A3918"/>
    <w:rsid w:val="009A39BA"/>
    <w:rsid w:val="009A4094"/>
    <w:rsid w:val="009A4512"/>
    <w:rsid w:val="009A4BB0"/>
    <w:rsid w:val="009A4C03"/>
    <w:rsid w:val="009A4C37"/>
    <w:rsid w:val="009A4C48"/>
    <w:rsid w:val="009A4CDA"/>
    <w:rsid w:val="009A4D72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3B4"/>
    <w:rsid w:val="009A745E"/>
    <w:rsid w:val="009A75D1"/>
    <w:rsid w:val="009A76AF"/>
    <w:rsid w:val="009A779A"/>
    <w:rsid w:val="009A7845"/>
    <w:rsid w:val="009A7E47"/>
    <w:rsid w:val="009B0215"/>
    <w:rsid w:val="009B04D5"/>
    <w:rsid w:val="009B05F9"/>
    <w:rsid w:val="009B0E3D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541"/>
    <w:rsid w:val="009B56CB"/>
    <w:rsid w:val="009B59C8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6B7"/>
    <w:rsid w:val="009B77AF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8C2"/>
    <w:rsid w:val="009C2A31"/>
    <w:rsid w:val="009C2C7B"/>
    <w:rsid w:val="009C2CD5"/>
    <w:rsid w:val="009C2D47"/>
    <w:rsid w:val="009C2D8B"/>
    <w:rsid w:val="009C2DC3"/>
    <w:rsid w:val="009C3200"/>
    <w:rsid w:val="009C3292"/>
    <w:rsid w:val="009C32B4"/>
    <w:rsid w:val="009C34AB"/>
    <w:rsid w:val="009C36E6"/>
    <w:rsid w:val="009C376D"/>
    <w:rsid w:val="009C4115"/>
    <w:rsid w:val="009C5164"/>
    <w:rsid w:val="009C5433"/>
    <w:rsid w:val="009C5794"/>
    <w:rsid w:val="009C59FC"/>
    <w:rsid w:val="009C5A92"/>
    <w:rsid w:val="009C5D8A"/>
    <w:rsid w:val="009C68BF"/>
    <w:rsid w:val="009C707E"/>
    <w:rsid w:val="009C72E7"/>
    <w:rsid w:val="009C7381"/>
    <w:rsid w:val="009C77B2"/>
    <w:rsid w:val="009C782D"/>
    <w:rsid w:val="009C795B"/>
    <w:rsid w:val="009C7E6A"/>
    <w:rsid w:val="009C7FF2"/>
    <w:rsid w:val="009D00C0"/>
    <w:rsid w:val="009D00F1"/>
    <w:rsid w:val="009D0E8C"/>
    <w:rsid w:val="009D0F21"/>
    <w:rsid w:val="009D11A8"/>
    <w:rsid w:val="009D1818"/>
    <w:rsid w:val="009D189E"/>
    <w:rsid w:val="009D2CDB"/>
    <w:rsid w:val="009D2E47"/>
    <w:rsid w:val="009D2FD7"/>
    <w:rsid w:val="009D342B"/>
    <w:rsid w:val="009D347A"/>
    <w:rsid w:val="009D3839"/>
    <w:rsid w:val="009D3B01"/>
    <w:rsid w:val="009D3C4E"/>
    <w:rsid w:val="009D3F18"/>
    <w:rsid w:val="009D3F56"/>
    <w:rsid w:val="009D42CB"/>
    <w:rsid w:val="009D47D2"/>
    <w:rsid w:val="009D4889"/>
    <w:rsid w:val="009D49C2"/>
    <w:rsid w:val="009D4CD7"/>
    <w:rsid w:val="009D4E38"/>
    <w:rsid w:val="009D529B"/>
    <w:rsid w:val="009D5A42"/>
    <w:rsid w:val="009D5D66"/>
    <w:rsid w:val="009D5E07"/>
    <w:rsid w:val="009D6FD1"/>
    <w:rsid w:val="009D73D6"/>
    <w:rsid w:val="009D7455"/>
    <w:rsid w:val="009D745F"/>
    <w:rsid w:val="009D7BB9"/>
    <w:rsid w:val="009E0091"/>
    <w:rsid w:val="009E03C7"/>
    <w:rsid w:val="009E080E"/>
    <w:rsid w:val="009E08BA"/>
    <w:rsid w:val="009E0A04"/>
    <w:rsid w:val="009E0F62"/>
    <w:rsid w:val="009E1300"/>
    <w:rsid w:val="009E223A"/>
    <w:rsid w:val="009E2253"/>
    <w:rsid w:val="009E23C9"/>
    <w:rsid w:val="009E2B97"/>
    <w:rsid w:val="009E325B"/>
    <w:rsid w:val="009E3881"/>
    <w:rsid w:val="009E38AF"/>
    <w:rsid w:val="009E3C17"/>
    <w:rsid w:val="009E3F8F"/>
    <w:rsid w:val="009E41E7"/>
    <w:rsid w:val="009E44E8"/>
    <w:rsid w:val="009E4535"/>
    <w:rsid w:val="009E49C6"/>
    <w:rsid w:val="009E4A4C"/>
    <w:rsid w:val="009E4CE5"/>
    <w:rsid w:val="009E505C"/>
    <w:rsid w:val="009E5168"/>
    <w:rsid w:val="009E51EC"/>
    <w:rsid w:val="009E5642"/>
    <w:rsid w:val="009E59E8"/>
    <w:rsid w:val="009E62D4"/>
    <w:rsid w:val="009E630E"/>
    <w:rsid w:val="009E650E"/>
    <w:rsid w:val="009E68DB"/>
    <w:rsid w:val="009E6A24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FAB"/>
    <w:rsid w:val="009F102E"/>
    <w:rsid w:val="009F12B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F06"/>
    <w:rsid w:val="009F41D2"/>
    <w:rsid w:val="009F446B"/>
    <w:rsid w:val="009F459F"/>
    <w:rsid w:val="009F4768"/>
    <w:rsid w:val="009F4A45"/>
    <w:rsid w:val="009F4E46"/>
    <w:rsid w:val="009F5060"/>
    <w:rsid w:val="009F50D0"/>
    <w:rsid w:val="009F511D"/>
    <w:rsid w:val="009F598F"/>
    <w:rsid w:val="009F5B93"/>
    <w:rsid w:val="009F5FBD"/>
    <w:rsid w:val="009F60EF"/>
    <w:rsid w:val="009F6454"/>
    <w:rsid w:val="009F6595"/>
    <w:rsid w:val="009F6973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C85"/>
    <w:rsid w:val="00A01163"/>
    <w:rsid w:val="00A011F4"/>
    <w:rsid w:val="00A015A1"/>
    <w:rsid w:val="00A015A7"/>
    <w:rsid w:val="00A01751"/>
    <w:rsid w:val="00A01CFB"/>
    <w:rsid w:val="00A02003"/>
    <w:rsid w:val="00A0228B"/>
    <w:rsid w:val="00A024B3"/>
    <w:rsid w:val="00A02559"/>
    <w:rsid w:val="00A025CD"/>
    <w:rsid w:val="00A0281A"/>
    <w:rsid w:val="00A0286D"/>
    <w:rsid w:val="00A02CDD"/>
    <w:rsid w:val="00A03123"/>
    <w:rsid w:val="00A031C7"/>
    <w:rsid w:val="00A0338B"/>
    <w:rsid w:val="00A03417"/>
    <w:rsid w:val="00A03463"/>
    <w:rsid w:val="00A034C5"/>
    <w:rsid w:val="00A047D4"/>
    <w:rsid w:val="00A049CC"/>
    <w:rsid w:val="00A04BC4"/>
    <w:rsid w:val="00A04E54"/>
    <w:rsid w:val="00A04FF7"/>
    <w:rsid w:val="00A05072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904"/>
    <w:rsid w:val="00A10AB1"/>
    <w:rsid w:val="00A10C61"/>
    <w:rsid w:val="00A10D11"/>
    <w:rsid w:val="00A10D8F"/>
    <w:rsid w:val="00A1118B"/>
    <w:rsid w:val="00A115F8"/>
    <w:rsid w:val="00A11859"/>
    <w:rsid w:val="00A119FC"/>
    <w:rsid w:val="00A11A45"/>
    <w:rsid w:val="00A121E4"/>
    <w:rsid w:val="00A12234"/>
    <w:rsid w:val="00A12452"/>
    <w:rsid w:val="00A12AB4"/>
    <w:rsid w:val="00A12AEB"/>
    <w:rsid w:val="00A133B2"/>
    <w:rsid w:val="00A13A18"/>
    <w:rsid w:val="00A13B6C"/>
    <w:rsid w:val="00A1447C"/>
    <w:rsid w:val="00A14522"/>
    <w:rsid w:val="00A145DC"/>
    <w:rsid w:val="00A1473E"/>
    <w:rsid w:val="00A147C6"/>
    <w:rsid w:val="00A147D3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944"/>
    <w:rsid w:val="00A20C9E"/>
    <w:rsid w:val="00A20FAC"/>
    <w:rsid w:val="00A211DB"/>
    <w:rsid w:val="00A2200E"/>
    <w:rsid w:val="00A2230B"/>
    <w:rsid w:val="00A22929"/>
    <w:rsid w:val="00A22ACB"/>
    <w:rsid w:val="00A22D61"/>
    <w:rsid w:val="00A22EDA"/>
    <w:rsid w:val="00A22FB5"/>
    <w:rsid w:val="00A231BD"/>
    <w:rsid w:val="00A231DF"/>
    <w:rsid w:val="00A231EA"/>
    <w:rsid w:val="00A232E6"/>
    <w:rsid w:val="00A2348E"/>
    <w:rsid w:val="00A23526"/>
    <w:rsid w:val="00A23745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BF8"/>
    <w:rsid w:val="00A25FCC"/>
    <w:rsid w:val="00A25FEA"/>
    <w:rsid w:val="00A260AE"/>
    <w:rsid w:val="00A261FC"/>
    <w:rsid w:val="00A2624B"/>
    <w:rsid w:val="00A26506"/>
    <w:rsid w:val="00A26A43"/>
    <w:rsid w:val="00A26C4E"/>
    <w:rsid w:val="00A26DC8"/>
    <w:rsid w:val="00A26E61"/>
    <w:rsid w:val="00A26EC5"/>
    <w:rsid w:val="00A2710E"/>
    <w:rsid w:val="00A275A1"/>
    <w:rsid w:val="00A275F9"/>
    <w:rsid w:val="00A27BC5"/>
    <w:rsid w:val="00A30006"/>
    <w:rsid w:val="00A3094F"/>
    <w:rsid w:val="00A309FE"/>
    <w:rsid w:val="00A30BB0"/>
    <w:rsid w:val="00A30BC5"/>
    <w:rsid w:val="00A30EBD"/>
    <w:rsid w:val="00A311F7"/>
    <w:rsid w:val="00A313D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814"/>
    <w:rsid w:val="00A36966"/>
    <w:rsid w:val="00A36F0B"/>
    <w:rsid w:val="00A3740C"/>
    <w:rsid w:val="00A37643"/>
    <w:rsid w:val="00A376E9"/>
    <w:rsid w:val="00A37903"/>
    <w:rsid w:val="00A40086"/>
    <w:rsid w:val="00A40707"/>
    <w:rsid w:val="00A4071E"/>
    <w:rsid w:val="00A40CDD"/>
    <w:rsid w:val="00A41075"/>
    <w:rsid w:val="00A4169A"/>
    <w:rsid w:val="00A41AFB"/>
    <w:rsid w:val="00A41AFF"/>
    <w:rsid w:val="00A41D0C"/>
    <w:rsid w:val="00A420B7"/>
    <w:rsid w:val="00A4225E"/>
    <w:rsid w:val="00A426DD"/>
    <w:rsid w:val="00A42A5D"/>
    <w:rsid w:val="00A42B14"/>
    <w:rsid w:val="00A42B91"/>
    <w:rsid w:val="00A42EA9"/>
    <w:rsid w:val="00A430BB"/>
    <w:rsid w:val="00A43709"/>
    <w:rsid w:val="00A43A86"/>
    <w:rsid w:val="00A43BC2"/>
    <w:rsid w:val="00A440DF"/>
    <w:rsid w:val="00A44145"/>
    <w:rsid w:val="00A4446D"/>
    <w:rsid w:val="00A447A1"/>
    <w:rsid w:val="00A44B2D"/>
    <w:rsid w:val="00A44BDC"/>
    <w:rsid w:val="00A45025"/>
    <w:rsid w:val="00A45518"/>
    <w:rsid w:val="00A45A49"/>
    <w:rsid w:val="00A45ED2"/>
    <w:rsid w:val="00A46596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8F0"/>
    <w:rsid w:val="00A51A77"/>
    <w:rsid w:val="00A51EA2"/>
    <w:rsid w:val="00A520DF"/>
    <w:rsid w:val="00A5216D"/>
    <w:rsid w:val="00A52E43"/>
    <w:rsid w:val="00A53105"/>
    <w:rsid w:val="00A5320E"/>
    <w:rsid w:val="00A5322A"/>
    <w:rsid w:val="00A53425"/>
    <w:rsid w:val="00A53490"/>
    <w:rsid w:val="00A534F4"/>
    <w:rsid w:val="00A534F7"/>
    <w:rsid w:val="00A535CA"/>
    <w:rsid w:val="00A53826"/>
    <w:rsid w:val="00A53C82"/>
    <w:rsid w:val="00A53CDC"/>
    <w:rsid w:val="00A53F59"/>
    <w:rsid w:val="00A541E2"/>
    <w:rsid w:val="00A543D8"/>
    <w:rsid w:val="00A54899"/>
    <w:rsid w:val="00A54CE7"/>
    <w:rsid w:val="00A556D0"/>
    <w:rsid w:val="00A556E9"/>
    <w:rsid w:val="00A55937"/>
    <w:rsid w:val="00A55E8D"/>
    <w:rsid w:val="00A55F1D"/>
    <w:rsid w:val="00A568D4"/>
    <w:rsid w:val="00A56AA1"/>
    <w:rsid w:val="00A56C58"/>
    <w:rsid w:val="00A56F41"/>
    <w:rsid w:val="00A56FE3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623"/>
    <w:rsid w:val="00A6176B"/>
    <w:rsid w:val="00A61A0D"/>
    <w:rsid w:val="00A61B95"/>
    <w:rsid w:val="00A6220E"/>
    <w:rsid w:val="00A622A0"/>
    <w:rsid w:val="00A6275E"/>
    <w:rsid w:val="00A62A33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C7D"/>
    <w:rsid w:val="00A66285"/>
    <w:rsid w:val="00A662CF"/>
    <w:rsid w:val="00A66625"/>
    <w:rsid w:val="00A6676F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E11"/>
    <w:rsid w:val="00A72E4E"/>
    <w:rsid w:val="00A72FCE"/>
    <w:rsid w:val="00A73172"/>
    <w:rsid w:val="00A7348B"/>
    <w:rsid w:val="00A734ED"/>
    <w:rsid w:val="00A73742"/>
    <w:rsid w:val="00A74288"/>
    <w:rsid w:val="00A7439B"/>
    <w:rsid w:val="00A74421"/>
    <w:rsid w:val="00A74613"/>
    <w:rsid w:val="00A746EC"/>
    <w:rsid w:val="00A74940"/>
    <w:rsid w:val="00A75149"/>
    <w:rsid w:val="00A75614"/>
    <w:rsid w:val="00A75827"/>
    <w:rsid w:val="00A758FF"/>
    <w:rsid w:val="00A75C0F"/>
    <w:rsid w:val="00A75D6B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AA8"/>
    <w:rsid w:val="00A83C87"/>
    <w:rsid w:val="00A83F40"/>
    <w:rsid w:val="00A83F83"/>
    <w:rsid w:val="00A8418E"/>
    <w:rsid w:val="00A84362"/>
    <w:rsid w:val="00A843D9"/>
    <w:rsid w:val="00A844AA"/>
    <w:rsid w:val="00A84765"/>
    <w:rsid w:val="00A84AA8"/>
    <w:rsid w:val="00A84FE8"/>
    <w:rsid w:val="00A85287"/>
    <w:rsid w:val="00A85CA0"/>
    <w:rsid w:val="00A85DB0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29D9"/>
    <w:rsid w:val="00A929FD"/>
    <w:rsid w:val="00A92AA5"/>
    <w:rsid w:val="00A92D83"/>
    <w:rsid w:val="00A930EA"/>
    <w:rsid w:val="00A933A5"/>
    <w:rsid w:val="00A9345B"/>
    <w:rsid w:val="00A934A7"/>
    <w:rsid w:val="00A935CD"/>
    <w:rsid w:val="00A936AD"/>
    <w:rsid w:val="00A93976"/>
    <w:rsid w:val="00A93E3D"/>
    <w:rsid w:val="00A94036"/>
    <w:rsid w:val="00A94130"/>
    <w:rsid w:val="00A941F3"/>
    <w:rsid w:val="00A94378"/>
    <w:rsid w:val="00A943EA"/>
    <w:rsid w:val="00A9458B"/>
    <w:rsid w:val="00A94A00"/>
    <w:rsid w:val="00A94B39"/>
    <w:rsid w:val="00A94D62"/>
    <w:rsid w:val="00A94D8D"/>
    <w:rsid w:val="00A94E89"/>
    <w:rsid w:val="00A9504F"/>
    <w:rsid w:val="00A9517C"/>
    <w:rsid w:val="00A95331"/>
    <w:rsid w:val="00A955F7"/>
    <w:rsid w:val="00A957BE"/>
    <w:rsid w:val="00A95815"/>
    <w:rsid w:val="00A9584A"/>
    <w:rsid w:val="00A9589D"/>
    <w:rsid w:val="00A95C11"/>
    <w:rsid w:val="00A95FD7"/>
    <w:rsid w:val="00A961D4"/>
    <w:rsid w:val="00A96B80"/>
    <w:rsid w:val="00A96E05"/>
    <w:rsid w:val="00A96EF2"/>
    <w:rsid w:val="00A970F6"/>
    <w:rsid w:val="00A971F1"/>
    <w:rsid w:val="00A97352"/>
    <w:rsid w:val="00A978E1"/>
    <w:rsid w:val="00A979D7"/>
    <w:rsid w:val="00A97AF8"/>
    <w:rsid w:val="00A97E33"/>
    <w:rsid w:val="00AA00C3"/>
    <w:rsid w:val="00AA0207"/>
    <w:rsid w:val="00AA0398"/>
    <w:rsid w:val="00AA05C0"/>
    <w:rsid w:val="00AA0601"/>
    <w:rsid w:val="00AA0F53"/>
    <w:rsid w:val="00AA0FFC"/>
    <w:rsid w:val="00AA1267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4273"/>
    <w:rsid w:val="00AA461F"/>
    <w:rsid w:val="00AA54EC"/>
    <w:rsid w:val="00AA5C7E"/>
    <w:rsid w:val="00AA62AF"/>
    <w:rsid w:val="00AA6416"/>
    <w:rsid w:val="00AA64EA"/>
    <w:rsid w:val="00AA6AEB"/>
    <w:rsid w:val="00AA6B6D"/>
    <w:rsid w:val="00AA6C08"/>
    <w:rsid w:val="00AA7011"/>
    <w:rsid w:val="00AA7385"/>
    <w:rsid w:val="00AA79ED"/>
    <w:rsid w:val="00AA7B7A"/>
    <w:rsid w:val="00AA7CDD"/>
    <w:rsid w:val="00AA7D73"/>
    <w:rsid w:val="00AB06A4"/>
    <w:rsid w:val="00AB07BE"/>
    <w:rsid w:val="00AB08F1"/>
    <w:rsid w:val="00AB0A33"/>
    <w:rsid w:val="00AB0FE2"/>
    <w:rsid w:val="00AB11C3"/>
    <w:rsid w:val="00AB193B"/>
    <w:rsid w:val="00AB1CC2"/>
    <w:rsid w:val="00AB234B"/>
    <w:rsid w:val="00AB29D9"/>
    <w:rsid w:val="00AB2A2D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DCA"/>
    <w:rsid w:val="00AB4E0F"/>
    <w:rsid w:val="00AB5292"/>
    <w:rsid w:val="00AB5343"/>
    <w:rsid w:val="00AB570D"/>
    <w:rsid w:val="00AB59D5"/>
    <w:rsid w:val="00AB59FF"/>
    <w:rsid w:val="00AB5C7C"/>
    <w:rsid w:val="00AB5F05"/>
    <w:rsid w:val="00AB6283"/>
    <w:rsid w:val="00AB62DC"/>
    <w:rsid w:val="00AB676D"/>
    <w:rsid w:val="00AB68E6"/>
    <w:rsid w:val="00AB6ABE"/>
    <w:rsid w:val="00AB6CAE"/>
    <w:rsid w:val="00AB6E5B"/>
    <w:rsid w:val="00AB713D"/>
    <w:rsid w:val="00AB75A7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7D8"/>
    <w:rsid w:val="00AC1A03"/>
    <w:rsid w:val="00AC1A97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DA7"/>
    <w:rsid w:val="00AC5FD1"/>
    <w:rsid w:val="00AC60FC"/>
    <w:rsid w:val="00AC623F"/>
    <w:rsid w:val="00AC655B"/>
    <w:rsid w:val="00AC697E"/>
    <w:rsid w:val="00AC6B11"/>
    <w:rsid w:val="00AC6FE1"/>
    <w:rsid w:val="00AC70B6"/>
    <w:rsid w:val="00AC72F9"/>
    <w:rsid w:val="00AC7D3A"/>
    <w:rsid w:val="00AD0064"/>
    <w:rsid w:val="00AD00C7"/>
    <w:rsid w:val="00AD0AE6"/>
    <w:rsid w:val="00AD0E42"/>
    <w:rsid w:val="00AD0E81"/>
    <w:rsid w:val="00AD123C"/>
    <w:rsid w:val="00AD15A6"/>
    <w:rsid w:val="00AD17AD"/>
    <w:rsid w:val="00AD1D41"/>
    <w:rsid w:val="00AD1E4E"/>
    <w:rsid w:val="00AD1E99"/>
    <w:rsid w:val="00AD26AF"/>
    <w:rsid w:val="00AD2A09"/>
    <w:rsid w:val="00AD2B34"/>
    <w:rsid w:val="00AD3216"/>
    <w:rsid w:val="00AD3668"/>
    <w:rsid w:val="00AD3830"/>
    <w:rsid w:val="00AD3FCA"/>
    <w:rsid w:val="00AD4129"/>
    <w:rsid w:val="00AD4516"/>
    <w:rsid w:val="00AD4676"/>
    <w:rsid w:val="00AD48A5"/>
    <w:rsid w:val="00AD4BC5"/>
    <w:rsid w:val="00AD4BF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1D4"/>
    <w:rsid w:val="00AD76E4"/>
    <w:rsid w:val="00AD7846"/>
    <w:rsid w:val="00AD7987"/>
    <w:rsid w:val="00AD7A10"/>
    <w:rsid w:val="00AD7E5C"/>
    <w:rsid w:val="00AE0185"/>
    <w:rsid w:val="00AE0259"/>
    <w:rsid w:val="00AE0274"/>
    <w:rsid w:val="00AE04BD"/>
    <w:rsid w:val="00AE05C6"/>
    <w:rsid w:val="00AE0C12"/>
    <w:rsid w:val="00AE0D09"/>
    <w:rsid w:val="00AE0DCD"/>
    <w:rsid w:val="00AE0F85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D78"/>
    <w:rsid w:val="00AE33A4"/>
    <w:rsid w:val="00AE3913"/>
    <w:rsid w:val="00AE3C8E"/>
    <w:rsid w:val="00AE3CFE"/>
    <w:rsid w:val="00AE3E07"/>
    <w:rsid w:val="00AE3F93"/>
    <w:rsid w:val="00AE3FD2"/>
    <w:rsid w:val="00AE46BC"/>
    <w:rsid w:val="00AE4C95"/>
    <w:rsid w:val="00AE589E"/>
    <w:rsid w:val="00AE60FD"/>
    <w:rsid w:val="00AE62B3"/>
    <w:rsid w:val="00AE64F2"/>
    <w:rsid w:val="00AE6F90"/>
    <w:rsid w:val="00AE6FB9"/>
    <w:rsid w:val="00AE7062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40EF"/>
    <w:rsid w:val="00AF454D"/>
    <w:rsid w:val="00AF4651"/>
    <w:rsid w:val="00AF4816"/>
    <w:rsid w:val="00AF4BC5"/>
    <w:rsid w:val="00AF5293"/>
    <w:rsid w:val="00AF535E"/>
    <w:rsid w:val="00AF539E"/>
    <w:rsid w:val="00AF53DA"/>
    <w:rsid w:val="00AF5466"/>
    <w:rsid w:val="00AF5539"/>
    <w:rsid w:val="00AF59B4"/>
    <w:rsid w:val="00AF5A92"/>
    <w:rsid w:val="00AF5B14"/>
    <w:rsid w:val="00AF624F"/>
    <w:rsid w:val="00AF66EB"/>
    <w:rsid w:val="00AF6724"/>
    <w:rsid w:val="00AF6C77"/>
    <w:rsid w:val="00AF6D1E"/>
    <w:rsid w:val="00AF6F5D"/>
    <w:rsid w:val="00AF70F4"/>
    <w:rsid w:val="00AF723F"/>
    <w:rsid w:val="00AF76D4"/>
    <w:rsid w:val="00AF7807"/>
    <w:rsid w:val="00AF7A53"/>
    <w:rsid w:val="00AF7B5B"/>
    <w:rsid w:val="00AF7DC9"/>
    <w:rsid w:val="00B005F4"/>
    <w:rsid w:val="00B00A6F"/>
    <w:rsid w:val="00B012AC"/>
    <w:rsid w:val="00B012DF"/>
    <w:rsid w:val="00B0149E"/>
    <w:rsid w:val="00B019B4"/>
    <w:rsid w:val="00B01CA1"/>
    <w:rsid w:val="00B01F62"/>
    <w:rsid w:val="00B02077"/>
    <w:rsid w:val="00B02B27"/>
    <w:rsid w:val="00B02E65"/>
    <w:rsid w:val="00B0319F"/>
    <w:rsid w:val="00B03387"/>
    <w:rsid w:val="00B03459"/>
    <w:rsid w:val="00B03715"/>
    <w:rsid w:val="00B03C5F"/>
    <w:rsid w:val="00B03C82"/>
    <w:rsid w:val="00B0410D"/>
    <w:rsid w:val="00B04250"/>
    <w:rsid w:val="00B0444F"/>
    <w:rsid w:val="00B04819"/>
    <w:rsid w:val="00B04876"/>
    <w:rsid w:val="00B049B1"/>
    <w:rsid w:val="00B04B00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F85"/>
    <w:rsid w:val="00B07124"/>
    <w:rsid w:val="00B07463"/>
    <w:rsid w:val="00B07495"/>
    <w:rsid w:val="00B07662"/>
    <w:rsid w:val="00B07C2F"/>
    <w:rsid w:val="00B07CD1"/>
    <w:rsid w:val="00B10327"/>
    <w:rsid w:val="00B10355"/>
    <w:rsid w:val="00B10721"/>
    <w:rsid w:val="00B10773"/>
    <w:rsid w:val="00B10A43"/>
    <w:rsid w:val="00B10E19"/>
    <w:rsid w:val="00B10E8D"/>
    <w:rsid w:val="00B11138"/>
    <w:rsid w:val="00B11B76"/>
    <w:rsid w:val="00B11BF6"/>
    <w:rsid w:val="00B11F17"/>
    <w:rsid w:val="00B11F9A"/>
    <w:rsid w:val="00B1232F"/>
    <w:rsid w:val="00B12370"/>
    <w:rsid w:val="00B12482"/>
    <w:rsid w:val="00B125E2"/>
    <w:rsid w:val="00B127D0"/>
    <w:rsid w:val="00B127FF"/>
    <w:rsid w:val="00B12839"/>
    <w:rsid w:val="00B12B01"/>
    <w:rsid w:val="00B12B23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5BD"/>
    <w:rsid w:val="00B1379A"/>
    <w:rsid w:val="00B13B7A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D25"/>
    <w:rsid w:val="00B15DD0"/>
    <w:rsid w:val="00B15E55"/>
    <w:rsid w:val="00B15E56"/>
    <w:rsid w:val="00B15FF1"/>
    <w:rsid w:val="00B1608C"/>
    <w:rsid w:val="00B16197"/>
    <w:rsid w:val="00B1648A"/>
    <w:rsid w:val="00B16F1B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EB7"/>
    <w:rsid w:val="00B20EBC"/>
    <w:rsid w:val="00B212B2"/>
    <w:rsid w:val="00B21521"/>
    <w:rsid w:val="00B2155B"/>
    <w:rsid w:val="00B2167C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EE"/>
    <w:rsid w:val="00B23B0B"/>
    <w:rsid w:val="00B24133"/>
    <w:rsid w:val="00B242BB"/>
    <w:rsid w:val="00B243EB"/>
    <w:rsid w:val="00B24440"/>
    <w:rsid w:val="00B248D2"/>
    <w:rsid w:val="00B248DA"/>
    <w:rsid w:val="00B24B2E"/>
    <w:rsid w:val="00B24DCB"/>
    <w:rsid w:val="00B2528C"/>
    <w:rsid w:val="00B25411"/>
    <w:rsid w:val="00B25586"/>
    <w:rsid w:val="00B2569D"/>
    <w:rsid w:val="00B25705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BFA"/>
    <w:rsid w:val="00B27C80"/>
    <w:rsid w:val="00B27F08"/>
    <w:rsid w:val="00B30193"/>
    <w:rsid w:val="00B30547"/>
    <w:rsid w:val="00B30878"/>
    <w:rsid w:val="00B30DAB"/>
    <w:rsid w:val="00B30E4C"/>
    <w:rsid w:val="00B3105A"/>
    <w:rsid w:val="00B31515"/>
    <w:rsid w:val="00B31856"/>
    <w:rsid w:val="00B31F85"/>
    <w:rsid w:val="00B323C0"/>
    <w:rsid w:val="00B327CC"/>
    <w:rsid w:val="00B32901"/>
    <w:rsid w:val="00B32A4B"/>
    <w:rsid w:val="00B32B06"/>
    <w:rsid w:val="00B32C78"/>
    <w:rsid w:val="00B32DB7"/>
    <w:rsid w:val="00B333D7"/>
    <w:rsid w:val="00B33550"/>
    <w:rsid w:val="00B335CB"/>
    <w:rsid w:val="00B33665"/>
    <w:rsid w:val="00B339C8"/>
    <w:rsid w:val="00B33A4F"/>
    <w:rsid w:val="00B33CD1"/>
    <w:rsid w:val="00B34959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9D1"/>
    <w:rsid w:val="00B35A89"/>
    <w:rsid w:val="00B35B5A"/>
    <w:rsid w:val="00B35C3C"/>
    <w:rsid w:val="00B35E61"/>
    <w:rsid w:val="00B35E9E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777"/>
    <w:rsid w:val="00B378D0"/>
    <w:rsid w:val="00B37953"/>
    <w:rsid w:val="00B37B39"/>
    <w:rsid w:val="00B37C37"/>
    <w:rsid w:val="00B37C4B"/>
    <w:rsid w:val="00B37DEA"/>
    <w:rsid w:val="00B37E72"/>
    <w:rsid w:val="00B37F65"/>
    <w:rsid w:val="00B4008D"/>
    <w:rsid w:val="00B40312"/>
    <w:rsid w:val="00B407D8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C"/>
    <w:rsid w:val="00B42299"/>
    <w:rsid w:val="00B424F2"/>
    <w:rsid w:val="00B427D3"/>
    <w:rsid w:val="00B42B4A"/>
    <w:rsid w:val="00B42B81"/>
    <w:rsid w:val="00B431E0"/>
    <w:rsid w:val="00B4350F"/>
    <w:rsid w:val="00B435CF"/>
    <w:rsid w:val="00B437D6"/>
    <w:rsid w:val="00B43B67"/>
    <w:rsid w:val="00B43F28"/>
    <w:rsid w:val="00B44479"/>
    <w:rsid w:val="00B449D4"/>
    <w:rsid w:val="00B44DD1"/>
    <w:rsid w:val="00B45028"/>
    <w:rsid w:val="00B45C1E"/>
    <w:rsid w:val="00B460D7"/>
    <w:rsid w:val="00B46355"/>
    <w:rsid w:val="00B47708"/>
    <w:rsid w:val="00B47A6D"/>
    <w:rsid w:val="00B47ABD"/>
    <w:rsid w:val="00B47E52"/>
    <w:rsid w:val="00B47EA0"/>
    <w:rsid w:val="00B501EE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A15"/>
    <w:rsid w:val="00B56E84"/>
    <w:rsid w:val="00B57403"/>
    <w:rsid w:val="00B57F00"/>
    <w:rsid w:val="00B57F2B"/>
    <w:rsid w:val="00B60140"/>
    <w:rsid w:val="00B6072D"/>
    <w:rsid w:val="00B60820"/>
    <w:rsid w:val="00B60A62"/>
    <w:rsid w:val="00B60DD9"/>
    <w:rsid w:val="00B6122A"/>
    <w:rsid w:val="00B612EB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73EC"/>
    <w:rsid w:val="00B6748C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58D"/>
    <w:rsid w:val="00B70AC0"/>
    <w:rsid w:val="00B70F1E"/>
    <w:rsid w:val="00B710B7"/>
    <w:rsid w:val="00B7113E"/>
    <w:rsid w:val="00B712D1"/>
    <w:rsid w:val="00B7133D"/>
    <w:rsid w:val="00B7159A"/>
    <w:rsid w:val="00B719B1"/>
    <w:rsid w:val="00B71B56"/>
    <w:rsid w:val="00B71B80"/>
    <w:rsid w:val="00B71BC7"/>
    <w:rsid w:val="00B71C4A"/>
    <w:rsid w:val="00B71E14"/>
    <w:rsid w:val="00B722B7"/>
    <w:rsid w:val="00B7230B"/>
    <w:rsid w:val="00B728D7"/>
    <w:rsid w:val="00B72919"/>
    <w:rsid w:val="00B7299C"/>
    <w:rsid w:val="00B72EE5"/>
    <w:rsid w:val="00B73022"/>
    <w:rsid w:val="00B730F5"/>
    <w:rsid w:val="00B7328B"/>
    <w:rsid w:val="00B73311"/>
    <w:rsid w:val="00B7359B"/>
    <w:rsid w:val="00B7381D"/>
    <w:rsid w:val="00B7402B"/>
    <w:rsid w:val="00B7421E"/>
    <w:rsid w:val="00B74360"/>
    <w:rsid w:val="00B74456"/>
    <w:rsid w:val="00B7453B"/>
    <w:rsid w:val="00B746F9"/>
    <w:rsid w:val="00B74E7A"/>
    <w:rsid w:val="00B74F27"/>
    <w:rsid w:val="00B755E2"/>
    <w:rsid w:val="00B758D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AAE"/>
    <w:rsid w:val="00B76BEA"/>
    <w:rsid w:val="00B76CBF"/>
    <w:rsid w:val="00B76D0F"/>
    <w:rsid w:val="00B7715F"/>
    <w:rsid w:val="00B7762B"/>
    <w:rsid w:val="00B77802"/>
    <w:rsid w:val="00B779E2"/>
    <w:rsid w:val="00B77AC5"/>
    <w:rsid w:val="00B77CD0"/>
    <w:rsid w:val="00B77FD4"/>
    <w:rsid w:val="00B80584"/>
    <w:rsid w:val="00B80AC6"/>
    <w:rsid w:val="00B80CF1"/>
    <w:rsid w:val="00B81150"/>
    <w:rsid w:val="00B813E9"/>
    <w:rsid w:val="00B81437"/>
    <w:rsid w:val="00B81573"/>
    <w:rsid w:val="00B817A8"/>
    <w:rsid w:val="00B81F15"/>
    <w:rsid w:val="00B820A7"/>
    <w:rsid w:val="00B822E7"/>
    <w:rsid w:val="00B82448"/>
    <w:rsid w:val="00B82956"/>
    <w:rsid w:val="00B829DF"/>
    <w:rsid w:val="00B83414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53D3"/>
    <w:rsid w:val="00B854E4"/>
    <w:rsid w:val="00B85A5F"/>
    <w:rsid w:val="00B866ED"/>
    <w:rsid w:val="00B86753"/>
    <w:rsid w:val="00B8686E"/>
    <w:rsid w:val="00B86CB9"/>
    <w:rsid w:val="00B87B73"/>
    <w:rsid w:val="00B87BE5"/>
    <w:rsid w:val="00B9032B"/>
    <w:rsid w:val="00B908D3"/>
    <w:rsid w:val="00B90D77"/>
    <w:rsid w:val="00B90E3E"/>
    <w:rsid w:val="00B9142D"/>
    <w:rsid w:val="00B9142E"/>
    <w:rsid w:val="00B91606"/>
    <w:rsid w:val="00B91EF4"/>
    <w:rsid w:val="00B9277F"/>
    <w:rsid w:val="00B92C8A"/>
    <w:rsid w:val="00B92D56"/>
    <w:rsid w:val="00B93302"/>
    <w:rsid w:val="00B933C5"/>
    <w:rsid w:val="00B934A5"/>
    <w:rsid w:val="00B93813"/>
    <w:rsid w:val="00B93C52"/>
    <w:rsid w:val="00B93D32"/>
    <w:rsid w:val="00B94454"/>
    <w:rsid w:val="00B949ED"/>
    <w:rsid w:val="00B94AC4"/>
    <w:rsid w:val="00B94BA2"/>
    <w:rsid w:val="00B94E7F"/>
    <w:rsid w:val="00B94F91"/>
    <w:rsid w:val="00B951E1"/>
    <w:rsid w:val="00B9525F"/>
    <w:rsid w:val="00B958D5"/>
    <w:rsid w:val="00B95A2B"/>
    <w:rsid w:val="00B95B7D"/>
    <w:rsid w:val="00B95E17"/>
    <w:rsid w:val="00B95F36"/>
    <w:rsid w:val="00B96289"/>
    <w:rsid w:val="00B967D7"/>
    <w:rsid w:val="00B96BAA"/>
    <w:rsid w:val="00B972ED"/>
    <w:rsid w:val="00B9764A"/>
    <w:rsid w:val="00B97CFB"/>
    <w:rsid w:val="00B97F5B"/>
    <w:rsid w:val="00BA00C5"/>
    <w:rsid w:val="00BA029A"/>
    <w:rsid w:val="00BA07D8"/>
    <w:rsid w:val="00BA0B2C"/>
    <w:rsid w:val="00BA0C22"/>
    <w:rsid w:val="00BA0F05"/>
    <w:rsid w:val="00BA1171"/>
    <w:rsid w:val="00BA1239"/>
    <w:rsid w:val="00BA1534"/>
    <w:rsid w:val="00BA1561"/>
    <w:rsid w:val="00BA1929"/>
    <w:rsid w:val="00BA1AB2"/>
    <w:rsid w:val="00BA1D67"/>
    <w:rsid w:val="00BA1EF6"/>
    <w:rsid w:val="00BA248A"/>
    <w:rsid w:val="00BA25F5"/>
    <w:rsid w:val="00BA2A8A"/>
    <w:rsid w:val="00BA2BFF"/>
    <w:rsid w:val="00BA2CCA"/>
    <w:rsid w:val="00BA2EDA"/>
    <w:rsid w:val="00BA3281"/>
    <w:rsid w:val="00BA3379"/>
    <w:rsid w:val="00BA34AA"/>
    <w:rsid w:val="00BA3631"/>
    <w:rsid w:val="00BA3ADF"/>
    <w:rsid w:val="00BA3CA2"/>
    <w:rsid w:val="00BA3DCB"/>
    <w:rsid w:val="00BA435F"/>
    <w:rsid w:val="00BA4884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616"/>
    <w:rsid w:val="00BB17D5"/>
    <w:rsid w:val="00BB2236"/>
    <w:rsid w:val="00BB24C1"/>
    <w:rsid w:val="00BB2721"/>
    <w:rsid w:val="00BB2F02"/>
    <w:rsid w:val="00BB2FA2"/>
    <w:rsid w:val="00BB307F"/>
    <w:rsid w:val="00BB3107"/>
    <w:rsid w:val="00BB334D"/>
    <w:rsid w:val="00BB33D9"/>
    <w:rsid w:val="00BB3612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47"/>
    <w:rsid w:val="00BB5140"/>
    <w:rsid w:val="00BB53CC"/>
    <w:rsid w:val="00BB5453"/>
    <w:rsid w:val="00BB5544"/>
    <w:rsid w:val="00BB57E9"/>
    <w:rsid w:val="00BB58B3"/>
    <w:rsid w:val="00BB5B75"/>
    <w:rsid w:val="00BB5DCB"/>
    <w:rsid w:val="00BB638B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C0C"/>
    <w:rsid w:val="00BC2CE9"/>
    <w:rsid w:val="00BC2FAD"/>
    <w:rsid w:val="00BC3444"/>
    <w:rsid w:val="00BC3A1C"/>
    <w:rsid w:val="00BC3D29"/>
    <w:rsid w:val="00BC44C2"/>
    <w:rsid w:val="00BC471C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13B"/>
    <w:rsid w:val="00BC71B6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C0A"/>
    <w:rsid w:val="00BD0DBB"/>
    <w:rsid w:val="00BD0E30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F3E"/>
    <w:rsid w:val="00BD4FBB"/>
    <w:rsid w:val="00BD561B"/>
    <w:rsid w:val="00BD5B30"/>
    <w:rsid w:val="00BD5C49"/>
    <w:rsid w:val="00BD5CB2"/>
    <w:rsid w:val="00BD5F41"/>
    <w:rsid w:val="00BD6076"/>
    <w:rsid w:val="00BD6161"/>
    <w:rsid w:val="00BD6323"/>
    <w:rsid w:val="00BD63AB"/>
    <w:rsid w:val="00BD67EA"/>
    <w:rsid w:val="00BD6A1C"/>
    <w:rsid w:val="00BD71C7"/>
    <w:rsid w:val="00BD72CB"/>
    <w:rsid w:val="00BD76ED"/>
    <w:rsid w:val="00BD78C9"/>
    <w:rsid w:val="00BD7B1A"/>
    <w:rsid w:val="00BD7EBE"/>
    <w:rsid w:val="00BE0344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E1A"/>
    <w:rsid w:val="00BE1E6B"/>
    <w:rsid w:val="00BE1F9E"/>
    <w:rsid w:val="00BE2072"/>
    <w:rsid w:val="00BE2214"/>
    <w:rsid w:val="00BE24B5"/>
    <w:rsid w:val="00BE2AE2"/>
    <w:rsid w:val="00BE2BD0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C31"/>
    <w:rsid w:val="00BE3CFC"/>
    <w:rsid w:val="00BE4D1F"/>
    <w:rsid w:val="00BE578A"/>
    <w:rsid w:val="00BE5881"/>
    <w:rsid w:val="00BE5AF1"/>
    <w:rsid w:val="00BE5BF2"/>
    <w:rsid w:val="00BE5E52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BC7"/>
    <w:rsid w:val="00BE7F11"/>
    <w:rsid w:val="00BF0527"/>
    <w:rsid w:val="00BF08FB"/>
    <w:rsid w:val="00BF12A0"/>
    <w:rsid w:val="00BF12D8"/>
    <w:rsid w:val="00BF1450"/>
    <w:rsid w:val="00BF145D"/>
    <w:rsid w:val="00BF180E"/>
    <w:rsid w:val="00BF1928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765"/>
    <w:rsid w:val="00BF38A8"/>
    <w:rsid w:val="00BF38CA"/>
    <w:rsid w:val="00BF397C"/>
    <w:rsid w:val="00BF3D15"/>
    <w:rsid w:val="00BF3D19"/>
    <w:rsid w:val="00BF3D52"/>
    <w:rsid w:val="00BF3E06"/>
    <w:rsid w:val="00BF4B64"/>
    <w:rsid w:val="00BF4C9F"/>
    <w:rsid w:val="00BF4DBB"/>
    <w:rsid w:val="00BF4E70"/>
    <w:rsid w:val="00BF51AB"/>
    <w:rsid w:val="00BF5491"/>
    <w:rsid w:val="00BF550C"/>
    <w:rsid w:val="00BF5582"/>
    <w:rsid w:val="00BF55F6"/>
    <w:rsid w:val="00BF580A"/>
    <w:rsid w:val="00BF58F0"/>
    <w:rsid w:val="00BF5C60"/>
    <w:rsid w:val="00BF5ED0"/>
    <w:rsid w:val="00BF6218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1815"/>
    <w:rsid w:val="00C018A3"/>
    <w:rsid w:val="00C01B1B"/>
    <w:rsid w:val="00C01C81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7E"/>
    <w:rsid w:val="00C0549A"/>
    <w:rsid w:val="00C054CC"/>
    <w:rsid w:val="00C06072"/>
    <w:rsid w:val="00C06112"/>
    <w:rsid w:val="00C06234"/>
    <w:rsid w:val="00C06544"/>
    <w:rsid w:val="00C065EB"/>
    <w:rsid w:val="00C070B3"/>
    <w:rsid w:val="00C0710B"/>
    <w:rsid w:val="00C07229"/>
    <w:rsid w:val="00C075BF"/>
    <w:rsid w:val="00C0785B"/>
    <w:rsid w:val="00C07865"/>
    <w:rsid w:val="00C07A56"/>
    <w:rsid w:val="00C101B7"/>
    <w:rsid w:val="00C1095D"/>
    <w:rsid w:val="00C10BE5"/>
    <w:rsid w:val="00C10C36"/>
    <w:rsid w:val="00C10CBF"/>
    <w:rsid w:val="00C1105A"/>
    <w:rsid w:val="00C11220"/>
    <w:rsid w:val="00C117C0"/>
    <w:rsid w:val="00C11854"/>
    <w:rsid w:val="00C118A8"/>
    <w:rsid w:val="00C11D3C"/>
    <w:rsid w:val="00C11EDA"/>
    <w:rsid w:val="00C11F1E"/>
    <w:rsid w:val="00C1284B"/>
    <w:rsid w:val="00C12866"/>
    <w:rsid w:val="00C12D39"/>
    <w:rsid w:val="00C12E1B"/>
    <w:rsid w:val="00C1398E"/>
    <w:rsid w:val="00C13A0B"/>
    <w:rsid w:val="00C13FB2"/>
    <w:rsid w:val="00C14503"/>
    <w:rsid w:val="00C1483F"/>
    <w:rsid w:val="00C148D1"/>
    <w:rsid w:val="00C14935"/>
    <w:rsid w:val="00C149C5"/>
    <w:rsid w:val="00C14AEF"/>
    <w:rsid w:val="00C14BF8"/>
    <w:rsid w:val="00C14C41"/>
    <w:rsid w:val="00C152CA"/>
    <w:rsid w:val="00C15A8F"/>
    <w:rsid w:val="00C15B88"/>
    <w:rsid w:val="00C15E02"/>
    <w:rsid w:val="00C15E0A"/>
    <w:rsid w:val="00C15E63"/>
    <w:rsid w:val="00C16491"/>
    <w:rsid w:val="00C16510"/>
    <w:rsid w:val="00C16B1F"/>
    <w:rsid w:val="00C16CA8"/>
    <w:rsid w:val="00C16D8D"/>
    <w:rsid w:val="00C16E53"/>
    <w:rsid w:val="00C171FF"/>
    <w:rsid w:val="00C17455"/>
    <w:rsid w:val="00C17593"/>
    <w:rsid w:val="00C1761E"/>
    <w:rsid w:val="00C1792E"/>
    <w:rsid w:val="00C17B13"/>
    <w:rsid w:val="00C17E11"/>
    <w:rsid w:val="00C202BD"/>
    <w:rsid w:val="00C20351"/>
    <w:rsid w:val="00C20446"/>
    <w:rsid w:val="00C204B5"/>
    <w:rsid w:val="00C20809"/>
    <w:rsid w:val="00C20BB4"/>
    <w:rsid w:val="00C2103F"/>
    <w:rsid w:val="00C213A1"/>
    <w:rsid w:val="00C214DD"/>
    <w:rsid w:val="00C21847"/>
    <w:rsid w:val="00C219B9"/>
    <w:rsid w:val="00C21EE4"/>
    <w:rsid w:val="00C221C5"/>
    <w:rsid w:val="00C221CA"/>
    <w:rsid w:val="00C221E1"/>
    <w:rsid w:val="00C226F3"/>
    <w:rsid w:val="00C2297A"/>
    <w:rsid w:val="00C22A5C"/>
    <w:rsid w:val="00C22ADE"/>
    <w:rsid w:val="00C22D94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B45"/>
    <w:rsid w:val="00C26B69"/>
    <w:rsid w:val="00C26DAB"/>
    <w:rsid w:val="00C27058"/>
    <w:rsid w:val="00C270AA"/>
    <w:rsid w:val="00C27210"/>
    <w:rsid w:val="00C30054"/>
    <w:rsid w:val="00C30220"/>
    <w:rsid w:val="00C30A58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64D"/>
    <w:rsid w:val="00C33A3A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5125"/>
    <w:rsid w:val="00C351F7"/>
    <w:rsid w:val="00C357E9"/>
    <w:rsid w:val="00C35992"/>
    <w:rsid w:val="00C35C77"/>
    <w:rsid w:val="00C35EEA"/>
    <w:rsid w:val="00C35F29"/>
    <w:rsid w:val="00C3642F"/>
    <w:rsid w:val="00C36578"/>
    <w:rsid w:val="00C36DBC"/>
    <w:rsid w:val="00C36FAD"/>
    <w:rsid w:val="00C373FA"/>
    <w:rsid w:val="00C377D8"/>
    <w:rsid w:val="00C377E6"/>
    <w:rsid w:val="00C37A5A"/>
    <w:rsid w:val="00C37B04"/>
    <w:rsid w:val="00C37F44"/>
    <w:rsid w:val="00C40461"/>
    <w:rsid w:val="00C40B4F"/>
    <w:rsid w:val="00C411DE"/>
    <w:rsid w:val="00C41311"/>
    <w:rsid w:val="00C41429"/>
    <w:rsid w:val="00C41444"/>
    <w:rsid w:val="00C41849"/>
    <w:rsid w:val="00C425F8"/>
    <w:rsid w:val="00C425FE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98"/>
    <w:rsid w:val="00C43F88"/>
    <w:rsid w:val="00C4472B"/>
    <w:rsid w:val="00C448A8"/>
    <w:rsid w:val="00C44B36"/>
    <w:rsid w:val="00C44D42"/>
    <w:rsid w:val="00C44DEA"/>
    <w:rsid w:val="00C44E17"/>
    <w:rsid w:val="00C44E5A"/>
    <w:rsid w:val="00C450E1"/>
    <w:rsid w:val="00C4527B"/>
    <w:rsid w:val="00C452DF"/>
    <w:rsid w:val="00C45628"/>
    <w:rsid w:val="00C45C8E"/>
    <w:rsid w:val="00C46160"/>
    <w:rsid w:val="00C4655E"/>
    <w:rsid w:val="00C467AB"/>
    <w:rsid w:val="00C46AA4"/>
    <w:rsid w:val="00C46D46"/>
    <w:rsid w:val="00C46FA8"/>
    <w:rsid w:val="00C47018"/>
    <w:rsid w:val="00C47395"/>
    <w:rsid w:val="00C473F2"/>
    <w:rsid w:val="00C4748E"/>
    <w:rsid w:val="00C47722"/>
    <w:rsid w:val="00C478A5"/>
    <w:rsid w:val="00C47E66"/>
    <w:rsid w:val="00C47E99"/>
    <w:rsid w:val="00C47EF1"/>
    <w:rsid w:val="00C50320"/>
    <w:rsid w:val="00C50379"/>
    <w:rsid w:val="00C50409"/>
    <w:rsid w:val="00C50BB4"/>
    <w:rsid w:val="00C50C80"/>
    <w:rsid w:val="00C50E79"/>
    <w:rsid w:val="00C5107C"/>
    <w:rsid w:val="00C51173"/>
    <w:rsid w:val="00C511A0"/>
    <w:rsid w:val="00C51335"/>
    <w:rsid w:val="00C51497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653"/>
    <w:rsid w:val="00C53A60"/>
    <w:rsid w:val="00C53DC1"/>
    <w:rsid w:val="00C53FDB"/>
    <w:rsid w:val="00C540E4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863"/>
    <w:rsid w:val="00C55F16"/>
    <w:rsid w:val="00C560ED"/>
    <w:rsid w:val="00C56283"/>
    <w:rsid w:val="00C563BA"/>
    <w:rsid w:val="00C56749"/>
    <w:rsid w:val="00C56968"/>
    <w:rsid w:val="00C56B1A"/>
    <w:rsid w:val="00C56C76"/>
    <w:rsid w:val="00C56CD5"/>
    <w:rsid w:val="00C56F4F"/>
    <w:rsid w:val="00C57157"/>
    <w:rsid w:val="00C57888"/>
    <w:rsid w:val="00C579DA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5296"/>
    <w:rsid w:val="00C65548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70E0"/>
    <w:rsid w:val="00C670EB"/>
    <w:rsid w:val="00C671BE"/>
    <w:rsid w:val="00C672FE"/>
    <w:rsid w:val="00C67603"/>
    <w:rsid w:val="00C676A2"/>
    <w:rsid w:val="00C70360"/>
    <w:rsid w:val="00C706C8"/>
    <w:rsid w:val="00C70753"/>
    <w:rsid w:val="00C708A6"/>
    <w:rsid w:val="00C709B4"/>
    <w:rsid w:val="00C70DF7"/>
    <w:rsid w:val="00C70E3C"/>
    <w:rsid w:val="00C70FE8"/>
    <w:rsid w:val="00C71254"/>
    <w:rsid w:val="00C7170F"/>
    <w:rsid w:val="00C71B54"/>
    <w:rsid w:val="00C71C39"/>
    <w:rsid w:val="00C7202A"/>
    <w:rsid w:val="00C7210F"/>
    <w:rsid w:val="00C721C5"/>
    <w:rsid w:val="00C7245A"/>
    <w:rsid w:val="00C729B5"/>
    <w:rsid w:val="00C72F1A"/>
    <w:rsid w:val="00C72F5A"/>
    <w:rsid w:val="00C73740"/>
    <w:rsid w:val="00C737BC"/>
    <w:rsid w:val="00C73A6D"/>
    <w:rsid w:val="00C73DCC"/>
    <w:rsid w:val="00C740F9"/>
    <w:rsid w:val="00C7459D"/>
    <w:rsid w:val="00C7461A"/>
    <w:rsid w:val="00C74661"/>
    <w:rsid w:val="00C74663"/>
    <w:rsid w:val="00C74905"/>
    <w:rsid w:val="00C749B3"/>
    <w:rsid w:val="00C753FF"/>
    <w:rsid w:val="00C75402"/>
    <w:rsid w:val="00C75432"/>
    <w:rsid w:val="00C7576C"/>
    <w:rsid w:val="00C7581A"/>
    <w:rsid w:val="00C75853"/>
    <w:rsid w:val="00C75DBE"/>
    <w:rsid w:val="00C76010"/>
    <w:rsid w:val="00C7667D"/>
    <w:rsid w:val="00C766B3"/>
    <w:rsid w:val="00C76B4F"/>
    <w:rsid w:val="00C76BFD"/>
    <w:rsid w:val="00C76C50"/>
    <w:rsid w:val="00C76C7B"/>
    <w:rsid w:val="00C7782A"/>
    <w:rsid w:val="00C778BD"/>
    <w:rsid w:val="00C77AD4"/>
    <w:rsid w:val="00C77D09"/>
    <w:rsid w:val="00C80000"/>
    <w:rsid w:val="00C8016A"/>
    <w:rsid w:val="00C801F5"/>
    <w:rsid w:val="00C806E5"/>
    <w:rsid w:val="00C8074D"/>
    <w:rsid w:val="00C80806"/>
    <w:rsid w:val="00C809E0"/>
    <w:rsid w:val="00C80C29"/>
    <w:rsid w:val="00C80E0E"/>
    <w:rsid w:val="00C80EB7"/>
    <w:rsid w:val="00C80F7E"/>
    <w:rsid w:val="00C818C7"/>
    <w:rsid w:val="00C81F84"/>
    <w:rsid w:val="00C8212B"/>
    <w:rsid w:val="00C8231A"/>
    <w:rsid w:val="00C8238D"/>
    <w:rsid w:val="00C8265F"/>
    <w:rsid w:val="00C827AE"/>
    <w:rsid w:val="00C829A4"/>
    <w:rsid w:val="00C82AE7"/>
    <w:rsid w:val="00C82CE3"/>
    <w:rsid w:val="00C82FA3"/>
    <w:rsid w:val="00C83454"/>
    <w:rsid w:val="00C834FD"/>
    <w:rsid w:val="00C835D4"/>
    <w:rsid w:val="00C836D2"/>
    <w:rsid w:val="00C837D3"/>
    <w:rsid w:val="00C839C5"/>
    <w:rsid w:val="00C83EC8"/>
    <w:rsid w:val="00C83FDD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6090"/>
    <w:rsid w:val="00C86199"/>
    <w:rsid w:val="00C864F1"/>
    <w:rsid w:val="00C865E1"/>
    <w:rsid w:val="00C868E0"/>
    <w:rsid w:val="00C86929"/>
    <w:rsid w:val="00C86B54"/>
    <w:rsid w:val="00C86CE7"/>
    <w:rsid w:val="00C871C4"/>
    <w:rsid w:val="00C8743D"/>
    <w:rsid w:val="00C90086"/>
    <w:rsid w:val="00C90090"/>
    <w:rsid w:val="00C901A9"/>
    <w:rsid w:val="00C90275"/>
    <w:rsid w:val="00C9050D"/>
    <w:rsid w:val="00C9055D"/>
    <w:rsid w:val="00C90623"/>
    <w:rsid w:val="00C908CF"/>
    <w:rsid w:val="00C908DD"/>
    <w:rsid w:val="00C90A1C"/>
    <w:rsid w:val="00C90ADC"/>
    <w:rsid w:val="00C90BE5"/>
    <w:rsid w:val="00C90E34"/>
    <w:rsid w:val="00C918AE"/>
    <w:rsid w:val="00C91D65"/>
    <w:rsid w:val="00C92271"/>
    <w:rsid w:val="00C9263C"/>
    <w:rsid w:val="00C92711"/>
    <w:rsid w:val="00C92856"/>
    <w:rsid w:val="00C92993"/>
    <w:rsid w:val="00C92FFD"/>
    <w:rsid w:val="00C931DA"/>
    <w:rsid w:val="00C933E0"/>
    <w:rsid w:val="00C938C1"/>
    <w:rsid w:val="00C939F2"/>
    <w:rsid w:val="00C94058"/>
    <w:rsid w:val="00C941E0"/>
    <w:rsid w:val="00C9456F"/>
    <w:rsid w:val="00C94645"/>
    <w:rsid w:val="00C94DF6"/>
    <w:rsid w:val="00C955E4"/>
    <w:rsid w:val="00C9572E"/>
    <w:rsid w:val="00C957A8"/>
    <w:rsid w:val="00C95A54"/>
    <w:rsid w:val="00C95B1C"/>
    <w:rsid w:val="00C95BBD"/>
    <w:rsid w:val="00C95C70"/>
    <w:rsid w:val="00C95C71"/>
    <w:rsid w:val="00C9690B"/>
    <w:rsid w:val="00C97233"/>
    <w:rsid w:val="00C972E7"/>
    <w:rsid w:val="00C973A1"/>
    <w:rsid w:val="00C97513"/>
    <w:rsid w:val="00C9774E"/>
    <w:rsid w:val="00C9793A"/>
    <w:rsid w:val="00C97E62"/>
    <w:rsid w:val="00CA020D"/>
    <w:rsid w:val="00CA07E8"/>
    <w:rsid w:val="00CA0898"/>
    <w:rsid w:val="00CA116D"/>
    <w:rsid w:val="00CA14A4"/>
    <w:rsid w:val="00CA1707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53FA"/>
    <w:rsid w:val="00CA5987"/>
    <w:rsid w:val="00CA5ADE"/>
    <w:rsid w:val="00CA5C26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AEB"/>
    <w:rsid w:val="00CB7D1A"/>
    <w:rsid w:val="00CB7D2C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D4E"/>
    <w:rsid w:val="00CC4DA4"/>
    <w:rsid w:val="00CC4E4B"/>
    <w:rsid w:val="00CC549F"/>
    <w:rsid w:val="00CC5CE0"/>
    <w:rsid w:val="00CC5E47"/>
    <w:rsid w:val="00CC5E5B"/>
    <w:rsid w:val="00CC6065"/>
    <w:rsid w:val="00CC607B"/>
    <w:rsid w:val="00CC65D9"/>
    <w:rsid w:val="00CC6942"/>
    <w:rsid w:val="00CC6D86"/>
    <w:rsid w:val="00CC6F1E"/>
    <w:rsid w:val="00CC720D"/>
    <w:rsid w:val="00CC7877"/>
    <w:rsid w:val="00CC78A1"/>
    <w:rsid w:val="00CC7970"/>
    <w:rsid w:val="00CC79F4"/>
    <w:rsid w:val="00CC7D9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414"/>
    <w:rsid w:val="00CD1A28"/>
    <w:rsid w:val="00CD1B03"/>
    <w:rsid w:val="00CD1E7D"/>
    <w:rsid w:val="00CD1EE9"/>
    <w:rsid w:val="00CD2035"/>
    <w:rsid w:val="00CD21A8"/>
    <w:rsid w:val="00CD243E"/>
    <w:rsid w:val="00CD24EC"/>
    <w:rsid w:val="00CD2726"/>
    <w:rsid w:val="00CD2819"/>
    <w:rsid w:val="00CD2FC3"/>
    <w:rsid w:val="00CD30B1"/>
    <w:rsid w:val="00CD3491"/>
    <w:rsid w:val="00CD3570"/>
    <w:rsid w:val="00CD3840"/>
    <w:rsid w:val="00CD3F4E"/>
    <w:rsid w:val="00CD415B"/>
    <w:rsid w:val="00CD4564"/>
    <w:rsid w:val="00CD4B2F"/>
    <w:rsid w:val="00CD4DB7"/>
    <w:rsid w:val="00CD4E64"/>
    <w:rsid w:val="00CD501A"/>
    <w:rsid w:val="00CD508F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DB4"/>
    <w:rsid w:val="00CD7461"/>
    <w:rsid w:val="00CD774E"/>
    <w:rsid w:val="00CD7930"/>
    <w:rsid w:val="00CD7BF3"/>
    <w:rsid w:val="00CD7CDF"/>
    <w:rsid w:val="00CD7EB0"/>
    <w:rsid w:val="00CE0157"/>
    <w:rsid w:val="00CE0313"/>
    <w:rsid w:val="00CE0329"/>
    <w:rsid w:val="00CE08BD"/>
    <w:rsid w:val="00CE0964"/>
    <w:rsid w:val="00CE0A69"/>
    <w:rsid w:val="00CE1130"/>
    <w:rsid w:val="00CE16D7"/>
    <w:rsid w:val="00CE19D8"/>
    <w:rsid w:val="00CE19EC"/>
    <w:rsid w:val="00CE1B1B"/>
    <w:rsid w:val="00CE1B8B"/>
    <w:rsid w:val="00CE1C73"/>
    <w:rsid w:val="00CE1E18"/>
    <w:rsid w:val="00CE1FE6"/>
    <w:rsid w:val="00CE2445"/>
    <w:rsid w:val="00CE24B1"/>
    <w:rsid w:val="00CE2B2F"/>
    <w:rsid w:val="00CE2B62"/>
    <w:rsid w:val="00CE2BC2"/>
    <w:rsid w:val="00CE2E83"/>
    <w:rsid w:val="00CE2FE1"/>
    <w:rsid w:val="00CE33BD"/>
    <w:rsid w:val="00CE3687"/>
    <w:rsid w:val="00CE46F9"/>
    <w:rsid w:val="00CE4870"/>
    <w:rsid w:val="00CE4ABD"/>
    <w:rsid w:val="00CE4C89"/>
    <w:rsid w:val="00CE4D49"/>
    <w:rsid w:val="00CE4E38"/>
    <w:rsid w:val="00CE4EFF"/>
    <w:rsid w:val="00CE56E6"/>
    <w:rsid w:val="00CE5D28"/>
    <w:rsid w:val="00CE6008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B9"/>
    <w:rsid w:val="00CF081C"/>
    <w:rsid w:val="00CF0BCF"/>
    <w:rsid w:val="00CF1317"/>
    <w:rsid w:val="00CF151A"/>
    <w:rsid w:val="00CF1563"/>
    <w:rsid w:val="00CF1C88"/>
    <w:rsid w:val="00CF1CD9"/>
    <w:rsid w:val="00CF1E1D"/>
    <w:rsid w:val="00CF1EBD"/>
    <w:rsid w:val="00CF2863"/>
    <w:rsid w:val="00CF2C1E"/>
    <w:rsid w:val="00CF2CF5"/>
    <w:rsid w:val="00CF2D46"/>
    <w:rsid w:val="00CF2EAC"/>
    <w:rsid w:val="00CF2F88"/>
    <w:rsid w:val="00CF3053"/>
    <w:rsid w:val="00CF31B9"/>
    <w:rsid w:val="00CF3431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6594"/>
    <w:rsid w:val="00CF69FF"/>
    <w:rsid w:val="00CF6B4A"/>
    <w:rsid w:val="00CF6EE7"/>
    <w:rsid w:val="00CF7036"/>
    <w:rsid w:val="00CF70AD"/>
    <w:rsid w:val="00CF7119"/>
    <w:rsid w:val="00CF757E"/>
    <w:rsid w:val="00CF7742"/>
    <w:rsid w:val="00CF774B"/>
    <w:rsid w:val="00CF79AC"/>
    <w:rsid w:val="00CF7BCD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420F"/>
    <w:rsid w:val="00D04A7D"/>
    <w:rsid w:val="00D04BA3"/>
    <w:rsid w:val="00D0521B"/>
    <w:rsid w:val="00D05308"/>
    <w:rsid w:val="00D05676"/>
    <w:rsid w:val="00D0669B"/>
    <w:rsid w:val="00D066D3"/>
    <w:rsid w:val="00D06CE2"/>
    <w:rsid w:val="00D06E8F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B55"/>
    <w:rsid w:val="00D11C6F"/>
    <w:rsid w:val="00D11E14"/>
    <w:rsid w:val="00D11EBB"/>
    <w:rsid w:val="00D121BC"/>
    <w:rsid w:val="00D1225A"/>
    <w:rsid w:val="00D12C88"/>
    <w:rsid w:val="00D12F46"/>
    <w:rsid w:val="00D12FE0"/>
    <w:rsid w:val="00D131DC"/>
    <w:rsid w:val="00D13589"/>
    <w:rsid w:val="00D139C9"/>
    <w:rsid w:val="00D13C44"/>
    <w:rsid w:val="00D13E58"/>
    <w:rsid w:val="00D143F2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5B6"/>
    <w:rsid w:val="00D167E2"/>
    <w:rsid w:val="00D16AB1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F91"/>
    <w:rsid w:val="00D221F5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C8"/>
    <w:rsid w:val="00D2667A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AF2"/>
    <w:rsid w:val="00D3040F"/>
    <w:rsid w:val="00D306F0"/>
    <w:rsid w:val="00D30AE1"/>
    <w:rsid w:val="00D30BA8"/>
    <w:rsid w:val="00D30DA5"/>
    <w:rsid w:val="00D3176E"/>
    <w:rsid w:val="00D31909"/>
    <w:rsid w:val="00D31D7E"/>
    <w:rsid w:val="00D31DF4"/>
    <w:rsid w:val="00D320E1"/>
    <w:rsid w:val="00D320F9"/>
    <w:rsid w:val="00D3211C"/>
    <w:rsid w:val="00D32213"/>
    <w:rsid w:val="00D33024"/>
    <w:rsid w:val="00D330F4"/>
    <w:rsid w:val="00D33153"/>
    <w:rsid w:val="00D33791"/>
    <w:rsid w:val="00D33978"/>
    <w:rsid w:val="00D339D2"/>
    <w:rsid w:val="00D33C7E"/>
    <w:rsid w:val="00D33E45"/>
    <w:rsid w:val="00D33EF6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A96"/>
    <w:rsid w:val="00D37CDE"/>
    <w:rsid w:val="00D37E0F"/>
    <w:rsid w:val="00D37F4D"/>
    <w:rsid w:val="00D37FC1"/>
    <w:rsid w:val="00D400F3"/>
    <w:rsid w:val="00D40179"/>
    <w:rsid w:val="00D403ED"/>
    <w:rsid w:val="00D40527"/>
    <w:rsid w:val="00D4062B"/>
    <w:rsid w:val="00D409C9"/>
    <w:rsid w:val="00D40CD8"/>
    <w:rsid w:val="00D40E8C"/>
    <w:rsid w:val="00D413B1"/>
    <w:rsid w:val="00D42549"/>
    <w:rsid w:val="00D42B62"/>
    <w:rsid w:val="00D42C26"/>
    <w:rsid w:val="00D42DBB"/>
    <w:rsid w:val="00D43060"/>
    <w:rsid w:val="00D43067"/>
    <w:rsid w:val="00D430C5"/>
    <w:rsid w:val="00D43391"/>
    <w:rsid w:val="00D433FF"/>
    <w:rsid w:val="00D43425"/>
    <w:rsid w:val="00D43535"/>
    <w:rsid w:val="00D43601"/>
    <w:rsid w:val="00D43612"/>
    <w:rsid w:val="00D43754"/>
    <w:rsid w:val="00D43EDC"/>
    <w:rsid w:val="00D446B5"/>
    <w:rsid w:val="00D4488E"/>
    <w:rsid w:val="00D448C5"/>
    <w:rsid w:val="00D44BF0"/>
    <w:rsid w:val="00D44CD9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93F"/>
    <w:rsid w:val="00D4694B"/>
    <w:rsid w:val="00D469F4"/>
    <w:rsid w:val="00D46A2B"/>
    <w:rsid w:val="00D46C7C"/>
    <w:rsid w:val="00D46EF9"/>
    <w:rsid w:val="00D47470"/>
    <w:rsid w:val="00D47488"/>
    <w:rsid w:val="00D4764B"/>
    <w:rsid w:val="00D4781D"/>
    <w:rsid w:val="00D47898"/>
    <w:rsid w:val="00D47F12"/>
    <w:rsid w:val="00D500D3"/>
    <w:rsid w:val="00D507FC"/>
    <w:rsid w:val="00D50868"/>
    <w:rsid w:val="00D50A58"/>
    <w:rsid w:val="00D50A80"/>
    <w:rsid w:val="00D50CF9"/>
    <w:rsid w:val="00D50D12"/>
    <w:rsid w:val="00D50E6D"/>
    <w:rsid w:val="00D50F49"/>
    <w:rsid w:val="00D51140"/>
    <w:rsid w:val="00D51383"/>
    <w:rsid w:val="00D5141B"/>
    <w:rsid w:val="00D51562"/>
    <w:rsid w:val="00D51AE9"/>
    <w:rsid w:val="00D51BF5"/>
    <w:rsid w:val="00D51F9A"/>
    <w:rsid w:val="00D52268"/>
    <w:rsid w:val="00D52278"/>
    <w:rsid w:val="00D524C0"/>
    <w:rsid w:val="00D52606"/>
    <w:rsid w:val="00D526F7"/>
    <w:rsid w:val="00D528A2"/>
    <w:rsid w:val="00D52F77"/>
    <w:rsid w:val="00D52FE0"/>
    <w:rsid w:val="00D5338B"/>
    <w:rsid w:val="00D53778"/>
    <w:rsid w:val="00D53801"/>
    <w:rsid w:val="00D53C5A"/>
    <w:rsid w:val="00D53D14"/>
    <w:rsid w:val="00D53E8D"/>
    <w:rsid w:val="00D53F91"/>
    <w:rsid w:val="00D540EF"/>
    <w:rsid w:val="00D5440D"/>
    <w:rsid w:val="00D54789"/>
    <w:rsid w:val="00D55073"/>
    <w:rsid w:val="00D5523E"/>
    <w:rsid w:val="00D55676"/>
    <w:rsid w:val="00D55775"/>
    <w:rsid w:val="00D55868"/>
    <w:rsid w:val="00D5591A"/>
    <w:rsid w:val="00D55BFC"/>
    <w:rsid w:val="00D55DAF"/>
    <w:rsid w:val="00D5616F"/>
    <w:rsid w:val="00D5624D"/>
    <w:rsid w:val="00D562D0"/>
    <w:rsid w:val="00D565BF"/>
    <w:rsid w:val="00D566AC"/>
    <w:rsid w:val="00D56840"/>
    <w:rsid w:val="00D56973"/>
    <w:rsid w:val="00D56AFE"/>
    <w:rsid w:val="00D56D55"/>
    <w:rsid w:val="00D5740F"/>
    <w:rsid w:val="00D57E86"/>
    <w:rsid w:val="00D57F9F"/>
    <w:rsid w:val="00D57FC0"/>
    <w:rsid w:val="00D604B1"/>
    <w:rsid w:val="00D6067F"/>
    <w:rsid w:val="00D6074D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500F"/>
    <w:rsid w:val="00D65323"/>
    <w:rsid w:val="00D654B1"/>
    <w:rsid w:val="00D655CF"/>
    <w:rsid w:val="00D6571C"/>
    <w:rsid w:val="00D65849"/>
    <w:rsid w:val="00D65D2A"/>
    <w:rsid w:val="00D6625F"/>
    <w:rsid w:val="00D6636B"/>
    <w:rsid w:val="00D6673D"/>
    <w:rsid w:val="00D6683E"/>
    <w:rsid w:val="00D66CD3"/>
    <w:rsid w:val="00D66DEB"/>
    <w:rsid w:val="00D66F07"/>
    <w:rsid w:val="00D670B5"/>
    <w:rsid w:val="00D6780F"/>
    <w:rsid w:val="00D67873"/>
    <w:rsid w:val="00D67A81"/>
    <w:rsid w:val="00D67ED2"/>
    <w:rsid w:val="00D702E5"/>
    <w:rsid w:val="00D705F1"/>
    <w:rsid w:val="00D70938"/>
    <w:rsid w:val="00D70C59"/>
    <w:rsid w:val="00D70D07"/>
    <w:rsid w:val="00D70D65"/>
    <w:rsid w:val="00D714DD"/>
    <w:rsid w:val="00D71892"/>
    <w:rsid w:val="00D718D8"/>
    <w:rsid w:val="00D71B37"/>
    <w:rsid w:val="00D71B61"/>
    <w:rsid w:val="00D7250F"/>
    <w:rsid w:val="00D72867"/>
    <w:rsid w:val="00D729B3"/>
    <w:rsid w:val="00D72AAD"/>
    <w:rsid w:val="00D72DEC"/>
    <w:rsid w:val="00D734B0"/>
    <w:rsid w:val="00D734B1"/>
    <w:rsid w:val="00D7350B"/>
    <w:rsid w:val="00D73831"/>
    <w:rsid w:val="00D73C9D"/>
    <w:rsid w:val="00D73D7D"/>
    <w:rsid w:val="00D7478E"/>
    <w:rsid w:val="00D7495B"/>
    <w:rsid w:val="00D7496A"/>
    <w:rsid w:val="00D74A36"/>
    <w:rsid w:val="00D74A95"/>
    <w:rsid w:val="00D74E2F"/>
    <w:rsid w:val="00D74FD2"/>
    <w:rsid w:val="00D75144"/>
    <w:rsid w:val="00D7540B"/>
    <w:rsid w:val="00D757CF"/>
    <w:rsid w:val="00D75CD8"/>
    <w:rsid w:val="00D75D32"/>
    <w:rsid w:val="00D76115"/>
    <w:rsid w:val="00D76159"/>
    <w:rsid w:val="00D7636C"/>
    <w:rsid w:val="00D76497"/>
    <w:rsid w:val="00D7655A"/>
    <w:rsid w:val="00D769AE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7CF"/>
    <w:rsid w:val="00D81885"/>
    <w:rsid w:val="00D81935"/>
    <w:rsid w:val="00D81973"/>
    <w:rsid w:val="00D81C3F"/>
    <w:rsid w:val="00D81CF5"/>
    <w:rsid w:val="00D81ED6"/>
    <w:rsid w:val="00D82437"/>
    <w:rsid w:val="00D8250C"/>
    <w:rsid w:val="00D8254C"/>
    <w:rsid w:val="00D8260E"/>
    <w:rsid w:val="00D82B19"/>
    <w:rsid w:val="00D82C0C"/>
    <w:rsid w:val="00D82C2D"/>
    <w:rsid w:val="00D82CB9"/>
    <w:rsid w:val="00D82F5B"/>
    <w:rsid w:val="00D83299"/>
    <w:rsid w:val="00D836B0"/>
    <w:rsid w:val="00D837D3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CD"/>
    <w:rsid w:val="00D861F0"/>
    <w:rsid w:val="00D86544"/>
    <w:rsid w:val="00D865F5"/>
    <w:rsid w:val="00D86639"/>
    <w:rsid w:val="00D86952"/>
    <w:rsid w:val="00D86A84"/>
    <w:rsid w:val="00D86E25"/>
    <w:rsid w:val="00D870CF"/>
    <w:rsid w:val="00D872C5"/>
    <w:rsid w:val="00D87729"/>
    <w:rsid w:val="00D8784D"/>
    <w:rsid w:val="00D87864"/>
    <w:rsid w:val="00D8791A"/>
    <w:rsid w:val="00D87CF3"/>
    <w:rsid w:val="00D87D65"/>
    <w:rsid w:val="00D87E7B"/>
    <w:rsid w:val="00D90055"/>
    <w:rsid w:val="00D906ED"/>
    <w:rsid w:val="00D90847"/>
    <w:rsid w:val="00D9109B"/>
    <w:rsid w:val="00D91C30"/>
    <w:rsid w:val="00D91D84"/>
    <w:rsid w:val="00D9202E"/>
    <w:rsid w:val="00D923C6"/>
    <w:rsid w:val="00D92430"/>
    <w:rsid w:val="00D925AD"/>
    <w:rsid w:val="00D925FF"/>
    <w:rsid w:val="00D92AC7"/>
    <w:rsid w:val="00D92B46"/>
    <w:rsid w:val="00D92BD7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EB1"/>
    <w:rsid w:val="00D9508C"/>
    <w:rsid w:val="00D95103"/>
    <w:rsid w:val="00D95648"/>
    <w:rsid w:val="00D95702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7349"/>
    <w:rsid w:val="00D97460"/>
    <w:rsid w:val="00D97879"/>
    <w:rsid w:val="00D9793E"/>
    <w:rsid w:val="00D97991"/>
    <w:rsid w:val="00D979D9"/>
    <w:rsid w:val="00D97E1C"/>
    <w:rsid w:val="00DA0053"/>
    <w:rsid w:val="00DA01D9"/>
    <w:rsid w:val="00DA0273"/>
    <w:rsid w:val="00DA03BF"/>
    <w:rsid w:val="00DA0758"/>
    <w:rsid w:val="00DA08C5"/>
    <w:rsid w:val="00DA17B2"/>
    <w:rsid w:val="00DA193C"/>
    <w:rsid w:val="00DA199D"/>
    <w:rsid w:val="00DA1D42"/>
    <w:rsid w:val="00DA1E89"/>
    <w:rsid w:val="00DA2213"/>
    <w:rsid w:val="00DA2457"/>
    <w:rsid w:val="00DA26CB"/>
    <w:rsid w:val="00DA296F"/>
    <w:rsid w:val="00DA2C78"/>
    <w:rsid w:val="00DA2E47"/>
    <w:rsid w:val="00DA3173"/>
    <w:rsid w:val="00DA3582"/>
    <w:rsid w:val="00DA362B"/>
    <w:rsid w:val="00DA40CE"/>
    <w:rsid w:val="00DA4841"/>
    <w:rsid w:val="00DA4F3E"/>
    <w:rsid w:val="00DA5029"/>
    <w:rsid w:val="00DA522D"/>
    <w:rsid w:val="00DA5557"/>
    <w:rsid w:val="00DA5A75"/>
    <w:rsid w:val="00DA5B20"/>
    <w:rsid w:val="00DA5B8C"/>
    <w:rsid w:val="00DA5B8D"/>
    <w:rsid w:val="00DA5EF5"/>
    <w:rsid w:val="00DA63FC"/>
    <w:rsid w:val="00DA6903"/>
    <w:rsid w:val="00DA6A25"/>
    <w:rsid w:val="00DA6B55"/>
    <w:rsid w:val="00DA6D18"/>
    <w:rsid w:val="00DA6D40"/>
    <w:rsid w:val="00DA6D66"/>
    <w:rsid w:val="00DA6DF4"/>
    <w:rsid w:val="00DA6E1A"/>
    <w:rsid w:val="00DA6E51"/>
    <w:rsid w:val="00DA6ED8"/>
    <w:rsid w:val="00DA6EF2"/>
    <w:rsid w:val="00DA6EF5"/>
    <w:rsid w:val="00DA7C0E"/>
    <w:rsid w:val="00DA7CE8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356"/>
    <w:rsid w:val="00DB1BDD"/>
    <w:rsid w:val="00DB1BE3"/>
    <w:rsid w:val="00DB1C34"/>
    <w:rsid w:val="00DB1F2B"/>
    <w:rsid w:val="00DB243D"/>
    <w:rsid w:val="00DB24FD"/>
    <w:rsid w:val="00DB2662"/>
    <w:rsid w:val="00DB2725"/>
    <w:rsid w:val="00DB291E"/>
    <w:rsid w:val="00DB2A06"/>
    <w:rsid w:val="00DB2D78"/>
    <w:rsid w:val="00DB321B"/>
    <w:rsid w:val="00DB3281"/>
    <w:rsid w:val="00DB33B6"/>
    <w:rsid w:val="00DB376E"/>
    <w:rsid w:val="00DB3997"/>
    <w:rsid w:val="00DB3B62"/>
    <w:rsid w:val="00DB3CC8"/>
    <w:rsid w:val="00DB4421"/>
    <w:rsid w:val="00DB49DA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7257"/>
    <w:rsid w:val="00DB75BA"/>
    <w:rsid w:val="00DB77C8"/>
    <w:rsid w:val="00DB7A03"/>
    <w:rsid w:val="00DB7BD9"/>
    <w:rsid w:val="00DB7D5D"/>
    <w:rsid w:val="00DC01EA"/>
    <w:rsid w:val="00DC04AF"/>
    <w:rsid w:val="00DC0525"/>
    <w:rsid w:val="00DC05C5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25CF"/>
    <w:rsid w:val="00DC2FEB"/>
    <w:rsid w:val="00DC31D4"/>
    <w:rsid w:val="00DC321C"/>
    <w:rsid w:val="00DC3570"/>
    <w:rsid w:val="00DC3BD5"/>
    <w:rsid w:val="00DC405C"/>
    <w:rsid w:val="00DC4664"/>
    <w:rsid w:val="00DC5692"/>
    <w:rsid w:val="00DC5A0F"/>
    <w:rsid w:val="00DC602E"/>
    <w:rsid w:val="00DC6062"/>
    <w:rsid w:val="00DC660E"/>
    <w:rsid w:val="00DC6616"/>
    <w:rsid w:val="00DC6B26"/>
    <w:rsid w:val="00DC6C78"/>
    <w:rsid w:val="00DC6F0B"/>
    <w:rsid w:val="00DC7227"/>
    <w:rsid w:val="00DC79AF"/>
    <w:rsid w:val="00DC7F83"/>
    <w:rsid w:val="00DD023E"/>
    <w:rsid w:val="00DD0339"/>
    <w:rsid w:val="00DD06D0"/>
    <w:rsid w:val="00DD0933"/>
    <w:rsid w:val="00DD0D78"/>
    <w:rsid w:val="00DD0E5A"/>
    <w:rsid w:val="00DD0FEC"/>
    <w:rsid w:val="00DD13A8"/>
    <w:rsid w:val="00DD1962"/>
    <w:rsid w:val="00DD1A7A"/>
    <w:rsid w:val="00DD1B7D"/>
    <w:rsid w:val="00DD1C91"/>
    <w:rsid w:val="00DD1CCA"/>
    <w:rsid w:val="00DD20B4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F39"/>
    <w:rsid w:val="00DD4FC6"/>
    <w:rsid w:val="00DD526D"/>
    <w:rsid w:val="00DD52FD"/>
    <w:rsid w:val="00DD5350"/>
    <w:rsid w:val="00DD54EF"/>
    <w:rsid w:val="00DD5A0E"/>
    <w:rsid w:val="00DD5DF6"/>
    <w:rsid w:val="00DD5E8B"/>
    <w:rsid w:val="00DD63C6"/>
    <w:rsid w:val="00DD6462"/>
    <w:rsid w:val="00DD6523"/>
    <w:rsid w:val="00DD66E2"/>
    <w:rsid w:val="00DD68EC"/>
    <w:rsid w:val="00DD69C3"/>
    <w:rsid w:val="00DD6F14"/>
    <w:rsid w:val="00DD747E"/>
    <w:rsid w:val="00DD76A6"/>
    <w:rsid w:val="00DE0210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CEF"/>
    <w:rsid w:val="00DE1F03"/>
    <w:rsid w:val="00DE1FDE"/>
    <w:rsid w:val="00DE204F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9C0"/>
    <w:rsid w:val="00DE4CB8"/>
    <w:rsid w:val="00DE4CC0"/>
    <w:rsid w:val="00DE4CD1"/>
    <w:rsid w:val="00DE4FC9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321"/>
    <w:rsid w:val="00DF04FA"/>
    <w:rsid w:val="00DF07D9"/>
    <w:rsid w:val="00DF11AE"/>
    <w:rsid w:val="00DF1326"/>
    <w:rsid w:val="00DF1AE5"/>
    <w:rsid w:val="00DF1EBE"/>
    <w:rsid w:val="00DF207F"/>
    <w:rsid w:val="00DF218C"/>
    <w:rsid w:val="00DF235B"/>
    <w:rsid w:val="00DF2A50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DCE"/>
    <w:rsid w:val="00DF5024"/>
    <w:rsid w:val="00DF50CB"/>
    <w:rsid w:val="00DF50EE"/>
    <w:rsid w:val="00DF51BA"/>
    <w:rsid w:val="00DF6507"/>
    <w:rsid w:val="00DF66A5"/>
    <w:rsid w:val="00DF67B1"/>
    <w:rsid w:val="00DF69EB"/>
    <w:rsid w:val="00DF6B9E"/>
    <w:rsid w:val="00DF6F70"/>
    <w:rsid w:val="00DF7422"/>
    <w:rsid w:val="00DF7453"/>
    <w:rsid w:val="00DF7546"/>
    <w:rsid w:val="00DF792A"/>
    <w:rsid w:val="00DF7E55"/>
    <w:rsid w:val="00DF7F69"/>
    <w:rsid w:val="00E0031C"/>
    <w:rsid w:val="00E0080F"/>
    <w:rsid w:val="00E00845"/>
    <w:rsid w:val="00E00C75"/>
    <w:rsid w:val="00E00D1B"/>
    <w:rsid w:val="00E0113D"/>
    <w:rsid w:val="00E01171"/>
    <w:rsid w:val="00E012FF"/>
    <w:rsid w:val="00E0209F"/>
    <w:rsid w:val="00E021C3"/>
    <w:rsid w:val="00E02308"/>
    <w:rsid w:val="00E023E9"/>
    <w:rsid w:val="00E026E9"/>
    <w:rsid w:val="00E02701"/>
    <w:rsid w:val="00E02906"/>
    <w:rsid w:val="00E029EE"/>
    <w:rsid w:val="00E02A6D"/>
    <w:rsid w:val="00E02DC6"/>
    <w:rsid w:val="00E0316B"/>
    <w:rsid w:val="00E03332"/>
    <w:rsid w:val="00E03708"/>
    <w:rsid w:val="00E03BE5"/>
    <w:rsid w:val="00E03F2D"/>
    <w:rsid w:val="00E04142"/>
    <w:rsid w:val="00E042DA"/>
    <w:rsid w:val="00E0443B"/>
    <w:rsid w:val="00E04A41"/>
    <w:rsid w:val="00E05749"/>
    <w:rsid w:val="00E057B8"/>
    <w:rsid w:val="00E058BD"/>
    <w:rsid w:val="00E05945"/>
    <w:rsid w:val="00E05983"/>
    <w:rsid w:val="00E05E4A"/>
    <w:rsid w:val="00E05F32"/>
    <w:rsid w:val="00E0600F"/>
    <w:rsid w:val="00E062AD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100A6"/>
    <w:rsid w:val="00E102E9"/>
    <w:rsid w:val="00E10401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850"/>
    <w:rsid w:val="00E12916"/>
    <w:rsid w:val="00E12FD2"/>
    <w:rsid w:val="00E1304C"/>
    <w:rsid w:val="00E1361C"/>
    <w:rsid w:val="00E1372D"/>
    <w:rsid w:val="00E13A07"/>
    <w:rsid w:val="00E13C2B"/>
    <w:rsid w:val="00E13E85"/>
    <w:rsid w:val="00E14178"/>
    <w:rsid w:val="00E141AA"/>
    <w:rsid w:val="00E14E6F"/>
    <w:rsid w:val="00E151C5"/>
    <w:rsid w:val="00E1528C"/>
    <w:rsid w:val="00E15313"/>
    <w:rsid w:val="00E153B6"/>
    <w:rsid w:val="00E1563D"/>
    <w:rsid w:val="00E159AA"/>
    <w:rsid w:val="00E15A2C"/>
    <w:rsid w:val="00E15CAA"/>
    <w:rsid w:val="00E162D5"/>
    <w:rsid w:val="00E1641E"/>
    <w:rsid w:val="00E1643D"/>
    <w:rsid w:val="00E16ABF"/>
    <w:rsid w:val="00E16C27"/>
    <w:rsid w:val="00E16E32"/>
    <w:rsid w:val="00E1704C"/>
    <w:rsid w:val="00E17572"/>
    <w:rsid w:val="00E1757D"/>
    <w:rsid w:val="00E17D82"/>
    <w:rsid w:val="00E17E19"/>
    <w:rsid w:val="00E2042A"/>
    <w:rsid w:val="00E204BE"/>
    <w:rsid w:val="00E205C8"/>
    <w:rsid w:val="00E20755"/>
    <w:rsid w:val="00E20867"/>
    <w:rsid w:val="00E20880"/>
    <w:rsid w:val="00E2088C"/>
    <w:rsid w:val="00E209B6"/>
    <w:rsid w:val="00E20E9A"/>
    <w:rsid w:val="00E210B7"/>
    <w:rsid w:val="00E21143"/>
    <w:rsid w:val="00E211EC"/>
    <w:rsid w:val="00E212D9"/>
    <w:rsid w:val="00E21721"/>
    <w:rsid w:val="00E217F3"/>
    <w:rsid w:val="00E21AFE"/>
    <w:rsid w:val="00E21C5C"/>
    <w:rsid w:val="00E2255A"/>
    <w:rsid w:val="00E228E8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C38"/>
    <w:rsid w:val="00E24D8A"/>
    <w:rsid w:val="00E24F74"/>
    <w:rsid w:val="00E254EE"/>
    <w:rsid w:val="00E25B1F"/>
    <w:rsid w:val="00E25CF9"/>
    <w:rsid w:val="00E25D99"/>
    <w:rsid w:val="00E25E23"/>
    <w:rsid w:val="00E25F69"/>
    <w:rsid w:val="00E26163"/>
    <w:rsid w:val="00E268FD"/>
    <w:rsid w:val="00E26971"/>
    <w:rsid w:val="00E26EB4"/>
    <w:rsid w:val="00E27051"/>
    <w:rsid w:val="00E27873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122D"/>
    <w:rsid w:val="00E316FA"/>
    <w:rsid w:val="00E31806"/>
    <w:rsid w:val="00E319F9"/>
    <w:rsid w:val="00E31CC2"/>
    <w:rsid w:val="00E31CD6"/>
    <w:rsid w:val="00E31DBF"/>
    <w:rsid w:val="00E3210C"/>
    <w:rsid w:val="00E3265B"/>
    <w:rsid w:val="00E329B4"/>
    <w:rsid w:val="00E32A99"/>
    <w:rsid w:val="00E330CB"/>
    <w:rsid w:val="00E33663"/>
    <w:rsid w:val="00E33767"/>
    <w:rsid w:val="00E33992"/>
    <w:rsid w:val="00E339CD"/>
    <w:rsid w:val="00E33B5F"/>
    <w:rsid w:val="00E33DF5"/>
    <w:rsid w:val="00E33EFD"/>
    <w:rsid w:val="00E34018"/>
    <w:rsid w:val="00E341D2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AEF"/>
    <w:rsid w:val="00E37B0B"/>
    <w:rsid w:val="00E37CFA"/>
    <w:rsid w:val="00E37E2F"/>
    <w:rsid w:val="00E37F4E"/>
    <w:rsid w:val="00E40406"/>
    <w:rsid w:val="00E4045D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603"/>
    <w:rsid w:val="00E4286F"/>
    <w:rsid w:val="00E42993"/>
    <w:rsid w:val="00E43098"/>
    <w:rsid w:val="00E4317E"/>
    <w:rsid w:val="00E432DC"/>
    <w:rsid w:val="00E43599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9E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F38"/>
    <w:rsid w:val="00E53525"/>
    <w:rsid w:val="00E54288"/>
    <w:rsid w:val="00E548EE"/>
    <w:rsid w:val="00E54952"/>
    <w:rsid w:val="00E5497E"/>
    <w:rsid w:val="00E54A8F"/>
    <w:rsid w:val="00E54D2E"/>
    <w:rsid w:val="00E54E9E"/>
    <w:rsid w:val="00E55103"/>
    <w:rsid w:val="00E55284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63A"/>
    <w:rsid w:val="00E6175A"/>
    <w:rsid w:val="00E61846"/>
    <w:rsid w:val="00E61A9C"/>
    <w:rsid w:val="00E61EB6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D75"/>
    <w:rsid w:val="00E6401A"/>
    <w:rsid w:val="00E64184"/>
    <w:rsid w:val="00E6491D"/>
    <w:rsid w:val="00E65D59"/>
    <w:rsid w:val="00E65D73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872"/>
    <w:rsid w:val="00E71B72"/>
    <w:rsid w:val="00E71E2F"/>
    <w:rsid w:val="00E71E74"/>
    <w:rsid w:val="00E71EC6"/>
    <w:rsid w:val="00E71F55"/>
    <w:rsid w:val="00E72526"/>
    <w:rsid w:val="00E72BFA"/>
    <w:rsid w:val="00E72FC1"/>
    <w:rsid w:val="00E732AA"/>
    <w:rsid w:val="00E73BC0"/>
    <w:rsid w:val="00E742A8"/>
    <w:rsid w:val="00E7462F"/>
    <w:rsid w:val="00E74806"/>
    <w:rsid w:val="00E749B0"/>
    <w:rsid w:val="00E74D5B"/>
    <w:rsid w:val="00E752CF"/>
    <w:rsid w:val="00E75642"/>
    <w:rsid w:val="00E7564E"/>
    <w:rsid w:val="00E75666"/>
    <w:rsid w:val="00E75AAC"/>
    <w:rsid w:val="00E75B2B"/>
    <w:rsid w:val="00E75C82"/>
    <w:rsid w:val="00E76053"/>
    <w:rsid w:val="00E7608C"/>
    <w:rsid w:val="00E76349"/>
    <w:rsid w:val="00E7662A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C16"/>
    <w:rsid w:val="00E77C4C"/>
    <w:rsid w:val="00E77D61"/>
    <w:rsid w:val="00E77F01"/>
    <w:rsid w:val="00E80286"/>
    <w:rsid w:val="00E80652"/>
    <w:rsid w:val="00E80C48"/>
    <w:rsid w:val="00E81061"/>
    <w:rsid w:val="00E81EB6"/>
    <w:rsid w:val="00E82154"/>
    <w:rsid w:val="00E82155"/>
    <w:rsid w:val="00E824DF"/>
    <w:rsid w:val="00E826D5"/>
    <w:rsid w:val="00E82B45"/>
    <w:rsid w:val="00E82E7E"/>
    <w:rsid w:val="00E82F52"/>
    <w:rsid w:val="00E833D2"/>
    <w:rsid w:val="00E833E2"/>
    <w:rsid w:val="00E83579"/>
    <w:rsid w:val="00E839BE"/>
    <w:rsid w:val="00E84345"/>
    <w:rsid w:val="00E843AB"/>
    <w:rsid w:val="00E8465A"/>
    <w:rsid w:val="00E84CB3"/>
    <w:rsid w:val="00E8518E"/>
    <w:rsid w:val="00E85241"/>
    <w:rsid w:val="00E85244"/>
    <w:rsid w:val="00E85709"/>
    <w:rsid w:val="00E85A8A"/>
    <w:rsid w:val="00E85BB1"/>
    <w:rsid w:val="00E85E55"/>
    <w:rsid w:val="00E863FB"/>
    <w:rsid w:val="00E86991"/>
    <w:rsid w:val="00E86E83"/>
    <w:rsid w:val="00E86F3C"/>
    <w:rsid w:val="00E87210"/>
    <w:rsid w:val="00E87839"/>
    <w:rsid w:val="00E87A24"/>
    <w:rsid w:val="00E87B3A"/>
    <w:rsid w:val="00E87CC4"/>
    <w:rsid w:val="00E87D23"/>
    <w:rsid w:val="00E903CC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80"/>
    <w:rsid w:val="00E950E1"/>
    <w:rsid w:val="00E95160"/>
    <w:rsid w:val="00E953E3"/>
    <w:rsid w:val="00E95A64"/>
    <w:rsid w:val="00E95A82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882"/>
    <w:rsid w:val="00E97BB0"/>
    <w:rsid w:val="00E97F20"/>
    <w:rsid w:val="00EA0028"/>
    <w:rsid w:val="00EA0886"/>
    <w:rsid w:val="00EA09F8"/>
    <w:rsid w:val="00EA0B0C"/>
    <w:rsid w:val="00EA0B42"/>
    <w:rsid w:val="00EA0EC2"/>
    <w:rsid w:val="00EA112B"/>
    <w:rsid w:val="00EA153D"/>
    <w:rsid w:val="00EA17A6"/>
    <w:rsid w:val="00EA18C2"/>
    <w:rsid w:val="00EA1CB5"/>
    <w:rsid w:val="00EA1DAA"/>
    <w:rsid w:val="00EA208B"/>
    <w:rsid w:val="00EA2238"/>
    <w:rsid w:val="00EA2482"/>
    <w:rsid w:val="00EA2831"/>
    <w:rsid w:val="00EA28EC"/>
    <w:rsid w:val="00EA2A8E"/>
    <w:rsid w:val="00EA2AC7"/>
    <w:rsid w:val="00EA2ADE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DAF"/>
    <w:rsid w:val="00EA3DE5"/>
    <w:rsid w:val="00EA3E40"/>
    <w:rsid w:val="00EA3F37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DA4"/>
    <w:rsid w:val="00EA6068"/>
    <w:rsid w:val="00EA657B"/>
    <w:rsid w:val="00EA6862"/>
    <w:rsid w:val="00EA6B04"/>
    <w:rsid w:val="00EA6C38"/>
    <w:rsid w:val="00EA6DB7"/>
    <w:rsid w:val="00EA6E03"/>
    <w:rsid w:val="00EA70E1"/>
    <w:rsid w:val="00EA7207"/>
    <w:rsid w:val="00EA7F4D"/>
    <w:rsid w:val="00EB029F"/>
    <w:rsid w:val="00EB02C0"/>
    <w:rsid w:val="00EB05C7"/>
    <w:rsid w:val="00EB09C1"/>
    <w:rsid w:val="00EB09ED"/>
    <w:rsid w:val="00EB0A15"/>
    <w:rsid w:val="00EB0C17"/>
    <w:rsid w:val="00EB0ED4"/>
    <w:rsid w:val="00EB1150"/>
    <w:rsid w:val="00EB1655"/>
    <w:rsid w:val="00EB182E"/>
    <w:rsid w:val="00EB1A1C"/>
    <w:rsid w:val="00EB1A37"/>
    <w:rsid w:val="00EB1C90"/>
    <w:rsid w:val="00EB20D5"/>
    <w:rsid w:val="00EB2138"/>
    <w:rsid w:val="00EB218F"/>
    <w:rsid w:val="00EB21B1"/>
    <w:rsid w:val="00EB2809"/>
    <w:rsid w:val="00EB31CC"/>
    <w:rsid w:val="00EB36F1"/>
    <w:rsid w:val="00EB3776"/>
    <w:rsid w:val="00EB3873"/>
    <w:rsid w:val="00EB3916"/>
    <w:rsid w:val="00EB3BE6"/>
    <w:rsid w:val="00EB4561"/>
    <w:rsid w:val="00EB49FE"/>
    <w:rsid w:val="00EB4C7B"/>
    <w:rsid w:val="00EB5D2C"/>
    <w:rsid w:val="00EB60DA"/>
    <w:rsid w:val="00EB69ED"/>
    <w:rsid w:val="00EB72BA"/>
    <w:rsid w:val="00EB7508"/>
    <w:rsid w:val="00EB7519"/>
    <w:rsid w:val="00EB76F9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A5C"/>
    <w:rsid w:val="00EC1C3E"/>
    <w:rsid w:val="00EC246F"/>
    <w:rsid w:val="00EC2AA9"/>
    <w:rsid w:val="00EC330D"/>
    <w:rsid w:val="00EC352A"/>
    <w:rsid w:val="00EC3C15"/>
    <w:rsid w:val="00EC3D2F"/>
    <w:rsid w:val="00EC3D8E"/>
    <w:rsid w:val="00EC3FE7"/>
    <w:rsid w:val="00EC44EE"/>
    <w:rsid w:val="00EC4C25"/>
    <w:rsid w:val="00EC4C69"/>
    <w:rsid w:val="00EC4F00"/>
    <w:rsid w:val="00EC4F5E"/>
    <w:rsid w:val="00EC4F5F"/>
    <w:rsid w:val="00EC4FCB"/>
    <w:rsid w:val="00EC50A6"/>
    <w:rsid w:val="00EC533D"/>
    <w:rsid w:val="00EC56DC"/>
    <w:rsid w:val="00EC5704"/>
    <w:rsid w:val="00EC5D75"/>
    <w:rsid w:val="00EC6009"/>
    <w:rsid w:val="00EC66B0"/>
    <w:rsid w:val="00EC6B4D"/>
    <w:rsid w:val="00EC6E80"/>
    <w:rsid w:val="00EC6F47"/>
    <w:rsid w:val="00EC6FB9"/>
    <w:rsid w:val="00EC70CC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59"/>
    <w:rsid w:val="00ED2358"/>
    <w:rsid w:val="00ED2533"/>
    <w:rsid w:val="00ED2675"/>
    <w:rsid w:val="00ED2965"/>
    <w:rsid w:val="00ED2B69"/>
    <w:rsid w:val="00ED2BA0"/>
    <w:rsid w:val="00ED313A"/>
    <w:rsid w:val="00ED31C3"/>
    <w:rsid w:val="00ED31F3"/>
    <w:rsid w:val="00ED325C"/>
    <w:rsid w:val="00ED3702"/>
    <w:rsid w:val="00ED3CA6"/>
    <w:rsid w:val="00ED3EDD"/>
    <w:rsid w:val="00ED3F82"/>
    <w:rsid w:val="00ED3FE1"/>
    <w:rsid w:val="00ED4278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F"/>
    <w:rsid w:val="00EE0A30"/>
    <w:rsid w:val="00EE1177"/>
    <w:rsid w:val="00EE11DB"/>
    <w:rsid w:val="00EE17C3"/>
    <w:rsid w:val="00EE194B"/>
    <w:rsid w:val="00EE1CEC"/>
    <w:rsid w:val="00EE1EB2"/>
    <w:rsid w:val="00EE20A4"/>
    <w:rsid w:val="00EE21DB"/>
    <w:rsid w:val="00EE25C6"/>
    <w:rsid w:val="00EE2D91"/>
    <w:rsid w:val="00EE2DFE"/>
    <w:rsid w:val="00EE3476"/>
    <w:rsid w:val="00EE3DD3"/>
    <w:rsid w:val="00EE3F63"/>
    <w:rsid w:val="00EE43BE"/>
    <w:rsid w:val="00EE4A41"/>
    <w:rsid w:val="00EE4C6A"/>
    <w:rsid w:val="00EE500C"/>
    <w:rsid w:val="00EE551E"/>
    <w:rsid w:val="00EE5B6F"/>
    <w:rsid w:val="00EE613A"/>
    <w:rsid w:val="00EE6868"/>
    <w:rsid w:val="00EE6B81"/>
    <w:rsid w:val="00EE6C38"/>
    <w:rsid w:val="00EE722A"/>
    <w:rsid w:val="00EE75A2"/>
    <w:rsid w:val="00EE7718"/>
    <w:rsid w:val="00EE7A23"/>
    <w:rsid w:val="00EE7C06"/>
    <w:rsid w:val="00EF00D2"/>
    <w:rsid w:val="00EF04C5"/>
    <w:rsid w:val="00EF06A5"/>
    <w:rsid w:val="00EF06FB"/>
    <w:rsid w:val="00EF09A7"/>
    <w:rsid w:val="00EF115A"/>
    <w:rsid w:val="00EF16AF"/>
    <w:rsid w:val="00EF17C1"/>
    <w:rsid w:val="00EF1B85"/>
    <w:rsid w:val="00EF2462"/>
    <w:rsid w:val="00EF2C82"/>
    <w:rsid w:val="00EF3030"/>
    <w:rsid w:val="00EF34DD"/>
    <w:rsid w:val="00EF3ADD"/>
    <w:rsid w:val="00EF3CAA"/>
    <w:rsid w:val="00EF3D54"/>
    <w:rsid w:val="00EF3DF5"/>
    <w:rsid w:val="00EF3EF9"/>
    <w:rsid w:val="00EF41F1"/>
    <w:rsid w:val="00EF49F4"/>
    <w:rsid w:val="00EF4E83"/>
    <w:rsid w:val="00EF4FA6"/>
    <w:rsid w:val="00EF5258"/>
    <w:rsid w:val="00EF561F"/>
    <w:rsid w:val="00EF585C"/>
    <w:rsid w:val="00EF6015"/>
    <w:rsid w:val="00EF60EC"/>
    <w:rsid w:val="00EF6B81"/>
    <w:rsid w:val="00EF7135"/>
    <w:rsid w:val="00EF7250"/>
    <w:rsid w:val="00EF7988"/>
    <w:rsid w:val="00EF7B83"/>
    <w:rsid w:val="00EF7F22"/>
    <w:rsid w:val="00EF7F6F"/>
    <w:rsid w:val="00F0085D"/>
    <w:rsid w:val="00F0093F"/>
    <w:rsid w:val="00F00D54"/>
    <w:rsid w:val="00F00D8A"/>
    <w:rsid w:val="00F00EBC"/>
    <w:rsid w:val="00F0145F"/>
    <w:rsid w:val="00F01606"/>
    <w:rsid w:val="00F01766"/>
    <w:rsid w:val="00F01A28"/>
    <w:rsid w:val="00F01C84"/>
    <w:rsid w:val="00F01E08"/>
    <w:rsid w:val="00F0240D"/>
    <w:rsid w:val="00F02601"/>
    <w:rsid w:val="00F028D3"/>
    <w:rsid w:val="00F0331E"/>
    <w:rsid w:val="00F033D2"/>
    <w:rsid w:val="00F03435"/>
    <w:rsid w:val="00F03D8A"/>
    <w:rsid w:val="00F04302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865"/>
    <w:rsid w:val="00F109D8"/>
    <w:rsid w:val="00F10FC6"/>
    <w:rsid w:val="00F113A4"/>
    <w:rsid w:val="00F115CF"/>
    <w:rsid w:val="00F11C1A"/>
    <w:rsid w:val="00F11C21"/>
    <w:rsid w:val="00F11EDE"/>
    <w:rsid w:val="00F11F8B"/>
    <w:rsid w:val="00F122ED"/>
    <w:rsid w:val="00F127C1"/>
    <w:rsid w:val="00F12B0F"/>
    <w:rsid w:val="00F12B2E"/>
    <w:rsid w:val="00F1359D"/>
    <w:rsid w:val="00F1378B"/>
    <w:rsid w:val="00F13939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A4A"/>
    <w:rsid w:val="00F15B9D"/>
    <w:rsid w:val="00F15C94"/>
    <w:rsid w:val="00F15DC1"/>
    <w:rsid w:val="00F1606B"/>
    <w:rsid w:val="00F16510"/>
    <w:rsid w:val="00F165B5"/>
    <w:rsid w:val="00F1663B"/>
    <w:rsid w:val="00F16F13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3402"/>
    <w:rsid w:val="00F236F4"/>
    <w:rsid w:val="00F23954"/>
    <w:rsid w:val="00F23AE3"/>
    <w:rsid w:val="00F23B88"/>
    <w:rsid w:val="00F23D1B"/>
    <w:rsid w:val="00F23FCA"/>
    <w:rsid w:val="00F24379"/>
    <w:rsid w:val="00F24CCF"/>
    <w:rsid w:val="00F24E55"/>
    <w:rsid w:val="00F24F53"/>
    <w:rsid w:val="00F251F7"/>
    <w:rsid w:val="00F25277"/>
    <w:rsid w:val="00F2566A"/>
    <w:rsid w:val="00F25B4E"/>
    <w:rsid w:val="00F25C61"/>
    <w:rsid w:val="00F26262"/>
    <w:rsid w:val="00F269AF"/>
    <w:rsid w:val="00F269C1"/>
    <w:rsid w:val="00F26A9B"/>
    <w:rsid w:val="00F26BF3"/>
    <w:rsid w:val="00F26C91"/>
    <w:rsid w:val="00F26E2D"/>
    <w:rsid w:val="00F26F46"/>
    <w:rsid w:val="00F26FD6"/>
    <w:rsid w:val="00F2735F"/>
    <w:rsid w:val="00F27B8E"/>
    <w:rsid w:val="00F27CCE"/>
    <w:rsid w:val="00F27E0F"/>
    <w:rsid w:val="00F27F7A"/>
    <w:rsid w:val="00F300D8"/>
    <w:rsid w:val="00F30EC4"/>
    <w:rsid w:val="00F310C4"/>
    <w:rsid w:val="00F31369"/>
    <w:rsid w:val="00F31791"/>
    <w:rsid w:val="00F317C9"/>
    <w:rsid w:val="00F31BC2"/>
    <w:rsid w:val="00F31BD6"/>
    <w:rsid w:val="00F31EDE"/>
    <w:rsid w:val="00F32749"/>
    <w:rsid w:val="00F3280D"/>
    <w:rsid w:val="00F33204"/>
    <w:rsid w:val="00F3356C"/>
    <w:rsid w:val="00F3372C"/>
    <w:rsid w:val="00F33BC7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51E4"/>
    <w:rsid w:val="00F353A9"/>
    <w:rsid w:val="00F35576"/>
    <w:rsid w:val="00F3590F"/>
    <w:rsid w:val="00F35AA2"/>
    <w:rsid w:val="00F35AC5"/>
    <w:rsid w:val="00F35CAE"/>
    <w:rsid w:val="00F3651E"/>
    <w:rsid w:val="00F36613"/>
    <w:rsid w:val="00F36A76"/>
    <w:rsid w:val="00F36DF6"/>
    <w:rsid w:val="00F371E1"/>
    <w:rsid w:val="00F374C0"/>
    <w:rsid w:val="00F3751E"/>
    <w:rsid w:val="00F3771D"/>
    <w:rsid w:val="00F3782F"/>
    <w:rsid w:val="00F37C38"/>
    <w:rsid w:val="00F37CA7"/>
    <w:rsid w:val="00F37DF4"/>
    <w:rsid w:val="00F37F5D"/>
    <w:rsid w:val="00F4027F"/>
    <w:rsid w:val="00F40606"/>
    <w:rsid w:val="00F40E7A"/>
    <w:rsid w:val="00F410A4"/>
    <w:rsid w:val="00F412AD"/>
    <w:rsid w:val="00F4141F"/>
    <w:rsid w:val="00F4149D"/>
    <w:rsid w:val="00F41E02"/>
    <w:rsid w:val="00F41F1D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F77"/>
    <w:rsid w:val="00F44513"/>
    <w:rsid w:val="00F446E1"/>
    <w:rsid w:val="00F44706"/>
    <w:rsid w:val="00F44955"/>
    <w:rsid w:val="00F44997"/>
    <w:rsid w:val="00F44CD4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F70"/>
    <w:rsid w:val="00F500DD"/>
    <w:rsid w:val="00F504B0"/>
    <w:rsid w:val="00F507B5"/>
    <w:rsid w:val="00F509D2"/>
    <w:rsid w:val="00F50A8A"/>
    <w:rsid w:val="00F510D0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E21"/>
    <w:rsid w:val="00F5407D"/>
    <w:rsid w:val="00F542B3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6031D"/>
    <w:rsid w:val="00F6088F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43D"/>
    <w:rsid w:val="00F66BC7"/>
    <w:rsid w:val="00F66C0A"/>
    <w:rsid w:val="00F66D7E"/>
    <w:rsid w:val="00F673AA"/>
    <w:rsid w:val="00F67773"/>
    <w:rsid w:val="00F6777A"/>
    <w:rsid w:val="00F678D6"/>
    <w:rsid w:val="00F67B3C"/>
    <w:rsid w:val="00F67BCD"/>
    <w:rsid w:val="00F67E7C"/>
    <w:rsid w:val="00F67F91"/>
    <w:rsid w:val="00F70024"/>
    <w:rsid w:val="00F701AB"/>
    <w:rsid w:val="00F704FC"/>
    <w:rsid w:val="00F70692"/>
    <w:rsid w:val="00F70895"/>
    <w:rsid w:val="00F709E2"/>
    <w:rsid w:val="00F70C6B"/>
    <w:rsid w:val="00F70D86"/>
    <w:rsid w:val="00F70E56"/>
    <w:rsid w:val="00F712DD"/>
    <w:rsid w:val="00F712F0"/>
    <w:rsid w:val="00F714D2"/>
    <w:rsid w:val="00F7172D"/>
    <w:rsid w:val="00F71EFF"/>
    <w:rsid w:val="00F72339"/>
    <w:rsid w:val="00F727E7"/>
    <w:rsid w:val="00F72B44"/>
    <w:rsid w:val="00F72BFE"/>
    <w:rsid w:val="00F72C52"/>
    <w:rsid w:val="00F72E7D"/>
    <w:rsid w:val="00F72F46"/>
    <w:rsid w:val="00F7340E"/>
    <w:rsid w:val="00F7388F"/>
    <w:rsid w:val="00F73A97"/>
    <w:rsid w:val="00F7412D"/>
    <w:rsid w:val="00F74622"/>
    <w:rsid w:val="00F74882"/>
    <w:rsid w:val="00F74CE7"/>
    <w:rsid w:val="00F74FF9"/>
    <w:rsid w:val="00F753F5"/>
    <w:rsid w:val="00F754C0"/>
    <w:rsid w:val="00F755BA"/>
    <w:rsid w:val="00F75EC8"/>
    <w:rsid w:val="00F76219"/>
    <w:rsid w:val="00F76535"/>
    <w:rsid w:val="00F76B6F"/>
    <w:rsid w:val="00F76CF4"/>
    <w:rsid w:val="00F771CC"/>
    <w:rsid w:val="00F77529"/>
    <w:rsid w:val="00F77624"/>
    <w:rsid w:val="00F7763E"/>
    <w:rsid w:val="00F77920"/>
    <w:rsid w:val="00F77C6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2141"/>
    <w:rsid w:val="00F822B7"/>
    <w:rsid w:val="00F82440"/>
    <w:rsid w:val="00F82805"/>
    <w:rsid w:val="00F82A09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856"/>
    <w:rsid w:val="00F848D4"/>
    <w:rsid w:val="00F8490C"/>
    <w:rsid w:val="00F84E8A"/>
    <w:rsid w:val="00F852B4"/>
    <w:rsid w:val="00F8536C"/>
    <w:rsid w:val="00F85C0C"/>
    <w:rsid w:val="00F86472"/>
    <w:rsid w:val="00F86529"/>
    <w:rsid w:val="00F869C5"/>
    <w:rsid w:val="00F86BD1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87EA5"/>
    <w:rsid w:val="00F90087"/>
    <w:rsid w:val="00F9020A"/>
    <w:rsid w:val="00F90514"/>
    <w:rsid w:val="00F90906"/>
    <w:rsid w:val="00F9100D"/>
    <w:rsid w:val="00F9108A"/>
    <w:rsid w:val="00F9186D"/>
    <w:rsid w:val="00F91BDF"/>
    <w:rsid w:val="00F91BF0"/>
    <w:rsid w:val="00F92417"/>
    <w:rsid w:val="00F927BE"/>
    <w:rsid w:val="00F929A6"/>
    <w:rsid w:val="00F92ACE"/>
    <w:rsid w:val="00F92B54"/>
    <w:rsid w:val="00F9300D"/>
    <w:rsid w:val="00F93528"/>
    <w:rsid w:val="00F94285"/>
    <w:rsid w:val="00F9440F"/>
    <w:rsid w:val="00F94734"/>
    <w:rsid w:val="00F9479F"/>
    <w:rsid w:val="00F94931"/>
    <w:rsid w:val="00F94A6F"/>
    <w:rsid w:val="00F94B65"/>
    <w:rsid w:val="00F94D1B"/>
    <w:rsid w:val="00F94E0D"/>
    <w:rsid w:val="00F94ED3"/>
    <w:rsid w:val="00F95791"/>
    <w:rsid w:val="00F95947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E17"/>
    <w:rsid w:val="00F96EAA"/>
    <w:rsid w:val="00F975B7"/>
    <w:rsid w:val="00F97AC8"/>
    <w:rsid w:val="00F97CCA"/>
    <w:rsid w:val="00FA001E"/>
    <w:rsid w:val="00FA01B3"/>
    <w:rsid w:val="00FA0271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6474"/>
    <w:rsid w:val="00FA653D"/>
    <w:rsid w:val="00FA65D6"/>
    <w:rsid w:val="00FA6617"/>
    <w:rsid w:val="00FA682D"/>
    <w:rsid w:val="00FA6B66"/>
    <w:rsid w:val="00FA6DF9"/>
    <w:rsid w:val="00FA70BF"/>
    <w:rsid w:val="00FA72C8"/>
    <w:rsid w:val="00FA7359"/>
    <w:rsid w:val="00FA7890"/>
    <w:rsid w:val="00FA7CF6"/>
    <w:rsid w:val="00FB0226"/>
    <w:rsid w:val="00FB02FE"/>
    <w:rsid w:val="00FB0627"/>
    <w:rsid w:val="00FB077A"/>
    <w:rsid w:val="00FB0922"/>
    <w:rsid w:val="00FB0C3E"/>
    <w:rsid w:val="00FB0F69"/>
    <w:rsid w:val="00FB100F"/>
    <w:rsid w:val="00FB125B"/>
    <w:rsid w:val="00FB158D"/>
    <w:rsid w:val="00FB1794"/>
    <w:rsid w:val="00FB2041"/>
    <w:rsid w:val="00FB20BB"/>
    <w:rsid w:val="00FB2302"/>
    <w:rsid w:val="00FB23EB"/>
    <w:rsid w:val="00FB276D"/>
    <w:rsid w:val="00FB27C5"/>
    <w:rsid w:val="00FB2AB7"/>
    <w:rsid w:val="00FB2B42"/>
    <w:rsid w:val="00FB2E30"/>
    <w:rsid w:val="00FB332A"/>
    <w:rsid w:val="00FB3406"/>
    <w:rsid w:val="00FB3430"/>
    <w:rsid w:val="00FB346C"/>
    <w:rsid w:val="00FB361C"/>
    <w:rsid w:val="00FB3783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CCC"/>
    <w:rsid w:val="00FB7F01"/>
    <w:rsid w:val="00FC0212"/>
    <w:rsid w:val="00FC0309"/>
    <w:rsid w:val="00FC0DAA"/>
    <w:rsid w:val="00FC0DEB"/>
    <w:rsid w:val="00FC0E7C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ADA"/>
    <w:rsid w:val="00FC2B13"/>
    <w:rsid w:val="00FC2B1F"/>
    <w:rsid w:val="00FC2FA5"/>
    <w:rsid w:val="00FC36B8"/>
    <w:rsid w:val="00FC393D"/>
    <w:rsid w:val="00FC3961"/>
    <w:rsid w:val="00FC39B6"/>
    <w:rsid w:val="00FC39E2"/>
    <w:rsid w:val="00FC3FDA"/>
    <w:rsid w:val="00FC4211"/>
    <w:rsid w:val="00FC4343"/>
    <w:rsid w:val="00FC44FE"/>
    <w:rsid w:val="00FC45CD"/>
    <w:rsid w:val="00FC46CC"/>
    <w:rsid w:val="00FC502E"/>
    <w:rsid w:val="00FC549F"/>
    <w:rsid w:val="00FC5723"/>
    <w:rsid w:val="00FC5AAF"/>
    <w:rsid w:val="00FC5D9B"/>
    <w:rsid w:val="00FC5DD1"/>
    <w:rsid w:val="00FC5DDE"/>
    <w:rsid w:val="00FC5F3C"/>
    <w:rsid w:val="00FC6264"/>
    <w:rsid w:val="00FC66C3"/>
    <w:rsid w:val="00FC6860"/>
    <w:rsid w:val="00FC68A5"/>
    <w:rsid w:val="00FC6B4F"/>
    <w:rsid w:val="00FC71B5"/>
    <w:rsid w:val="00FC7831"/>
    <w:rsid w:val="00FC7B9F"/>
    <w:rsid w:val="00FC7C39"/>
    <w:rsid w:val="00FC7D94"/>
    <w:rsid w:val="00FD00AE"/>
    <w:rsid w:val="00FD0118"/>
    <w:rsid w:val="00FD0226"/>
    <w:rsid w:val="00FD078E"/>
    <w:rsid w:val="00FD1261"/>
    <w:rsid w:val="00FD15BA"/>
    <w:rsid w:val="00FD1A42"/>
    <w:rsid w:val="00FD1A77"/>
    <w:rsid w:val="00FD1DC3"/>
    <w:rsid w:val="00FD2434"/>
    <w:rsid w:val="00FD24FB"/>
    <w:rsid w:val="00FD2512"/>
    <w:rsid w:val="00FD297A"/>
    <w:rsid w:val="00FD324B"/>
    <w:rsid w:val="00FD3606"/>
    <w:rsid w:val="00FD36B7"/>
    <w:rsid w:val="00FD3773"/>
    <w:rsid w:val="00FD3946"/>
    <w:rsid w:val="00FD3F3C"/>
    <w:rsid w:val="00FD3F69"/>
    <w:rsid w:val="00FD4396"/>
    <w:rsid w:val="00FD43D8"/>
    <w:rsid w:val="00FD459E"/>
    <w:rsid w:val="00FD4906"/>
    <w:rsid w:val="00FD4ACF"/>
    <w:rsid w:val="00FD4DA5"/>
    <w:rsid w:val="00FD5B21"/>
    <w:rsid w:val="00FD607E"/>
    <w:rsid w:val="00FD623F"/>
    <w:rsid w:val="00FD6ABF"/>
    <w:rsid w:val="00FD7036"/>
    <w:rsid w:val="00FD7303"/>
    <w:rsid w:val="00FD74CC"/>
    <w:rsid w:val="00FD79E2"/>
    <w:rsid w:val="00FD7C5A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D75"/>
    <w:rsid w:val="00FE21F0"/>
    <w:rsid w:val="00FE2909"/>
    <w:rsid w:val="00FE2AA6"/>
    <w:rsid w:val="00FE2DAD"/>
    <w:rsid w:val="00FE3111"/>
    <w:rsid w:val="00FE31DD"/>
    <w:rsid w:val="00FE366D"/>
    <w:rsid w:val="00FE36DD"/>
    <w:rsid w:val="00FE39C8"/>
    <w:rsid w:val="00FE423F"/>
    <w:rsid w:val="00FE4479"/>
    <w:rsid w:val="00FE492E"/>
    <w:rsid w:val="00FE494F"/>
    <w:rsid w:val="00FE4B2C"/>
    <w:rsid w:val="00FE4E9C"/>
    <w:rsid w:val="00FE4EBA"/>
    <w:rsid w:val="00FE50A5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98"/>
    <w:rsid w:val="00FF0911"/>
    <w:rsid w:val="00FF0F38"/>
    <w:rsid w:val="00FF1382"/>
    <w:rsid w:val="00FF1713"/>
    <w:rsid w:val="00FF19A6"/>
    <w:rsid w:val="00FF1C0B"/>
    <w:rsid w:val="00FF1CFB"/>
    <w:rsid w:val="00FF226F"/>
    <w:rsid w:val="00FF254D"/>
    <w:rsid w:val="00FF27A7"/>
    <w:rsid w:val="00FF28BF"/>
    <w:rsid w:val="00FF2CFB"/>
    <w:rsid w:val="00FF3194"/>
    <w:rsid w:val="00FF3292"/>
    <w:rsid w:val="00FF33DE"/>
    <w:rsid w:val="00FF388E"/>
    <w:rsid w:val="00FF3A7C"/>
    <w:rsid w:val="00FF3DF0"/>
    <w:rsid w:val="00FF4267"/>
    <w:rsid w:val="00FF42F1"/>
    <w:rsid w:val="00FF45E1"/>
    <w:rsid w:val="00FF489E"/>
    <w:rsid w:val="00FF4A9D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CE0DD642-E72E-4136-9478-BB4FD2D2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3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A40A4-DDCC-4734-854C-363E00419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119</Pages>
  <Words>29379</Words>
  <Characters>128630</Characters>
  <Application>Microsoft Office Word</Application>
  <DocSecurity>0</DocSecurity>
  <Lines>1071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157694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Rungrudee Kunawatsatit |รุ่งฤดี คุณะวัฒน์สถิตย์</cp:lastModifiedBy>
  <cp:revision>8</cp:revision>
  <cp:lastPrinted>2017-11-23T17:31:00Z</cp:lastPrinted>
  <dcterms:created xsi:type="dcterms:W3CDTF">2017-11-24T07:23:00Z</dcterms:created>
  <dcterms:modified xsi:type="dcterms:W3CDTF">2017-11-24T12:46:00Z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