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AC1955" w:rsidTr="00D21801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:rsidR="0073369C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3369C" w:rsidRPr="00AC1955" w:rsidRDefault="0009267B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6D78F2" w:rsidRPr="00AC1955" w:rsidRDefault="00D74DBF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78F2" w:rsidRPr="00AC1955" w:rsidRDefault="006D78F2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D78F2" w:rsidRPr="00AC1955" w:rsidRDefault="006D78F2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การเปลี่ยนแปลงนโยบายบัญชี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8D5287" w:rsidRPr="00AC1955" w:rsidTr="00E911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92E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195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8D5287" w:rsidRPr="00AC1955" w:rsidTr="00E96A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19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D5287" w:rsidRPr="00AC1955" w:rsidTr="00E911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8D5287" w:rsidRPr="00AC1955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D5287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D5287" w:rsidRPr="00AC1955" w:rsidRDefault="008D5287" w:rsidP="006A77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1A021D" w:rsidRPr="00AC1955" w:rsidRDefault="001A021D" w:rsidP="006A772E">
      <w:pPr>
        <w:rPr>
          <w:b/>
          <w:bCs/>
        </w:rPr>
      </w:pPr>
    </w:p>
    <w:p w:rsidR="0009267B" w:rsidRPr="00AC1955" w:rsidRDefault="0009267B" w:rsidP="006A772E">
      <w:pPr>
        <w:spacing w:line="240" w:lineRule="auto"/>
        <w:rPr>
          <w:rFonts w:ascii="Angsana New" w:hAnsi="Angsana New"/>
          <w:sz w:val="30"/>
          <w:szCs w:val="30"/>
        </w:rPr>
      </w:pPr>
      <w:r w:rsidRPr="00AC1955">
        <w:rPr>
          <w:b/>
          <w:bCs/>
        </w:rPr>
        <w:br w:type="page"/>
      </w:r>
      <w:r w:rsidRPr="00AC1955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Pr="00AC195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AC195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1955">
        <w:rPr>
          <w:rFonts w:ascii="Angsana New" w:hAnsi="Angsana New"/>
          <w:sz w:val="30"/>
          <w:szCs w:val="30"/>
          <w:cs/>
        </w:rPr>
        <w:t>นี้</w:t>
      </w:r>
    </w:p>
    <w:p w:rsidR="0009267B" w:rsidRPr="008F6D3E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9267B" w:rsidRPr="00AC1955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AC1955">
        <w:rPr>
          <w:rFonts w:ascii="Angsana New" w:hAnsi="Angsana New"/>
          <w:sz w:val="30"/>
          <w:szCs w:val="30"/>
          <w:cs/>
        </w:rPr>
        <w:t>เมื่อวันที่</w:t>
      </w:r>
      <w:r w:rsidR="00FB2A4E" w:rsidRPr="00AC1955">
        <w:rPr>
          <w:rFonts w:ascii="Angsana New" w:hAnsi="Angsana New"/>
          <w:sz w:val="30"/>
          <w:szCs w:val="30"/>
        </w:rPr>
        <w:t xml:space="preserve"> </w:t>
      </w:r>
      <w:r w:rsidR="008C036C">
        <w:rPr>
          <w:rFonts w:ascii="Angsana New" w:hAnsi="Angsana New"/>
          <w:sz w:val="30"/>
          <w:szCs w:val="30"/>
        </w:rPr>
        <w:t>10</w:t>
      </w:r>
      <w:r w:rsidR="0032659D">
        <w:rPr>
          <w:rFonts w:ascii="Angsana New" w:hAnsi="Angsana New"/>
          <w:sz w:val="30"/>
          <w:szCs w:val="30"/>
        </w:rPr>
        <w:t xml:space="preserve"> </w:t>
      </w:r>
      <w:r w:rsidR="0032659D">
        <w:rPr>
          <w:rFonts w:ascii="Angsana New" w:hAnsi="Angsana New" w:hint="cs"/>
          <w:sz w:val="30"/>
          <w:szCs w:val="30"/>
          <w:cs/>
        </w:rPr>
        <w:t>พฤศจิกายน</w:t>
      </w:r>
      <w:r w:rsidR="00C1686A" w:rsidRPr="00AC1955">
        <w:rPr>
          <w:rFonts w:ascii="Angsana New" w:hAnsi="Angsana New"/>
          <w:sz w:val="30"/>
          <w:szCs w:val="30"/>
          <w:cs/>
        </w:rPr>
        <w:t xml:space="preserve"> </w:t>
      </w:r>
      <w:r w:rsidR="00C1686A" w:rsidRPr="00AC1955">
        <w:rPr>
          <w:rFonts w:ascii="Angsana New" w:hAnsi="Angsana New"/>
          <w:sz w:val="30"/>
          <w:szCs w:val="30"/>
        </w:rPr>
        <w:t>25</w:t>
      </w:r>
      <w:r w:rsidR="00FB2A4E" w:rsidRPr="00AC1955">
        <w:rPr>
          <w:rFonts w:ascii="Angsana New" w:hAnsi="Angsana New"/>
          <w:sz w:val="30"/>
          <w:szCs w:val="30"/>
        </w:rPr>
        <w:t>60</w:t>
      </w:r>
    </w:p>
    <w:p w:rsidR="0009267B" w:rsidRPr="008F6D3E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09267B" w:rsidRPr="00AC1955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b/>
          <w:bCs/>
          <w:sz w:val="30"/>
          <w:szCs w:val="30"/>
        </w:rPr>
        <w:t>1</w:t>
      </w:r>
      <w:r w:rsidRPr="00AC1955">
        <w:rPr>
          <w:rFonts w:ascii="Angsana New" w:hAnsi="Angsana New"/>
          <w:b/>
          <w:bCs/>
          <w:sz w:val="30"/>
          <w:szCs w:val="30"/>
        </w:rPr>
        <w:tab/>
      </w:r>
      <w:r w:rsidRPr="00AC195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8F6D3E" w:rsidRDefault="0009267B" w:rsidP="006A772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:rsidR="0009267B" w:rsidRPr="00AC1955" w:rsidRDefault="00874D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C1955">
        <w:rPr>
          <w:rFonts w:ascii="Angsana New" w:hAnsi="Angsana New"/>
          <w:sz w:val="30"/>
          <w:szCs w:val="30"/>
          <w:cs/>
        </w:rPr>
        <w:t>บริษัท วิ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นท์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>คอม เทคโนโลยี จำกัด (มหาชน)</w:t>
      </w:r>
      <w:r w:rsidR="0009267B" w:rsidRPr="00AC1955">
        <w:rPr>
          <w:rFonts w:ascii="Angsana New" w:hAnsi="Angsana New"/>
          <w:sz w:val="30"/>
          <w:szCs w:val="30"/>
        </w:rPr>
        <w:t xml:space="preserve"> </w:t>
      </w:r>
      <w:r w:rsidR="0009267B" w:rsidRPr="00AC1955">
        <w:rPr>
          <w:rFonts w:ascii="Angsana New" w:hAnsi="Angsana New"/>
          <w:sz w:val="30"/>
          <w:szCs w:val="30"/>
          <w:cs/>
        </w:rPr>
        <w:t>(</w:t>
      </w:r>
      <w:r w:rsidR="0009267B" w:rsidRPr="00AC1955">
        <w:rPr>
          <w:rFonts w:ascii="Angsana New" w:hAnsi="Angsana New"/>
          <w:sz w:val="30"/>
          <w:szCs w:val="30"/>
        </w:rPr>
        <w:t>“</w:t>
      </w:r>
      <w:r w:rsidR="0009267B" w:rsidRPr="00AC1955">
        <w:rPr>
          <w:rFonts w:ascii="Angsana New" w:hAnsi="Angsana New"/>
          <w:sz w:val="30"/>
          <w:szCs w:val="30"/>
          <w:cs/>
        </w:rPr>
        <w:t>บริษัท</w:t>
      </w:r>
      <w:r w:rsidR="0009267B" w:rsidRPr="00AC1955">
        <w:rPr>
          <w:rFonts w:ascii="Angsana New" w:hAnsi="Angsana New"/>
          <w:sz w:val="30"/>
          <w:szCs w:val="30"/>
        </w:rPr>
        <w:t xml:space="preserve">”) </w:t>
      </w:r>
      <w:r w:rsidR="0009267B" w:rsidRPr="00AC1955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</w:t>
      </w:r>
      <w:r w:rsidR="003D5A59" w:rsidRPr="00AC1955">
        <w:rPr>
          <w:rFonts w:ascii="Angsana New" w:hAnsi="Angsana New"/>
          <w:sz w:val="30"/>
          <w:szCs w:val="30"/>
        </w:rPr>
        <w:t xml:space="preserve">    </w:t>
      </w:r>
      <w:r w:rsidR="0009267B" w:rsidRPr="00AC1955">
        <w:rPr>
          <w:rFonts w:ascii="Angsana New" w:hAnsi="Angsana New"/>
          <w:sz w:val="30"/>
          <w:szCs w:val="30"/>
          <w:cs/>
        </w:rPr>
        <w:t>จดทะเบียนตั้งอยู่</w:t>
      </w:r>
      <w:r w:rsidRPr="00AC1955">
        <w:rPr>
          <w:rFonts w:ascii="Angsana New" w:hAnsi="Angsana New"/>
          <w:sz w:val="30"/>
          <w:szCs w:val="30"/>
          <w:cs/>
        </w:rPr>
        <w:t>เลขที่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 159/21</w:t>
      </w:r>
      <w:r w:rsidRPr="00AC1955">
        <w:rPr>
          <w:rFonts w:ascii="Angsana New" w:hAnsi="Angsana New"/>
          <w:sz w:val="30"/>
          <w:szCs w:val="30"/>
          <w:cs/>
        </w:rPr>
        <w:t xml:space="preserve"> อาคารเสริมมิตร ทาว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ชั้น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 14</w:t>
      </w:r>
      <w:r w:rsidRPr="00AC1955">
        <w:rPr>
          <w:rFonts w:ascii="Angsana New" w:hAnsi="Angsana New"/>
          <w:sz w:val="30"/>
          <w:szCs w:val="30"/>
          <w:cs/>
        </w:rPr>
        <w:t xml:space="preserve"> ถนนสุขุมวิท 21 (อโศก)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แขวงคลองเตยเหนือ  เขตวัฒนา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9267B" w:rsidRPr="008F6D3E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9267B" w:rsidRPr="00AC1955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บริษัท</w:t>
      </w:r>
      <w:r w:rsidR="003D5A59" w:rsidRPr="00AC1955">
        <w:rPr>
          <w:rFonts w:ascii="Angsana New" w:hAnsi="Angsana New"/>
          <w:sz w:val="30"/>
          <w:szCs w:val="30"/>
          <w:cs/>
        </w:rPr>
        <w:t>ได้</w:t>
      </w:r>
      <w:r w:rsidRPr="00AC1955">
        <w:rPr>
          <w:rFonts w:ascii="Angsana New" w:hAnsi="Angsana New"/>
          <w:sz w:val="30"/>
          <w:szCs w:val="30"/>
          <w:cs/>
        </w:rPr>
        <w:t>จดทะเบียน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เป็นนิติบุคคล เมื่อวันที่ </w:t>
      </w:r>
      <w:r w:rsidR="003D5A59" w:rsidRPr="00AC1955">
        <w:rPr>
          <w:rFonts w:ascii="Angsana New" w:hAnsi="Angsana New"/>
          <w:sz w:val="30"/>
          <w:szCs w:val="30"/>
        </w:rPr>
        <w:t xml:space="preserve">29 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กันยายน </w:t>
      </w:r>
      <w:r w:rsidR="003D5A59" w:rsidRPr="00AC1955">
        <w:rPr>
          <w:rFonts w:ascii="Angsana New" w:hAnsi="Angsana New"/>
          <w:sz w:val="30"/>
          <w:szCs w:val="30"/>
        </w:rPr>
        <w:t xml:space="preserve">2535 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="003D5A59" w:rsidRPr="00AC1955">
        <w:rPr>
          <w:rFonts w:ascii="Angsana New" w:hAnsi="Angsana New"/>
          <w:sz w:val="30"/>
          <w:szCs w:val="30"/>
        </w:rPr>
        <w:t>29</w:t>
      </w:r>
      <w:r w:rsidR="003D5A59" w:rsidRPr="00AC1955">
        <w:rPr>
          <w:rFonts w:ascii="Angsana New" w:hAnsi="Angsana New"/>
          <w:sz w:val="30"/>
          <w:szCs w:val="30"/>
          <w:cs/>
        </w:rPr>
        <w:t xml:space="preserve"> เมษายน </w:t>
      </w:r>
      <w:r w:rsidR="003D5A59" w:rsidRPr="00AC1955">
        <w:rPr>
          <w:rFonts w:ascii="Angsana New" w:hAnsi="Angsana New"/>
          <w:sz w:val="30"/>
          <w:szCs w:val="30"/>
        </w:rPr>
        <w:t>2559</w:t>
      </w:r>
    </w:p>
    <w:p w:rsidR="0009267B" w:rsidRPr="008F6D3E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9267B" w:rsidRPr="00AC1955" w:rsidRDefault="00DF42A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 w:hint="cs"/>
          <w:sz w:val="30"/>
          <w:szCs w:val="30"/>
          <w:cs/>
        </w:rPr>
        <w:t>บริษัท</w:t>
      </w:r>
      <w:r w:rsidR="0009267B" w:rsidRPr="00AC1955">
        <w:rPr>
          <w:rFonts w:ascii="Angsana New" w:hAnsi="Angsana New"/>
          <w:sz w:val="30"/>
          <w:szCs w:val="30"/>
          <w:cs/>
        </w:rPr>
        <w:t xml:space="preserve">ใหญ่ในระหว่างงวดได้แก่ </w:t>
      </w:r>
      <w:r w:rsidR="00874D2C" w:rsidRPr="00AC1955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="00874D2C" w:rsidRPr="00AC1955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="00874D2C" w:rsidRPr="00AC1955">
        <w:rPr>
          <w:rFonts w:ascii="Angsana New" w:hAnsi="Angsana New"/>
          <w:sz w:val="30"/>
          <w:szCs w:val="30"/>
          <w:cs/>
        </w:rPr>
        <w:t xml:space="preserve"> จำกัด</w:t>
      </w:r>
      <w:r w:rsidR="00D15177" w:rsidRPr="00AC1955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3D5A59" w:rsidRPr="00AC1955">
        <w:rPr>
          <w:rFonts w:ascii="Angsana New" w:hAnsi="Angsana New"/>
          <w:sz w:val="30"/>
          <w:szCs w:val="30"/>
        </w:rPr>
        <w:t>10</w:t>
      </w:r>
      <w:r w:rsidR="00874D2C" w:rsidRPr="00AC1955">
        <w:rPr>
          <w:rFonts w:ascii="Angsana New" w:hAnsi="Angsana New"/>
          <w:sz w:val="30"/>
          <w:szCs w:val="30"/>
        </w:rPr>
        <w:t>0</w:t>
      </w:r>
      <w:r w:rsidR="0009267B" w:rsidRPr="00AC1955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09267B" w:rsidRPr="008F6D3E" w:rsidRDefault="000926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09267B" w:rsidRPr="00AC1955" w:rsidRDefault="00D1517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บริษัท</w:t>
      </w:r>
      <w:r w:rsidR="009C729E" w:rsidRPr="00AC1955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AC195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874D2C" w:rsidRPr="00AC1955">
        <w:rPr>
          <w:rFonts w:ascii="Angsana New" w:hAnsi="Angsana New"/>
          <w:sz w:val="30"/>
          <w:szCs w:val="30"/>
          <w:cs/>
        </w:rPr>
        <w:t>ขายเครื่องคอมพิวเตอร์และอุปกรณ์</w:t>
      </w:r>
      <w:r w:rsidR="00F0232F" w:rsidRPr="00AC1955">
        <w:rPr>
          <w:rFonts w:ascii="Angsana New" w:hAnsi="Angsana New"/>
          <w:sz w:val="30"/>
          <w:szCs w:val="30"/>
          <w:cs/>
        </w:rPr>
        <w:t>รวมทั้งซอฟต์แวร์ที่เกี่ยวข้อง</w:t>
      </w:r>
      <w:r w:rsidR="00874D2C" w:rsidRPr="00AC1955">
        <w:rPr>
          <w:rFonts w:ascii="Angsana New" w:hAnsi="Angsana New"/>
          <w:sz w:val="30"/>
          <w:szCs w:val="30"/>
          <w:cs/>
        </w:rPr>
        <w:t xml:space="preserve"> และให้บริการเกี่ยวกับคอมพิวเตอร์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="009C729E" w:rsidRPr="00AC1955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="00207108" w:rsidRPr="00AC1955">
        <w:rPr>
          <w:rFonts w:ascii="Angsana New" w:hAnsi="Angsana New"/>
          <w:sz w:val="30"/>
          <w:szCs w:val="30"/>
          <w:cs/>
        </w:rPr>
        <w:t xml:space="preserve"> </w:t>
      </w:r>
      <w:r w:rsidR="00207108" w:rsidRPr="00AC1955">
        <w:rPr>
          <w:rFonts w:ascii="Angsana New" w:hAnsi="Angsana New"/>
          <w:sz w:val="30"/>
          <w:szCs w:val="30"/>
        </w:rPr>
        <w:t>2560</w:t>
      </w:r>
      <w:r w:rsidR="009C729E" w:rsidRPr="00AC1955">
        <w:rPr>
          <w:rFonts w:ascii="Angsana New" w:hAnsi="Angsana New"/>
          <w:sz w:val="30"/>
          <w:szCs w:val="30"/>
        </w:rPr>
        <w:t xml:space="preserve"> </w:t>
      </w:r>
      <w:r w:rsidR="009C729E" w:rsidRPr="00AC1955">
        <w:rPr>
          <w:rFonts w:ascii="Angsana New" w:hAnsi="Angsana New" w:hint="cs"/>
          <w:sz w:val="30"/>
          <w:szCs w:val="30"/>
          <w:cs/>
        </w:rPr>
        <w:t>และ</w:t>
      </w:r>
      <w:r w:rsidR="004A1B4E" w:rsidRPr="00AC195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216E8" w:rsidRPr="00AC1955">
        <w:rPr>
          <w:rFonts w:ascii="Angsana New" w:hAnsi="Angsana New"/>
          <w:sz w:val="30"/>
          <w:szCs w:val="30"/>
        </w:rPr>
        <w:t xml:space="preserve">     </w:t>
      </w:r>
      <w:r w:rsidR="004A1B4E" w:rsidRPr="00AC1955">
        <w:rPr>
          <w:rFonts w:ascii="Angsana New" w:hAnsi="Angsana New"/>
          <w:sz w:val="30"/>
          <w:szCs w:val="30"/>
        </w:rPr>
        <w:t xml:space="preserve">31 </w:t>
      </w:r>
      <w:r w:rsidR="004A1B4E" w:rsidRPr="00AC1955">
        <w:rPr>
          <w:rFonts w:ascii="Angsana New" w:hAnsi="Angsana New" w:hint="cs"/>
          <w:sz w:val="30"/>
          <w:szCs w:val="30"/>
          <w:cs/>
        </w:rPr>
        <w:t>ธันวาคม</w:t>
      </w:r>
      <w:r w:rsidR="009C729E" w:rsidRPr="00AC1955">
        <w:rPr>
          <w:rFonts w:ascii="Angsana New" w:hAnsi="Angsana New" w:hint="cs"/>
          <w:sz w:val="30"/>
          <w:szCs w:val="30"/>
          <w:cs/>
        </w:rPr>
        <w:t xml:space="preserve"> </w:t>
      </w:r>
      <w:r w:rsidR="00BA63FA" w:rsidRPr="00AC1955">
        <w:rPr>
          <w:rFonts w:ascii="Angsana New" w:hAnsi="Angsana New"/>
          <w:sz w:val="30"/>
          <w:szCs w:val="30"/>
        </w:rPr>
        <w:t>2559</w:t>
      </w:r>
      <w:r w:rsidR="006923FD" w:rsidRPr="00AC1955">
        <w:rPr>
          <w:rFonts w:ascii="Angsana New" w:hAnsi="Angsana New"/>
          <w:sz w:val="30"/>
          <w:szCs w:val="30"/>
        </w:rPr>
        <w:t xml:space="preserve"> </w:t>
      </w:r>
      <w:r w:rsidR="009C729E" w:rsidRPr="00AC1955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E91146">
        <w:rPr>
          <w:rFonts w:ascii="Angsana New" w:hAnsi="Angsana New"/>
          <w:sz w:val="30"/>
          <w:szCs w:val="30"/>
        </w:rPr>
        <w:t>4</w:t>
      </w:r>
      <w:r w:rsidR="009C729E" w:rsidRPr="00AC1955">
        <w:rPr>
          <w:rFonts w:ascii="Angsana New" w:hAnsi="Angsana New"/>
          <w:sz w:val="30"/>
          <w:szCs w:val="30"/>
        </w:rPr>
        <w:t xml:space="preserve"> </w:t>
      </w:r>
      <w:r w:rsidR="009C729E" w:rsidRPr="00AC1955">
        <w:rPr>
          <w:rFonts w:ascii="Angsana New" w:hAnsi="Angsana New" w:hint="cs"/>
          <w:sz w:val="30"/>
          <w:szCs w:val="30"/>
          <w:cs/>
        </w:rPr>
        <w:t xml:space="preserve">และ </w:t>
      </w:r>
      <w:r w:rsidR="00E91146">
        <w:rPr>
          <w:rFonts w:ascii="Angsana New" w:hAnsi="Angsana New"/>
          <w:sz w:val="30"/>
          <w:szCs w:val="30"/>
        </w:rPr>
        <w:t>8</w:t>
      </w:r>
    </w:p>
    <w:p w:rsidR="009C729E" w:rsidRPr="008F6D3E" w:rsidRDefault="009C729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9267B" w:rsidRPr="00AC1955" w:rsidRDefault="005756D0" w:rsidP="006A77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AC1955">
        <w:rPr>
          <w:rFonts w:ascii="Angsana New" w:hAnsi="Angsana New"/>
          <w:sz w:val="30"/>
          <w:szCs w:val="30"/>
          <w:cs/>
        </w:rPr>
        <w:t>เกณฑ์</w:t>
      </w:r>
      <w:r w:rsidR="00C714EB" w:rsidRPr="00AC1955">
        <w:rPr>
          <w:rFonts w:ascii="Angsana New" w:hAnsi="Angsana New"/>
          <w:sz w:val="30"/>
          <w:szCs w:val="30"/>
          <w:cs/>
        </w:rPr>
        <w:t>การจัดทำ</w:t>
      </w:r>
      <w:r w:rsidR="00120E21" w:rsidRPr="00AC1955">
        <w:rPr>
          <w:rFonts w:ascii="Angsana New" w:hAnsi="Angsana New"/>
          <w:sz w:val="30"/>
          <w:szCs w:val="30"/>
          <w:cs/>
        </w:rPr>
        <w:t>งบการเงิน</w:t>
      </w:r>
      <w:r w:rsidR="00C714EB" w:rsidRPr="00AC1955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</w:p>
    <w:p w:rsidR="0098009E" w:rsidRPr="008F6D3E" w:rsidRDefault="0098009E" w:rsidP="006A772E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C714EB" w:rsidRPr="00AC1955" w:rsidRDefault="00C714EB" w:rsidP="006A77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8F6D3E" w:rsidRDefault="00C714E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C714EB" w:rsidRPr="00AC1955" w:rsidRDefault="00C714E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AC1955">
        <w:rPr>
          <w:rFonts w:ascii="Angsana New" w:hAnsi="Angsana New"/>
          <w:sz w:val="30"/>
          <w:szCs w:val="30"/>
        </w:rPr>
        <w:t xml:space="preserve">34 </w:t>
      </w:r>
      <w:r w:rsidRPr="00AC1955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AC1955">
        <w:rPr>
          <w:rFonts w:ascii="Angsana New" w:hAnsi="Angsana New"/>
          <w:sz w:val="30"/>
          <w:szCs w:val="30"/>
        </w:rPr>
        <w:t>255</w:t>
      </w:r>
      <w:r w:rsidR="00E84675" w:rsidRPr="00AC1955">
        <w:rPr>
          <w:rFonts w:ascii="Angsana New" w:hAnsi="Angsana New"/>
          <w:sz w:val="30"/>
          <w:szCs w:val="30"/>
        </w:rPr>
        <w:t>9</w:t>
      </w:r>
      <w:r w:rsidRPr="00AC1955">
        <w:rPr>
          <w:rFonts w:ascii="Angsana New" w:hAnsi="Angsana New"/>
          <w:sz w:val="30"/>
          <w:szCs w:val="30"/>
        </w:rPr>
        <w:t xml:space="preserve">) </w:t>
      </w:r>
      <w:r w:rsidRPr="00AC1955">
        <w:rPr>
          <w:rFonts w:ascii="Angsana New" w:hAnsi="Angsana New"/>
          <w:sz w:val="30"/>
          <w:szCs w:val="30"/>
          <w:cs/>
        </w:rPr>
        <w:t xml:space="preserve">เรื่อง </w:t>
      </w:r>
      <w:r w:rsidR="008439C8" w:rsidRPr="00AC195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C195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783848" w:rsidRPr="00AC1955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783848" w:rsidRPr="00AC1955">
        <w:rPr>
          <w:rFonts w:ascii="Angsana New" w:hAnsi="Angsana New"/>
          <w:sz w:val="30"/>
          <w:szCs w:val="30"/>
        </w:rPr>
        <w:br/>
      </w:r>
      <w:r w:rsidRPr="00AC1955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</w:p>
    <w:p w:rsidR="00592659" w:rsidRPr="008F6D3E" w:rsidRDefault="00592659" w:rsidP="006A77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B33AF" w:rsidRPr="00AC1955" w:rsidRDefault="00C714EB" w:rsidP="006A77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AC195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AF54F4">
        <w:rPr>
          <w:rFonts w:ascii="Angsana New" w:hAnsi="Angsana New"/>
          <w:sz w:val="30"/>
          <w:szCs w:val="30"/>
          <w:cs/>
        </w:rPr>
        <w:t xml:space="preserve">บปีสิ้นสุดวันที่ 31 ธันวาคม </w:t>
      </w:r>
      <w:r w:rsidR="00AF54F4">
        <w:rPr>
          <w:rFonts w:ascii="Angsana New" w:hAnsi="Angsana New"/>
          <w:sz w:val="30"/>
          <w:szCs w:val="30"/>
        </w:rPr>
        <w:t>2559</w:t>
      </w:r>
      <w:r w:rsidRPr="00AF54F4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          </w:t>
      </w:r>
      <w:r w:rsidRPr="00AC1955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AC1955">
        <w:rPr>
          <w:rFonts w:ascii="Angsana New" w:hAnsi="Angsana New"/>
          <w:sz w:val="30"/>
          <w:szCs w:val="30"/>
        </w:rPr>
        <w:t>31</w:t>
      </w:r>
      <w:r w:rsidRPr="00AC19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375B" w:rsidRPr="00AC1955">
        <w:rPr>
          <w:rFonts w:ascii="Angsana New" w:hAnsi="Angsana New"/>
          <w:sz w:val="30"/>
          <w:szCs w:val="30"/>
        </w:rPr>
        <w:t>2559</w:t>
      </w: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C1955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614BF5" w:rsidRPr="00AC1955">
        <w:rPr>
          <w:rFonts w:ascii="Angsana New" w:hAnsi="Angsana New"/>
          <w:sz w:val="30"/>
          <w:szCs w:val="30"/>
        </w:rPr>
        <w:t xml:space="preserve"> </w:t>
      </w:r>
      <w:r w:rsidR="00263F95" w:rsidRPr="00AC1955">
        <w:rPr>
          <w:rFonts w:ascii="Angsana New" w:hAnsi="Angsana New" w:hint="cs"/>
          <w:sz w:val="30"/>
          <w:szCs w:val="30"/>
          <w:cs/>
        </w:rPr>
        <w:t xml:space="preserve">     </w:t>
      </w:r>
      <w:r w:rsidRPr="00AC1955">
        <w:rPr>
          <w:rFonts w:ascii="Angsana New" w:hAnsi="Angsana New"/>
          <w:sz w:val="30"/>
          <w:szCs w:val="30"/>
          <w:cs/>
        </w:rPr>
        <w:t>ง</w:t>
      </w:r>
      <w:r w:rsidR="000B56C5" w:rsidRPr="00AC1955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0B56C5" w:rsidRPr="00AC1955">
        <w:rPr>
          <w:rFonts w:ascii="Angsana New" w:hAnsi="Angsana New"/>
          <w:sz w:val="30"/>
          <w:szCs w:val="30"/>
        </w:rPr>
        <w:t>31</w:t>
      </w:r>
      <w:r w:rsidRPr="00AC19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375B" w:rsidRPr="00AC1955">
        <w:rPr>
          <w:rFonts w:ascii="Angsana New" w:hAnsi="Angsana New"/>
          <w:sz w:val="30"/>
          <w:szCs w:val="30"/>
        </w:rPr>
        <w:t>2559</w:t>
      </w:r>
      <w:r w:rsidRPr="00AC1955">
        <w:rPr>
          <w:rFonts w:ascii="Angsana New" w:hAnsi="Angsana New"/>
          <w:sz w:val="30"/>
          <w:szCs w:val="30"/>
          <w:cs/>
        </w:rPr>
        <w:t xml:space="preserve"> เว้นแต่กรณีที่</w:t>
      </w:r>
      <w:r w:rsidR="00B20247" w:rsidRPr="00AC1955">
        <w:rPr>
          <w:rFonts w:ascii="Angsana New" w:hAnsi="Angsana New"/>
          <w:sz w:val="30"/>
          <w:szCs w:val="30"/>
          <w:cs/>
        </w:rPr>
        <w:t>กลุ่มบริษัท</w:t>
      </w:r>
      <w:r w:rsidRPr="00AC1955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</w:t>
      </w:r>
      <w:r w:rsidR="003D5A59" w:rsidRPr="00AC1955">
        <w:rPr>
          <w:rFonts w:ascii="Angsana New" w:hAnsi="Angsana New"/>
          <w:sz w:val="30"/>
          <w:szCs w:val="30"/>
          <w:cs/>
        </w:rPr>
        <w:t>ออกและ</w:t>
      </w:r>
      <w:r w:rsidRPr="00AC1955">
        <w:rPr>
          <w:rFonts w:ascii="Angsana New" w:hAnsi="Angsana New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Pr="00AC1955">
        <w:rPr>
          <w:rFonts w:ascii="Angsana New" w:hAnsi="Angsana New"/>
          <w:sz w:val="30"/>
          <w:szCs w:val="30"/>
        </w:rPr>
        <w:t xml:space="preserve">1 </w:t>
      </w:r>
      <w:r w:rsidRPr="00AC1955">
        <w:rPr>
          <w:rFonts w:ascii="Angsana New" w:hAnsi="Angsana New"/>
          <w:sz w:val="30"/>
          <w:szCs w:val="30"/>
          <w:cs/>
        </w:rPr>
        <w:t xml:space="preserve">มกราคม </w:t>
      </w:r>
      <w:r w:rsidRPr="00AC1955">
        <w:rPr>
          <w:rFonts w:ascii="Angsana New" w:hAnsi="Angsana New"/>
          <w:sz w:val="30"/>
          <w:szCs w:val="30"/>
        </w:rPr>
        <w:t>25</w:t>
      </w:r>
      <w:r w:rsidR="002F1DAF" w:rsidRPr="00AC1955">
        <w:rPr>
          <w:rFonts w:ascii="Angsana New" w:hAnsi="Angsana New"/>
          <w:sz w:val="30"/>
          <w:szCs w:val="30"/>
        </w:rPr>
        <w:t>60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</w:t>
      </w:r>
      <w:r w:rsidR="00B20247" w:rsidRPr="00AC1955">
        <w:rPr>
          <w:rFonts w:ascii="Angsana New" w:hAnsi="Angsana New"/>
          <w:sz w:val="30"/>
          <w:szCs w:val="30"/>
          <w:cs/>
        </w:rPr>
        <w:t>ออกและ</w:t>
      </w:r>
      <w:r w:rsidRPr="00AC1955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  <w:r w:rsidR="00A06EB3" w:rsidRPr="00AC1955">
        <w:rPr>
          <w:rFonts w:ascii="Angsana New" w:hAnsi="Angsana New"/>
          <w:sz w:val="30"/>
          <w:szCs w:val="30"/>
        </w:rPr>
        <w:t xml:space="preserve"> (</w:t>
      </w:r>
      <w:r w:rsidR="00A06EB3" w:rsidRPr="00AC1955">
        <w:rPr>
          <w:rFonts w:ascii="Angsana New" w:hAnsi="Angsana New" w:hint="cs"/>
          <w:sz w:val="30"/>
          <w:szCs w:val="30"/>
          <w:cs/>
        </w:rPr>
        <w:t xml:space="preserve">ยกเว้นที่ได้เปิดเผยไว้ในหมายเหตุข้อ </w:t>
      </w:r>
      <w:r w:rsidR="00AF54F4">
        <w:rPr>
          <w:rFonts w:ascii="Angsana New" w:hAnsi="Angsana New"/>
          <w:sz w:val="30"/>
          <w:szCs w:val="30"/>
        </w:rPr>
        <w:t>3</w:t>
      </w:r>
      <w:r w:rsidR="00A06EB3" w:rsidRPr="00AC1955">
        <w:rPr>
          <w:rFonts w:ascii="Angsana New" w:hAnsi="Angsana New"/>
          <w:sz w:val="30"/>
          <w:szCs w:val="30"/>
        </w:rPr>
        <w:t>)</w:t>
      </w: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44F70" w:rsidRPr="00AC1955" w:rsidRDefault="00044F70" w:rsidP="006A77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AC1955">
        <w:rPr>
          <w:rFonts w:ascii="Angsana New" w:hAnsi="Angsana New"/>
          <w:b/>
          <w:bCs/>
          <w:sz w:val="30"/>
          <w:szCs w:val="30"/>
          <w:cs/>
        </w:rPr>
        <w:tab/>
      </w: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Pr="00AC1955" w:rsidDel="000D0FED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44F70" w:rsidRPr="00AC1955" w:rsidRDefault="00044F70" w:rsidP="006A77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A1375B" w:rsidRPr="00AC1955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AC1955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346081" w:rsidRPr="00AC1955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AC1955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44F70" w:rsidRPr="00AC1955" w:rsidRDefault="00044F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46081" w:rsidRPr="00AC1955">
        <w:rPr>
          <w:rFonts w:ascii="Angsana New" w:hAnsi="Angsana New"/>
          <w:sz w:val="30"/>
          <w:szCs w:val="30"/>
          <w:cs/>
        </w:rPr>
        <w:t>วิจารณญาณ</w:t>
      </w:r>
      <w:r w:rsidRPr="00AC1955">
        <w:rPr>
          <w:rFonts w:ascii="Angsana New" w:hAnsi="Angsana New"/>
          <w:sz w:val="30"/>
          <w:szCs w:val="30"/>
          <w:cs/>
        </w:rPr>
        <w:t xml:space="preserve">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AC1955">
        <w:rPr>
          <w:rFonts w:ascii="Angsana New" w:hAnsi="Angsana New"/>
          <w:sz w:val="30"/>
          <w:szCs w:val="30"/>
        </w:rPr>
        <w:t xml:space="preserve">31 </w:t>
      </w:r>
      <w:r w:rsidRPr="00AC195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375B" w:rsidRPr="00AC1955">
        <w:rPr>
          <w:rFonts w:ascii="Angsana New" w:hAnsi="Angsana New"/>
          <w:sz w:val="30"/>
          <w:szCs w:val="30"/>
        </w:rPr>
        <w:t>2559</w:t>
      </w:r>
    </w:p>
    <w:p w:rsidR="00C033CF" w:rsidRPr="00AC1955" w:rsidRDefault="00C033CF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482A65" w:rsidRPr="00AC1955" w:rsidRDefault="00482A6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482A65" w:rsidRPr="00AC1955" w:rsidRDefault="00482A65" w:rsidP="006A772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482A65" w:rsidRPr="00AC1955" w:rsidRDefault="00482A6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szCs w:val="22"/>
        </w:rPr>
      </w:pPr>
      <w:r w:rsidRPr="00AC1955">
        <w:rPr>
          <w:rFonts w:ascii="Angsana New" w:hAnsi="Angsana New"/>
          <w:sz w:val="30"/>
          <w:szCs w:val="30"/>
          <w:cs/>
        </w:rPr>
        <w:t>กลุ่มบริษัท</w:t>
      </w:r>
      <w:r w:rsidRPr="00AC1955">
        <w:rPr>
          <w:rFonts w:ascii="Angsana New" w:hAnsi="Angsana New" w:hint="cs"/>
          <w:sz w:val="30"/>
          <w:szCs w:val="30"/>
          <w:cs/>
        </w:rPr>
        <w:t>กำหนด</w:t>
      </w:r>
      <w:r w:rsidRPr="00AC1955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B03052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AC1955">
        <w:rPr>
          <w:rFonts w:ascii="Angsana New" w:hAnsi="Angsana New" w:hint="cs"/>
          <w:sz w:val="30"/>
          <w:szCs w:val="30"/>
          <w:cs/>
        </w:rPr>
        <w:t>ถึง</w:t>
      </w:r>
      <w:r w:rsidRPr="00AC1955">
        <w:rPr>
          <w:rFonts w:ascii="Angsana New" w:hAnsi="Angsana New"/>
          <w:sz w:val="30"/>
          <w:szCs w:val="30"/>
          <w:cs/>
        </w:rPr>
        <w:t>กลุ่ม</w:t>
      </w:r>
      <w:r w:rsidR="00614BF5" w:rsidRPr="00AC1955">
        <w:rPr>
          <w:rFonts w:ascii="Angsana New" w:hAnsi="Angsana New"/>
          <w:sz w:val="30"/>
          <w:szCs w:val="30"/>
        </w:rPr>
        <w:t xml:space="preserve">           </w:t>
      </w:r>
      <w:r w:rsidRPr="00AC1955">
        <w:rPr>
          <w:rFonts w:ascii="Angsana New" w:hAnsi="Angsana New"/>
          <w:sz w:val="30"/>
          <w:szCs w:val="30"/>
          <w:cs/>
        </w:rPr>
        <w:t>ผู้ประเมินมูลค่าซึ่งมีความรับผิดชอบโดยรวมต่อการวัดมูลค่ายุติธรรมที่</w:t>
      </w:r>
      <w:r w:rsidRPr="00AC1955">
        <w:rPr>
          <w:rFonts w:ascii="Angsana New" w:hAnsi="Angsana New" w:hint="cs"/>
          <w:sz w:val="30"/>
          <w:szCs w:val="30"/>
          <w:cs/>
        </w:rPr>
        <w:t>มีนัย</w:t>
      </w:r>
      <w:r w:rsidRPr="00AC1955">
        <w:rPr>
          <w:rFonts w:ascii="Angsana New" w:hAnsi="Angsana New"/>
          <w:sz w:val="30"/>
          <w:szCs w:val="30"/>
          <w:cs/>
        </w:rPr>
        <w:t>สำคัญ รวมถึง</w:t>
      </w:r>
      <w:r w:rsidRPr="00AC1955">
        <w:rPr>
          <w:rFonts w:ascii="Angsana New" w:hAnsi="Angsana New" w:hint="cs"/>
          <w:sz w:val="30"/>
          <w:szCs w:val="30"/>
          <w:cs/>
        </w:rPr>
        <w:t>การวัด</w:t>
      </w:r>
      <w:r w:rsidRPr="00AC1955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AC1955">
        <w:rPr>
          <w:rFonts w:ascii="Angsana New" w:hAnsi="Angsana New"/>
          <w:sz w:val="30"/>
          <w:szCs w:val="30"/>
        </w:rPr>
        <w:t xml:space="preserve">3 </w:t>
      </w:r>
      <w:r w:rsidRPr="00AC1955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AC1955">
        <w:rPr>
          <w:rFonts w:hint="cs"/>
          <w:color w:val="0000FF"/>
          <w:szCs w:val="22"/>
          <w:cs/>
        </w:rPr>
        <w:t xml:space="preserve"> </w:t>
      </w:r>
    </w:p>
    <w:p w:rsidR="00482A65" w:rsidRPr="00AC1955" w:rsidRDefault="00482A65" w:rsidP="006A772E">
      <w:pPr>
        <w:pStyle w:val="BodyText"/>
        <w:spacing w:after="0"/>
        <w:ind w:left="1080"/>
        <w:jc w:val="both"/>
        <w:rPr>
          <w:szCs w:val="22"/>
          <w:lang w:val="en-GB"/>
        </w:rPr>
      </w:pPr>
    </w:p>
    <w:p w:rsidR="00614BF5" w:rsidRPr="00AC1955" w:rsidRDefault="00614BF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82A65" w:rsidRPr="00AC1955" w:rsidRDefault="008F6D3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82A65" w:rsidRPr="00AC1955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</w:t>
      </w:r>
      <w:r w:rsidR="00482A65" w:rsidRPr="00AC1955">
        <w:rPr>
          <w:rFonts w:ascii="Angsana New" w:hAnsi="Angsana New" w:hint="cs"/>
          <w:sz w:val="30"/>
          <w:szCs w:val="30"/>
          <w:cs/>
        </w:rPr>
        <w:t>มีการ</w:t>
      </w:r>
      <w:r w:rsidR="00482A65" w:rsidRPr="00AC1955">
        <w:rPr>
          <w:rFonts w:ascii="Angsana New" w:hAnsi="Angsana New"/>
          <w:sz w:val="30"/>
          <w:szCs w:val="30"/>
          <w:cs/>
        </w:rPr>
        <w:t>ทบทวนข้อมูลที่</w:t>
      </w:r>
      <w:r w:rsidR="00482A65" w:rsidRPr="00AC1955">
        <w:rPr>
          <w:rFonts w:ascii="Angsana New" w:hAnsi="Angsana New" w:hint="cs"/>
          <w:sz w:val="30"/>
          <w:szCs w:val="30"/>
          <w:cs/>
        </w:rPr>
        <w:t>ไม่สามารถ</w:t>
      </w:r>
      <w:r w:rsidR="00482A65" w:rsidRPr="00AC1955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="00482A65" w:rsidRPr="00AC1955">
        <w:rPr>
          <w:rFonts w:ascii="Angsana New" w:hAnsi="Angsana New" w:hint="cs"/>
          <w:sz w:val="30"/>
          <w:szCs w:val="30"/>
          <w:cs/>
        </w:rPr>
        <w:t>มีนัย</w:t>
      </w:r>
      <w:r w:rsidR="00482A65" w:rsidRPr="00AC1955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="00482A65" w:rsidRPr="00AC1955">
        <w:rPr>
          <w:rFonts w:ascii="Angsana New" w:hAnsi="Angsana New" w:hint="cs"/>
          <w:sz w:val="30"/>
          <w:szCs w:val="30"/>
          <w:cs/>
        </w:rPr>
        <w:t>หากมีการ</w:t>
      </w:r>
      <w:r w:rsidR="00482A65" w:rsidRPr="00AC1955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="00482A65" w:rsidRPr="00B03052">
        <w:rPr>
          <w:rFonts w:ascii="Angsana New" w:hAnsi="Angsana New"/>
          <w:sz w:val="30"/>
          <w:szCs w:val="30"/>
          <w:cs/>
        </w:rPr>
        <w:t xml:space="preserve">เพื่อวัดมูลค่ายุติธรรม </w:t>
      </w:r>
      <w:r w:rsidR="00482A65" w:rsidRPr="00AC1955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="00482A65" w:rsidRPr="00B03052">
        <w:rPr>
          <w:rFonts w:ascii="Angsana New" w:hAnsi="Angsana New"/>
          <w:sz w:val="30"/>
          <w:szCs w:val="30"/>
        </w:rPr>
        <w:t xml:space="preserve"> </w:t>
      </w:r>
      <w:r w:rsidR="00482A65" w:rsidRPr="00AC1955">
        <w:rPr>
          <w:rFonts w:ascii="Angsana New" w:hAnsi="Angsana New"/>
          <w:sz w:val="30"/>
          <w:szCs w:val="30"/>
          <w:cs/>
        </w:rPr>
        <w:t>กลุ่มผู้ประเมิน</w:t>
      </w:r>
      <w:r w:rsidR="00482A65" w:rsidRPr="00AC1955">
        <w:rPr>
          <w:rFonts w:ascii="Angsana New" w:hAnsi="Angsana New" w:hint="cs"/>
          <w:sz w:val="30"/>
          <w:szCs w:val="30"/>
          <w:cs/>
        </w:rPr>
        <w:t>ได้</w:t>
      </w:r>
      <w:r w:rsidR="00482A65" w:rsidRPr="00AC1955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="00482A65" w:rsidRPr="00AC1955">
        <w:rPr>
          <w:rFonts w:ascii="Angsana New" w:hAnsi="Angsana New" w:hint="cs"/>
          <w:sz w:val="30"/>
          <w:szCs w:val="30"/>
          <w:cs/>
        </w:rPr>
        <w:t>ที่</w:t>
      </w:r>
      <w:r w:rsidR="00482A65" w:rsidRPr="00AC1955">
        <w:rPr>
          <w:rFonts w:ascii="Angsana New" w:hAnsi="Angsana New"/>
          <w:sz w:val="30"/>
          <w:szCs w:val="30"/>
          <w:cs/>
        </w:rPr>
        <w:t>สนับสนุนข้อสรุป</w:t>
      </w:r>
      <w:r w:rsidR="00482A65" w:rsidRPr="00AC1955">
        <w:rPr>
          <w:rFonts w:ascii="Angsana New" w:hAnsi="Angsana New" w:hint="cs"/>
          <w:sz w:val="30"/>
          <w:szCs w:val="30"/>
          <w:cs/>
        </w:rPr>
        <w:t>เกี่ยวกับ</w:t>
      </w:r>
      <w:r w:rsidR="00482A65" w:rsidRPr="00AC1955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="00482A65" w:rsidRPr="00AC1955">
        <w:rPr>
          <w:rFonts w:ascii="Angsana New" w:hAnsi="Angsana New" w:hint="cs"/>
          <w:sz w:val="30"/>
          <w:szCs w:val="30"/>
          <w:cs/>
        </w:rPr>
        <w:t>การจัดลำ</w:t>
      </w:r>
      <w:r w:rsidR="00482A65" w:rsidRPr="00AC1955">
        <w:rPr>
          <w:rFonts w:ascii="Angsana New" w:hAnsi="Angsana New"/>
          <w:sz w:val="30"/>
          <w:szCs w:val="30"/>
          <w:cs/>
        </w:rPr>
        <w:t>ดับชั้น</w:t>
      </w:r>
      <w:r w:rsidR="00482A65" w:rsidRPr="00AC1955">
        <w:rPr>
          <w:rFonts w:ascii="Angsana New" w:hAnsi="Angsana New" w:hint="cs"/>
          <w:sz w:val="30"/>
          <w:szCs w:val="30"/>
          <w:cs/>
        </w:rPr>
        <w:t>ของ</w:t>
      </w:r>
      <w:r w:rsidR="00482A65" w:rsidRPr="00AC1955">
        <w:rPr>
          <w:rFonts w:ascii="Angsana New" w:hAnsi="Angsana New"/>
          <w:sz w:val="30"/>
          <w:szCs w:val="30"/>
          <w:cs/>
        </w:rPr>
        <w:t>มูลค่ายุติธรรม</w:t>
      </w:r>
      <w:r w:rsidR="00482A65" w:rsidRPr="00AC1955">
        <w:rPr>
          <w:rFonts w:ascii="Angsana New" w:hAnsi="Angsana New" w:hint="cs"/>
          <w:sz w:val="30"/>
          <w:szCs w:val="30"/>
          <w:cs/>
        </w:rPr>
        <w:t>ว่า</w:t>
      </w:r>
      <w:r w:rsidR="00482A65" w:rsidRPr="00AC1955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="00482A65" w:rsidRPr="00AC1955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614BF5" w:rsidRPr="00AC1955" w:rsidRDefault="00614BF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82A65" w:rsidRPr="00B03052" w:rsidRDefault="00482A65" w:rsidP="006A772E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B03052">
        <w:rPr>
          <w:rFonts w:ascii="Angsana New" w:hAnsi="Angsana New" w:hint="cs"/>
          <w:sz w:val="30"/>
          <w:szCs w:val="30"/>
          <w:cs/>
        </w:rPr>
        <w:t>ประเด็น</w:t>
      </w:r>
      <w:r w:rsidRPr="00B03052">
        <w:rPr>
          <w:rFonts w:ascii="Angsana New" w:hAnsi="Angsana New"/>
          <w:sz w:val="30"/>
          <w:szCs w:val="30"/>
          <w:cs/>
        </w:rPr>
        <w:t>ปัญหา</w:t>
      </w:r>
      <w:r w:rsidRPr="00B03052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B03052">
        <w:rPr>
          <w:rFonts w:ascii="Angsana New" w:hAnsi="Angsana New"/>
          <w:sz w:val="30"/>
          <w:szCs w:val="30"/>
          <w:cs/>
        </w:rPr>
        <w:t>สำคัญ</w:t>
      </w:r>
      <w:r w:rsidRPr="00B03052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B03052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AC1955">
        <w:rPr>
          <w:rFonts w:ascii="Angsana New" w:hAnsi="Angsana New"/>
          <w:sz w:val="30"/>
          <w:szCs w:val="30"/>
          <w:cs/>
        </w:rPr>
        <w:t>กลุ่ม</w:t>
      </w:r>
      <w:r w:rsidRPr="00AC1955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482A65" w:rsidRPr="00AC1955" w:rsidRDefault="00482A6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82A65" w:rsidRPr="00B03052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03052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B03052">
        <w:rPr>
          <w:rFonts w:ascii="Angsana New" w:hAnsi="Angsana New"/>
          <w:sz w:val="30"/>
          <w:szCs w:val="30"/>
          <w:cs/>
        </w:rPr>
        <w:t>กลุ่มบริษัท</w:t>
      </w:r>
      <w:r w:rsidRPr="00AC1955">
        <w:rPr>
          <w:rFonts w:ascii="Angsana New" w:hAnsi="Angsana New"/>
          <w:sz w:val="30"/>
          <w:szCs w:val="30"/>
          <w:cs/>
        </w:rPr>
        <w:t>ได้</w:t>
      </w:r>
      <w:r w:rsidRPr="00B03052">
        <w:rPr>
          <w:rFonts w:ascii="Angsana New" w:hAnsi="Angsana New"/>
          <w:sz w:val="30"/>
          <w:szCs w:val="30"/>
          <w:cs/>
        </w:rPr>
        <w:t>ใช้</w:t>
      </w:r>
      <w:r w:rsidRPr="00B03052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</w:t>
      </w:r>
      <w:r w:rsidR="00614BF5" w:rsidRPr="00B03052">
        <w:rPr>
          <w:rFonts w:ascii="Angsana New" w:hAnsi="Angsana New"/>
          <w:sz w:val="30"/>
          <w:szCs w:val="30"/>
        </w:rPr>
        <w:t xml:space="preserve"> </w:t>
      </w:r>
      <w:r w:rsidRPr="00B03052">
        <w:rPr>
          <w:rFonts w:ascii="Angsana New" w:hAnsi="Angsana New" w:hint="cs"/>
          <w:sz w:val="30"/>
          <w:szCs w:val="30"/>
          <w:cs/>
        </w:rPr>
        <w:t>ทำได้</w:t>
      </w:r>
      <w:r w:rsidRPr="00B03052">
        <w:rPr>
          <w:rFonts w:ascii="Angsana New" w:hAnsi="Angsana New"/>
          <w:sz w:val="30"/>
          <w:szCs w:val="30"/>
        </w:rPr>
        <w:t xml:space="preserve"> </w:t>
      </w:r>
      <w:r w:rsidRPr="00B03052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B03052">
        <w:rPr>
          <w:rFonts w:ascii="Angsana New" w:hAnsi="Angsana New" w:hint="cs"/>
          <w:sz w:val="30"/>
          <w:szCs w:val="30"/>
          <w:cs/>
        </w:rPr>
        <w:t>ในแต่ละ</w:t>
      </w:r>
      <w:r w:rsidRPr="00B03052">
        <w:rPr>
          <w:rFonts w:ascii="Angsana New" w:hAnsi="Angsana New"/>
          <w:sz w:val="30"/>
          <w:szCs w:val="30"/>
          <w:cs/>
        </w:rPr>
        <w:t>ลำดับชั้น</w:t>
      </w:r>
      <w:r w:rsidRPr="00B03052">
        <w:rPr>
          <w:rFonts w:ascii="Angsana New" w:hAnsi="Angsana New" w:hint="cs"/>
          <w:sz w:val="30"/>
          <w:szCs w:val="30"/>
          <w:cs/>
        </w:rPr>
        <w:t>ของ</w:t>
      </w:r>
      <w:r w:rsidRPr="00B03052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B03052">
        <w:rPr>
          <w:rFonts w:ascii="Angsana New" w:hAnsi="Angsana New"/>
          <w:sz w:val="30"/>
          <w:szCs w:val="30"/>
        </w:rPr>
        <w:t xml:space="preserve"> </w:t>
      </w:r>
      <w:r w:rsidRPr="00B03052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614BF5" w:rsidRPr="00AC1955" w:rsidRDefault="00614BF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82A65" w:rsidRPr="00B03052" w:rsidRDefault="00482A65" w:rsidP="006A772E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0305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B0305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B03052">
        <w:rPr>
          <w:rFonts w:ascii="Angsana New" w:hAnsi="Angsana New"/>
          <w:sz w:val="30"/>
          <w:szCs w:val="30"/>
          <w:lang w:bidi="th-TH"/>
        </w:rPr>
        <w:t xml:space="preserve"> </w:t>
      </w:r>
      <w:r w:rsidRPr="00B03052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B03052">
        <w:rPr>
          <w:rFonts w:ascii="Angsana New" w:hAnsi="Angsana New"/>
          <w:sz w:val="30"/>
          <w:szCs w:val="30"/>
          <w:lang w:bidi="th-TH"/>
        </w:rPr>
        <w:t>(</w:t>
      </w:r>
      <w:r w:rsidRPr="00B03052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B03052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B03052">
        <w:rPr>
          <w:rFonts w:ascii="Angsana New" w:hAnsi="Angsana New"/>
          <w:sz w:val="30"/>
          <w:szCs w:val="30"/>
          <w:lang w:bidi="th-TH"/>
        </w:rPr>
        <w:t xml:space="preserve">) </w:t>
      </w:r>
      <w:r w:rsidRPr="00B03052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82A65" w:rsidRPr="00B03052" w:rsidRDefault="00482A65" w:rsidP="006A772E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0305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B0305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B0305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03052">
        <w:rPr>
          <w:rFonts w:ascii="Angsana New" w:hAnsi="Angsana New"/>
          <w:sz w:val="30"/>
          <w:szCs w:val="30"/>
          <w:lang w:bidi="th-TH"/>
        </w:rPr>
        <w:t>(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B03052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B03052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03052">
        <w:rPr>
          <w:rFonts w:ascii="Angsana New" w:hAnsi="Angsana New"/>
          <w:sz w:val="30"/>
          <w:szCs w:val="30"/>
          <w:lang w:bidi="th-TH"/>
        </w:rPr>
        <w:t>1</w:t>
      </w:r>
    </w:p>
    <w:p w:rsidR="00482A65" w:rsidRPr="00B03052" w:rsidRDefault="00482A65" w:rsidP="006A772E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03052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B03052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B03052">
        <w:rPr>
          <w:rFonts w:ascii="Angsana New" w:hAnsi="Angsana New"/>
          <w:sz w:val="30"/>
          <w:szCs w:val="30"/>
          <w:lang w:bidi="th-TH"/>
        </w:rPr>
        <w:t xml:space="preserve"> 3  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B03052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B03052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B03052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482A65" w:rsidRPr="00B03052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2A65" w:rsidRPr="00B03052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03052">
        <w:rPr>
          <w:rFonts w:ascii="Angsana New" w:hAnsi="Angsana New"/>
          <w:sz w:val="30"/>
          <w:szCs w:val="30"/>
          <w:cs/>
        </w:rPr>
        <w:t>หา</w:t>
      </w:r>
      <w:r w:rsidRPr="00B03052">
        <w:rPr>
          <w:rFonts w:ascii="Angsana New" w:hAnsi="Angsana New" w:hint="cs"/>
          <w:sz w:val="30"/>
          <w:szCs w:val="30"/>
          <w:cs/>
        </w:rPr>
        <w:t>ก</w:t>
      </w:r>
      <w:r w:rsidRPr="00B03052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B03052">
        <w:rPr>
          <w:rFonts w:ascii="Angsana New" w:hAnsi="Angsana New" w:hint="cs"/>
          <w:sz w:val="30"/>
          <w:szCs w:val="30"/>
          <w:cs/>
        </w:rPr>
        <w:t>ั้น</w:t>
      </w:r>
      <w:r w:rsidRPr="00B03052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B03052">
        <w:rPr>
          <w:rFonts w:ascii="Angsana New" w:hAnsi="Angsana New" w:hint="cs"/>
          <w:sz w:val="30"/>
          <w:szCs w:val="30"/>
          <w:cs/>
        </w:rPr>
        <w:t>โดยรวม</w:t>
      </w:r>
      <w:r w:rsidRPr="00B03052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B03052">
        <w:rPr>
          <w:rFonts w:ascii="Angsana New" w:hAnsi="Angsana New" w:hint="cs"/>
          <w:sz w:val="30"/>
          <w:szCs w:val="30"/>
          <w:cs/>
        </w:rPr>
        <w:t>ตาม</w:t>
      </w:r>
      <w:r w:rsidRPr="00B03052">
        <w:rPr>
          <w:rFonts w:ascii="Angsana New" w:hAnsi="Angsana New"/>
          <w:sz w:val="30"/>
          <w:szCs w:val="30"/>
          <w:cs/>
        </w:rPr>
        <w:t>ลำดับชั้นของ</w:t>
      </w:r>
      <w:r w:rsidR="00614BF5" w:rsidRPr="00B03052">
        <w:rPr>
          <w:rFonts w:ascii="Angsana New" w:hAnsi="Angsana New"/>
          <w:sz w:val="30"/>
          <w:szCs w:val="30"/>
        </w:rPr>
        <w:t xml:space="preserve">  </w:t>
      </w:r>
      <w:r w:rsidRPr="00B03052">
        <w:rPr>
          <w:rFonts w:ascii="Angsana New" w:hAnsi="Angsana New"/>
          <w:sz w:val="30"/>
          <w:szCs w:val="30"/>
          <w:cs/>
        </w:rPr>
        <w:t>มูลค่ายุติธรรม</w:t>
      </w:r>
      <w:r w:rsidRPr="00B03052">
        <w:rPr>
          <w:rFonts w:ascii="Angsana New" w:hAnsi="Angsana New" w:hint="cs"/>
          <w:sz w:val="30"/>
          <w:szCs w:val="30"/>
          <w:cs/>
        </w:rPr>
        <w:t>ของ</w:t>
      </w:r>
      <w:r w:rsidRPr="00B03052">
        <w:rPr>
          <w:rFonts w:ascii="Angsana New" w:hAnsi="Angsana New"/>
          <w:sz w:val="30"/>
          <w:szCs w:val="30"/>
          <w:cs/>
        </w:rPr>
        <w:t>ข้อมูล</w:t>
      </w:r>
      <w:r w:rsidRPr="00B03052">
        <w:rPr>
          <w:rFonts w:ascii="Angsana New" w:hAnsi="Angsana New" w:hint="cs"/>
          <w:sz w:val="30"/>
          <w:szCs w:val="30"/>
          <w:cs/>
        </w:rPr>
        <w:t>ที่อยู่</w:t>
      </w:r>
      <w:r w:rsidRPr="00B03052">
        <w:rPr>
          <w:rFonts w:ascii="Angsana New" w:hAnsi="Angsana New"/>
          <w:sz w:val="30"/>
          <w:szCs w:val="30"/>
          <w:cs/>
        </w:rPr>
        <w:t>ในระดับต่ำสุด</w:t>
      </w:r>
      <w:r w:rsidRPr="00B03052">
        <w:rPr>
          <w:rFonts w:ascii="Angsana New" w:hAnsi="Angsana New" w:hint="cs"/>
          <w:sz w:val="30"/>
          <w:szCs w:val="30"/>
          <w:cs/>
        </w:rPr>
        <w:t>ที่</w:t>
      </w:r>
      <w:r w:rsidRPr="00B03052">
        <w:rPr>
          <w:rFonts w:ascii="Angsana New" w:hAnsi="Angsana New"/>
          <w:sz w:val="30"/>
          <w:szCs w:val="30"/>
          <w:cs/>
        </w:rPr>
        <w:t>มีนัยสำคัญ</w:t>
      </w:r>
      <w:r w:rsidRPr="00B03052">
        <w:rPr>
          <w:rFonts w:ascii="Angsana New" w:hAnsi="Angsana New" w:hint="cs"/>
          <w:sz w:val="30"/>
          <w:szCs w:val="30"/>
          <w:cs/>
        </w:rPr>
        <w:t>สำหรับ</w:t>
      </w:r>
      <w:r w:rsidRPr="00B03052">
        <w:rPr>
          <w:rFonts w:ascii="Angsana New" w:hAnsi="Angsana New"/>
          <w:sz w:val="30"/>
          <w:szCs w:val="30"/>
          <w:cs/>
        </w:rPr>
        <w:t>การวัดมูลค่า</w:t>
      </w:r>
      <w:r w:rsidRPr="00B03052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482A65" w:rsidRPr="00B03052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2A65" w:rsidRPr="00AC1955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AC1955">
        <w:rPr>
          <w:rFonts w:ascii="Angsana New" w:hAnsi="Angsana New" w:hint="cs"/>
          <w:sz w:val="30"/>
          <w:szCs w:val="30"/>
          <w:cs/>
        </w:rPr>
        <w:t>ของ</w:t>
      </w:r>
      <w:r w:rsidRPr="00AC1955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AC1955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AC1955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482A65" w:rsidRPr="00AC1955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 w:bidi="ar-SA"/>
        </w:rPr>
      </w:pPr>
    </w:p>
    <w:p w:rsidR="00482A65" w:rsidRPr="00B03052" w:rsidRDefault="00482A65" w:rsidP="006A772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03052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</w:t>
      </w:r>
      <w:r w:rsidRPr="00B03052">
        <w:rPr>
          <w:rFonts w:ascii="Angsana New" w:hAnsi="Angsana New"/>
          <w:sz w:val="30"/>
          <w:szCs w:val="30"/>
          <w:cs/>
        </w:rPr>
        <w:t xml:space="preserve"> </w:t>
      </w:r>
      <w:r w:rsidRPr="00B03052">
        <w:rPr>
          <w:rFonts w:ascii="Angsana New" w:hAnsi="Angsana New" w:hint="cs"/>
          <w:sz w:val="30"/>
          <w:szCs w:val="30"/>
          <w:cs/>
        </w:rPr>
        <w:t>อยู่ในหมายเหตุข้อ</w:t>
      </w:r>
      <w:r w:rsidRPr="00B03052">
        <w:rPr>
          <w:rFonts w:ascii="Angsana New" w:hAnsi="Angsana New"/>
          <w:sz w:val="30"/>
          <w:szCs w:val="30"/>
          <w:cs/>
        </w:rPr>
        <w:t xml:space="preserve"> </w:t>
      </w:r>
      <w:r w:rsidR="009E6489" w:rsidRPr="00B03052">
        <w:rPr>
          <w:rFonts w:ascii="Angsana New" w:hAnsi="Angsana New"/>
          <w:sz w:val="30"/>
          <w:szCs w:val="30"/>
        </w:rPr>
        <w:t>1</w:t>
      </w:r>
      <w:r w:rsidR="00E91146">
        <w:rPr>
          <w:rFonts w:ascii="Angsana New" w:hAnsi="Angsana New"/>
          <w:sz w:val="30"/>
          <w:szCs w:val="30"/>
        </w:rPr>
        <w:t>6</w:t>
      </w:r>
      <w:r w:rsidRPr="00B03052">
        <w:rPr>
          <w:rFonts w:ascii="Angsana New" w:hAnsi="Angsana New"/>
          <w:sz w:val="30"/>
          <w:szCs w:val="30"/>
        </w:rPr>
        <w:t xml:space="preserve"> </w:t>
      </w:r>
      <w:r w:rsidRPr="00B03052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B075C6" w:rsidRPr="00AC1955" w:rsidRDefault="00B075C6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967165" w:rsidRPr="00AC1955" w:rsidRDefault="00967165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B075C6" w:rsidRPr="00AC1955" w:rsidRDefault="00B075C6" w:rsidP="006A772E">
      <w:pPr>
        <w:rPr>
          <w:lang w:eastAsia="x-none"/>
        </w:rPr>
      </w:pPr>
    </w:p>
    <w:p w:rsidR="00B574EC" w:rsidRPr="00B03052" w:rsidRDefault="00B574EC" w:rsidP="006A772E">
      <w:pPr>
        <w:rPr>
          <w:rFonts w:ascii="Angsana New" w:hAnsi="Angsana New"/>
          <w:sz w:val="30"/>
          <w:szCs w:val="30"/>
          <w:lang w:val="en-GB" w:eastAsia="x-none"/>
        </w:rPr>
      </w:pPr>
    </w:p>
    <w:p w:rsidR="00967165" w:rsidRPr="00AC1955" w:rsidRDefault="006D78F2" w:rsidP="006A772E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  <w:r w:rsidRPr="00AC1955"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D0276F" w:rsidRPr="00AC1955">
        <w:rPr>
          <w:rFonts w:ascii="Angsana New" w:hAnsi="Angsana New"/>
          <w:sz w:val="30"/>
          <w:szCs w:val="30"/>
          <w:lang w:val="en-US"/>
        </w:rPr>
        <w:tab/>
      </w:r>
      <w:r w:rsidR="00967165" w:rsidRPr="00AC1955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การเปลี่ยนแปลงนโยบายการบัญชี</w:t>
      </w:r>
    </w:p>
    <w:p w:rsidR="00967165" w:rsidRPr="00AC1955" w:rsidRDefault="00967165" w:rsidP="006A772E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</w:p>
    <w:p w:rsidR="00967165" w:rsidRPr="00AC1955" w:rsidRDefault="00967165" w:rsidP="006A772E">
      <w:pPr>
        <w:pStyle w:val="Heading6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 xml:space="preserve">ตั้งแต่วันที่ 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 xml:space="preserve">1 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มกราคม 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บริษัทถือปฏิบัติตามมาตรฐานการบัญชี ฉบับที่ 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 xml:space="preserve">27 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(ปรับปรุง 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>2559)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เรื่อง </w:t>
      </w:r>
      <w:r w:rsidRPr="00AC1955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งบการเงินเฉพาะกิจการ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บริษัทได้เปลี่ยนนโยบายการบัญชีสำหรับเงินลงทุนในบริษัทย่อย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โดยเปลี่ยน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>จาก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การบันทึกบัญชี</w:t>
      </w:r>
      <w:r w:rsidRPr="00AC1955">
        <w:rPr>
          <w:rFonts w:ascii="Angsana New" w:hAnsi="Angsana New" w:hint="cs"/>
          <w:b w:val="0"/>
          <w:bCs w:val="0"/>
          <w:sz w:val="30"/>
          <w:szCs w:val="30"/>
          <w:cs/>
        </w:rPr>
        <w:t>ด้วย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วิธีราคาทุนเป็นวิธีส่วนได้เสีย นโยบายการบัญชีใหม่ได้มีการถือปฏิบัติโดยวิธีปรับย้อนหลัง ผลกระทบต่องบการเงินสรุปได้ดังนี้</w:t>
      </w:r>
    </w:p>
    <w:p w:rsidR="00786B93" w:rsidRPr="00AC1955" w:rsidRDefault="00786B93" w:rsidP="006A772E">
      <w:pPr>
        <w:rPr>
          <w:lang w:eastAsia="x-none"/>
        </w:rPr>
      </w:pPr>
    </w:p>
    <w:p w:rsidR="00A34D53" w:rsidRPr="00AC1955" w:rsidRDefault="00A34D53" w:rsidP="006A772E">
      <w:pPr>
        <w:rPr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51"/>
        <w:gridCol w:w="1170"/>
        <w:gridCol w:w="180"/>
        <w:gridCol w:w="1339"/>
        <w:gridCol w:w="178"/>
        <w:gridCol w:w="1172"/>
      </w:tblGrid>
      <w:tr w:rsidR="00967165" w:rsidRPr="00206B1A" w:rsidTr="00206B1A">
        <w:trPr>
          <w:cantSplit/>
          <w:tblHeader/>
        </w:trPr>
        <w:tc>
          <w:tcPr>
            <w:tcW w:w="5051" w:type="dxa"/>
          </w:tcPr>
          <w:p w:rsidR="00967165" w:rsidRPr="00206B1A" w:rsidRDefault="00967165" w:rsidP="006A772E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039" w:type="dxa"/>
            <w:gridSpan w:val="5"/>
            <w:hideMark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  <w:r w:rsidRPr="00206B1A"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967165" w:rsidRPr="00206B1A" w:rsidTr="00206B1A">
        <w:trPr>
          <w:cantSplit/>
          <w:tblHeader/>
        </w:trPr>
        <w:tc>
          <w:tcPr>
            <w:tcW w:w="5051" w:type="dxa"/>
            <w:vAlign w:val="bottom"/>
          </w:tcPr>
          <w:p w:rsidR="00967165" w:rsidRPr="00206B1A" w:rsidRDefault="00967165" w:rsidP="006A772E">
            <w:pPr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304481" w:rsidRPr="00206B1A" w:rsidRDefault="00304481" w:rsidP="006A772E">
            <w:pPr>
              <w:tabs>
                <w:tab w:val="clear" w:pos="907"/>
              </w:tabs>
              <w:spacing w:line="240" w:lineRule="auto"/>
              <w:ind w:left="-86"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ตามที่</w:t>
            </w:r>
          </w:p>
          <w:p w:rsidR="00304481" w:rsidRPr="00206B1A" w:rsidRDefault="00304481" w:rsidP="006A772E">
            <w:pPr>
              <w:tabs>
                <w:tab w:val="clear" w:pos="907"/>
              </w:tabs>
              <w:spacing w:line="240" w:lineRule="auto"/>
              <w:ind w:left="-86"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รายงาน</w:t>
            </w:r>
          </w:p>
          <w:p w:rsidR="00967165" w:rsidRPr="00206B1A" w:rsidRDefault="00304481" w:rsidP="006A772E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06B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180" w:type="dxa"/>
            <w:vAlign w:val="bottom"/>
          </w:tcPr>
          <w:p w:rsidR="00967165" w:rsidRPr="00206B1A" w:rsidRDefault="00967165" w:rsidP="006A772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vAlign w:val="bottom"/>
            <w:hideMark/>
          </w:tcPr>
          <w:p w:rsidR="00967165" w:rsidRPr="00206B1A" w:rsidRDefault="00967165" w:rsidP="006A772E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78" w:type="dxa"/>
            <w:vAlign w:val="bottom"/>
          </w:tcPr>
          <w:p w:rsidR="00967165" w:rsidRPr="00206B1A" w:rsidRDefault="00967165" w:rsidP="006A772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vAlign w:val="bottom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ปรับปรุงใหม่</w:t>
            </w:r>
          </w:p>
        </w:tc>
      </w:tr>
      <w:tr w:rsidR="00967165" w:rsidRPr="00206B1A" w:rsidTr="00206B1A">
        <w:trPr>
          <w:cantSplit/>
          <w:tblHeader/>
        </w:trPr>
        <w:tc>
          <w:tcPr>
            <w:tcW w:w="5051" w:type="dxa"/>
            <w:vAlign w:val="bottom"/>
          </w:tcPr>
          <w:p w:rsidR="00967165" w:rsidRPr="00206B1A" w:rsidRDefault="00967165" w:rsidP="006A772E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039" w:type="dxa"/>
            <w:gridSpan w:val="5"/>
            <w:vAlign w:val="bottom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06B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67165" w:rsidRPr="00206B1A" w:rsidTr="00206B1A">
        <w:trPr>
          <w:cantSplit/>
        </w:trPr>
        <w:tc>
          <w:tcPr>
            <w:tcW w:w="5051" w:type="dxa"/>
            <w:hideMark/>
          </w:tcPr>
          <w:p w:rsidR="00967165" w:rsidRPr="00206B1A" w:rsidRDefault="00967165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1170" w:type="dxa"/>
          </w:tcPr>
          <w:p w:rsidR="00967165" w:rsidRPr="00206B1A" w:rsidRDefault="00967165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7165" w:rsidRPr="00206B1A" w:rsidRDefault="00967165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67165" w:rsidRPr="00206B1A" w:rsidTr="00206B1A">
        <w:trPr>
          <w:cantSplit/>
        </w:trPr>
        <w:tc>
          <w:tcPr>
            <w:tcW w:w="5051" w:type="dxa"/>
          </w:tcPr>
          <w:p w:rsidR="00967165" w:rsidRPr="00206B1A" w:rsidRDefault="00967165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1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255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170" w:type="dxa"/>
          </w:tcPr>
          <w:p w:rsidR="00967165" w:rsidRPr="00206B1A" w:rsidRDefault="00967165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7165" w:rsidRPr="00206B1A" w:rsidRDefault="00967165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67165" w:rsidRPr="00206B1A" w:rsidTr="00206B1A">
        <w:trPr>
          <w:cantSplit/>
        </w:trPr>
        <w:tc>
          <w:tcPr>
            <w:tcW w:w="5051" w:type="dxa"/>
            <w:hideMark/>
          </w:tcPr>
          <w:p w:rsidR="00967165" w:rsidRPr="00206B1A" w:rsidRDefault="000216E8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เงินลงทุนในบริษัทย่อย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3,382</w:t>
            </w:r>
          </w:p>
        </w:tc>
        <w:tc>
          <w:tcPr>
            <w:tcW w:w="180" w:type="dxa"/>
          </w:tcPr>
          <w:p w:rsidR="00967165" w:rsidRPr="00206B1A" w:rsidRDefault="00967165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(481)</w:t>
            </w:r>
          </w:p>
        </w:tc>
        <w:tc>
          <w:tcPr>
            <w:tcW w:w="178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2,901</w:t>
            </w:r>
          </w:p>
        </w:tc>
      </w:tr>
      <w:tr w:rsidR="00967165" w:rsidRPr="00206B1A" w:rsidTr="00206B1A">
        <w:trPr>
          <w:cantSplit/>
        </w:trPr>
        <w:tc>
          <w:tcPr>
            <w:tcW w:w="5051" w:type="dxa"/>
          </w:tcPr>
          <w:p w:rsidR="00967165" w:rsidRPr="00206B1A" w:rsidRDefault="00967165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967165" w:rsidRPr="00206B1A" w:rsidRDefault="00967165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967165" w:rsidRPr="00206B1A" w:rsidRDefault="00967165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</w:tcPr>
          <w:p w:rsidR="00967165" w:rsidRPr="00206B1A" w:rsidRDefault="00967165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967165" w:rsidRPr="00206B1A" w:rsidRDefault="00967165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:rsidR="00967165" w:rsidRPr="00206B1A" w:rsidRDefault="00967165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9D62A6" w:rsidRPr="00206B1A" w:rsidTr="00206B1A">
        <w:trPr>
          <w:cantSplit/>
        </w:trPr>
        <w:tc>
          <w:tcPr>
            <w:tcW w:w="5051" w:type="dxa"/>
            <w:hideMark/>
          </w:tcPr>
          <w:p w:rsidR="009D62A6" w:rsidRPr="00206B1A" w:rsidRDefault="009D62A6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กำไรสะสม</w:t>
            </w:r>
          </w:p>
        </w:tc>
        <w:tc>
          <w:tcPr>
            <w:tcW w:w="1170" w:type="dxa"/>
            <w:hideMark/>
          </w:tcPr>
          <w:p w:rsidR="009D62A6" w:rsidRPr="00206B1A" w:rsidRDefault="00DC16C4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56,096</w:t>
            </w:r>
          </w:p>
        </w:tc>
        <w:tc>
          <w:tcPr>
            <w:tcW w:w="180" w:type="dxa"/>
          </w:tcPr>
          <w:p w:rsidR="009D62A6" w:rsidRPr="00206B1A" w:rsidRDefault="009D62A6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hideMark/>
          </w:tcPr>
          <w:p w:rsidR="009D62A6" w:rsidRPr="00206B1A" w:rsidRDefault="00950693" w:rsidP="006A772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(428)</w:t>
            </w:r>
          </w:p>
        </w:tc>
        <w:tc>
          <w:tcPr>
            <w:tcW w:w="178" w:type="dxa"/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hideMark/>
          </w:tcPr>
          <w:p w:rsidR="009D62A6" w:rsidRPr="00206B1A" w:rsidRDefault="00DC16C4" w:rsidP="006A77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55,668</w:t>
            </w:r>
          </w:p>
        </w:tc>
      </w:tr>
      <w:tr w:rsidR="009D62A6" w:rsidRPr="00206B1A" w:rsidTr="00206B1A">
        <w:trPr>
          <w:cantSplit/>
        </w:trPr>
        <w:tc>
          <w:tcPr>
            <w:tcW w:w="5051" w:type="dxa"/>
            <w:hideMark/>
          </w:tcPr>
          <w:p w:rsidR="009D62A6" w:rsidRPr="00206B1A" w:rsidRDefault="009D62A6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D62A6" w:rsidRPr="00206B1A" w:rsidRDefault="009D62A6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D62A6" w:rsidRPr="00206B1A" w:rsidTr="00206B1A">
        <w:trPr>
          <w:cantSplit/>
        </w:trPr>
        <w:tc>
          <w:tcPr>
            <w:tcW w:w="5051" w:type="dxa"/>
          </w:tcPr>
          <w:p w:rsidR="009D62A6" w:rsidRPr="00206B1A" w:rsidRDefault="0095069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- </w:t>
            </w:r>
            <w:r w:rsidR="009D62A6"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9D62A6" w:rsidRPr="00206B1A" w:rsidRDefault="009D62A6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:rsidR="009D62A6" w:rsidRPr="00206B1A" w:rsidRDefault="00950693" w:rsidP="006A772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D62A6"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</w:t>
            </w: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78" w:type="dxa"/>
          </w:tcPr>
          <w:p w:rsidR="009D62A6" w:rsidRPr="00206B1A" w:rsidRDefault="009D62A6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:rsidR="009D62A6" w:rsidRPr="00206B1A" w:rsidRDefault="00950693" w:rsidP="006A77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D62A6"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</w:t>
            </w: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950693" w:rsidRPr="00206B1A" w:rsidTr="00206B1A">
        <w:trPr>
          <w:cantSplit/>
        </w:trPr>
        <w:tc>
          <w:tcPr>
            <w:tcW w:w="5051" w:type="dxa"/>
            <w:hideMark/>
          </w:tcPr>
          <w:p w:rsidR="00950693" w:rsidRPr="00206B1A" w:rsidRDefault="00950693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50693" w:rsidRPr="00206B1A" w:rsidRDefault="00DC16C4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56,096</w:t>
            </w:r>
          </w:p>
        </w:tc>
        <w:tc>
          <w:tcPr>
            <w:tcW w:w="180" w:type="dxa"/>
          </w:tcPr>
          <w:p w:rsidR="00950693" w:rsidRPr="00206B1A" w:rsidRDefault="00950693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(481)</w:t>
            </w:r>
          </w:p>
        </w:tc>
        <w:tc>
          <w:tcPr>
            <w:tcW w:w="178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50693" w:rsidRPr="00206B1A" w:rsidRDefault="00DC16C4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55,615</w:t>
            </w:r>
          </w:p>
        </w:tc>
      </w:tr>
      <w:tr w:rsidR="00950693" w:rsidRPr="00206B1A" w:rsidTr="00206B1A">
        <w:trPr>
          <w:cantSplit/>
        </w:trPr>
        <w:tc>
          <w:tcPr>
            <w:tcW w:w="5051" w:type="dxa"/>
          </w:tcPr>
          <w:p w:rsidR="00950693" w:rsidRPr="00206B1A" w:rsidRDefault="00950693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50693" w:rsidRPr="00206B1A" w:rsidRDefault="00950693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50693" w:rsidRPr="00206B1A" w:rsidTr="00206B1A">
        <w:trPr>
          <w:cantSplit/>
        </w:trPr>
        <w:tc>
          <w:tcPr>
            <w:tcW w:w="5051" w:type="dxa"/>
            <w:hideMark/>
          </w:tcPr>
          <w:p w:rsidR="00950693" w:rsidRPr="00206B1A" w:rsidRDefault="00950693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2559</w:t>
            </w:r>
          </w:p>
        </w:tc>
        <w:tc>
          <w:tcPr>
            <w:tcW w:w="1170" w:type="dxa"/>
          </w:tcPr>
          <w:p w:rsidR="00950693" w:rsidRPr="00206B1A" w:rsidRDefault="00950693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50693" w:rsidRPr="00206B1A" w:rsidRDefault="00950693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950693" w:rsidRPr="00206B1A" w:rsidRDefault="00950693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50693" w:rsidRPr="00206B1A" w:rsidTr="00206B1A">
        <w:trPr>
          <w:cantSplit/>
        </w:trPr>
        <w:tc>
          <w:tcPr>
            <w:tcW w:w="5051" w:type="dxa"/>
            <w:hideMark/>
          </w:tcPr>
          <w:p w:rsidR="00950693" w:rsidRPr="00206B1A" w:rsidRDefault="000216E8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เงินลงทุนในบริษัทย่อย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22,138</w:t>
            </w:r>
          </w:p>
        </w:tc>
        <w:tc>
          <w:tcPr>
            <w:tcW w:w="180" w:type="dxa"/>
          </w:tcPr>
          <w:p w:rsidR="00950693" w:rsidRPr="00206B1A" w:rsidRDefault="00950693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950693" w:rsidRPr="00206B1A" w:rsidRDefault="00C76C8B" w:rsidP="006A77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4,313</w:t>
            </w:r>
          </w:p>
        </w:tc>
        <w:tc>
          <w:tcPr>
            <w:tcW w:w="178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950693" w:rsidRPr="00206B1A" w:rsidRDefault="00C76C8B" w:rsidP="006A77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26,451</w:t>
            </w:r>
          </w:p>
        </w:tc>
      </w:tr>
      <w:tr w:rsidR="00950693" w:rsidRPr="00206B1A" w:rsidTr="00206B1A">
        <w:trPr>
          <w:cantSplit/>
        </w:trPr>
        <w:tc>
          <w:tcPr>
            <w:tcW w:w="5051" w:type="dxa"/>
          </w:tcPr>
          <w:p w:rsidR="00950693" w:rsidRPr="00206B1A" w:rsidRDefault="0095069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50693" w:rsidRPr="00206B1A" w:rsidRDefault="0095069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950693" w:rsidRPr="00206B1A" w:rsidRDefault="0095069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50693" w:rsidRPr="00206B1A" w:rsidRDefault="0095069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950693" w:rsidRPr="00206B1A" w:rsidRDefault="0095069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50693" w:rsidRPr="00206B1A" w:rsidRDefault="0095069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950693" w:rsidRPr="00206B1A" w:rsidTr="00206B1A">
        <w:trPr>
          <w:cantSplit/>
        </w:trPr>
        <w:tc>
          <w:tcPr>
            <w:tcW w:w="5051" w:type="dxa"/>
            <w:hideMark/>
          </w:tcPr>
          <w:p w:rsidR="00950693" w:rsidRPr="00206B1A" w:rsidRDefault="00950693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กำไรสะสม</w:t>
            </w:r>
          </w:p>
        </w:tc>
        <w:tc>
          <w:tcPr>
            <w:tcW w:w="1170" w:type="dxa"/>
            <w:hideMark/>
          </w:tcPr>
          <w:p w:rsidR="00950693" w:rsidRPr="00206B1A" w:rsidRDefault="00DC16C4" w:rsidP="006A772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20,440</w:t>
            </w:r>
          </w:p>
        </w:tc>
        <w:tc>
          <w:tcPr>
            <w:tcW w:w="180" w:type="dxa"/>
          </w:tcPr>
          <w:p w:rsidR="00950693" w:rsidRPr="00206B1A" w:rsidRDefault="00950693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hideMark/>
          </w:tcPr>
          <w:p w:rsidR="00950693" w:rsidRPr="00206B1A" w:rsidRDefault="00C76C8B" w:rsidP="006A77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4,289</w:t>
            </w:r>
          </w:p>
        </w:tc>
        <w:tc>
          <w:tcPr>
            <w:tcW w:w="178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hideMark/>
          </w:tcPr>
          <w:p w:rsidR="00950693" w:rsidRPr="00206B1A" w:rsidRDefault="00C76C8B" w:rsidP="006A77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24,729</w:t>
            </w:r>
          </w:p>
        </w:tc>
      </w:tr>
      <w:tr w:rsidR="00950693" w:rsidRPr="00206B1A" w:rsidTr="00206B1A">
        <w:trPr>
          <w:cantSplit/>
        </w:trPr>
        <w:tc>
          <w:tcPr>
            <w:tcW w:w="5051" w:type="dxa"/>
          </w:tcPr>
          <w:p w:rsidR="00950693" w:rsidRPr="00206B1A" w:rsidRDefault="00950693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170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50693" w:rsidRPr="00206B1A" w:rsidRDefault="00950693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950693" w:rsidRPr="00206B1A" w:rsidRDefault="00950693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C16C4" w:rsidRPr="00206B1A" w:rsidTr="00206B1A">
        <w:trPr>
          <w:cantSplit/>
        </w:trPr>
        <w:tc>
          <w:tcPr>
            <w:tcW w:w="5051" w:type="dxa"/>
          </w:tcPr>
          <w:p w:rsidR="00DC16C4" w:rsidRPr="00206B1A" w:rsidRDefault="00DC16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- </w:t>
            </w: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6C4" w:rsidRPr="00206B1A" w:rsidRDefault="00DC16C4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DC16C4" w:rsidRPr="00206B1A" w:rsidRDefault="00DC16C4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6C4" w:rsidRPr="00206B1A" w:rsidRDefault="00DC16C4" w:rsidP="006A772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  <w:tc>
          <w:tcPr>
            <w:tcW w:w="178" w:type="dxa"/>
          </w:tcPr>
          <w:p w:rsidR="00DC16C4" w:rsidRPr="00206B1A" w:rsidRDefault="00DC16C4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6C4" w:rsidRPr="00206B1A" w:rsidRDefault="00DC16C4" w:rsidP="006A77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</w:tr>
      <w:tr w:rsidR="00753E3F" w:rsidRPr="00206B1A" w:rsidTr="00206B1A">
        <w:trPr>
          <w:cantSplit/>
        </w:trPr>
        <w:tc>
          <w:tcPr>
            <w:tcW w:w="5051" w:type="dxa"/>
            <w:hideMark/>
          </w:tcPr>
          <w:p w:rsidR="00753E3F" w:rsidRPr="00206B1A" w:rsidRDefault="00753E3F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53E3F" w:rsidRPr="00206B1A" w:rsidRDefault="00753E3F" w:rsidP="006A772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20,440</w:t>
            </w:r>
          </w:p>
        </w:tc>
        <w:tc>
          <w:tcPr>
            <w:tcW w:w="180" w:type="dxa"/>
          </w:tcPr>
          <w:p w:rsidR="00753E3F" w:rsidRPr="00206B1A" w:rsidRDefault="00753E3F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53E3F" w:rsidRPr="00206B1A" w:rsidRDefault="00C76C8B" w:rsidP="006A772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4,313</w:t>
            </w:r>
          </w:p>
        </w:tc>
        <w:tc>
          <w:tcPr>
            <w:tcW w:w="178" w:type="dxa"/>
          </w:tcPr>
          <w:p w:rsidR="00753E3F" w:rsidRPr="00206B1A" w:rsidRDefault="00753E3F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53E3F" w:rsidRPr="00206B1A" w:rsidRDefault="00C76C8B" w:rsidP="006A77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24,753</w:t>
            </w:r>
          </w:p>
        </w:tc>
      </w:tr>
      <w:tr w:rsidR="00A06EB3" w:rsidRPr="00206B1A" w:rsidTr="00206B1A">
        <w:trPr>
          <w:cantSplit/>
        </w:trPr>
        <w:tc>
          <w:tcPr>
            <w:tcW w:w="5051" w:type="dxa"/>
          </w:tcPr>
          <w:p w:rsidR="00A06EB3" w:rsidRPr="00206B1A" w:rsidRDefault="00A06EB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A06EB3" w:rsidRPr="00206B1A" w:rsidRDefault="00A06EB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A06EB3" w:rsidRPr="00206B1A" w:rsidRDefault="00A06EB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</w:tcPr>
          <w:p w:rsidR="00A06EB3" w:rsidRPr="00206B1A" w:rsidRDefault="00A06EB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A06EB3" w:rsidRPr="00206B1A" w:rsidRDefault="00A06EB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:rsidR="00A06EB3" w:rsidRPr="00206B1A" w:rsidRDefault="00A06EB3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600CF" w:rsidRPr="00206B1A" w:rsidTr="00206B1A">
        <w:trPr>
          <w:cantSplit/>
        </w:trPr>
        <w:tc>
          <w:tcPr>
            <w:tcW w:w="5051" w:type="dxa"/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600CF" w:rsidRPr="00206B1A" w:rsidTr="00206B1A">
        <w:trPr>
          <w:cantSplit/>
        </w:trPr>
        <w:tc>
          <w:tcPr>
            <w:tcW w:w="5051" w:type="dxa"/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F600CF" w:rsidRPr="00206B1A" w:rsidRDefault="00F600CF" w:rsidP="006A77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967165" w:rsidRPr="00206B1A" w:rsidTr="00206B1A">
        <w:trPr>
          <w:cantSplit/>
        </w:trPr>
        <w:tc>
          <w:tcPr>
            <w:tcW w:w="5051" w:type="dxa"/>
            <w:hideMark/>
          </w:tcPr>
          <w:p w:rsidR="00967165" w:rsidRPr="00206B1A" w:rsidRDefault="00967165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งบกำไรขาดทุนเบ็ดเสร็จ</w:t>
            </w:r>
          </w:p>
        </w:tc>
        <w:tc>
          <w:tcPr>
            <w:tcW w:w="1170" w:type="dxa"/>
          </w:tcPr>
          <w:p w:rsidR="00967165" w:rsidRPr="00206B1A" w:rsidRDefault="00967165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7165" w:rsidRPr="00206B1A" w:rsidRDefault="00967165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67165" w:rsidRPr="00206B1A" w:rsidTr="00206B1A">
        <w:trPr>
          <w:cantSplit/>
        </w:trPr>
        <w:tc>
          <w:tcPr>
            <w:tcW w:w="5051" w:type="dxa"/>
          </w:tcPr>
          <w:p w:rsidR="00967165" w:rsidRPr="00206B1A" w:rsidRDefault="00207108" w:rsidP="006A772E">
            <w:pPr>
              <w:ind w:firstLine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สำหรับงวดสามเดือนสิ้นสุด</w:t>
            </w:r>
            <w:r w:rsidR="00967165"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="006C6FB9"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="006C6FB9"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  <w:r w:rsidR="00A34D53"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A34D53"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170" w:type="dxa"/>
          </w:tcPr>
          <w:p w:rsidR="00967165" w:rsidRPr="00206B1A" w:rsidRDefault="00967165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7165" w:rsidRPr="00206B1A" w:rsidRDefault="00967165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967165" w:rsidRPr="00206B1A" w:rsidRDefault="00967165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9424D" w:rsidRPr="00206B1A" w:rsidTr="00206B1A">
        <w:trPr>
          <w:cantSplit/>
        </w:trPr>
        <w:tc>
          <w:tcPr>
            <w:tcW w:w="5051" w:type="dxa"/>
            <w:hideMark/>
          </w:tcPr>
          <w:p w:rsidR="0069424D" w:rsidRPr="00206B1A" w:rsidRDefault="0069424D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</w:t>
            </w:r>
            <w:r w:rsidR="00FA0A11"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จากเงินลงทุนในบริษัทย่อย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69424D" w:rsidRPr="00206B1A" w:rsidRDefault="0069424D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9424D" w:rsidRPr="00206B1A" w:rsidRDefault="0069424D" w:rsidP="006A772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69424D" w:rsidRPr="00206B1A" w:rsidRDefault="0069424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3,937</w:t>
            </w:r>
          </w:p>
        </w:tc>
        <w:tc>
          <w:tcPr>
            <w:tcW w:w="178" w:type="dxa"/>
          </w:tcPr>
          <w:p w:rsidR="0069424D" w:rsidRPr="00206B1A" w:rsidRDefault="0069424D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69424D" w:rsidRPr="00206B1A" w:rsidRDefault="0069424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3,937</w:t>
            </w:r>
          </w:p>
        </w:tc>
      </w:tr>
      <w:tr w:rsidR="00BA6C5E" w:rsidRPr="00206B1A" w:rsidTr="00206B1A">
        <w:trPr>
          <w:cantSplit/>
          <w:trHeight w:val="260"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73C1" w:rsidRPr="00206B1A" w:rsidTr="00206B1A">
        <w:trPr>
          <w:cantSplit/>
        </w:trPr>
        <w:tc>
          <w:tcPr>
            <w:tcW w:w="5051" w:type="dxa"/>
          </w:tcPr>
          <w:p w:rsidR="002A73C1" w:rsidRPr="00206B1A" w:rsidRDefault="002A73C1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ส่วนแบ่งกำไรขาดทุนเบ็ดเสร็จอื่นใน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บริษัทย่อย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2A73C1" w:rsidRPr="00206B1A" w:rsidRDefault="002A73C1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2A73C1" w:rsidRPr="00206B1A" w:rsidRDefault="002A73C1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2A73C1" w:rsidRPr="00206B1A" w:rsidRDefault="002A73C1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2A73C1" w:rsidRPr="00206B1A" w:rsidRDefault="002A73C1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2A73C1" w:rsidRPr="00206B1A" w:rsidRDefault="002A73C1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รวมรายการที่อาจถูกจัดประเภทใหม่ไว้ในกำไรหรือขาดทุน</w:t>
            </w:r>
          </w:p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  ในภายหลัง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กำไรขาดทุนเบ็ดเสร็จอื่นสำหรับงวด 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สุทธิจากภาษี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BA6C5E" w:rsidRPr="00206B1A" w:rsidRDefault="00BA6C5E" w:rsidP="006A772E">
            <w:pPr>
              <w:tabs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hideMark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3,881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3,881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0.02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0.02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ind w:firstLine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สำหรับงวดเก้าเดือนสิ้นสุดวันที่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กันยายน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ส่วนแบ่งกำไรจากเงินลงทุนในบริษัทย่อย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3,396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3,396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tabs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ส่วนแบ่งกำไรขาดทุนเบ็ดเสร็จอื่นใน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บริษัทย่อย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shd w:val="clear" w:color="auto" w:fill="auto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รวมรายการที่อาจถูกจัดประเภทใหม่ไว้ในกำไรหรือขาดทุน</w:t>
            </w:r>
          </w:p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  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tabs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กำไรขาดทุนเบ็ดเสร็จอื่นสำหรับงวด 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สุทธิจากภาษี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0.02</w:t>
            </w: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0.02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hideMark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งบกำไรขาดทุนเบ็ดเสร็จ</w:t>
            </w:r>
          </w:p>
        </w:tc>
        <w:tc>
          <w:tcPr>
            <w:tcW w:w="1170" w:type="dxa"/>
          </w:tcPr>
          <w:p w:rsidR="00BA6C5E" w:rsidRPr="00206B1A" w:rsidRDefault="00BA6C5E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ind w:firstLine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กันยายน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1170" w:type="dxa"/>
          </w:tcPr>
          <w:p w:rsidR="00BA6C5E" w:rsidRPr="00206B1A" w:rsidRDefault="00BA6C5E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hideMark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ส่วนแบ่งกำไรจากเงินลงทุนในบริษัทย่อย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4,611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4,611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ส่วนแบ่งกำไรขาดทุนเบ็ดเสร็จอื่นใน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บริษัทย่อย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รวมรายการที่อาจถูกจัดประเภทใหม่ไว้ในกำไรหรือขาดทุน</w:t>
            </w:r>
          </w:p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  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7E753D" w:rsidRPr="00206B1A" w:rsidRDefault="007E753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7E753D" w:rsidRPr="00206B1A" w:rsidRDefault="007E753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กำไรขาดทุนเบ็ดเสร็จอื่นสำหรับงวด 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สุทธิจากภาษี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BA6C5E" w:rsidRPr="00206B1A" w:rsidRDefault="00BA6C5E" w:rsidP="006A772E">
            <w:pPr>
              <w:tabs>
                <w:tab w:val="left" w:pos="11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hideMark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4,597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4,597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0.02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0.02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ind w:firstLine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สำหรับงวดเก้าเดือนสิ้นสุดวันที่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กันยายน 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ส่วนแบ่งกำไรจากเงินลงทุนในบริษัทย่อย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8,932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8,932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ส่วนแบ่งกำไรขาดทุนเบ็ดเสร็จอื่นใน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บริษัทย่อย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รวมรายการที่อาจถูกจัดประเภทใหม่ไว้ในกำไรหรือขาดทุน</w:t>
            </w:r>
          </w:p>
          <w:p w:rsidR="00BA6C5E" w:rsidRPr="00206B1A" w:rsidRDefault="00BA6C5E" w:rsidP="006A772E">
            <w:pPr>
              <w:tabs>
                <w:tab w:val="decimal" w:pos="510"/>
              </w:tabs>
              <w:ind w:left="112" w:hanging="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  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กำไรขาดทุนเบ็ดเสร็จอื่นสำหรับงวด 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สุทธิจากภาษี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C5E" w:rsidRPr="00206B1A" w:rsidRDefault="00BA6C5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(25)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8,907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8,907</w:t>
            </w: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A6C5E" w:rsidRPr="00206B1A" w:rsidTr="00206B1A">
        <w:trPr>
          <w:cantSplit/>
        </w:trPr>
        <w:tc>
          <w:tcPr>
            <w:tcW w:w="5051" w:type="dxa"/>
            <w:shd w:val="clear" w:color="auto" w:fill="auto"/>
          </w:tcPr>
          <w:p w:rsidR="00BA6C5E" w:rsidRPr="00206B1A" w:rsidRDefault="00BA6C5E" w:rsidP="006A772E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206B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A6C5E" w:rsidRPr="00206B1A" w:rsidRDefault="00BA6C5E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A6C5E" w:rsidRPr="00206B1A" w:rsidRDefault="00BA6C5E" w:rsidP="006A77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0.04</w:t>
            </w:r>
          </w:p>
        </w:tc>
        <w:tc>
          <w:tcPr>
            <w:tcW w:w="178" w:type="dxa"/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:rsidR="00BA6C5E" w:rsidRPr="00206B1A" w:rsidRDefault="00BA6C5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0.04</w:t>
            </w:r>
          </w:p>
        </w:tc>
      </w:tr>
    </w:tbl>
    <w:p w:rsidR="00DE04C3" w:rsidRPr="00AC1955" w:rsidRDefault="00DE04C3" w:rsidP="006A7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032A3" w:rsidRPr="00AC1955" w:rsidRDefault="00E91146" w:rsidP="006A772E">
      <w:pPr>
        <w:pStyle w:val="Heading6"/>
        <w:tabs>
          <w:tab w:val="left" w:pos="540"/>
        </w:tabs>
        <w:ind w:left="360" w:right="-133" w:hanging="360"/>
        <w:jc w:val="both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4</w:t>
      </w:r>
      <w:r w:rsidR="004335CD" w:rsidRPr="00AC1955">
        <w:rPr>
          <w:rFonts w:ascii="Angsana New" w:hAnsi="Angsana New"/>
          <w:sz w:val="30"/>
          <w:szCs w:val="30"/>
          <w:cs/>
          <w:lang w:val="th-TH"/>
        </w:rPr>
        <w:tab/>
      </w:r>
      <w:r w:rsidR="004335CD" w:rsidRPr="00AC1955">
        <w:rPr>
          <w:rFonts w:ascii="Angsana New" w:hAnsi="Angsana New"/>
          <w:sz w:val="30"/>
          <w:szCs w:val="30"/>
          <w:cs/>
          <w:lang w:val="th-TH"/>
        </w:rPr>
        <w:tab/>
      </w:r>
      <w:r w:rsidR="005032A3" w:rsidRPr="00AC1955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A8739B" w:rsidRPr="00AE07E8" w:rsidRDefault="00A8739B" w:rsidP="006A772E">
      <w:pPr>
        <w:spacing w:line="240" w:lineRule="auto"/>
        <w:ind w:right="-133"/>
        <w:rPr>
          <w:rFonts w:ascii="Angsana New" w:hAnsi="Angsana New"/>
          <w:sz w:val="24"/>
          <w:szCs w:val="24"/>
          <w:cs/>
          <w:lang w:val="th-TH" w:eastAsia="x-none"/>
        </w:rPr>
      </w:pPr>
    </w:p>
    <w:p w:rsidR="0084322A" w:rsidRPr="00AC1955" w:rsidRDefault="0084322A" w:rsidP="006A7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AC1955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5B181D" w:rsidRPr="00AC1955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AC1955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69424D" w:rsidRPr="00AE07E8" w:rsidRDefault="0069424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24"/>
          <w:szCs w:val="24"/>
        </w:rPr>
      </w:pPr>
    </w:p>
    <w:p w:rsidR="0084322A" w:rsidRPr="00AC1955" w:rsidRDefault="0084322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AC1955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ความสัมพันธ์ที่มีกับบริษัทย่อยได้เปิดเผยในหมายเหตุ</w:t>
      </w:r>
      <w:r w:rsidR="00851916" w:rsidRPr="00AC1955">
        <w:rPr>
          <w:rFonts w:ascii="Angsana New" w:hAnsi="Angsana New"/>
          <w:b/>
          <w:sz w:val="30"/>
          <w:szCs w:val="30"/>
          <w:cs/>
        </w:rPr>
        <w:t>ข้อ</w:t>
      </w:r>
      <w:r w:rsidR="00851916" w:rsidRPr="00AC1955">
        <w:rPr>
          <w:rFonts w:ascii="Angsana New" w:hAnsi="Angsana New"/>
          <w:bCs/>
          <w:sz w:val="30"/>
          <w:szCs w:val="30"/>
          <w:cs/>
        </w:rPr>
        <w:t xml:space="preserve"> </w:t>
      </w:r>
      <w:r w:rsidR="004247F3">
        <w:rPr>
          <w:rFonts w:ascii="Angsana New" w:hAnsi="Angsana New"/>
          <w:bCs/>
          <w:sz w:val="30"/>
          <w:szCs w:val="30"/>
        </w:rPr>
        <w:t>8</w:t>
      </w:r>
      <w:r w:rsidRPr="00AC1955">
        <w:rPr>
          <w:rFonts w:ascii="Angsana New" w:hAnsi="Angsana New"/>
          <w:bCs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AC1955">
        <w:rPr>
          <w:rFonts w:ascii="Angsana New" w:hAnsi="Angsana New"/>
          <w:b/>
          <w:i/>
          <w:iCs/>
          <w:color w:val="0000FF"/>
          <w:sz w:val="30"/>
          <w:szCs w:val="30"/>
        </w:rPr>
        <w:t xml:space="preserve"> </w:t>
      </w:r>
      <w:r w:rsidRPr="00AC1955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717A10" w:rsidRPr="00AE07E8" w:rsidRDefault="00717A1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260"/>
        <w:gridCol w:w="4140"/>
      </w:tblGrid>
      <w:tr w:rsidR="0084322A" w:rsidRPr="00AC1955" w:rsidTr="00206B1A">
        <w:trPr>
          <w:trHeight w:val="20"/>
          <w:tblHeader/>
        </w:trPr>
        <w:tc>
          <w:tcPr>
            <w:tcW w:w="3762" w:type="dxa"/>
          </w:tcPr>
          <w:p w:rsidR="0084322A" w:rsidRPr="00AC1955" w:rsidRDefault="0084322A" w:rsidP="006A772E">
            <w:pPr>
              <w:spacing w:line="240" w:lineRule="auto"/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851916" w:rsidRPr="00AC1955" w:rsidRDefault="0084322A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4322A" w:rsidRPr="00AC1955" w:rsidRDefault="0084322A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:rsidR="0084322A" w:rsidRPr="00AC1955" w:rsidRDefault="0084322A" w:rsidP="006A772E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598F" w:rsidRPr="00AC1955" w:rsidTr="00206B1A">
        <w:trPr>
          <w:trHeight w:val="20"/>
        </w:trPr>
        <w:tc>
          <w:tcPr>
            <w:tcW w:w="3762" w:type="dxa"/>
          </w:tcPr>
          <w:p w:rsidR="0049598F" w:rsidRPr="00AC1955" w:rsidRDefault="00717A1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9598F" w:rsidRPr="00AC1955" w:rsidRDefault="0049598F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49598F" w:rsidRPr="00AC1955" w:rsidRDefault="0049598F" w:rsidP="006A772E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598F" w:rsidRPr="00AC1955" w:rsidTr="00206B1A">
        <w:trPr>
          <w:trHeight w:val="20"/>
        </w:trPr>
        <w:tc>
          <w:tcPr>
            <w:tcW w:w="3762" w:type="dxa"/>
          </w:tcPr>
          <w:p w:rsidR="0049598F" w:rsidRPr="00AC1955" w:rsidRDefault="0049598F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วีเน็ท 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49598F" w:rsidRPr="00AC1955" w:rsidRDefault="0049598F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9598F" w:rsidRPr="00AC1955" w:rsidRDefault="00717A10" w:rsidP="006A772E">
            <w:pPr>
              <w:tabs>
                <w:tab w:val="clear" w:pos="227"/>
              </w:tabs>
              <w:spacing w:line="240" w:lineRule="auto"/>
              <w:ind w:left="252" w:righ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="0049598F"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852A43" w:rsidRPr="00AC1955" w:rsidTr="00206B1A">
        <w:trPr>
          <w:trHeight w:val="20"/>
        </w:trPr>
        <w:tc>
          <w:tcPr>
            <w:tcW w:w="3762" w:type="dxa"/>
          </w:tcPr>
          <w:p w:rsidR="00852A43" w:rsidRPr="00AC1955" w:rsidRDefault="00852A43" w:rsidP="006A772E">
            <w:pPr>
              <w:spacing w:line="240" w:lineRule="auto"/>
              <w:ind w:right="6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2A43" w:rsidRPr="00AC1955" w:rsidRDefault="00852A43" w:rsidP="006A772E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:rsidR="00852A43" w:rsidRPr="00AC1955" w:rsidRDefault="00852A43" w:rsidP="006A772E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A43" w:rsidRPr="00AC1955" w:rsidTr="00206B1A">
        <w:trPr>
          <w:trHeight w:val="20"/>
        </w:trPr>
        <w:tc>
          <w:tcPr>
            <w:tcW w:w="3762" w:type="dxa"/>
          </w:tcPr>
          <w:p w:rsidR="00852A43" w:rsidRPr="00AC1955" w:rsidRDefault="00852A43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260" w:type="dxa"/>
          </w:tcPr>
          <w:p w:rsidR="00852A43" w:rsidRPr="00AC1955" w:rsidRDefault="00852A43" w:rsidP="006A77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เมียนมาร์</w:t>
            </w:r>
            <w:proofErr w:type="spellEnd"/>
          </w:p>
        </w:tc>
        <w:tc>
          <w:tcPr>
            <w:tcW w:w="4140" w:type="dxa"/>
          </w:tcPr>
          <w:p w:rsidR="00852A43" w:rsidRPr="00AC1955" w:rsidRDefault="00852A43" w:rsidP="006A772E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AC1955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852A43" w:rsidRPr="00AC1955" w:rsidTr="00206B1A">
        <w:trPr>
          <w:trHeight w:val="20"/>
        </w:trPr>
        <w:tc>
          <w:tcPr>
            <w:tcW w:w="3762" w:type="dxa"/>
          </w:tcPr>
          <w:p w:rsidR="00852A43" w:rsidRPr="00AC1955" w:rsidRDefault="00852A43" w:rsidP="006A77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717A10" w:rsidRPr="00AC1955" w:rsidRDefault="00717A10" w:rsidP="006A772E">
            <w:pPr>
              <w:tabs>
                <w:tab w:val="clear" w:pos="227"/>
                <w:tab w:val="left" w:pos="16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52A43" w:rsidRPr="00AC1955" w:rsidRDefault="00852A43" w:rsidP="006A772E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</w:tcPr>
          <w:p w:rsidR="007E753D" w:rsidRDefault="00717A10" w:rsidP="006A772E">
            <w:pPr>
              <w:pStyle w:val="acctfourfigures"/>
              <w:tabs>
                <w:tab w:val="clear" w:pos="765"/>
              </w:tabs>
              <w:spacing w:line="240" w:lineRule="auto"/>
              <w:ind w:left="252" w:right="162" w:hanging="18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เป็นบริษัทย่อย</w:t>
            </w:r>
            <w:r w:rsidR="00852A43"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บริษัทถือหุ้นร้อยละ </w:t>
            </w:r>
            <w:r w:rsidR="00852A43" w:rsidRPr="00AC1955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="0050032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  <w:p w:rsidR="00852A43" w:rsidRPr="00AC1955" w:rsidRDefault="00852A43" w:rsidP="006A772E">
            <w:pPr>
              <w:pStyle w:val="acctfourfigures"/>
              <w:tabs>
                <w:tab w:val="clear" w:pos="765"/>
              </w:tabs>
              <w:spacing w:line="240" w:lineRule="auto"/>
              <w:ind w:left="72" w:right="162" w:firstLine="18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361011" w:rsidRPr="00AC1955" w:rsidTr="00206B1A">
        <w:trPr>
          <w:trHeight w:val="20"/>
        </w:trPr>
        <w:tc>
          <w:tcPr>
            <w:tcW w:w="3762" w:type="dxa"/>
          </w:tcPr>
          <w:p w:rsidR="00361011" w:rsidRPr="00AC1955" w:rsidRDefault="00361011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361011" w:rsidRPr="00AC1955" w:rsidRDefault="00361011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361011" w:rsidRPr="00AC1955" w:rsidRDefault="00361011" w:rsidP="006A772E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1011" w:rsidRPr="00AC1955" w:rsidTr="00206B1A">
        <w:trPr>
          <w:trHeight w:val="20"/>
        </w:trPr>
        <w:tc>
          <w:tcPr>
            <w:tcW w:w="3762" w:type="dxa"/>
          </w:tcPr>
          <w:p w:rsidR="00361011" w:rsidRPr="00AC1955" w:rsidRDefault="00361011" w:rsidP="006A772E">
            <w:pPr>
              <w:tabs>
                <w:tab w:val="clear" w:pos="227"/>
                <w:tab w:val="left" w:pos="2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05A7B" w:rsidRDefault="00605A7B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605A7B" w:rsidRDefault="00605A7B" w:rsidP="006A77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  <w:p w:rsidR="00361011" w:rsidRPr="00605A7B" w:rsidRDefault="00361011" w:rsidP="006A77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61011" w:rsidRPr="00AC1955" w:rsidRDefault="00361011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361011" w:rsidRPr="00AC1955" w:rsidRDefault="00361011" w:rsidP="006A772E">
            <w:pPr>
              <w:tabs>
                <w:tab w:val="clear" w:pos="227"/>
              </w:tabs>
              <w:spacing w:line="240" w:lineRule="auto"/>
              <w:ind w:left="252" w:right="16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AC1955">
              <w:rPr>
                <w:rFonts w:ascii="Angsana New" w:hAnsi="Angsana New"/>
                <w:sz w:val="30"/>
                <w:szCs w:val="30"/>
              </w:rPr>
              <w:t>(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AC19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52A43" w:rsidRPr="00AC1955" w:rsidTr="00206B1A">
        <w:trPr>
          <w:trHeight w:val="20"/>
        </w:trPr>
        <w:tc>
          <w:tcPr>
            <w:tcW w:w="3762" w:type="dxa"/>
          </w:tcPr>
          <w:p w:rsidR="00852A43" w:rsidRPr="00AC1955" w:rsidRDefault="00852A43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บุคคลหรือกิจการ</w:t>
            </w:r>
            <w:r w:rsidR="004417B8"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852A43" w:rsidRPr="00AC1955" w:rsidRDefault="00852A43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852A43" w:rsidRPr="00AC1955" w:rsidRDefault="00852A43" w:rsidP="006A772E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10722" w:rsidRPr="00AC1955" w:rsidTr="00206B1A">
        <w:trPr>
          <w:trHeight w:val="20"/>
        </w:trPr>
        <w:tc>
          <w:tcPr>
            <w:tcW w:w="3762" w:type="dxa"/>
          </w:tcPr>
          <w:p w:rsidR="00510722" w:rsidRPr="00AC1955" w:rsidRDefault="0051072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เน็ท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แบนด์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คอน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ซัลติ้ง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510722" w:rsidRPr="00AC1955" w:rsidRDefault="00510722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510722" w:rsidRPr="00AC1955" w:rsidRDefault="00510722" w:rsidP="006A772E">
            <w:pPr>
              <w:tabs>
                <w:tab w:val="clear" w:pos="227"/>
              </w:tabs>
              <w:spacing w:line="240" w:lineRule="auto"/>
              <w:ind w:left="54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</w:p>
        </w:tc>
      </w:tr>
      <w:tr w:rsidR="00D751AE" w:rsidRPr="00AC1955" w:rsidTr="00206B1A">
        <w:trPr>
          <w:trHeight w:val="20"/>
        </w:trPr>
        <w:tc>
          <w:tcPr>
            <w:tcW w:w="3762" w:type="dxa"/>
          </w:tcPr>
          <w:p w:rsidR="00D751AE" w:rsidRPr="00AC1955" w:rsidRDefault="00D751AE" w:rsidP="006A772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D751AE" w:rsidRPr="00AC1955" w:rsidRDefault="00D751AE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751AE" w:rsidRPr="00AC1955" w:rsidRDefault="00D751AE" w:rsidP="006A772E">
            <w:pPr>
              <w:tabs>
                <w:tab w:val="clear" w:pos="3742"/>
              </w:tabs>
              <w:ind w:left="252" w:right="162" w:hanging="19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เป็นผู้ถือหุ้นรายใหญ่</w:t>
            </w:r>
            <w:r w:rsidR="00BE73C5" w:rsidRPr="00AC19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E73C5"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ถือหุ้นร้อยละ </w:t>
            </w:r>
            <w:r w:rsidR="00BE73C5" w:rsidRPr="00AC1955">
              <w:rPr>
                <w:rFonts w:ascii="Angsana New" w:hAnsi="Angsana New"/>
                <w:color w:val="000000"/>
                <w:sz w:val="30"/>
                <w:szCs w:val="30"/>
              </w:rPr>
              <w:t xml:space="preserve">49 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ในบริษัท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510722" w:rsidRPr="00AC1955" w:rsidTr="00206B1A">
        <w:trPr>
          <w:trHeight w:val="20"/>
        </w:trPr>
        <w:tc>
          <w:tcPr>
            <w:tcW w:w="3762" w:type="dxa"/>
          </w:tcPr>
          <w:p w:rsidR="00510722" w:rsidRPr="00AC1955" w:rsidRDefault="00510722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:rsidR="00510722" w:rsidRPr="00AC1955" w:rsidRDefault="00510722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510722" w:rsidRPr="00AC1955" w:rsidRDefault="00510722" w:rsidP="006A772E">
            <w:pPr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510722" w:rsidRPr="00AC1955" w:rsidTr="00206B1A">
        <w:trPr>
          <w:trHeight w:val="20"/>
        </w:trPr>
        <w:tc>
          <w:tcPr>
            <w:tcW w:w="3762" w:type="dxa"/>
          </w:tcPr>
          <w:p w:rsidR="00510722" w:rsidRPr="00AC1955" w:rsidRDefault="00510722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:rsidR="00510722" w:rsidRPr="00AC1955" w:rsidRDefault="00510722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510722" w:rsidRPr="00AC1955" w:rsidRDefault="00510722" w:rsidP="006A772E">
            <w:pPr>
              <w:ind w:firstLine="54"/>
            </w:pP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510722" w:rsidRPr="00AC1955" w:rsidTr="00206B1A">
        <w:trPr>
          <w:trHeight w:val="20"/>
        </w:trPr>
        <w:tc>
          <w:tcPr>
            <w:tcW w:w="3762" w:type="dxa"/>
          </w:tcPr>
          <w:p w:rsidR="00510722" w:rsidRPr="00AC1955" w:rsidRDefault="00510722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บลู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ฟิซ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</w:tcPr>
          <w:p w:rsidR="00510722" w:rsidRPr="00AC1955" w:rsidRDefault="00510722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510722" w:rsidRPr="00AC1955" w:rsidRDefault="00510722" w:rsidP="006A772E">
            <w:pPr>
              <w:ind w:firstLine="54"/>
            </w:pP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605A7B" w:rsidRPr="00AC1955" w:rsidTr="00E21F3D">
        <w:trPr>
          <w:trHeight w:val="20"/>
        </w:trPr>
        <w:tc>
          <w:tcPr>
            <w:tcW w:w="3762" w:type="dxa"/>
          </w:tcPr>
          <w:p w:rsidR="00605A7B" w:rsidRPr="00AC1955" w:rsidRDefault="00605A7B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605A7B" w:rsidRPr="00AC1955" w:rsidRDefault="00605A7B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605A7B" w:rsidRPr="00AC1955" w:rsidRDefault="00605A7B" w:rsidP="006A772E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10722" w:rsidRPr="00AC1955" w:rsidTr="00206B1A">
        <w:trPr>
          <w:trHeight w:val="20"/>
        </w:trPr>
        <w:tc>
          <w:tcPr>
            <w:tcW w:w="3762" w:type="dxa"/>
          </w:tcPr>
          <w:p w:rsidR="00510722" w:rsidRPr="00AC1955" w:rsidRDefault="00510722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คอปเปอร์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ไวร์ด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510722" w:rsidRPr="00AC1955" w:rsidRDefault="00510722" w:rsidP="006A772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510722" w:rsidRPr="00AC1955" w:rsidRDefault="00510722" w:rsidP="006A772E">
            <w:pPr>
              <w:ind w:firstLine="54"/>
            </w:pP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F05DD3" w:rsidRPr="00AC1955" w:rsidTr="00206B1A">
        <w:trPr>
          <w:trHeight w:val="20"/>
        </w:trPr>
        <w:tc>
          <w:tcPr>
            <w:tcW w:w="3762" w:type="dxa"/>
          </w:tcPr>
          <w:p w:rsidR="00F05DD3" w:rsidRPr="00AC1955" w:rsidRDefault="00F05DD3" w:rsidP="006A772E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บริษัท อีซี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แวลู</w:t>
            </w:r>
            <w:proofErr w:type="spellEnd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  <w:proofErr w:type="spellEnd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260" w:type="dxa"/>
          </w:tcPr>
          <w:p w:rsidR="00F05DD3" w:rsidRPr="00AC1955" w:rsidRDefault="00F05DD3" w:rsidP="006A772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4140" w:type="dxa"/>
          </w:tcPr>
          <w:p w:rsidR="00F05DD3" w:rsidRPr="00AC1955" w:rsidRDefault="00F05DD3" w:rsidP="001F78B4">
            <w:pPr>
              <w:tabs>
                <w:tab w:val="clear" w:pos="3742"/>
              </w:tabs>
              <w:ind w:left="252" w:right="162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เป็นบริษัทย่อยของผู้ถือหุ้นรายใหญ่ใน</w:t>
            </w:r>
            <w:r w:rsidR="0050032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วี</w:t>
            </w:r>
            <w:proofErr w:type="spellStart"/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เซิร์ฟพลัส</w:t>
            </w:r>
            <w:proofErr w:type="spellEnd"/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</w:tr>
      <w:tr w:rsidR="0069424D" w:rsidRPr="00AC1955" w:rsidTr="00206B1A">
        <w:trPr>
          <w:trHeight w:val="20"/>
        </w:trPr>
        <w:tc>
          <w:tcPr>
            <w:tcW w:w="3762" w:type="dxa"/>
          </w:tcPr>
          <w:p w:rsidR="006A4821" w:rsidRDefault="0069424D" w:rsidP="006A772E">
            <w:pPr>
              <w:tabs>
                <w:tab w:val="clear" w:pos="227"/>
                <w:tab w:val="left" w:pos="54"/>
              </w:tabs>
              <w:spacing w:line="240" w:lineRule="auto"/>
              <w:ind w:left="54" w:right="-108" w:hanging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40BE">
              <w:rPr>
                <w:rFonts w:ascii="Angsana New" w:hAnsi="Angsana New" w:hint="cs"/>
                <w:sz w:val="30"/>
                <w:szCs w:val="30"/>
                <w:cs/>
              </w:rPr>
              <w:t>บริษัท วี</w:t>
            </w:r>
            <w:proofErr w:type="spellStart"/>
            <w:r w:rsidRPr="007C40BE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C40BE">
              <w:rPr>
                <w:rFonts w:ascii="Angsana New" w:hAnsi="Angsana New" w:hint="cs"/>
                <w:sz w:val="30"/>
                <w:szCs w:val="30"/>
                <w:cs/>
              </w:rPr>
              <w:t>ที อีซี</w:t>
            </w:r>
            <w:proofErr w:type="spellStart"/>
            <w:r w:rsidRPr="007C40BE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C40BE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="006A4821"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proofErr w:type="spellEnd"/>
          </w:p>
          <w:p w:rsidR="0069424D" w:rsidRPr="007C40BE" w:rsidRDefault="0069424D" w:rsidP="006A772E">
            <w:pPr>
              <w:tabs>
                <w:tab w:val="clear" w:pos="227"/>
                <w:tab w:val="left" w:pos="54"/>
              </w:tabs>
              <w:spacing w:line="240" w:lineRule="auto"/>
              <w:ind w:left="144" w:righ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40BE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60" w:type="dxa"/>
          </w:tcPr>
          <w:p w:rsidR="0069424D" w:rsidRPr="007C40BE" w:rsidRDefault="0069424D" w:rsidP="006A772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0B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69424D" w:rsidRPr="007C40BE" w:rsidRDefault="0069424D" w:rsidP="001F78B4">
            <w:pPr>
              <w:tabs>
                <w:tab w:val="clear" w:pos="3742"/>
              </w:tabs>
              <w:ind w:left="252" w:right="162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0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เป็นบริษัทย่อยของผู้ถือหุ้นรายใหญ่ใน</w:t>
            </w:r>
            <w:r w:rsidRPr="007C40B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7C40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7C4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วี</w:t>
            </w:r>
            <w:proofErr w:type="spellStart"/>
            <w:r w:rsidRPr="007C4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เซิร์ฟพลัส</w:t>
            </w:r>
            <w:proofErr w:type="spellEnd"/>
            <w:r w:rsidRPr="007C40B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</w:tr>
    </w:tbl>
    <w:p w:rsidR="004755ED" w:rsidRPr="00605A7B" w:rsidRDefault="004755E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84322A" w:rsidRPr="00AC1955" w:rsidRDefault="00D85CD1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AC1955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763AAD" w:rsidRPr="00AC1955">
        <w:rPr>
          <w:rFonts w:ascii="Angsana New" w:hAnsi="Angsana New"/>
          <w:sz w:val="30"/>
          <w:szCs w:val="30"/>
          <w:cs/>
        </w:rPr>
        <w:t>รายการแต่ละประเภทอธิบายได้ดังต่อไปนี้</w:t>
      </w:r>
    </w:p>
    <w:p w:rsidR="00AB612C" w:rsidRPr="00605A7B" w:rsidRDefault="00AB61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210"/>
      </w:tblGrid>
      <w:tr w:rsidR="00763AAD" w:rsidRPr="00AC1955" w:rsidTr="00206B1A">
        <w:trPr>
          <w:cantSplit/>
          <w:trHeight w:val="20"/>
          <w:tblHeader/>
        </w:trPr>
        <w:tc>
          <w:tcPr>
            <w:tcW w:w="2880" w:type="dxa"/>
          </w:tcPr>
          <w:p w:rsidR="00763AAD" w:rsidRPr="00AC1955" w:rsidRDefault="00763AAD" w:rsidP="006A772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:rsidR="00763AAD" w:rsidRPr="00AC1955" w:rsidRDefault="00763AAD" w:rsidP="006A772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2C84" w:rsidRPr="00AC1955" w:rsidTr="00206B1A">
        <w:trPr>
          <w:cantSplit/>
          <w:trHeight w:val="20"/>
        </w:trPr>
        <w:tc>
          <w:tcPr>
            <w:tcW w:w="2880" w:type="dxa"/>
          </w:tcPr>
          <w:p w:rsidR="00BB2C84" w:rsidRPr="00AC1955" w:rsidRDefault="00BB2C84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10" w:type="dxa"/>
          </w:tcPr>
          <w:p w:rsidR="00BB2C84" w:rsidRPr="00AC1955" w:rsidRDefault="00BB2C84" w:rsidP="006A77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ราคาใกล้เคียงกับราคาตลาดหรือราคาที่ตกลงกัน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25C99" w:rsidRPr="00AC1955" w:rsidTr="00206B1A">
        <w:trPr>
          <w:cantSplit/>
          <w:trHeight w:val="20"/>
        </w:trPr>
        <w:tc>
          <w:tcPr>
            <w:tcW w:w="2880" w:type="dxa"/>
          </w:tcPr>
          <w:p w:rsidR="00525C99" w:rsidRPr="00AC1955" w:rsidRDefault="00525C99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6210" w:type="dxa"/>
          </w:tcPr>
          <w:p w:rsidR="00525C99" w:rsidRPr="00AC1955" w:rsidRDefault="00525C99" w:rsidP="006A77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B181D" w:rsidRPr="00AC1955" w:rsidTr="00206B1A">
        <w:trPr>
          <w:cantSplit/>
          <w:trHeight w:val="20"/>
        </w:trPr>
        <w:tc>
          <w:tcPr>
            <w:tcW w:w="288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B181D" w:rsidRPr="00AC1955" w:rsidTr="00206B1A">
        <w:trPr>
          <w:cantSplit/>
          <w:trHeight w:val="20"/>
        </w:trPr>
        <w:tc>
          <w:tcPr>
            <w:tcW w:w="288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21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AC1955" w:rsidTr="00206B1A">
        <w:trPr>
          <w:cantSplit/>
          <w:trHeight w:val="20"/>
        </w:trPr>
        <w:tc>
          <w:tcPr>
            <w:tcW w:w="288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1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AC1955" w:rsidTr="00206B1A">
        <w:trPr>
          <w:cantSplit/>
          <w:trHeight w:val="20"/>
        </w:trPr>
        <w:tc>
          <w:tcPr>
            <w:tcW w:w="288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21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AC1955" w:rsidTr="00206B1A">
        <w:trPr>
          <w:cantSplit/>
          <w:trHeight w:val="20"/>
        </w:trPr>
        <w:tc>
          <w:tcPr>
            <w:tcW w:w="288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10" w:type="dxa"/>
          </w:tcPr>
          <w:p w:rsidR="005B181D" w:rsidRPr="00AC1955" w:rsidRDefault="005B181D" w:rsidP="006A77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322008" w:rsidRPr="00AC195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322008" w:rsidRPr="00AC1955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322008" w:rsidRPr="00AC1955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22008" w:rsidRPr="00AC1955" w:rsidTr="00206B1A">
        <w:trPr>
          <w:cantSplit/>
          <w:trHeight w:val="20"/>
        </w:trPr>
        <w:tc>
          <w:tcPr>
            <w:tcW w:w="2880" w:type="dxa"/>
          </w:tcPr>
          <w:p w:rsidR="00322008" w:rsidRPr="00AC1955" w:rsidRDefault="0032200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0" w:type="dxa"/>
          </w:tcPr>
          <w:p w:rsidR="00322008" w:rsidRPr="00AC1955" w:rsidRDefault="0032200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อนุมัติจากผู้ถือหุ้นและ</w:t>
            </w:r>
            <w:r w:rsidRPr="00AC1955">
              <w:rPr>
                <w:rFonts w:ascii="Angsana New" w:hAnsi="Angsana New"/>
                <w:sz w:val="30"/>
                <w:szCs w:val="30"/>
              </w:rPr>
              <w:t>/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Pr="00AC1955">
              <w:rPr>
                <w:rFonts w:ascii="Angsana New" w:hAnsi="Angsana New"/>
                <w:sz w:val="30"/>
                <w:szCs w:val="30"/>
              </w:rPr>
              <w:t>/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:rsidR="00510722" w:rsidRPr="00605A7B" w:rsidRDefault="0051072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543793" w:rsidRDefault="0084322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817AA6" w:rsidRPr="00AC1955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207108" w:rsidRPr="00AC1955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C6FB9">
        <w:rPr>
          <w:rFonts w:ascii="Angsana New" w:hAnsi="Angsana New"/>
          <w:sz w:val="30"/>
          <w:szCs w:val="30"/>
          <w:cs/>
        </w:rPr>
        <w:t>เก้าเดือน</w:t>
      </w:r>
      <w:r w:rsidR="00207108" w:rsidRPr="00AC1955">
        <w:rPr>
          <w:rFonts w:ascii="Angsana New" w:hAnsi="Angsana New"/>
          <w:sz w:val="30"/>
          <w:szCs w:val="30"/>
          <w:cs/>
        </w:rPr>
        <w:t>สิ้นสุด</w:t>
      </w:r>
      <w:r w:rsidRPr="00AC1955">
        <w:rPr>
          <w:rFonts w:ascii="Angsana New" w:hAnsi="Angsana New"/>
          <w:sz w:val="30"/>
          <w:szCs w:val="30"/>
          <w:cs/>
        </w:rPr>
        <w:t xml:space="preserve">วันที่ </w:t>
      </w:r>
      <w:r w:rsidR="006C6FB9">
        <w:rPr>
          <w:rFonts w:ascii="Angsana New" w:hAnsi="Angsana New"/>
          <w:sz w:val="30"/>
          <w:szCs w:val="30"/>
          <w:cs/>
        </w:rPr>
        <w:t>30 กันยายน</w:t>
      </w:r>
      <w:r w:rsidR="00207108" w:rsidRPr="00AC1955">
        <w:rPr>
          <w:rFonts w:ascii="Angsana New" w:hAnsi="Angsana New"/>
          <w:sz w:val="30"/>
          <w:szCs w:val="30"/>
          <w:cs/>
        </w:rPr>
        <w:t xml:space="preserve"> 2560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 xml:space="preserve">และ </w:t>
      </w:r>
      <w:r w:rsidRPr="00AC1955">
        <w:rPr>
          <w:rFonts w:ascii="Angsana New" w:hAnsi="Angsana New"/>
          <w:sz w:val="30"/>
          <w:szCs w:val="30"/>
        </w:rPr>
        <w:t>255</w:t>
      </w:r>
      <w:r w:rsidR="00935795" w:rsidRPr="00AC1955">
        <w:rPr>
          <w:rFonts w:ascii="Angsana New" w:hAnsi="Angsana New"/>
          <w:sz w:val="30"/>
          <w:szCs w:val="30"/>
        </w:rPr>
        <w:t>9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สรุปได้ดังนี้</w:t>
      </w:r>
      <w:r w:rsidR="00322008" w:rsidRPr="00AC1955">
        <w:rPr>
          <w:rFonts w:ascii="Angsana New" w:hAnsi="Angsana New" w:hint="cs"/>
          <w:sz w:val="30"/>
          <w:szCs w:val="30"/>
          <w:cs/>
        </w:rPr>
        <w:t xml:space="preserve"> </w:t>
      </w:r>
    </w:p>
    <w:p w:rsidR="00605A7B" w:rsidRPr="00605A7B" w:rsidRDefault="00605A7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14"/>
        <w:gridCol w:w="977"/>
        <w:gridCol w:w="12"/>
        <w:gridCol w:w="262"/>
        <w:gridCol w:w="991"/>
        <w:gridCol w:w="6"/>
        <w:gridCol w:w="24"/>
        <w:gridCol w:w="241"/>
        <w:gridCol w:w="21"/>
        <w:gridCol w:w="791"/>
        <w:gridCol w:w="23"/>
        <w:gridCol w:w="247"/>
        <w:gridCol w:w="23"/>
        <w:gridCol w:w="1396"/>
        <w:gridCol w:w="18"/>
      </w:tblGrid>
      <w:tr w:rsidR="00A44919" w:rsidRPr="00AC1955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6" w:type="dxa"/>
            <w:gridSpan w:val="5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7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919" w:rsidRPr="00AC1955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E730F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A44919" w:rsidRPr="00353A52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A44919" w:rsidRPr="00353A52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3A52">
              <w:rPr>
                <w:rFonts w:ascii="Angsana New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A44919" w:rsidRPr="00AC1955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46" w:type="dxa"/>
            <w:gridSpan w:val="15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919" w:rsidRPr="00AC1955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A44919" w:rsidRPr="00AC1955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44919" w:rsidRPr="00AC1955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A44919" w:rsidRPr="00AC1955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  <w:vAlign w:val="bottom"/>
          </w:tcPr>
          <w:p w:rsidR="00A44919" w:rsidRPr="00AC1955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605A7B" w:rsidRPr="00AC1955" w:rsidTr="004C00F2">
        <w:tc>
          <w:tcPr>
            <w:tcW w:w="4026" w:type="dxa"/>
            <w:shd w:val="clear" w:color="auto" w:fill="auto"/>
          </w:tcPr>
          <w:p w:rsidR="00605A7B" w:rsidRPr="00AC1955" w:rsidRDefault="00605A7B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6" w:type="dxa"/>
            <w:gridSpan w:val="5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7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A7B" w:rsidRPr="00AC1955" w:rsidTr="004C00F2">
        <w:tc>
          <w:tcPr>
            <w:tcW w:w="4026" w:type="dxa"/>
            <w:shd w:val="clear" w:color="auto" w:fill="auto"/>
          </w:tcPr>
          <w:p w:rsidR="00605A7B" w:rsidRPr="00AC1955" w:rsidRDefault="00605A7B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E730F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605A7B" w:rsidRPr="00353A52" w:rsidTr="004C00F2">
        <w:tc>
          <w:tcPr>
            <w:tcW w:w="4026" w:type="dxa"/>
            <w:shd w:val="clear" w:color="auto" w:fill="auto"/>
          </w:tcPr>
          <w:p w:rsidR="00605A7B" w:rsidRPr="00AC1955" w:rsidRDefault="00605A7B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605A7B" w:rsidRPr="00353A52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3A52">
              <w:rPr>
                <w:rFonts w:ascii="Angsana New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605A7B" w:rsidRPr="00AC1955" w:rsidTr="004C00F2">
        <w:tc>
          <w:tcPr>
            <w:tcW w:w="4026" w:type="dxa"/>
            <w:shd w:val="clear" w:color="auto" w:fill="auto"/>
          </w:tcPr>
          <w:p w:rsidR="00605A7B" w:rsidRPr="00AC1955" w:rsidRDefault="00605A7B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46" w:type="dxa"/>
            <w:gridSpan w:val="15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46" w:type="dxa"/>
            <w:gridSpan w:val="15"/>
            <w:shd w:val="clear" w:color="auto" w:fill="auto"/>
          </w:tcPr>
          <w:p w:rsidR="00A44919" w:rsidRPr="00FE7E6C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FE7E6C" w:rsidRDefault="00A4491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A44919" w:rsidRPr="00FE7E6C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44919" w:rsidRPr="00FE7E6C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:rsidR="00A44919" w:rsidRPr="00FE7E6C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A44919" w:rsidRPr="00FE7E6C" w:rsidRDefault="00A44919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44919" w:rsidRPr="00FE7E6C" w:rsidTr="004C00F2">
        <w:tc>
          <w:tcPr>
            <w:tcW w:w="4026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17,307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12,525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A44919" w:rsidRPr="00FE7E6C" w:rsidRDefault="00A4491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4C00F2" w:rsidRPr="00FE7E6C" w:rsidTr="004C00F2"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7E6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6,825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0F2" w:rsidRPr="00FE7E6C" w:rsidTr="004C00F2"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0F2" w:rsidRPr="00FE7E6C" w:rsidTr="004C00F2"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4C00F2" w:rsidRPr="00FE7E6C" w:rsidTr="004C00F2"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16,028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4C00F2" w:rsidRPr="00FE7E6C" w:rsidTr="004C00F2"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C00F2" w:rsidRPr="00FE7E6C" w:rsidTr="004C00F2"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6,188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</w:tr>
      <w:tr w:rsidR="004C00F2" w:rsidRPr="00605A7B" w:rsidTr="004C00F2">
        <w:tc>
          <w:tcPr>
            <w:tcW w:w="4026" w:type="dxa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4C00F2" w:rsidRPr="00605A7B" w:rsidRDefault="004C00F2" w:rsidP="004C00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00F2" w:rsidRPr="00AC1955" w:rsidTr="004C00F2">
        <w:trPr>
          <w:gridAfter w:val="1"/>
          <w:wAfter w:w="18" w:type="dxa"/>
        </w:trPr>
        <w:tc>
          <w:tcPr>
            <w:tcW w:w="4026" w:type="dxa"/>
            <w:shd w:val="clear" w:color="auto" w:fill="auto"/>
          </w:tcPr>
          <w:p w:rsidR="004C00F2" w:rsidRPr="00AC1955" w:rsidRDefault="004C00F2" w:rsidP="004C0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E730F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00F2" w:rsidRPr="00605A7B" w:rsidTr="004C00F2">
        <w:trPr>
          <w:gridAfter w:val="1"/>
          <w:wAfter w:w="18" w:type="dxa"/>
        </w:trPr>
        <w:tc>
          <w:tcPr>
            <w:tcW w:w="4026" w:type="dxa"/>
            <w:shd w:val="clear" w:color="auto" w:fill="auto"/>
          </w:tcPr>
          <w:p w:rsidR="004C00F2" w:rsidRPr="00605A7B" w:rsidRDefault="004C00F2" w:rsidP="004C0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3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4C00F2" w:rsidRPr="00605A7B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</w:tr>
      <w:tr w:rsidR="004C00F2" w:rsidRPr="00AC1955" w:rsidTr="004C00F2"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4C00F2" w:rsidRPr="00AC1955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:rsidR="004C00F2" w:rsidRPr="00AC1955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bottom"/>
          </w:tcPr>
          <w:p w:rsidR="004C00F2" w:rsidRPr="00AC1955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  <w:vAlign w:val="bottom"/>
          </w:tcPr>
          <w:p w:rsidR="004C00F2" w:rsidRPr="00AC1955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C00F2" w:rsidRPr="001742C4" w:rsidTr="004C00F2"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4C00F2" w:rsidRPr="001742C4" w:rsidTr="004C00F2"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FE7E6C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4C00F2" w:rsidRPr="001742C4" w:rsidTr="004C00F2"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</w:tr>
      <w:tr w:rsidR="004C00F2" w:rsidRPr="001742C4" w:rsidTr="004C00F2"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4C00F2" w:rsidRPr="00AC1955" w:rsidTr="004C00F2">
        <w:trPr>
          <w:trHeight w:val="398"/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32" w:type="dxa"/>
            <w:gridSpan w:val="14"/>
            <w:shd w:val="clear" w:color="auto" w:fill="auto"/>
          </w:tcPr>
          <w:p w:rsidR="004C00F2" w:rsidRPr="001742C4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4C00F2" w:rsidRPr="001742C4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  <w:vAlign w:val="bottom"/>
          </w:tcPr>
          <w:p w:rsidR="004C00F2" w:rsidRPr="001742C4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4C00F2" w:rsidRPr="001742C4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  <w:vAlign w:val="bottom"/>
          </w:tcPr>
          <w:p w:rsidR="004C00F2" w:rsidRPr="001742C4" w:rsidRDefault="004C00F2" w:rsidP="004C00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57,483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7E6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6,825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1,932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9,215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16,154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4C00F2" w:rsidRPr="00AC1955" w:rsidTr="004C00F2">
        <w:trPr>
          <w:tblHeader/>
        </w:trPr>
        <w:tc>
          <w:tcPr>
            <w:tcW w:w="4040" w:type="dxa"/>
            <w:gridSpan w:val="2"/>
            <w:shd w:val="clear" w:color="auto" w:fill="auto"/>
          </w:tcPr>
          <w:p w:rsidR="004C00F2" w:rsidRPr="00AC1955" w:rsidRDefault="004C00F2" w:rsidP="004C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17,271</w:t>
            </w:r>
          </w:p>
        </w:tc>
        <w:tc>
          <w:tcPr>
            <w:tcW w:w="262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15,170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15,171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gridSpan w:val="3"/>
            <w:shd w:val="clear" w:color="auto" w:fill="auto"/>
          </w:tcPr>
          <w:p w:rsidR="004C00F2" w:rsidRPr="001742C4" w:rsidRDefault="004C00F2" w:rsidP="004C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15,170</w:t>
            </w:r>
          </w:p>
        </w:tc>
      </w:tr>
    </w:tbl>
    <w:p w:rsidR="009F449E" w:rsidRPr="00AC1955" w:rsidRDefault="009F3F0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06B1A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9F449E"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602222" w:rsidRPr="00206B1A" w:rsidRDefault="0060222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F449E" w:rsidRPr="00AC1955" w:rsidRDefault="009F449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AC1955">
        <w:rPr>
          <w:rFonts w:ascii="Angsana New" w:hAnsi="Angsana New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:rsidR="00DE04C3" w:rsidRPr="00605A7B" w:rsidRDefault="00DE04C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62"/>
        <w:gridCol w:w="998"/>
        <w:gridCol w:w="262"/>
        <w:gridCol w:w="998"/>
        <w:gridCol w:w="270"/>
        <w:gridCol w:w="990"/>
      </w:tblGrid>
      <w:tr w:rsidR="00E92B8E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E92B8E" w:rsidRPr="00AC1955" w:rsidRDefault="00E92B8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92B8E" w:rsidRPr="00AC1955" w:rsidRDefault="00E92B8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92B8E" w:rsidRPr="00AC1955" w:rsidRDefault="00E92B8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E92B8E" w:rsidRPr="00AC1955" w:rsidRDefault="00E92B8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028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307028" w:rsidRPr="00AC1955" w:rsidRDefault="0030702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6C6FB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6C6FB9" w:rsidRPr="00C253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2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07028" w:rsidRPr="00AC1955" w:rsidRDefault="0030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E92B8E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E92B8E" w:rsidRPr="00AC1955" w:rsidRDefault="00E92B8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E92B8E" w:rsidRPr="00AC1955" w:rsidRDefault="00E92B8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2C4" w:rsidRPr="00AC1955" w:rsidTr="00206B1A">
        <w:tc>
          <w:tcPr>
            <w:tcW w:w="4050" w:type="dxa"/>
            <w:shd w:val="clear" w:color="auto" w:fill="auto"/>
          </w:tcPr>
          <w:p w:rsidR="001742C4" w:rsidRPr="00AC1955" w:rsidRDefault="001742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5,874 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4,507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4,974 </w:t>
            </w:r>
          </w:p>
        </w:tc>
        <w:tc>
          <w:tcPr>
            <w:tcW w:w="27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4,507</w:t>
            </w:r>
          </w:p>
        </w:tc>
      </w:tr>
      <w:tr w:rsidR="001742C4" w:rsidRPr="00AC1955" w:rsidTr="00206B1A">
        <w:tc>
          <w:tcPr>
            <w:tcW w:w="4050" w:type="dxa"/>
            <w:shd w:val="clear" w:color="auto" w:fill="auto"/>
          </w:tcPr>
          <w:p w:rsidR="001742C4" w:rsidRPr="00AC1955" w:rsidRDefault="001742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314 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314 </w:t>
            </w:r>
          </w:p>
        </w:tc>
        <w:tc>
          <w:tcPr>
            <w:tcW w:w="27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1742C4" w:rsidRPr="00AC1955" w:rsidTr="00206B1A">
        <w:tc>
          <w:tcPr>
            <w:tcW w:w="4050" w:type="dxa"/>
            <w:shd w:val="clear" w:color="auto" w:fill="auto"/>
          </w:tcPr>
          <w:p w:rsidR="001742C4" w:rsidRPr="00AC1955" w:rsidRDefault="001742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6,188 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4,732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5,288 </w:t>
            </w:r>
          </w:p>
        </w:tc>
        <w:tc>
          <w:tcPr>
            <w:tcW w:w="27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4,732</w:t>
            </w:r>
          </w:p>
        </w:tc>
      </w:tr>
    </w:tbl>
    <w:p w:rsidR="00A44919" w:rsidRPr="00605A7B" w:rsidRDefault="00A44919" w:rsidP="006A772E">
      <w:pPr>
        <w:rPr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62"/>
        <w:gridCol w:w="998"/>
        <w:gridCol w:w="262"/>
        <w:gridCol w:w="998"/>
        <w:gridCol w:w="270"/>
        <w:gridCol w:w="990"/>
      </w:tblGrid>
      <w:tr w:rsidR="00A44919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6B1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C253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4919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A44919" w:rsidRPr="00AC1955" w:rsidRDefault="00A4491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A44919" w:rsidRPr="00AC1955" w:rsidRDefault="00A4491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1742C4" w:rsidRPr="00AC1955" w:rsidTr="00206B1A">
        <w:tc>
          <w:tcPr>
            <w:tcW w:w="4050" w:type="dxa"/>
            <w:shd w:val="clear" w:color="auto" w:fill="auto"/>
          </w:tcPr>
          <w:p w:rsidR="001742C4" w:rsidRPr="00AC1955" w:rsidRDefault="001742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16,590 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14,494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14,490 </w:t>
            </w:r>
          </w:p>
        </w:tc>
        <w:tc>
          <w:tcPr>
            <w:tcW w:w="27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14,494</w:t>
            </w:r>
          </w:p>
        </w:tc>
      </w:tr>
      <w:tr w:rsidR="001742C4" w:rsidRPr="00AC1955" w:rsidTr="00206B1A">
        <w:tc>
          <w:tcPr>
            <w:tcW w:w="4050" w:type="dxa"/>
            <w:shd w:val="clear" w:color="auto" w:fill="auto"/>
          </w:tcPr>
          <w:p w:rsidR="001742C4" w:rsidRPr="00AC1955" w:rsidRDefault="001742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681 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 xml:space="preserve"> 681 </w:t>
            </w:r>
          </w:p>
        </w:tc>
        <w:tc>
          <w:tcPr>
            <w:tcW w:w="27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</w:tr>
      <w:tr w:rsidR="001742C4" w:rsidRPr="00AC1955" w:rsidTr="00206B1A">
        <w:tc>
          <w:tcPr>
            <w:tcW w:w="4050" w:type="dxa"/>
            <w:shd w:val="clear" w:color="auto" w:fill="auto"/>
          </w:tcPr>
          <w:p w:rsidR="001742C4" w:rsidRPr="00AC1955" w:rsidRDefault="001742C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17,271 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15,170</w:t>
            </w:r>
          </w:p>
        </w:tc>
        <w:tc>
          <w:tcPr>
            <w:tcW w:w="262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15,171 </w:t>
            </w:r>
          </w:p>
        </w:tc>
        <w:tc>
          <w:tcPr>
            <w:tcW w:w="270" w:type="dxa"/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2C4" w:rsidRPr="001742C4" w:rsidRDefault="001742C4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15,170</w:t>
            </w:r>
          </w:p>
        </w:tc>
      </w:tr>
    </w:tbl>
    <w:p w:rsidR="00A44919" w:rsidRPr="00605A7B" w:rsidRDefault="00A4491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B01A1A" w:rsidRPr="00AC1955" w:rsidRDefault="00B07C5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ยอดคงเหลือกับ</w:t>
      </w:r>
      <w:r w:rsidR="00B01A1A" w:rsidRPr="00AC1955">
        <w:rPr>
          <w:rFonts w:ascii="Angsana New" w:hAnsi="Angsana New"/>
          <w:sz w:val="30"/>
          <w:szCs w:val="30"/>
          <w:cs/>
        </w:rPr>
        <w:t>กิจการที่เ</w:t>
      </w:r>
      <w:r w:rsidR="00935795" w:rsidRPr="00AC1955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="006C6FB9">
        <w:rPr>
          <w:rFonts w:ascii="Angsana New" w:hAnsi="Angsana New"/>
          <w:sz w:val="30"/>
          <w:szCs w:val="30"/>
          <w:cs/>
        </w:rPr>
        <w:t>30 กันยายน</w:t>
      </w:r>
      <w:r w:rsidR="00207108" w:rsidRPr="00AC1955">
        <w:rPr>
          <w:rFonts w:ascii="Angsana New" w:hAnsi="Angsana New"/>
          <w:sz w:val="30"/>
          <w:szCs w:val="30"/>
          <w:cs/>
        </w:rPr>
        <w:t xml:space="preserve"> 2560</w:t>
      </w:r>
      <w:r w:rsidR="00B01A1A" w:rsidRPr="00AC1955">
        <w:rPr>
          <w:rFonts w:ascii="Angsana New" w:hAnsi="Angsana New"/>
          <w:sz w:val="30"/>
          <w:szCs w:val="30"/>
        </w:rPr>
        <w:t xml:space="preserve"> </w:t>
      </w:r>
      <w:r w:rsidR="00B01A1A" w:rsidRPr="00AC1955">
        <w:rPr>
          <w:rFonts w:ascii="Angsana New" w:hAnsi="Angsana New"/>
          <w:sz w:val="30"/>
          <w:szCs w:val="30"/>
          <w:cs/>
        </w:rPr>
        <w:t xml:space="preserve">และ </w:t>
      </w:r>
      <w:r w:rsidR="00B01A1A" w:rsidRPr="00AC1955">
        <w:rPr>
          <w:rFonts w:ascii="Angsana New" w:hAnsi="Angsana New"/>
          <w:sz w:val="30"/>
          <w:szCs w:val="30"/>
        </w:rPr>
        <w:t xml:space="preserve">31 </w:t>
      </w:r>
      <w:r w:rsidR="00B01A1A" w:rsidRPr="00AC1955">
        <w:rPr>
          <w:rFonts w:ascii="Angsana New" w:hAnsi="Angsana New"/>
          <w:sz w:val="30"/>
          <w:szCs w:val="30"/>
          <w:cs/>
        </w:rPr>
        <w:t xml:space="preserve">ธันวาคม </w:t>
      </w:r>
      <w:r w:rsidR="00935795" w:rsidRPr="00AC1955">
        <w:rPr>
          <w:rFonts w:ascii="Angsana New" w:hAnsi="Angsana New"/>
          <w:sz w:val="30"/>
          <w:szCs w:val="30"/>
        </w:rPr>
        <w:t>2559</w:t>
      </w:r>
      <w:r w:rsidR="00B01A1A" w:rsidRPr="00AC195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E7ED6" w:rsidRPr="00605A7B" w:rsidRDefault="007E7ED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both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62"/>
        <w:gridCol w:w="8"/>
        <w:gridCol w:w="990"/>
        <w:gridCol w:w="270"/>
        <w:gridCol w:w="990"/>
        <w:gridCol w:w="8"/>
        <w:gridCol w:w="262"/>
        <w:gridCol w:w="990"/>
      </w:tblGrid>
      <w:tr w:rsidR="007E7ED6" w:rsidRPr="00AC1955" w:rsidTr="00206B1A">
        <w:trPr>
          <w:tblHeader/>
        </w:trPr>
        <w:tc>
          <w:tcPr>
            <w:tcW w:w="6300" w:type="dxa"/>
            <w:gridSpan w:val="5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C19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</w:t>
            </w:r>
            <w:r w:rsidR="00291F3B" w:rsidRPr="00AC19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19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7E7ED6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321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C21321" w:rsidRPr="00AC1955" w:rsidRDefault="00C213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21321" w:rsidRPr="00AC1955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C25305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  <w:r w:rsidR="00207108" w:rsidRPr="00AC195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07108"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C21321" w:rsidRPr="00AC1955" w:rsidRDefault="00C213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C21321" w:rsidRPr="00AC1955" w:rsidRDefault="00C213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C21321" w:rsidRPr="00AC1955" w:rsidRDefault="00C213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C21321" w:rsidRPr="00AC1955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C25305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  <w:r w:rsidR="00207108" w:rsidRPr="00AC195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07108"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C21321" w:rsidRPr="00AC1955" w:rsidRDefault="00C213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21321" w:rsidRPr="00AC1955" w:rsidRDefault="00C213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</w:tr>
      <w:tr w:rsidR="007E7ED6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9"/>
            <w:shd w:val="clear" w:color="auto" w:fill="auto"/>
          </w:tcPr>
          <w:p w:rsidR="007E7ED6" w:rsidRPr="00AC1955" w:rsidRDefault="007E7E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F03" w:rsidRPr="00AC1955" w:rsidTr="00206B1A">
        <w:tc>
          <w:tcPr>
            <w:tcW w:w="405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F3F03" w:rsidRPr="00AC1955" w:rsidTr="00206B1A">
        <w:tc>
          <w:tcPr>
            <w:tcW w:w="405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9F3F03" w:rsidRPr="00AC1955" w:rsidTr="00206B1A">
        <w:tc>
          <w:tcPr>
            <w:tcW w:w="405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คอม เทคโนโลยี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(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3F03" w:rsidRPr="00AC1955" w:rsidRDefault="009F3F0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4B09D0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17</w:t>
            </w:r>
            <w:r w:rsidR="006E28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F03" w:rsidRPr="00AC1955" w:rsidTr="00206B1A">
        <w:tc>
          <w:tcPr>
            <w:tcW w:w="405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center" w:pos="391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4B09D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GB"/>
              </w:rPr>
              <w:t>118</w:t>
            </w:r>
          </w:p>
        </w:tc>
      </w:tr>
      <w:tr w:rsidR="00605A7B" w:rsidRPr="00AC1955" w:rsidTr="00206B1A">
        <w:tc>
          <w:tcPr>
            <w:tcW w:w="4050" w:type="dxa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center" w:pos="391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05A7B" w:rsidRPr="00AC1955" w:rsidTr="00206B1A">
        <w:tc>
          <w:tcPr>
            <w:tcW w:w="4050" w:type="dxa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center" w:pos="391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05A7B" w:rsidRPr="00AC1955" w:rsidTr="00206B1A">
        <w:tc>
          <w:tcPr>
            <w:tcW w:w="4050" w:type="dxa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center" w:pos="391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05A7B" w:rsidRPr="00AC1955" w:rsidTr="00206B1A">
        <w:tc>
          <w:tcPr>
            <w:tcW w:w="4050" w:type="dxa"/>
            <w:shd w:val="clear" w:color="auto" w:fill="auto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center" w:pos="391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5A7B" w:rsidRPr="00AC1955" w:rsidRDefault="00605A7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F3F03" w:rsidRPr="00AC1955" w:rsidTr="00206B1A">
        <w:tc>
          <w:tcPr>
            <w:tcW w:w="4050" w:type="dxa"/>
            <w:shd w:val="clear" w:color="auto" w:fill="auto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3F03" w:rsidRPr="00AC1955" w:rsidRDefault="009F3F0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6E28D9" w:rsidRPr="00AC1955" w:rsidTr="00206B1A">
        <w:tc>
          <w:tcPr>
            <w:tcW w:w="4050" w:type="dxa"/>
            <w:shd w:val="clear" w:color="auto" w:fill="auto"/>
          </w:tcPr>
          <w:p w:rsidR="006E28D9" w:rsidRPr="00AC1955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14,098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25,534</w:t>
            </w:r>
          </w:p>
        </w:tc>
        <w:tc>
          <w:tcPr>
            <w:tcW w:w="27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12D0" w:rsidRPr="00AC1955" w:rsidTr="00206B1A">
        <w:tc>
          <w:tcPr>
            <w:tcW w:w="4050" w:type="dxa"/>
            <w:shd w:val="clear" w:color="auto" w:fill="auto"/>
          </w:tcPr>
          <w:p w:rsidR="007312D0" w:rsidRPr="00AC1955" w:rsidRDefault="007312D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เน็ท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แบนด์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คอน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ซัลติ้ง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7312D0" w:rsidRPr="006E28D9" w:rsidRDefault="007312D0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62" w:type="dxa"/>
            <w:shd w:val="clear" w:color="auto" w:fill="auto"/>
          </w:tcPr>
          <w:p w:rsidR="007312D0" w:rsidRPr="006E28D9" w:rsidRDefault="007312D0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7312D0" w:rsidRPr="006E28D9" w:rsidRDefault="007312D0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:rsidR="007312D0" w:rsidRPr="006E28D9" w:rsidRDefault="007312D0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7312D0" w:rsidRPr="006E28D9" w:rsidRDefault="007312D0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312D0" w:rsidRPr="006E28D9" w:rsidRDefault="007312D0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312D0" w:rsidRPr="006E28D9" w:rsidRDefault="007312D0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6E28D9" w:rsidRPr="00AC1955" w:rsidTr="00206B1A">
        <w:tc>
          <w:tcPr>
            <w:tcW w:w="4050" w:type="dxa"/>
            <w:shd w:val="clear" w:color="auto" w:fill="auto"/>
          </w:tcPr>
          <w:p w:rsidR="006A4821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proofErr w:type="spellStart"/>
            <w:r w:rsidR="006A4821"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proofErr w:type="spellEnd"/>
          </w:p>
          <w:p w:rsidR="006E28D9" w:rsidRPr="00AC1955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C25305" w:rsidRDefault="00C25305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C25305" w:rsidRDefault="00C25305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C25305" w:rsidRDefault="00C25305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25305" w:rsidRDefault="00C25305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28D9" w:rsidRPr="00AC1955" w:rsidTr="00206B1A">
        <w:tc>
          <w:tcPr>
            <w:tcW w:w="4050" w:type="dxa"/>
            <w:shd w:val="clear" w:color="auto" w:fill="auto"/>
          </w:tcPr>
          <w:p w:rsidR="006E28D9" w:rsidRPr="00AC1955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เอ็นทีเอ็น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โซลูชั่น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E28D9" w:rsidRPr="00AC1955" w:rsidTr="00206B1A">
        <w:tc>
          <w:tcPr>
            <w:tcW w:w="4050" w:type="dxa"/>
            <w:shd w:val="clear" w:color="auto" w:fill="auto"/>
          </w:tcPr>
          <w:p w:rsidR="006E28D9" w:rsidRPr="00AC1955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14,950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25,772 </w:t>
            </w:r>
          </w:p>
        </w:tc>
        <w:tc>
          <w:tcPr>
            <w:tcW w:w="27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  <w:tr w:rsidR="006E28D9" w:rsidRPr="00AC1955" w:rsidTr="00206B1A">
        <w:tc>
          <w:tcPr>
            <w:tcW w:w="4050" w:type="dxa"/>
            <w:shd w:val="clear" w:color="auto" w:fill="auto"/>
          </w:tcPr>
          <w:p w:rsidR="006E28D9" w:rsidRPr="00AC1955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28D9" w:rsidRPr="00AC1955" w:rsidTr="00206B1A">
        <w:tc>
          <w:tcPr>
            <w:tcW w:w="4050" w:type="dxa"/>
            <w:shd w:val="clear" w:color="auto" w:fill="auto"/>
          </w:tcPr>
          <w:p w:rsidR="006E28D9" w:rsidRPr="00AC1955" w:rsidRDefault="006E28D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14,950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25,772</w:t>
            </w:r>
          </w:p>
        </w:tc>
        <w:tc>
          <w:tcPr>
            <w:tcW w:w="270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8D9" w:rsidRPr="006E28D9" w:rsidRDefault="006E28D9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  <w:tr w:rsidR="00C349AF" w:rsidRPr="00AC1955" w:rsidTr="00206B1A">
        <w:trPr>
          <w:trHeight w:val="181"/>
        </w:trPr>
        <w:tc>
          <w:tcPr>
            <w:tcW w:w="4050" w:type="dxa"/>
            <w:shd w:val="clear" w:color="auto" w:fill="auto"/>
          </w:tcPr>
          <w:p w:rsidR="00C349AF" w:rsidRPr="00A4491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349AF" w:rsidRPr="00AC1955" w:rsidTr="00206B1A">
        <w:tc>
          <w:tcPr>
            <w:tcW w:w="4050" w:type="dxa"/>
            <w:shd w:val="clear" w:color="auto" w:fill="auto"/>
          </w:tcPr>
          <w:p w:rsidR="00C349AF" w:rsidRPr="00AC1955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349AF" w:rsidRPr="00AC1955" w:rsidTr="00206B1A">
        <w:tc>
          <w:tcPr>
            <w:tcW w:w="4050" w:type="dxa"/>
            <w:shd w:val="clear" w:color="auto" w:fill="auto"/>
          </w:tcPr>
          <w:p w:rsidR="00C349AF" w:rsidRPr="00AC1955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349AF" w:rsidRPr="006E28D9" w:rsidRDefault="00C349A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 xml:space="preserve"> 5,260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9,177</w:t>
            </w:r>
          </w:p>
        </w:tc>
        <w:tc>
          <w:tcPr>
            <w:tcW w:w="270" w:type="dxa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เอ็นทีเอ็น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โซลูชั่น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 xml:space="preserve"> 372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9,177</w:t>
            </w:r>
          </w:p>
        </w:tc>
        <w:tc>
          <w:tcPr>
            <w:tcW w:w="270" w:type="dxa"/>
            <w:shd w:val="clear" w:color="auto" w:fill="auto"/>
          </w:tcPr>
          <w:p w:rsidR="00353A52" w:rsidRPr="006E28D9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6E28D9" w:rsidRDefault="00353A52" w:rsidP="006A77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คอม เทคโนโลยี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(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 xml:space="preserve"> 48 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AC195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1,925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3A52" w:rsidRPr="00C0616C" w:rsidRDefault="00353A5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1,409</w:t>
            </w: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3A52" w:rsidRPr="00AC1955" w:rsidTr="00206B1A">
        <w:tc>
          <w:tcPr>
            <w:tcW w:w="4050" w:type="dxa"/>
            <w:shd w:val="clear" w:color="auto" w:fill="auto"/>
          </w:tcPr>
          <w:p w:rsidR="00353A52" w:rsidRPr="00AC1955" w:rsidRDefault="00353A5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22,617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35,434</w:t>
            </w:r>
          </w:p>
        </w:tc>
        <w:tc>
          <w:tcPr>
            <w:tcW w:w="270" w:type="dxa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53A52" w:rsidRPr="00C0616C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</w:t>
            </w:r>
          </w:p>
        </w:tc>
      </w:tr>
    </w:tbl>
    <w:p w:rsidR="00A44919" w:rsidRPr="00CC04FF" w:rsidRDefault="00A44919" w:rsidP="006A772E">
      <w:pPr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62"/>
        <w:gridCol w:w="998"/>
        <w:gridCol w:w="262"/>
        <w:gridCol w:w="8"/>
        <w:gridCol w:w="990"/>
        <w:gridCol w:w="8"/>
        <w:gridCol w:w="262"/>
        <w:gridCol w:w="990"/>
      </w:tblGrid>
      <w:tr w:rsidR="004F0E22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4F0E22" w:rsidRPr="00B03052" w:rsidRDefault="004F0E2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B0305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</w:tcPr>
          <w:p w:rsidR="004F0E22" w:rsidRPr="00B03052" w:rsidRDefault="004F0E2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F0E22" w:rsidRPr="00B03052" w:rsidRDefault="004F0E2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5"/>
            <w:shd w:val="clear" w:color="auto" w:fill="auto"/>
          </w:tcPr>
          <w:p w:rsidR="004F0E22" w:rsidRPr="00B03052" w:rsidRDefault="004F0E2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FB5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141FB5" w:rsidRPr="00B03052" w:rsidRDefault="00141FB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2" w:type="dxa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1FB5" w:rsidRPr="00B03052" w:rsidRDefault="00141FB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4F0E22" w:rsidRPr="00AC1955" w:rsidTr="00206B1A">
        <w:trPr>
          <w:tblHeader/>
        </w:trPr>
        <w:tc>
          <w:tcPr>
            <w:tcW w:w="4050" w:type="dxa"/>
            <w:shd w:val="clear" w:color="auto" w:fill="auto"/>
          </w:tcPr>
          <w:p w:rsidR="004F0E22" w:rsidRPr="00B03052" w:rsidRDefault="004F0E2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9"/>
            <w:shd w:val="clear" w:color="auto" w:fill="auto"/>
          </w:tcPr>
          <w:p w:rsidR="004F0E22" w:rsidRPr="00B03052" w:rsidRDefault="004F0E2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4EB" w:rsidRPr="00AC1955" w:rsidTr="00206B1A">
        <w:tc>
          <w:tcPr>
            <w:tcW w:w="4050" w:type="dxa"/>
            <w:shd w:val="clear" w:color="auto" w:fill="auto"/>
          </w:tcPr>
          <w:p w:rsidR="005F64EB" w:rsidRPr="00AC1955" w:rsidRDefault="005F64E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4770" w:type="dxa"/>
            <w:gridSpan w:val="9"/>
            <w:shd w:val="clear" w:color="auto" w:fill="auto"/>
          </w:tcPr>
          <w:p w:rsidR="005F64EB" w:rsidRPr="00AC1955" w:rsidRDefault="005F64E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07965" w:rsidRPr="00AC1955" w:rsidTr="00206B1A">
        <w:tc>
          <w:tcPr>
            <w:tcW w:w="4050" w:type="dxa"/>
            <w:shd w:val="clear" w:color="auto" w:fill="auto"/>
          </w:tcPr>
          <w:p w:rsidR="00307965" w:rsidRPr="00AC1955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 w:rsidR="006C6FB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C6FB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07965" w:rsidRPr="00AC1955" w:rsidRDefault="00307965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07965" w:rsidRPr="00AC1955" w:rsidRDefault="0030796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07965" w:rsidRPr="00AC1955" w:rsidRDefault="00307965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AC1955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right="12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07965" w:rsidRPr="00AC1955" w:rsidRDefault="00307965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07965" w:rsidRPr="00AC1955" w:rsidRDefault="0030796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07965" w:rsidRPr="00AC1955" w:rsidRDefault="00307965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A3EDB" w:rsidRPr="00AC1955" w:rsidTr="00206B1A">
        <w:tc>
          <w:tcPr>
            <w:tcW w:w="4050" w:type="dxa"/>
            <w:shd w:val="clear" w:color="auto" w:fill="auto"/>
          </w:tcPr>
          <w:p w:rsidR="005A3EDB" w:rsidRPr="00AC1955" w:rsidRDefault="005A3ED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="006C6FB9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C6FB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C6FB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3EDB" w:rsidRPr="00AC1955" w:rsidRDefault="005A3EDB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5A3EDB" w:rsidRPr="00AC1955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A3EDB" w:rsidRPr="00AC1955" w:rsidRDefault="005A3EDB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A3EDB" w:rsidRPr="00AC1955" w:rsidRDefault="005A3ED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right="12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A3EDB" w:rsidRPr="00AC1955" w:rsidRDefault="005A3EDB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5A3EDB" w:rsidRPr="00AC1955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A3EDB" w:rsidRPr="00AC1955" w:rsidRDefault="005A3EDB" w:rsidP="006A77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06B1A" w:rsidRPr="00CC04FF" w:rsidRDefault="00206B1A" w:rsidP="006A772E">
      <w:pPr>
        <w:rPr>
          <w:sz w:val="30"/>
          <w:szCs w:val="30"/>
        </w:rPr>
      </w:pP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62"/>
        <w:gridCol w:w="8"/>
        <w:gridCol w:w="990"/>
        <w:gridCol w:w="236"/>
        <w:gridCol w:w="34"/>
        <w:gridCol w:w="998"/>
        <w:gridCol w:w="262"/>
        <w:gridCol w:w="990"/>
      </w:tblGrid>
      <w:tr w:rsidR="00307965" w:rsidRPr="00206B1A" w:rsidTr="00127D5E">
        <w:tc>
          <w:tcPr>
            <w:tcW w:w="6300" w:type="dxa"/>
            <w:gridSpan w:val="5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  <w:r w:rsidRPr="00206B1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-</w:t>
            </w:r>
            <w:r w:rsidRPr="00206B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06B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07965" w:rsidRPr="00206B1A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  <w:r w:rsidR="00207108"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07108" w:rsidRPr="00206B1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206B1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07965" w:rsidRPr="00206B1A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  <w:r w:rsidR="00207108"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207108" w:rsidRPr="00206B1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206B1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9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06B1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9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07965" w:rsidRPr="00206B1A" w:rsidRDefault="00307965" w:rsidP="006A77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07965" w:rsidRPr="00206B1A" w:rsidRDefault="00307965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206B1A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07965" w:rsidRPr="00206B1A" w:rsidRDefault="0030796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07965" w:rsidRPr="00206B1A" w:rsidRDefault="00EE2E3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07965" w:rsidRPr="00206B1A" w:rsidRDefault="0030796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7965" w:rsidRPr="00206B1A" w:rsidTr="00127D5E">
        <w:tc>
          <w:tcPr>
            <w:tcW w:w="4050" w:type="dxa"/>
            <w:shd w:val="clear" w:color="auto" w:fill="auto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07965" w:rsidRPr="00206B1A" w:rsidRDefault="0030796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643D9C" w:rsidRPr="00206B1A" w:rsidTr="00127D5E">
        <w:trPr>
          <w:trHeight w:hRule="exact" w:val="344"/>
        </w:trPr>
        <w:tc>
          <w:tcPr>
            <w:tcW w:w="4050" w:type="dxa"/>
            <w:shd w:val="clear" w:color="auto" w:fill="auto"/>
          </w:tcPr>
          <w:p w:rsidR="00643D9C" w:rsidRPr="00206B1A" w:rsidRDefault="00643D9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proofErr w:type="spellStart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ที อีซี</w:t>
            </w:r>
            <w:proofErr w:type="spellStart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643D9C" w:rsidRPr="00206B1A" w:rsidTr="00127D5E">
        <w:tc>
          <w:tcPr>
            <w:tcW w:w="4050" w:type="dxa"/>
            <w:shd w:val="clear" w:color="auto" w:fill="auto"/>
          </w:tcPr>
          <w:p w:rsidR="00643D9C" w:rsidRPr="00206B1A" w:rsidRDefault="00643D9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3D9C" w:rsidRPr="00206B1A" w:rsidRDefault="00643D9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</w:tr>
      <w:tr w:rsidR="005A3EDB" w:rsidRPr="00206B1A" w:rsidTr="00127D5E">
        <w:trPr>
          <w:trHeight w:val="163"/>
        </w:trPr>
        <w:tc>
          <w:tcPr>
            <w:tcW w:w="4050" w:type="dxa"/>
            <w:shd w:val="clear" w:color="auto" w:fill="auto"/>
          </w:tcPr>
          <w:p w:rsidR="005A3EDB" w:rsidRPr="00206B1A" w:rsidRDefault="005A3ED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EDB" w:rsidRPr="00206B1A" w:rsidRDefault="005A3ED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0F11" w:rsidRPr="00206B1A" w:rsidTr="00127D5E">
        <w:tc>
          <w:tcPr>
            <w:tcW w:w="4050" w:type="dxa"/>
            <w:shd w:val="clear" w:color="auto" w:fill="auto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220F11" w:rsidRPr="00206B1A" w:rsidRDefault="00220F11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0F11" w:rsidRPr="00206B1A" w:rsidTr="00127D5E">
        <w:tc>
          <w:tcPr>
            <w:tcW w:w="4050" w:type="dxa"/>
            <w:shd w:val="clear" w:color="auto" w:fill="auto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220F11" w:rsidRPr="00206B1A" w:rsidRDefault="00220F11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proofErr w:type="spellStart"/>
            <w:r w:rsidRPr="00206B1A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rPr>
                <w:sz w:val="30"/>
                <w:szCs w:val="30"/>
              </w:rPr>
            </w:pP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206B1A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220F11" w:rsidRPr="00206B1A" w:rsidTr="00127D5E">
        <w:tc>
          <w:tcPr>
            <w:tcW w:w="4050" w:type="dxa"/>
            <w:shd w:val="clear" w:color="auto" w:fill="auto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20F11" w:rsidRPr="00206B1A" w:rsidRDefault="00220F11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F11" w:rsidRPr="00206B1A" w:rsidRDefault="00220F1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206B1A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206B1A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206B1A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2,242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7,660</w:t>
            </w:r>
          </w:p>
        </w:tc>
        <w:tc>
          <w:tcPr>
            <w:tcW w:w="236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D13041" w:rsidRPr="00206B1A" w:rsidRDefault="00353A5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7,799</w:t>
            </w:r>
          </w:p>
        </w:tc>
        <w:tc>
          <w:tcPr>
            <w:tcW w:w="236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041" w:rsidRPr="00206B1A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</w:tr>
      <w:tr w:rsidR="00920E26" w:rsidRPr="00206B1A" w:rsidTr="00127D5E">
        <w:tc>
          <w:tcPr>
            <w:tcW w:w="8820" w:type="dxa"/>
            <w:gridSpan w:val="10"/>
            <w:shd w:val="clear" w:color="auto" w:fill="auto"/>
            <w:vAlign w:val="bottom"/>
          </w:tcPr>
          <w:p w:rsidR="00920E26" w:rsidRPr="00206B1A" w:rsidRDefault="00920E2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D13041" w:rsidRPr="00206B1A" w:rsidTr="00127D5E">
        <w:tc>
          <w:tcPr>
            <w:tcW w:w="4050" w:type="dxa"/>
            <w:shd w:val="clear" w:color="auto" w:fill="auto"/>
          </w:tcPr>
          <w:p w:rsidR="00D13041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</w:t>
            </w: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206B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10,409</w:t>
            </w:r>
          </w:p>
        </w:tc>
        <w:tc>
          <w:tcPr>
            <w:tcW w:w="236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13041" w:rsidRPr="00206B1A" w:rsidRDefault="00353A5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62" w:type="dxa"/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D13041" w:rsidRPr="00206B1A" w:rsidRDefault="00D13041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</w:tr>
      <w:tr w:rsidR="00F27CD6" w:rsidRPr="00206B1A" w:rsidTr="00127D5E">
        <w:tc>
          <w:tcPr>
            <w:tcW w:w="6300" w:type="dxa"/>
            <w:gridSpan w:val="5"/>
            <w:shd w:val="clear" w:color="auto" w:fill="auto"/>
          </w:tcPr>
          <w:p w:rsidR="00F27CD6" w:rsidRPr="00206B1A" w:rsidRDefault="00F27C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เจ้าหนี้ค่าซื้อธุรกิจ</w:t>
            </w:r>
            <w:r w:rsidRPr="00206B1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110AC" w:rsidRPr="00206B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206B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06B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27CD6" w:rsidRPr="00206B1A" w:rsidRDefault="00F27C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F27CD6" w:rsidRPr="00206B1A" w:rsidRDefault="00F27C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A4CD3" w:rsidRPr="00206B1A" w:rsidTr="00127D5E">
        <w:trPr>
          <w:tblHeader/>
        </w:trPr>
        <w:tc>
          <w:tcPr>
            <w:tcW w:w="4050" w:type="dxa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CD3" w:rsidRPr="00206B1A" w:rsidTr="00127D5E">
        <w:trPr>
          <w:tblHeader/>
        </w:trPr>
        <w:tc>
          <w:tcPr>
            <w:tcW w:w="4050" w:type="dxa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A4CD3" w:rsidRPr="00206B1A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  <w:r w:rsidR="008A4CD3"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8A4CD3" w:rsidRPr="00206B1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206B1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A4CD3" w:rsidRPr="00206B1A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06B1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  <w:r w:rsidR="008A4CD3"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8A4CD3" w:rsidRPr="00206B1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06B1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206B1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206B1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8A4CD3" w:rsidRPr="00206B1A" w:rsidTr="00127D5E">
        <w:trPr>
          <w:tblHeader/>
        </w:trPr>
        <w:tc>
          <w:tcPr>
            <w:tcW w:w="4050" w:type="dxa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9"/>
            <w:shd w:val="clear" w:color="auto" w:fill="auto"/>
          </w:tcPr>
          <w:p w:rsidR="008A4CD3" w:rsidRPr="00206B1A" w:rsidRDefault="008A4CD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06B1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786" w:rsidRPr="00206B1A" w:rsidTr="00127D5E">
        <w:tc>
          <w:tcPr>
            <w:tcW w:w="4050" w:type="dxa"/>
            <w:shd w:val="clear" w:color="auto" w:fill="auto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เจ้าหนี้ค่าซื้อธุรกิจ</w:t>
            </w:r>
          </w:p>
        </w:tc>
        <w:tc>
          <w:tcPr>
            <w:tcW w:w="4770" w:type="dxa"/>
            <w:gridSpan w:val="9"/>
            <w:shd w:val="clear" w:color="auto" w:fill="auto"/>
          </w:tcPr>
          <w:p w:rsidR="00B36786" w:rsidRPr="00206B1A" w:rsidRDefault="004248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06B1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B36786" w:rsidRPr="00206B1A" w:rsidTr="00127D5E">
        <w:tc>
          <w:tcPr>
            <w:tcW w:w="4050" w:type="dxa"/>
            <w:shd w:val="clear" w:color="auto" w:fill="auto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B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36786" w:rsidRPr="00206B1A" w:rsidRDefault="00B367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F26195" w:rsidRPr="00206B1A" w:rsidTr="00127D5E">
        <w:tc>
          <w:tcPr>
            <w:tcW w:w="4050" w:type="dxa"/>
            <w:shd w:val="clear" w:color="auto" w:fill="auto"/>
          </w:tcPr>
          <w:p w:rsidR="00F26195" w:rsidRPr="00206B1A" w:rsidRDefault="00F2619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6B1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proofErr w:type="spellStart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ที อีซี</w:t>
            </w:r>
            <w:proofErr w:type="spellStart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06B1A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26195" w:rsidRPr="00206B1A" w:rsidRDefault="00D1304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/>
                <w:bCs/>
                <w:sz w:val="30"/>
                <w:szCs w:val="30"/>
              </w:rPr>
              <w:t>13,64</w:t>
            </w:r>
            <w:r w:rsidR="00CC04FF" w:rsidRPr="00206B1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F26195" w:rsidRPr="00206B1A" w:rsidRDefault="00F2619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26195" w:rsidRPr="00206B1A" w:rsidRDefault="00EE2E3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/>
                <w:bCs/>
                <w:sz w:val="30"/>
                <w:szCs w:val="30"/>
              </w:rPr>
              <w:t>13,175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26195" w:rsidRPr="00206B1A" w:rsidRDefault="00F2619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26195" w:rsidRPr="00206B1A" w:rsidRDefault="00F2619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26195" w:rsidRPr="00206B1A" w:rsidRDefault="00F26195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26195" w:rsidRPr="00206B1A" w:rsidRDefault="00F2619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1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A4CD3" w:rsidRPr="00AC1955" w:rsidRDefault="00D17E48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84322A" w:rsidRPr="00AC1955" w:rsidRDefault="0084322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B0698B" w:rsidRPr="00AC1955" w:rsidRDefault="00B0698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AF3C24" w:rsidRPr="00AC1955" w:rsidRDefault="00AF3C24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</w:p>
    <w:p w:rsidR="00D418FF" w:rsidRPr="00AC1955" w:rsidRDefault="00D418FF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745B75" w:rsidRPr="00AC1955" w:rsidRDefault="00B60BB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FB2A4E" w:rsidRPr="00AC1955">
        <w:rPr>
          <w:rFonts w:ascii="Angsana New" w:hAnsi="Angsana New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AC1955">
        <w:rPr>
          <w:rFonts w:ascii="Angsana New" w:hAnsi="Angsana New"/>
          <w:i/>
          <w:iCs/>
          <w:sz w:val="30"/>
          <w:szCs w:val="30"/>
          <w:cs/>
        </w:rPr>
        <w:t xml:space="preserve">พนักงาน </w:t>
      </w:r>
    </w:p>
    <w:p w:rsidR="00440C52" w:rsidRPr="00AC1955" w:rsidRDefault="00440C5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4C532C" w:rsidRPr="00AC1955" w:rsidRDefault="004C53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บริษัทได้ทำสัญญาบริการสำนักงานและบริการระบบเงินเดือนพนักงาน กับ บริษัท วีเน็ท 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 โดย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รวมทั้งบริการจัดทำระบบเงินเดือน คำนวณภาษีหัก ณ ที่จ่าย คำนวณเงินสมทบกองทุนประกันสังคม และจัดเตรียมแบบยื่นแสดงรายการที่เกี่ยวข้องโดยคิดในอัตราคงที่เดือนละ </w:t>
      </w:r>
      <w:r w:rsidRPr="00AC1955">
        <w:rPr>
          <w:rFonts w:ascii="Angsana New" w:hAnsi="Angsana New"/>
          <w:sz w:val="30"/>
          <w:szCs w:val="30"/>
        </w:rPr>
        <w:t xml:space="preserve">45,000 </w:t>
      </w:r>
      <w:r w:rsidRPr="00AC1955">
        <w:rPr>
          <w:rFonts w:ascii="Angsana New" w:hAnsi="Angsana New"/>
          <w:sz w:val="30"/>
          <w:szCs w:val="30"/>
          <w:cs/>
        </w:rPr>
        <w:t>บาท รวมกับค่าบริการอื่นๆที่จะเรียกเก็บตามที่เกิดขึ้นจริงในอัตราที่ตกลงกันไว้ สัญญามีกำหนด</w:t>
      </w:r>
      <w:r w:rsidR="00C251CC">
        <w:rPr>
          <w:rFonts w:ascii="Angsana New" w:hAnsi="Angsana New"/>
          <w:sz w:val="30"/>
          <w:szCs w:val="30"/>
          <w:cs/>
        </w:rPr>
        <w:t>ระยะเวลาตั้งแต่วันที่</w:t>
      </w:r>
      <w:r w:rsidR="00C251CC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1 มกราคม 2560 ถึงวันที่</w:t>
      </w:r>
      <w:r w:rsidRPr="00AC1955">
        <w:rPr>
          <w:rFonts w:ascii="Angsana New" w:hAnsi="Angsana New"/>
          <w:sz w:val="30"/>
          <w:szCs w:val="30"/>
        </w:rPr>
        <w:t xml:space="preserve"> 31 </w:t>
      </w:r>
      <w:r w:rsidRPr="00AC195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1955">
        <w:rPr>
          <w:rFonts w:ascii="Angsana New" w:hAnsi="Angsana New"/>
          <w:sz w:val="30"/>
          <w:szCs w:val="30"/>
        </w:rPr>
        <w:t>25</w:t>
      </w:r>
      <w:r w:rsidRPr="00AC1955">
        <w:rPr>
          <w:rFonts w:ascii="Angsana New" w:hAnsi="Angsana New"/>
          <w:sz w:val="30"/>
          <w:szCs w:val="30"/>
          <w:cs/>
        </w:rPr>
        <w:t xml:space="preserve">60 </w:t>
      </w:r>
    </w:p>
    <w:p w:rsidR="009E6674" w:rsidRPr="00AC1955" w:rsidRDefault="009E6674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E3670" w:rsidRPr="00AC1955" w:rsidRDefault="006E36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D91179" w:rsidRPr="00AC1955">
        <w:rPr>
          <w:rFonts w:ascii="Angsana New" w:hAnsi="Angsana New"/>
          <w:i/>
          <w:iCs/>
          <w:sz w:val="30"/>
          <w:szCs w:val="30"/>
          <w:cs/>
        </w:rPr>
        <w:t>การบริการ</w:t>
      </w:r>
      <w:r w:rsidRPr="00AC1955">
        <w:rPr>
          <w:rFonts w:ascii="Angsana New" w:hAnsi="Angsana New"/>
          <w:i/>
          <w:iCs/>
          <w:sz w:val="30"/>
          <w:szCs w:val="30"/>
          <w:cs/>
        </w:rPr>
        <w:t>บริหาร</w:t>
      </w:r>
      <w:r w:rsidR="00D91179" w:rsidRPr="00AC1955">
        <w:rPr>
          <w:rFonts w:ascii="Angsana New" w:hAnsi="Angsana New"/>
          <w:i/>
          <w:iCs/>
          <w:sz w:val="30"/>
          <w:szCs w:val="30"/>
          <w:cs/>
        </w:rPr>
        <w:t>อุปกรณ์ อะไหล่</w:t>
      </w:r>
      <w:r w:rsidRPr="00AC195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440C52" w:rsidRPr="00AC1955" w:rsidRDefault="00440C5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4C532C" w:rsidRDefault="004C53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บริษัทได้ทำสัญญาการบริการบริหารอุปกรณ์และอะไหล่ กับ 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 โดย บริษัท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 จะเป็นผู้ให้บริการจัดเก็บดูแล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โดยคิดอัตราคงที่เดือนละ </w:t>
      </w:r>
      <w:r w:rsidRPr="00AC1955">
        <w:rPr>
          <w:rFonts w:ascii="Angsana New" w:hAnsi="Angsana New"/>
          <w:sz w:val="30"/>
          <w:szCs w:val="30"/>
        </w:rPr>
        <w:t>30,000</w:t>
      </w:r>
      <w:r w:rsidRPr="00AC1955">
        <w:rPr>
          <w:rFonts w:ascii="Angsana New" w:hAnsi="Angsana New"/>
          <w:sz w:val="30"/>
          <w:szCs w:val="30"/>
          <w:cs/>
        </w:rPr>
        <w:t xml:space="preserve"> บาท สัญญาสิ้นสุดวันที่ 3</w:t>
      </w:r>
      <w:r w:rsidRPr="00AC1955">
        <w:rPr>
          <w:rFonts w:ascii="Angsana New" w:hAnsi="Angsana New"/>
          <w:sz w:val="30"/>
          <w:szCs w:val="30"/>
        </w:rPr>
        <w:t>0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63740A">
        <w:rPr>
          <w:rFonts w:ascii="Angsana New" w:hAnsi="Angsana New"/>
          <w:sz w:val="30"/>
          <w:szCs w:val="30"/>
          <w:cs/>
        </w:rPr>
        <w:t xml:space="preserve">กันยายน 2560 </w:t>
      </w:r>
      <w:r w:rsidR="00206B1A" w:rsidRPr="0063740A">
        <w:rPr>
          <w:rFonts w:ascii="Angsana New" w:hAnsi="Angsana New" w:hint="cs"/>
          <w:sz w:val="30"/>
          <w:szCs w:val="30"/>
          <w:cs/>
        </w:rPr>
        <w:t>บริษั</w:t>
      </w:r>
      <w:r w:rsidR="00D51AE9" w:rsidRPr="0063740A">
        <w:rPr>
          <w:rFonts w:ascii="Angsana New" w:hAnsi="Angsana New" w:hint="cs"/>
          <w:sz w:val="30"/>
          <w:szCs w:val="30"/>
          <w:cs/>
        </w:rPr>
        <w:t>ทอยู่ระหว่างการต่อสัญญาฉบับใหม่</w:t>
      </w:r>
    </w:p>
    <w:p w:rsidR="00D51AE9" w:rsidRDefault="00D51AE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51AE9" w:rsidRPr="00AC1955" w:rsidRDefault="00D51AE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251CC" w:rsidRDefault="00C251C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 New" w:hAnsi="Angsana New"/>
          <w:i/>
          <w:iCs/>
          <w:sz w:val="30"/>
          <w:szCs w:val="30"/>
        </w:rPr>
      </w:pPr>
    </w:p>
    <w:p w:rsidR="00C251CC" w:rsidRDefault="00C251C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 New" w:hAnsi="Angsana New"/>
          <w:i/>
          <w:iCs/>
          <w:sz w:val="30"/>
          <w:szCs w:val="30"/>
        </w:rPr>
      </w:pPr>
    </w:p>
    <w:p w:rsidR="006E3670" w:rsidRPr="00AC1955" w:rsidRDefault="006E367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</w:t>
      </w:r>
      <w:r w:rsidR="00B34E53" w:rsidRPr="00AC1955">
        <w:rPr>
          <w:rFonts w:ascii="Angsana New" w:hAnsi="Angsana New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:rsidR="00440C52" w:rsidRPr="00AC1955" w:rsidRDefault="00440C5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71BB" w:rsidRPr="00AC1955" w:rsidRDefault="004C53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C1955">
        <w:rPr>
          <w:rFonts w:ascii="Angsana New" w:hAnsi="Angsana New"/>
          <w:sz w:val="30"/>
          <w:szCs w:val="30"/>
          <w:cs/>
        </w:rPr>
        <w:t xml:space="preserve"> 1 </w:t>
      </w:r>
      <w:r w:rsidRPr="00AC1955">
        <w:rPr>
          <w:rFonts w:ascii="Angsana New" w:hAnsi="Angsana New" w:hint="cs"/>
          <w:sz w:val="30"/>
          <w:szCs w:val="30"/>
          <w:cs/>
        </w:rPr>
        <w:t>กันยายน</w:t>
      </w:r>
      <w:r w:rsidRPr="00AC1955">
        <w:rPr>
          <w:rFonts w:ascii="Angsana New" w:hAnsi="Angsana New"/>
          <w:sz w:val="30"/>
          <w:szCs w:val="30"/>
          <w:cs/>
        </w:rPr>
        <w:t xml:space="preserve"> 2559 </w:t>
      </w:r>
      <w:r w:rsidRPr="00AC1955">
        <w:rPr>
          <w:rFonts w:ascii="Angsana New" w:hAnsi="Angsana New" w:hint="cs"/>
          <w:sz w:val="30"/>
          <w:szCs w:val="30"/>
          <w:cs/>
        </w:rPr>
        <w:t>บริษัท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วี</w:t>
      </w:r>
      <w:proofErr w:type="spellStart"/>
      <w:r w:rsidRPr="00AC1955"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จำกัด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ได้ทำสัญญาอนุญาตให้ใช้สิทธิในโปรแกรมคอมพิวเตอร์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กับบริษัท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เอ็นทีเอ็น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โซลูชั่น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จำกัดโดยบริษัท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เอ็นทีเอ็น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โซลูชั่น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จำกัด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จะเป็นผู้อนุญาตให้ใช้สิทธิในโปรแกรม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NIMBUS (ERP) </w:t>
      </w:r>
      <w:r w:rsidRPr="00AC1955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รวมทั้งเป็นผู้ให้บริการที่เกี่ยวข้องกับระบบงานดังกล่าวโดยคิดในอัตราคงที่เดือนละ</w:t>
      </w:r>
      <w:r w:rsidRPr="00AC1955">
        <w:rPr>
          <w:rFonts w:ascii="Angsana New" w:hAnsi="Angsana New"/>
          <w:sz w:val="30"/>
          <w:szCs w:val="30"/>
          <w:cs/>
        </w:rPr>
        <w:t xml:space="preserve"> 30</w:t>
      </w:r>
      <w:r w:rsidRPr="00AC1955">
        <w:rPr>
          <w:rFonts w:ascii="Angsana New" w:hAnsi="Angsana New"/>
          <w:sz w:val="30"/>
          <w:szCs w:val="30"/>
        </w:rPr>
        <w:t>,</w:t>
      </w:r>
      <w:r w:rsidRPr="00AC1955">
        <w:rPr>
          <w:rFonts w:ascii="Angsana New" w:hAnsi="Angsana New"/>
          <w:sz w:val="30"/>
          <w:szCs w:val="30"/>
          <w:cs/>
        </w:rPr>
        <w:t xml:space="preserve">000 </w:t>
      </w:r>
      <w:r w:rsidRPr="00AC1955">
        <w:rPr>
          <w:rFonts w:ascii="Angsana New" w:hAnsi="Angsana New" w:hint="cs"/>
          <w:sz w:val="30"/>
          <w:szCs w:val="30"/>
          <w:cs/>
        </w:rPr>
        <w:t>บาท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รวมกับค่าบริการอื่นๆที่จะเรียกเก็บตามที่เกิดขึ้นจริงในอัตราที่ตกลงกันไว้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สัญญามี</w:t>
      </w:r>
      <w:r w:rsidRPr="0063740A">
        <w:rPr>
          <w:rFonts w:ascii="Angsana New" w:hAnsi="Angsana New" w:hint="cs"/>
          <w:sz w:val="30"/>
          <w:szCs w:val="30"/>
          <w:cs/>
        </w:rPr>
        <w:t>กำหนดระยะเวลาตั้งแต่วันที่</w:t>
      </w:r>
      <w:r w:rsidRPr="0063740A">
        <w:rPr>
          <w:rFonts w:ascii="Angsana New" w:hAnsi="Angsana New"/>
          <w:sz w:val="30"/>
          <w:szCs w:val="30"/>
          <w:cs/>
        </w:rPr>
        <w:t xml:space="preserve"> 1 </w:t>
      </w:r>
      <w:r w:rsidRPr="0063740A">
        <w:rPr>
          <w:rFonts w:ascii="Angsana New" w:hAnsi="Angsana New" w:hint="cs"/>
          <w:sz w:val="30"/>
          <w:szCs w:val="30"/>
          <w:cs/>
        </w:rPr>
        <w:t>กันยายน</w:t>
      </w:r>
      <w:r w:rsidRPr="0063740A">
        <w:rPr>
          <w:rFonts w:ascii="Angsana New" w:hAnsi="Angsana New"/>
          <w:sz w:val="30"/>
          <w:szCs w:val="30"/>
          <w:cs/>
        </w:rPr>
        <w:t xml:space="preserve"> 2559 </w:t>
      </w:r>
      <w:r w:rsidRPr="0063740A">
        <w:rPr>
          <w:rFonts w:ascii="Angsana New" w:hAnsi="Angsana New" w:hint="cs"/>
          <w:sz w:val="30"/>
          <w:szCs w:val="30"/>
          <w:cs/>
        </w:rPr>
        <w:t>ถึงวันที่</w:t>
      </w:r>
      <w:r w:rsidRPr="0063740A">
        <w:rPr>
          <w:rFonts w:ascii="Angsana New" w:hAnsi="Angsana New"/>
          <w:sz w:val="30"/>
          <w:szCs w:val="30"/>
          <w:cs/>
        </w:rPr>
        <w:t xml:space="preserve"> 31 </w:t>
      </w:r>
      <w:r w:rsidRPr="0063740A">
        <w:rPr>
          <w:rFonts w:ascii="Angsana New" w:hAnsi="Angsana New" w:hint="cs"/>
          <w:sz w:val="30"/>
          <w:szCs w:val="30"/>
          <w:cs/>
        </w:rPr>
        <w:t>สิงหาคม</w:t>
      </w:r>
      <w:r w:rsidRPr="0063740A">
        <w:rPr>
          <w:rFonts w:ascii="Angsana New" w:hAnsi="Angsana New"/>
          <w:sz w:val="30"/>
          <w:szCs w:val="30"/>
          <w:cs/>
        </w:rPr>
        <w:t xml:space="preserve"> 2560</w:t>
      </w:r>
      <w:r w:rsidR="00206B1A" w:rsidRPr="0063740A">
        <w:rPr>
          <w:rFonts w:ascii="Angsana New" w:hAnsi="Angsana New"/>
          <w:sz w:val="30"/>
          <w:szCs w:val="30"/>
        </w:rPr>
        <w:t xml:space="preserve"> </w:t>
      </w:r>
      <w:r w:rsidR="00206B1A" w:rsidRPr="0063740A">
        <w:rPr>
          <w:rFonts w:ascii="Angsana New" w:hAnsi="Angsana New" w:hint="cs"/>
          <w:sz w:val="30"/>
          <w:szCs w:val="30"/>
          <w:cs/>
        </w:rPr>
        <w:t>บริษั</w:t>
      </w:r>
      <w:r w:rsidR="0063740A" w:rsidRPr="0063740A">
        <w:rPr>
          <w:rFonts w:ascii="Angsana New" w:hAnsi="Angsana New" w:hint="cs"/>
          <w:sz w:val="30"/>
          <w:szCs w:val="30"/>
          <w:cs/>
        </w:rPr>
        <w:t>ทอยู่ระหว่างการต่อสัญญาฉบับใหม่</w:t>
      </w:r>
    </w:p>
    <w:p w:rsidR="00555DCE" w:rsidRPr="00AC1955" w:rsidRDefault="00555DC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6E3670" w:rsidRPr="00AC1955" w:rsidRDefault="00745B75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985068" w:rsidRPr="00AC1955">
        <w:rPr>
          <w:rFonts w:ascii="Angsana New" w:hAnsi="Angsana New"/>
          <w:i/>
          <w:iCs/>
          <w:sz w:val="30"/>
          <w:szCs w:val="30"/>
          <w:cs/>
        </w:rPr>
        <w:t>ให้บริการตามสัญญาการโอนธุรกิจ</w:t>
      </w:r>
      <w:r w:rsidRPr="00AC195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440C52" w:rsidRPr="00AC1955" w:rsidRDefault="00440C5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C532C" w:rsidRPr="00AC1955" w:rsidRDefault="004C53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จากการที่ 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 ได้ซื้อส่วนงานธุรกิจบริการ </w:t>
      </w:r>
      <w:r w:rsidRPr="00AC1955">
        <w:rPr>
          <w:rFonts w:ascii="Angsana New" w:hAnsi="Angsana New"/>
          <w:sz w:val="30"/>
          <w:szCs w:val="30"/>
        </w:rPr>
        <w:t xml:space="preserve">IT </w:t>
      </w:r>
      <w:r w:rsidRPr="00AC1955">
        <w:rPr>
          <w:rFonts w:ascii="Angsana New" w:hAnsi="Angsana New"/>
          <w:sz w:val="30"/>
          <w:szCs w:val="30"/>
          <w:cs/>
        </w:rPr>
        <w:t>จาก 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(ประเทศไทย) จำกัด (เดิมชื่อ บริษัท 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เดอะแวลลูซิ</w:t>
      </w:r>
      <w:r w:rsidR="00E96831" w:rsidRPr="00AC1955">
        <w:rPr>
          <w:rFonts w:ascii="Angsana New" w:hAnsi="Angsana New"/>
          <w:sz w:val="30"/>
          <w:szCs w:val="30"/>
          <w:cs/>
        </w:rPr>
        <w:t>สเตมส์</w:t>
      </w:r>
      <w:proofErr w:type="spellEnd"/>
      <w:r w:rsidR="00E96831" w:rsidRPr="00AC1955">
        <w:rPr>
          <w:rFonts w:ascii="Angsana New" w:hAnsi="Angsana New"/>
          <w:sz w:val="30"/>
          <w:szCs w:val="30"/>
          <w:cs/>
        </w:rPr>
        <w:t xml:space="preserve"> จำกัด) </w:t>
      </w:r>
      <w:r w:rsidRPr="00AC1955">
        <w:rPr>
          <w:rFonts w:ascii="Angsana New" w:hAnsi="Angsana New"/>
          <w:sz w:val="30"/>
          <w:szCs w:val="30"/>
          <w:cs/>
        </w:rPr>
        <w:t>วันที่ 23 สิงหาคม 2559 โดยรับโอนบุคลากร</w:t>
      </w:r>
      <w:r w:rsidRPr="00AC1955">
        <w:rPr>
          <w:rFonts w:ascii="Angsana New" w:hAnsi="Angsana New" w:hint="cs"/>
          <w:sz w:val="30"/>
          <w:szCs w:val="30"/>
          <w:cs/>
        </w:rPr>
        <w:t xml:space="preserve"> อุปกรณ์</w:t>
      </w:r>
      <w:r w:rsidRPr="00AC1955">
        <w:rPr>
          <w:rFonts w:ascii="Angsana New" w:hAnsi="Angsana New"/>
          <w:sz w:val="30"/>
          <w:szCs w:val="30"/>
          <w:cs/>
        </w:rPr>
        <w:t xml:space="preserve"> และ</w:t>
      </w:r>
      <w:r w:rsidRPr="00AC1955">
        <w:rPr>
          <w:rFonts w:ascii="Angsana New" w:hAnsi="Angsana New" w:hint="cs"/>
          <w:sz w:val="30"/>
          <w:szCs w:val="30"/>
          <w:cs/>
        </w:rPr>
        <w:t>สัญญาในการดำเนินงานต่างๆ ภายใต้</w:t>
      </w:r>
      <w:r w:rsidRPr="00AC1955">
        <w:rPr>
          <w:rFonts w:ascii="Angsana New" w:hAnsi="Angsana New"/>
          <w:sz w:val="30"/>
          <w:szCs w:val="30"/>
          <w:cs/>
        </w:rPr>
        <w:t>เงื่อนไขใน</w:t>
      </w:r>
      <w:r w:rsidRPr="00AC1955">
        <w:rPr>
          <w:rFonts w:ascii="Angsana New" w:hAnsi="Angsana New"/>
          <w:sz w:val="30"/>
          <w:szCs w:val="30"/>
        </w:rPr>
        <w:t xml:space="preserve"> Business Transfer Agreement </w:t>
      </w:r>
      <w:r w:rsidRPr="00AC1955">
        <w:rPr>
          <w:rFonts w:ascii="Angsana New" w:hAnsi="Angsana New"/>
          <w:sz w:val="30"/>
          <w:szCs w:val="30"/>
          <w:cs/>
        </w:rPr>
        <w:t xml:space="preserve">และ </w:t>
      </w:r>
      <w:r w:rsidRPr="00AC1955">
        <w:rPr>
          <w:rFonts w:ascii="Angsana New" w:hAnsi="Angsana New"/>
          <w:sz w:val="30"/>
          <w:szCs w:val="30"/>
        </w:rPr>
        <w:t xml:space="preserve">Service Level Agreement </w:t>
      </w:r>
      <w:r w:rsidRPr="00AC1955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6A772E">
        <w:rPr>
          <w:rFonts w:ascii="Angsana New" w:hAnsi="Angsana New"/>
          <w:sz w:val="30"/>
          <w:szCs w:val="30"/>
          <w:cs/>
        </w:rPr>
        <w:t>(ประเทศไทย) จำกัด ได้มอบหมายให้ บริษัท วี</w:t>
      </w:r>
      <w:proofErr w:type="spellStart"/>
      <w:r w:rsidRPr="006A772E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6A772E">
        <w:rPr>
          <w:rFonts w:ascii="Angsana New" w:hAnsi="Angsana New"/>
          <w:sz w:val="30"/>
          <w:szCs w:val="30"/>
          <w:cs/>
        </w:rPr>
        <w:t xml:space="preserve">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6A772E">
        <w:rPr>
          <w:rFonts w:ascii="Angsana New" w:hAnsi="Angsana New"/>
          <w:sz w:val="30"/>
          <w:szCs w:val="30"/>
        </w:rPr>
        <w:t xml:space="preserve">1 </w:t>
      </w:r>
      <w:r w:rsidRPr="006A772E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6A772E">
        <w:rPr>
          <w:rFonts w:ascii="Angsana New" w:hAnsi="Angsana New"/>
          <w:sz w:val="30"/>
          <w:szCs w:val="30"/>
        </w:rPr>
        <w:t xml:space="preserve">2559 </w:t>
      </w:r>
      <w:r w:rsidRPr="006A772E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6A772E">
        <w:rPr>
          <w:rFonts w:ascii="Angsana New" w:hAnsi="Angsana New"/>
          <w:sz w:val="30"/>
          <w:szCs w:val="30"/>
        </w:rPr>
        <w:t xml:space="preserve">31 </w:t>
      </w:r>
      <w:r w:rsidRPr="006A772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6A772E">
        <w:rPr>
          <w:rFonts w:ascii="Angsana New" w:hAnsi="Angsana New"/>
          <w:sz w:val="30"/>
          <w:szCs w:val="30"/>
        </w:rPr>
        <w:t>2566</w:t>
      </w:r>
    </w:p>
    <w:p w:rsidR="00206B1A" w:rsidRDefault="00206B1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6B1A" w:rsidRPr="0063740A" w:rsidRDefault="00206B1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3740A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63740A">
        <w:rPr>
          <w:rFonts w:ascii="Angsana New" w:hAnsi="Angsana New"/>
          <w:sz w:val="30"/>
          <w:szCs w:val="30"/>
        </w:rPr>
        <w:t>2560</w:t>
      </w:r>
      <w:r w:rsidR="0063740A" w:rsidRPr="0063740A">
        <w:rPr>
          <w:rFonts w:ascii="Angsana New" w:hAnsi="Angsana New"/>
          <w:sz w:val="30"/>
          <w:szCs w:val="30"/>
        </w:rPr>
        <w:t xml:space="preserve"> </w:t>
      </w:r>
      <w:r w:rsidRPr="0063740A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63740A">
        <w:rPr>
          <w:rFonts w:ascii="Angsana New" w:hAnsi="Angsana New" w:hint="cs"/>
          <w:sz w:val="30"/>
          <w:szCs w:val="30"/>
          <w:cs/>
        </w:rPr>
        <w:t xml:space="preserve"> เข้าทำสัญญาโอนสิทธิและหนี้สินภายใต้สัญญา </w:t>
      </w:r>
      <w:r w:rsidRPr="0063740A">
        <w:rPr>
          <w:rFonts w:ascii="Angsana New" w:hAnsi="Angsana New"/>
          <w:sz w:val="30"/>
          <w:szCs w:val="30"/>
        </w:rPr>
        <w:t>Business Transfer Agreement</w:t>
      </w:r>
      <w:r w:rsidRPr="0063740A">
        <w:rPr>
          <w:rFonts w:ascii="Angsana New" w:hAnsi="Angsana New" w:hint="cs"/>
          <w:sz w:val="30"/>
          <w:szCs w:val="30"/>
          <w:cs/>
        </w:rPr>
        <w:t xml:space="preserve"> ลงวันที่ </w:t>
      </w:r>
      <w:r w:rsidRPr="0063740A">
        <w:rPr>
          <w:rFonts w:ascii="Angsana New" w:hAnsi="Angsana New"/>
          <w:sz w:val="30"/>
          <w:szCs w:val="30"/>
          <w:cs/>
        </w:rPr>
        <w:t>23 สิงหาคม 2559</w:t>
      </w:r>
      <w:r w:rsidRPr="0063740A">
        <w:rPr>
          <w:rFonts w:ascii="Angsana New" w:hAnsi="Angsana New" w:hint="cs"/>
          <w:sz w:val="30"/>
          <w:szCs w:val="30"/>
          <w:cs/>
        </w:rPr>
        <w:t xml:space="preserve"> </w:t>
      </w:r>
      <w:r w:rsidR="0063740A" w:rsidRPr="0063740A">
        <w:rPr>
          <w:rFonts w:ascii="Angsana New" w:hAnsi="Angsana New" w:hint="cs"/>
          <w:sz w:val="30"/>
          <w:szCs w:val="30"/>
          <w:cs/>
        </w:rPr>
        <w:t>ให้แก่บริษัท วี</w:t>
      </w:r>
      <w:proofErr w:type="spellStart"/>
      <w:r w:rsidR="0063740A"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63740A" w:rsidRPr="0063740A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="0063740A"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63740A" w:rsidRPr="0063740A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="0063740A" w:rsidRPr="0063740A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="0063740A" w:rsidRPr="0063740A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="0063740A" w:rsidRPr="0063740A">
        <w:rPr>
          <w:rFonts w:ascii="Angsana New" w:hAnsi="Angsana New" w:hint="cs"/>
          <w:sz w:val="30"/>
          <w:szCs w:val="30"/>
          <w:cs/>
        </w:rPr>
        <w:t xml:space="preserve"> </w:t>
      </w:r>
      <w:r w:rsidR="0063740A">
        <w:rPr>
          <w:rFonts w:ascii="Angsana New" w:hAnsi="Angsana New" w:hint="cs"/>
          <w:sz w:val="30"/>
          <w:szCs w:val="30"/>
          <w:cs/>
        </w:rPr>
        <w:t>ซึ่งเป็น</w:t>
      </w:r>
      <w:r w:rsidR="0063740A" w:rsidRPr="0063740A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206B1A" w:rsidRPr="0063740A" w:rsidRDefault="00206B1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06B1A" w:rsidRPr="0063740A" w:rsidRDefault="00206B1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40A">
        <w:rPr>
          <w:rFonts w:ascii="Angsana New" w:hAnsi="Angsana New"/>
          <w:i/>
          <w:iCs/>
          <w:sz w:val="30"/>
          <w:szCs w:val="30"/>
        </w:rPr>
        <w:t>Service Level Agreement</w:t>
      </w:r>
    </w:p>
    <w:p w:rsidR="00206B1A" w:rsidRPr="0063740A" w:rsidRDefault="00206B1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206B1A" w:rsidRDefault="00206B1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3740A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 xml:space="preserve"> จำกัด</w:t>
      </w:r>
      <w:r w:rsidRPr="0063740A">
        <w:rPr>
          <w:rFonts w:ascii="Angsana New" w:hAnsi="Angsana New" w:hint="cs"/>
          <w:sz w:val="30"/>
          <w:szCs w:val="30"/>
          <w:cs/>
        </w:rPr>
        <w:t xml:space="preserve">เข้าทำสัญญา </w:t>
      </w:r>
      <w:r w:rsidRPr="0063740A">
        <w:rPr>
          <w:rFonts w:ascii="Angsana New" w:hAnsi="Angsana New"/>
          <w:sz w:val="30"/>
          <w:szCs w:val="30"/>
        </w:rPr>
        <w:t xml:space="preserve">Service Level Agreement </w:t>
      </w:r>
      <w:r w:rsidRPr="0063740A">
        <w:rPr>
          <w:rFonts w:ascii="Angsana New" w:hAnsi="Angsana New" w:hint="cs"/>
          <w:sz w:val="30"/>
          <w:szCs w:val="30"/>
          <w:cs/>
        </w:rPr>
        <w:t>กับบริษัท วี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 xml:space="preserve"> </w:t>
      </w:r>
      <w:r w:rsidRPr="0063740A">
        <w:rPr>
          <w:rFonts w:ascii="Angsana New" w:hAnsi="Angsana New" w:hint="cs"/>
          <w:sz w:val="30"/>
          <w:szCs w:val="30"/>
          <w:cs/>
        </w:rPr>
        <w:t>เซอร์วิส</w:t>
      </w:r>
      <w:proofErr w:type="spellStart"/>
      <w:r w:rsidRPr="0063740A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63740A">
        <w:rPr>
          <w:rFonts w:ascii="Angsana New" w:hAnsi="Angsana New"/>
          <w:sz w:val="30"/>
          <w:szCs w:val="30"/>
        </w:rPr>
        <w:t xml:space="preserve"> </w:t>
      </w:r>
      <w:r w:rsidRPr="0063740A">
        <w:rPr>
          <w:rFonts w:ascii="Angsana New" w:hAnsi="Angsana New"/>
          <w:sz w:val="30"/>
          <w:szCs w:val="30"/>
          <w:cs/>
        </w:rPr>
        <w:t>(ประเทศไทย) จำกัด</w:t>
      </w:r>
      <w:r w:rsidR="00F657F5">
        <w:rPr>
          <w:rFonts w:ascii="Angsana New" w:hAnsi="Angsana New" w:hint="cs"/>
          <w:sz w:val="30"/>
          <w:szCs w:val="30"/>
          <w:cs/>
        </w:rPr>
        <w:t xml:space="preserve"> โดยให้</w:t>
      </w:r>
      <w:r w:rsidRPr="0063740A">
        <w:rPr>
          <w:rFonts w:ascii="Angsana New" w:hAnsi="Angsana New" w:hint="cs"/>
          <w:sz w:val="30"/>
          <w:szCs w:val="30"/>
          <w:cs/>
        </w:rPr>
        <w:t>สิทธิในการให้บริการแก่ บริษัท วี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6374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63740A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63740A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63740A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63740A">
        <w:rPr>
          <w:rFonts w:ascii="Angsana New" w:hAnsi="Angsana New" w:hint="cs"/>
          <w:sz w:val="30"/>
          <w:szCs w:val="30"/>
          <w:cs/>
        </w:rPr>
        <w:t xml:space="preserve"> </w:t>
      </w:r>
      <w:r w:rsidR="00F3082C">
        <w:rPr>
          <w:rFonts w:ascii="Angsana New" w:hAnsi="Angsana New" w:hint="cs"/>
          <w:sz w:val="30"/>
          <w:szCs w:val="30"/>
          <w:cs/>
        </w:rPr>
        <w:t>ซึ่งมี</w:t>
      </w:r>
      <w:r w:rsidRPr="0063740A">
        <w:rPr>
          <w:rFonts w:ascii="Angsana New" w:hAnsi="Angsana New"/>
          <w:sz w:val="30"/>
          <w:szCs w:val="30"/>
          <w:cs/>
        </w:rPr>
        <w:t>การแบ่งสัดส่วนรายได้กันในแต่ละสัญญาของแต่ละประเภทในอัตราที่ตกลงกัน</w:t>
      </w:r>
      <w:r w:rsidR="00BA2BB0">
        <w:rPr>
          <w:rFonts w:ascii="Angsana New" w:hAnsi="Angsana New" w:hint="cs"/>
          <w:sz w:val="30"/>
          <w:szCs w:val="30"/>
          <w:cs/>
        </w:rPr>
        <w:t xml:space="preserve"> </w:t>
      </w:r>
      <w:r w:rsidRPr="0063740A">
        <w:rPr>
          <w:rFonts w:ascii="Angsana New" w:hAnsi="Angsana New"/>
          <w:sz w:val="30"/>
          <w:szCs w:val="30"/>
          <w:cs/>
        </w:rPr>
        <w:t>สัญญามีกำหนด</w:t>
      </w:r>
      <w:r w:rsidR="00F3082C">
        <w:rPr>
          <w:rFonts w:ascii="Angsana New" w:hAnsi="Angsana New" w:hint="cs"/>
          <w:sz w:val="30"/>
          <w:szCs w:val="30"/>
          <w:cs/>
        </w:rPr>
        <w:t>ร</w:t>
      </w:r>
      <w:r w:rsidRPr="0063740A">
        <w:rPr>
          <w:rFonts w:ascii="Angsana New" w:hAnsi="Angsana New"/>
          <w:sz w:val="30"/>
          <w:szCs w:val="30"/>
          <w:cs/>
        </w:rPr>
        <w:t xml:space="preserve">ะยะเวลาตั้งแต่วันที่ </w:t>
      </w:r>
      <w:r w:rsidRPr="0063740A">
        <w:rPr>
          <w:rFonts w:ascii="Angsana New" w:hAnsi="Angsana New"/>
          <w:sz w:val="30"/>
          <w:szCs w:val="30"/>
        </w:rPr>
        <w:t xml:space="preserve">1 </w:t>
      </w:r>
      <w:r w:rsidRPr="0063740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63740A">
        <w:rPr>
          <w:rFonts w:ascii="Angsana New" w:hAnsi="Angsana New"/>
          <w:sz w:val="30"/>
          <w:szCs w:val="30"/>
        </w:rPr>
        <w:t xml:space="preserve">2560 </w:t>
      </w:r>
      <w:r w:rsidR="00F3082C">
        <w:rPr>
          <w:rFonts w:ascii="Angsana New" w:hAnsi="Angsana New"/>
          <w:sz w:val="30"/>
          <w:szCs w:val="30"/>
          <w:cs/>
        </w:rPr>
        <w:t>ถึงวัน</w:t>
      </w:r>
      <w:r w:rsidR="00F3082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63740A">
        <w:rPr>
          <w:rFonts w:ascii="Angsana New" w:hAnsi="Angsana New"/>
          <w:sz w:val="30"/>
          <w:szCs w:val="30"/>
        </w:rPr>
        <w:t xml:space="preserve">31 </w:t>
      </w:r>
      <w:r w:rsidRPr="0063740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3740A">
        <w:rPr>
          <w:rFonts w:ascii="Angsana New" w:hAnsi="Angsana New"/>
          <w:sz w:val="30"/>
          <w:szCs w:val="30"/>
        </w:rPr>
        <w:t>2562</w:t>
      </w:r>
    </w:p>
    <w:p w:rsidR="0063740A" w:rsidRDefault="0063740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63740A" w:rsidRPr="00AC1955" w:rsidRDefault="0063740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63740A" w:rsidRDefault="0063740A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F3082C" w:rsidRDefault="00F308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F3082C" w:rsidRDefault="00F308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FB2A4E" w:rsidRPr="00AC1955" w:rsidRDefault="00FB2A4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lastRenderedPageBreak/>
        <w:t>การทำสัญญาค้ำประกันหนี้</w:t>
      </w:r>
      <w:r w:rsidR="00856ADC" w:rsidRPr="00AC1955">
        <w:rPr>
          <w:rFonts w:ascii="Angsana New" w:hAnsi="Angsana New"/>
          <w:i/>
          <w:iCs/>
          <w:sz w:val="30"/>
          <w:szCs w:val="30"/>
          <w:cs/>
        </w:rPr>
        <w:t>สินทางการค้า</w:t>
      </w:r>
    </w:p>
    <w:p w:rsidR="00440C52" w:rsidRPr="00AC1955" w:rsidRDefault="00440C5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:rsidR="004C532C" w:rsidRPr="00AC1955" w:rsidRDefault="004C532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1955">
        <w:rPr>
          <w:rFonts w:ascii="Angsana New" w:hAnsi="Angsana New"/>
          <w:sz w:val="30"/>
          <w:szCs w:val="30"/>
          <w:cs/>
        </w:rPr>
        <w:t>บริษัทเข้าทำสัญญาค้ำประกันหนี้สินทางการค้าของ 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จำกัดโดยร่วมกับ 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(ประเทศไทย) จำกัด ออกหนังสือค้ำประกันในหนี้สินทางการค้าของ บริษัท 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 ที่มี</w:t>
      </w:r>
      <w:r w:rsidR="00DB189F" w:rsidRPr="00AC1955">
        <w:rPr>
          <w:rFonts w:ascii="Angsana New" w:hAnsi="Angsana New" w:hint="cs"/>
          <w:sz w:val="30"/>
          <w:szCs w:val="30"/>
          <w:cs/>
        </w:rPr>
        <w:t>ต่อเจ้าหนี้การค้า</w:t>
      </w:r>
      <w:r w:rsidR="00A919A6" w:rsidRPr="00AC1955">
        <w:rPr>
          <w:rFonts w:ascii="Angsana New" w:hAnsi="Angsana New" w:hint="cs"/>
          <w:sz w:val="30"/>
          <w:szCs w:val="30"/>
          <w:cs/>
        </w:rPr>
        <w:t>บาง</w:t>
      </w:r>
      <w:r w:rsidRPr="00AC1955">
        <w:rPr>
          <w:rFonts w:ascii="Angsana New" w:hAnsi="Angsana New" w:hint="cs"/>
          <w:sz w:val="30"/>
          <w:szCs w:val="30"/>
          <w:cs/>
        </w:rPr>
        <w:t>ราย</w:t>
      </w:r>
      <w:r w:rsidRPr="00AC1955">
        <w:rPr>
          <w:rFonts w:ascii="Angsana New" w:hAnsi="Angsana New"/>
          <w:sz w:val="30"/>
          <w:szCs w:val="30"/>
          <w:cs/>
        </w:rPr>
        <w:t xml:space="preserve"> โดยบริษัทมีภาระค้ำประกันในหนี้สินทางการค้าร้อยละ </w:t>
      </w:r>
      <w:r w:rsidRPr="00AC1955">
        <w:rPr>
          <w:rFonts w:ascii="Angsana New" w:hAnsi="Angsana New"/>
          <w:sz w:val="30"/>
          <w:szCs w:val="30"/>
        </w:rPr>
        <w:t xml:space="preserve">51 </w:t>
      </w:r>
      <w:r w:rsidR="00927664" w:rsidRPr="00AC1955">
        <w:rPr>
          <w:rFonts w:ascii="Angsana New" w:hAnsi="Angsana New"/>
          <w:sz w:val="30"/>
          <w:szCs w:val="30"/>
          <w:cs/>
        </w:rPr>
        <w:t>ตามสัดส่วนการถือหุ้นในบริษัท</w:t>
      </w:r>
      <w:r w:rsidR="00927664" w:rsidRPr="00AC1955">
        <w:rPr>
          <w:rFonts w:ascii="Angsana New" w:hAnsi="Angsana New"/>
          <w:sz w:val="30"/>
          <w:szCs w:val="30"/>
        </w:rPr>
        <w:t xml:space="preserve">         </w:t>
      </w:r>
      <w:r w:rsidRPr="00AC1955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 xml:space="preserve"> จำกัด</w:t>
      </w:r>
    </w:p>
    <w:p w:rsidR="00637A60" w:rsidRPr="00AC1955" w:rsidRDefault="00637A6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18A0" w:rsidRPr="00AC1955" w:rsidRDefault="006A772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4C532C" w:rsidRPr="00AC1955">
        <w:rPr>
          <w:rFonts w:ascii="Angsana New" w:hAnsi="Angsana New"/>
          <w:b/>
          <w:bCs/>
          <w:sz w:val="30"/>
          <w:szCs w:val="30"/>
        </w:rPr>
        <w:tab/>
      </w:r>
      <w:r w:rsidR="00E918A0" w:rsidRPr="00AC1955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:rsidR="00E918A0" w:rsidRPr="00AC1955" w:rsidRDefault="00E918A0" w:rsidP="006A772E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918A0" w:rsidRDefault="00E918A0" w:rsidP="006A77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1955">
        <w:rPr>
          <w:rFonts w:ascii="Angsana New" w:hAnsi="Angsana New" w:hint="cs"/>
          <w:sz w:val="30"/>
          <w:szCs w:val="30"/>
          <w:cs/>
          <w:lang w:val="x-none" w:eastAsia="x-none"/>
        </w:rPr>
        <w:t>ณ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  <w:lang w:val="x-none" w:eastAsia="x-none"/>
        </w:rPr>
        <w:t>วันที่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6C6FB9">
        <w:rPr>
          <w:rFonts w:ascii="Angsana New" w:hAnsi="Angsana New"/>
          <w:sz w:val="30"/>
          <w:szCs w:val="30"/>
          <w:cs/>
          <w:lang w:val="x-none" w:eastAsia="x-none"/>
        </w:rPr>
        <w:t>30 กันยายน</w:t>
      </w:r>
      <w:r w:rsidRPr="00AC1955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>25</w:t>
      </w:r>
      <w:r w:rsidRPr="00AC1955">
        <w:rPr>
          <w:rFonts w:ascii="Angsana New" w:hAnsi="Angsana New"/>
          <w:sz w:val="30"/>
          <w:szCs w:val="30"/>
          <w:lang w:eastAsia="x-none"/>
        </w:rPr>
        <w:t>60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  <w:lang w:val="x-none" w:eastAsia="x-none"/>
        </w:rPr>
        <w:t>เงินฝากออมทรัพย์และเงินฝากประจำในงบการเงินรวมและงบการเงินเฉพาะกิจการจำนวน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/>
          <w:sz w:val="30"/>
          <w:szCs w:val="30"/>
          <w:lang w:eastAsia="x-none"/>
        </w:rPr>
        <w:t>2</w:t>
      </w:r>
      <w:r w:rsidR="00D13041">
        <w:rPr>
          <w:rFonts w:ascii="Angsana New" w:hAnsi="Angsana New"/>
          <w:sz w:val="30"/>
          <w:szCs w:val="30"/>
          <w:lang w:eastAsia="x-none"/>
        </w:rPr>
        <w:t>1</w:t>
      </w:r>
      <w:r w:rsidRPr="00AC1955">
        <w:rPr>
          <w:rFonts w:ascii="Angsana New" w:hAnsi="Angsana New"/>
          <w:sz w:val="30"/>
          <w:szCs w:val="30"/>
          <w:lang w:eastAsia="x-none"/>
        </w:rPr>
        <w:t>.</w:t>
      </w:r>
      <w:r w:rsidR="00D13041">
        <w:rPr>
          <w:rFonts w:ascii="Angsana New" w:hAnsi="Angsana New"/>
          <w:sz w:val="30"/>
          <w:szCs w:val="30"/>
          <w:lang w:eastAsia="x-none"/>
        </w:rPr>
        <w:t>8</w:t>
      </w:r>
      <w:r w:rsidRPr="00AC1955">
        <w:rPr>
          <w:rFonts w:ascii="Angsana New" w:hAnsi="Angsana New"/>
          <w:sz w:val="30"/>
          <w:szCs w:val="30"/>
          <w:lang w:eastAsia="x-none"/>
        </w:rPr>
        <w:t>5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  <w:lang w:val="x-none" w:eastAsia="x-none"/>
        </w:rPr>
        <w:t>ล้าน</w:t>
      </w:r>
      <w:r w:rsidRPr="00AC1955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Pr="00AC1955">
        <w:rPr>
          <w:rFonts w:ascii="Angsana New" w:hAnsi="Angsana New"/>
          <w:i/>
          <w:iCs/>
          <w:sz w:val="30"/>
          <w:szCs w:val="30"/>
          <w:lang w:eastAsia="x-none"/>
        </w:rPr>
        <w:t xml:space="preserve">31 </w:t>
      </w:r>
      <w:r w:rsidRPr="00AC1955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Pr="00AC1955">
        <w:rPr>
          <w:rFonts w:ascii="Angsana New" w:hAnsi="Angsana New"/>
          <w:i/>
          <w:iCs/>
          <w:sz w:val="30"/>
          <w:szCs w:val="30"/>
          <w:lang w:eastAsia="x-none"/>
        </w:rPr>
        <w:t>2559</w:t>
      </w:r>
      <w:r w:rsidRPr="00AC1955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: </w:t>
      </w:r>
      <w:r w:rsidRPr="00AC1955">
        <w:rPr>
          <w:rFonts w:ascii="Angsana New" w:hAnsi="Angsana New"/>
          <w:i/>
          <w:iCs/>
          <w:sz w:val="30"/>
          <w:szCs w:val="30"/>
          <w:lang w:eastAsia="x-none"/>
        </w:rPr>
        <w:t>4.86</w:t>
      </w:r>
      <w:r w:rsidRPr="00AC1955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 </w:t>
      </w:r>
      <w:r w:rsidRPr="00AC1955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ล้านบาท</w:t>
      </w:r>
      <w:r w:rsidRPr="00AC1955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)</w:t>
      </w:r>
      <w:r w:rsidRPr="00AC1955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70B08">
        <w:rPr>
          <w:rFonts w:ascii="Angsana New" w:hAnsi="Angsana New" w:hint="cs"/>
          <w:sz w:val="30"/>
          <w:szCs w:val="30"/>
          <w:cs/>
          <w:lang w:val="x-none" w:eastAsia="x-none"/>
        </w:rPr>
        <w:t>ได้ใช้เป็นหลักประกัน</w:t>
      </w:r>
      <w:r w:rsidRPr="00AC1955">
        <w:rPr>
          <w:rFonts w:ascii="Angsana New" w:hAnsi="Angsana New" w:hint="cs"/>
          <w:sz w:val="30"/>
          <w:szCs w:val="30"/>
          <w:cs/>
          <w:lang w:val="x-none" w:eastAsia="x-none"/>
        </w:rPr>
        <w:t>สำหรับ</w:t>
      </w:r>
      <w:r w:rsidR="00170B08">
        <w:rPr>
          <w:rFonts w:ascii="Angsana New" w:hAnsi="Angsana New" w:hint="cs"/>
          <w:sz w:val="30"/>
          <w:szCs w:val="30"/>
          <w:cs/>
          <w:lang w:eastAsia="x-none"/>
        </w:rPr>
        <w:t>วงเงินเบิกเกินบัญชี</w:t>
      </w:r>
      <w:r w:rsidRPr="00AC1955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  <w:lang w:eastAsia="x-none"/>
        </w:rPr>
        <w:t>วงเงินกู้ยืมระยะสั้น</w:t>
      </w:r>
      <w:r w:rsidR="0032100D" w:rsidRPr="00AC1955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  <w:lang w:eastAsia="x-none"/>
        </w:rPr>
        <w:t>ภาระผูกพันและหนี้สินที่อาจเกิดขึ้น</w:t>
      </w:r>
    </w:p>
    <w:p w:rsidR="00C14DEB" w:rsidRDefault="00C14DE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C6792" w:rsidRDefault="006A772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E918A0" w:rsidRPr="00AC1955">
        <w:rPr>
          <w:rFonts w:ascii="Angsana New" w:hAnsi="Angsana New"/>
          <w:b/>
          <w:bCs/>
          <w:sz w:val="30"/>
          <w:szCs w:val="30"/>
        </w:rPr>
        <w:tab/>
      </w:r>
      <w:r w:rsidR="005032A3" w:rsidRPr="00AC1955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AF6547" w:rsidRPr="00AC195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5032A3" w:rsidRPr="00AC195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C1234E" w:rsidRPr="00111814" w:rsidRDefault="00C1234E" w:rsidP="006A77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95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1062"/>
        <w:gridCol w:w="18"/>
        <w:gridCol w:w="18"/>
        <w:gridCol w:w="200"/>
        <w:gridCol w:w="36"/>
        <w:gridCol w:w="8"/>
        <w:gridCol w:w="1070"/>
        <w:gridCol w:w="18"/>
        <w:gridCol w:w="54"/>
        <w:gridCol w:w="198"/>
        <w:gridCol w:w="10"/>
        <w:gridCol w:w="28"/>
        <w:gridCol w:w="1060"/>
        <w:gridCol w:w="18"/>
        <w:gridCol w:w="218"/>
        <w:gridCol w:w="34"/>
        <w:gridCol w:w="18"/>
        <w:gridCol w:w="1152"/>
        <w:gridCol w:w="236"/>
      </w:tblGrid>
      <w:tr w:rsidR="00EC6792" w:rsidRPr="00AC1955" w:rsidTr="00127D5E">
        <w:trPr>
          <w:gridAfter w:val="1"/>
          <w:wAfter w:w="236" w:type="dxa"/>
          <w:tblHeader/>
        </w:trPr>
        <w:tc>
          <w:tcPr>
            <w:tcW w:w="2970" w:type="dxa"/>
          </w:tcPr>
          <w:p w:rsidR="00EC6792" w:rsidRPr="00AC1955" w:rsidRDefault="00EC6792" w:rsidP="006A772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7"/>
          </w:tcPr>
          <w:p w:rsidR="00EC6792" w:rsidRPr="00AC1955" w:rsidRDefault="00EC679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EC6792" w:rsidRPr="00AC1955" w:rsidRDefault="00EC679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8"/>
          </w:tcPr>
          <w:p w:rsidR="00EC6792" w:rsidRPr="00AC1955" w:rsidRDefault="00EC679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792" w:rsidRPr="00AC1955" w:rsidTr="00127D5E">
        <w:trPr>
          <w:gridAfter w:val="1"/>
          <w:wAfter w:w="236" w:type="dxa"/>
          <w:tblHeader/>
        </w:trPr>
        <w:tc>
          <w:tcPr>
            <w:tcW w:w="2970" w:type="dxa"/>
          </w:tcPr>
          <w:p w:rsidR="00EC6792" w:rsidRPr="00AC1955" w:rsidRDefault="00EC6792" w:rsidP="006A772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91081E" w:rsidRPr="00AC1955" w:rsidRDefault="0091081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EC6792" w:rsidRPr="00AC1955" w:rsidRDefault="0004267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EC6792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52C9F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735F55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:rsidR="00A60E25" w:rsidRPr="00AC1955" w:rsidRDefault="00052C9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735F55"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="00735F55"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:rsidR="00EC6792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52C9F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735F55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A60E25" w:rsidRPr="00AC1955" w:rsidRDefault="00052C9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="00735F55"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C6792" w:rsidRPr="00AC1955" w:rsidTr="00127D5E">
        <w:trPr>
          <w:gridAfter w:val="1"/>
          <w:wAfter w:w="236" w:type="dxa"/>
          <w:tblHeader/>
        </w:trPr>
        <w:tc>
          <w:tcPr>
            <w:tcW w:w="2970" w:type="dxa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6792" w:rsidRPr="00AC1955" w:rsidRDefault="00EC679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18"/>
          </w:tcPr>
          <w:p w:rsidR="00EC6792" w:rsidRPr="00AC1955" w:rsidRDefault="00052C9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0A4DBC"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="00EC6792"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3EF2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363EF2" w:rsidRPr="00AC1955" w:rsidRDefault="00363EF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363EF2" w:rsidRPr="00AC1955" w:rsidRDefault="00363EF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3EF2" w:rsidRPr="00AC1955" w:rsidRDefault="00363EF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363EF2" w:rsidRPr="00AC1955" w:rsidRDefault="00363EF2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363EF2" w:rsidRPr="00AC1955" w:rsidRDefault="00363EF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:rsidR="00363EF2" w:rsidRPr="00AC1955" w:rsidRDefault="00363EF2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363EF2" w:rsidRPr="00AC1955" w:rsidRDefault="00363EF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3"/>
          </w:tcPr>
          <w:p w:rsidR="00363EF2" w:rsidRPr="00AC1955" w:rsidRDefault="00363EF2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363EF2" w:rsidRPr="00AC1955" w:rsidRDefault="00363EF2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63EF2" w:rsidRPr="00AC1955" w:rsidRDefault="00363EF2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697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F30697" w:rsidRPr="00AC1955" w:rsidRDefault="00F306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</w:tcPr>
          <w:p w:rsidR="00F30697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F30697" w:rsidRPr="00AC1955" w:rsidRDefault="00F306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30697" w:rsidRPr="00AC1955" w:rsidRDefault="00883BA0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14,950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25,772 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F30697" w:rsidRPr="00AC1955" w:rsidRDefault="00054102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883BA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F30697" w:rsidRPr="00AC1955" w:rsidRDefault="00F30697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356 </w:t>
            </w:r>
          </w:p>
        </w:tc>
      </w:tr>
      <w:tr w:rsidR="00F30697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F30697" w:rsidRPr="00AC1955" w:rsidRDefault="00F306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F30697" w:rsidRPr="00AC1955" w:rsidRDefault="00F306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0697" w:rsidRPr="00AC1955" w:rsidRDefault="00F306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0697" w:rsidRPr="00AC1955" w:rsidRDefault="00883BA0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141,826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0697" w:rsidRPr="00AC1955" w:rsidRDefault="00424878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197,</w:t>
            </w:r>
            <w:r w:rsidRPr="00AC1955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111</w:t>
            </w:r>
            <w:r w:rsidR="00F30697"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0697" w:rsidRPr="00AC1955" w:rsidRDefault="00883BA0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67,792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F30697" w:rsidRPr="00AC1955" w:rsidRDefault="00F306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F30697" w:rsidRPr="00AC1955" w:rsidRDefault="00084866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184,964</w:t>
            </w:r>
            <w:r w:rsidR="00F30697"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31F90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231F90" w:rsidRPr="00AC1955" w:rsidRDefault="00231F9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231F90" w:rsidRPr="00AC1955" w:rsidRDefault="00231F9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31F90" w:rsidRPr="00AC1955" w:rsidRDefault="00231F9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1F90" w:rsidRPr="00AC1955" w:rsidRDefault="00883BA0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156,776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231F90" w:rsidRPr="00AC1955" w:rsidRDefault="00231F9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90" w:rsidRPr="00AC1955" w:rsidRDefault="00F57F2C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222,883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231F90" w:rsidRPr="00AC1955" w:rsidRDefault="00231F9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1F90" w:rsidRPr="00AC1955" w:rsidRDefault="00883BA0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67,963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231F90" w:rsidRPr="00AC1955" w:rsidRDefault="00231F9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231F90" w:rsidRPr="00AC1955" w:rsidRDefault="00084866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185,320</w:t>
            </w:r>
            <w:r w:rsidR="00231F90"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52026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B52026" w:rsidRPr="00AC1955" w:rsidRDefault="00B5202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B52026" w:rsidRPr="00AC1955" w:rsidRDefault="00B5202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52026" w:rsidRPr="00AC1955" w:rsidRDefault="00B5202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026" w:rsidRPr="00AC1955" w:rsidRDefault="00883BA0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B52026" w:rsidRPr="00AC1955" w:rsidRDefault="00B52026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026" w:rsidRPr="00AC1955" w:rsidRDefault="00B52026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(161)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B52026" w:rsidRPr="00AC1955" w:rsidRDefault="00B52026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026" w:rsidRPr="00AC1955" w:rsidRDefault="00B52026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3B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B52026" w:rsidRPr="00AC1955" w:rsidRDefault="00B52026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B52026" w:rsidRPr="00AC1955" w:rsidRDefault="00B52026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(161)</w:t>
            </w:r>
          </w:p>
        </w:tc>
      </w:tr>
      <w:tr w:rsidR="00231F90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231F90" w:rsidRPr="00AC1955" w:rsidRDefault="00231F9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231F90" w:rsidRPr="00AC1955" w:rsidRDefault="00231F9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31F90" w:rsidRPr="00AC1955" w:rsidRDefault="00231F9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F90" w:rsidRPr="00AC1955" w:rsidRDefault="00883BA0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156,776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231F90" w:rsidRPr="00AC1955" w:rsidRDefault="00231F9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F90" w:rsidRPr="00AC1955" w:rsidRDefault="00424878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</w:t>
            </w:r>
            <w:r w:rsidR="00716049" w:rsidRPr="00AC195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22</w:t>
            </w:r>
            <w:r w:rsidR="00716049"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722</w:t>
            </w:r>
            <w:r w:rsidR="00231F90"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231F90" w:rsidRPr="00AC1955" w:rsidRDefault="00231F9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1F90" w:rsidRPr="00AC1955" w:rsidRDefault="00883BA0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67,963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231F90" w:rsidRPr="00AC1955" w:rsidRDefault="00231F9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1F90" w:rsidRPr="00AC1955" w:rsidRDefault="00084866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185,159</w:t>
            </w:r>
            <w:r w:rsidR="00231F90"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735F55" w:rsidRPr="00AC1955" w:rsidTr="00FC7BEC">
        <w:trPr>
          <w:gridAfter w:val="1"/>
          <w:wAfter w:w="236" w:type="dxa"/>
        </w:trPr>
        <w:tc>
          <w:tcPr>
            <w:tcW w:w="2970" w:type="dxa"/>
          </w:tcPr>
          <w:p w:rsidR="00B503FF" w:rsidRPr="00AC1955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35F55" w:rsidRPr="00AC1955" w:rsidRDefault="00735F5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735F55" w:rsidRPr="00AC1955" w:rsidRDefault="00735F5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735F55" w:rsidRPr="00AC1955" w:rsidRDefault="00735F55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</w:tcPr>
          <w:p w:rsidR="00735F55" w:rsidRPr="00AC1955" w:rsidRDefault="00735F55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:rsidR="00735F55" w:rsidRPr="00AC1955" w:rsidRDefault="00735F55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735F55" w:rsidRPr="00AC1955" w:rsidRDefault="00735F5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</w:tcPr>
          <w:p w:rsidR="00735F55" w:rsidRPr="00AC1955" w:rsidRDefault="00735F55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735F55" w:rsidRPr="00AC1955" w:rsidRDefault="00735F55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735F55" w:rsidRPr="00AC1955" w:rsidRDefault="00735F55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A0A7D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BA0A7D" w:rsidRPr="00AC1955" w:rsidRDefault="00BA0A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</w:tcPr>
          <w:p w:rsidR="00BA0A7D" w:rsidRPr="00AC1955" w:rsidRDefault="00BA0A7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A0A7D" w:rsidRPr="00AC1955" w:rsidRDefault="00BA0A7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A0A7D" w:rsidRPr="00AC1955" w:rsidRDefault="00BA0A7D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</w:tcPr>
          <w:p w:rsidR="00BA0A7D" w:rsidRPr="00AC1955" w:rsidRDefault="00BA0A7D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:rsidR="00BA0A7D" w:rsidRPr="00AC1955" w:rsidRDefault="00BA0A7D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BA0A7D" w:rsidRPr="00AC1955" w:rsidRDefault="00BA0A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</w:tcPr>
          <w:p w:rsidR="00BA0A7D" w:rsidRPr="00AC1955" w:rsidRDefault="00BA0A7D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BA0A7D" w:rsidRPr="00AC1955" w:rsidRDefault="00BA0A7D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A0A7D" w:rsidRPr="00AC1955" w:rsidRDefault="00BA0A7D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5,632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9,177 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A772E" w:rsidRPr="00AC1955" w:rsidRDefault="006A772E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20,385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20,416 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15,120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7,396 </w:t>
            </w: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26,017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29,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593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15,120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7,396</w:t>
            </w:r>
          </w:p>
        </w:tc>
      </w:tr>
      <w:tr w:rsidR="006A772E" w:rsidRPr="00AC1955" w:rsidTr="00170B08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70B08" w:rsidRPr="00AC1955" w:rsidTr="00170B08">
        <w:trPr>
          <w:gridAfter w:val="1"/>
          <w:wAfter w:w="236" w:type="dxa"/>
        </w:trPr>
        <w:tc>
          <w:tcPr>
            <w:tcW w:w="2970" w:type="dxa"/>
          </w:tcPr>
          <w:p w:rsidR="00170B08" w:rsidRPr="00AC1955" w:rsidRDefault="00170B0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70B08" w:rsidRPr="00AC1955" w:rsidRDefault="00170B0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70B08" w:rsidRPr="00AC1955" w:rsidRDefault="00170B0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70B08" w:rsidRPr="00AC1955" w:rsidRDefault="00170B08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170B08" w:rsidRPr="00AC1955" w:rsidRDefault="00170B08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:rsidR="00170B08" w:rsidRPr="00AC1955" w:rsidRDefault="00170B08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170B08" w:rsidRPr="00AC1955" w:rsidRDefault="00170B08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170B08" w:rsidRPr="00AC1955" w:rsidRDefault="00170B08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170B08" w:rsidRPr="00AC1955" w:rsidRDefault="00170B08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70B08" w:rsidRPr="00AC1955" w:rsidRDefault="00170B08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lastRenderedPageBreak/>
              <w:t>ลูกหนี้</w:t>
            </w:r>
            <w:r w:rsidRPr="00AC1955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AC1955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gridSpan w:val="3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6A772E" w:rsidRPr="00AC1955" w:rsidRDefault="006A772E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C1955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C1955">
              <w:rPr>
                <w:rFonts w:ascii="Angsana New" w:eastAsia="Batang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10" w:type="dxa"/>
          </w:tcPr>
          <w:p w:rsidR="006A772E" w:rsidRPr="00AC1955" w:rsidRDefault="00FC7BE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2,035</w:t>
            </w:r>
          </w:p>
        </w:tc>
        <w:tc>
          <w:tcPr>
            <w:tcW w:w="236" w:type="dxa"/>
            <w:gridSpan w:val="3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485 </w:t>
            </w:r>
          </w:p>
        </w:tc>
        <w:tc>
          <w:tcPr>
            <w:tcW w:w="270" w:type="dxa"/>
            <w:gridSpan w:val="3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1,345</w:t>
            </w:r>
          </w:p>
        </w:tc>
        <w:tc>
          <w:tcPr>
            <w:tcW w:w="270" w:type="dxa"/>
            <w:gridSpan w:val="3"/>
            <w:vAlign w:val="bottom"/>
          </w:tcPr>
          <w:p w:rsidR="006A772E" w:rsidRPr="00AC1955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1,409 </w:t>
            </w: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C1955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85,754</w:t>
            </w:r>
          </w:p>
        </w:tc>
        <w:tc>
          <w:tcPr>
            <w:tcW w:w="236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74,121</w:t>
            </w: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79,227</w:t>
            </w: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70,064</w:t>
            </w: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87,789</w:t>
            </w:r>
          </w:p>
        </w:tc>
        <w:tc>
          <w:tcPr>
            <w:tcW w:w="236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74,606</w:t>
            </w: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80,572</w:t>
            </w: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71,473 </w:t>
            </w: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3780" w:type="dxa"/>
            <w:gridSpan w:val="2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27D5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  <w:lang w:eastAsia="zh-CN"/>
              </w:rPr>
              <w:t xml:space="preserve">  </w:t>
            </w:r>
            <w:r w:rsidRPr="00127D5E">
              <w:rPr>
                <w:rFonts w:ascii="Angsana New" w:eastAsia="Batang" w:hAnsi="Angsana New"/>
                <w:b/>
                <w:bCs/>
                <w:sz w:val="30"/>
                <w:szCs w:val="30"/>
                <w:cs/>
                <w:lang w:eastAsia="zh-CN"/>
              </w:rPr>
              <w:t>รวมลูกหนี้การค้าและลูกหนี้</w:t>
            </w:r>
            <w:r w:rsidRPr="00127D5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  <w:lang w:eastAsia="zh-CN"/>
              </w:rPr>
              <w:t>หมุนเวียน</w:t>
            </w:r>
            <w:r w:rsidRPr="00127D5E">
              <w:rPr>
                <w:rFonts w:ascii="Angsana New" w:eastAsia="Batang" w:hAnsi="Angsana New"/>
                <w:b/>
                <w:bCs/>
                <w:sz w:val="30"/>
                <w:szCs w:val="30"/>
                <w:cs/>
                <w:lang w:eastAsia="zh-CN"/>
              </w:rPr>
              <w:t>อื่น</w:t>
            </w:r>
          </w:p>
        </w:tc>
        <w:tc>
          <w:tcPr>
            <w:tcW w:w="270" w:type="dxa"/>
          </w:tcPr>
          <w:p w:rsidR="006A772E" w:rsidRPr="00127D5E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270,582</w:t>
            </w:r>
          </w:p>
        </w:tc>
        <w:tc>
          <w:tcPr>
            <w:tcW w:w="236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326,921</w:t>
            </w: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bottom w:val="doub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163,655</w:t>
            </w:r>
          </w:p>
        </w:tc>
        <w:tc>
          <w:tcPr>
            <w:tcW w:w="270" w:type="dxa"/>
            <w:gridSpan w:val="3"/>
            <w:vAlign w:val="bottom"/>
          </w:tcPr>
          <w:p w:rsidR="006A772E" w:rsidRPr="00127D5E" w:rsidRDefault="006A772E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:rsidR="006A772E" w:rsidRPr="00127D5E" w:rsidRDefault="006A772E" w:rsidP="006A772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264,028 </w:t>
            </w: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2970" w:type="dxa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double" w:sz="4" w:space="0" w:color="auto"/>
            </w:tcBorders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772E" w:rsidRPr="00AC1955" w:rsidTr="00127D5E">
        <w:trPr>
          <w:gridAfter w:val="1"/>
          <w:wAfter w:w="236" w:type="dxa"/>
          <w:tblHeader/>
        </w:trPr>
        <w:tc>
          <w:tcPr>
            <w:tcW w:w="4050" w:type="dxa"/>
            <w:gridSpan w:val="3"/>
            <w:shd w:val="clear" w:color="auto" w:fill="auto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C1955">
              <w:br w:type="page"/>
            </w:r>
            <w:r w:rsidRPr="00AC1955">
              <w:br w:type="page"/>
            </w:r>
          </w:p>
        </w:tc>
        <w:tc>
          <w:tcPr>
            <w:tcW w:w="2430" w:type="dxa"/>
            <w:gridSpan w:val="8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gridSpan w:val="3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8" w:type="dxa"/>
            <w:gridSpan w:val="7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72E" w:rsidRPr="00AC1955" w:rsidTr="00127D5E">
        <w:trPr>
          <w:gridAfter w:val="1"/>
          <w:wAfter w:w="236" w:type="dxa"/>
          <w:tblHeader/>
        </w:trPr>
        <w:tc>
          <w:tcPr>
            <w:tcW w:w="4050" w:type="dxa"/>
            <w:gridSpan w:val="3"/>
            <w:shd w:val="clear" w:color="auto" w:fill="auto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gridSpan w:val="4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2" w:type="dxa"/>
            <w:gridSpan w:val="3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6A772E" w:rsidRPr="00AC1955" w:rsidTr="00127D5E">
        <w:trPr>
          <w:gridAfter w:val="1"/>
          <w:wAfter w:w="236" w:type="dxa"/>
          <w:tblHeader/>
        </w:trPr>
        <w:tc>
          <w:tcPr>
            <w:tcW w:w="4050" w:type="dxa"/>
            <w:gridSpan w:val="3"/>
            <w:shd w:val="clear" w:color="auto" w:fill="auto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18"/>
            <w:shd w:val="clear" w:color="auto" w:fill="auto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772E" w:rsidRPr="00AC1955" w:rsidTr="00127D5E">
        <w:trPr>
          <w:gridAfter w:val="1"/>
          <w:wAfter w:w="236" w:type="dxa"/>
          <w:trHeight w:hRule="exact" w:val="362"/>
        </w:trPr>
        <w:tc>
          <w:tcPr>
            <w:tcW w:w="4050" w:type="dxa"/>
            <w:gridSpan w:val="3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098" w:type="dxa"/>
            <w:gridSpan w:val="3"/>
            <w:shd w:val="clear" w:color="auto" w:fill="auto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4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A772E" w:rsidRPr="00AC1955" w:rsidTr="00127D5E">
        <w:tc>
          <w:tcPr>
            <w:tcW w:w="4050" w:type="dxa"/>
            <w:gridSpan w:val="3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4"/>
            <w:tcBorders>
              <w:bottom w:val="double" w:sz="4" w:space="0" w:color="auto"/>
            </w:tcBorders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right="128" w:hanging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772E" w:rsidRPr="00AC1955" w:rsidTr="00127D5E">
        <w:trPr>
          <w:gridAfter w:val="1"/>
          <w:wAfter w:w="236" w:type="dxa"/>
        </w:trPr>
        <w:tc>
          <w:tcPr>
            <w:tcW w:w="4050" w:type="dxa"/>
            <w:gridSpan w:val="3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</w:tcPr>
          <w:p w:rsidR="006A772E" w:rsidRPr="00AC1955" w:rsidRDefault="006A772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6A772E" w:rsidRPr="00AC1955" w:rsidRDefault="006A772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right="128" w:hanging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:rsidR="006A772E" w:rsidRPr="00AC1955" w:rsidRDefault="006A772E" w:rsidP="006A77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127D5E" w:rsidRPr="00FC7BEC" w:rsidRDefault="00127D5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:rsidR="00FC7BEC" w:rsidRDefault="00FC7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B71680" w:rsidRDefault="00555DC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24"/>
          <w:szCs w:val="24"/>
        </w:rPr>
        <w:lastRenderedPageBreak/>
        <w:t xml:space="preserve"> </w:t>
      </w:r>
      <w:r w:rsidR="00B71680" w:rsidRPr="00AC195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844CC6" w:rsidRPr="00FC7BEC" w:rsidRDefault="00844CC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702"/>
        <w:gridCol w:w="270"/>
        <w:gridCol w:w="1062"/>
        <w:gridCol w:w="236"/>
        <w:gridCol w:w="1204"/>
        <w:gridCol w:w="270"/>
        <w:gridCol w:w="990"/>
        <w:gridCol w:w="270"/>
        <w:gridCol w:w="1260"/>
      </w:tblGrid>
      <w:tr w:rsidR="009010BD" w:rsidRPr="00AC1955" w:rsidTr="00127D5E">
        <w:trPr>
          <w:tblHeader/>
        </w:trPr>
        <w:tc>
          <w:tcPr>
            <w:tcW w:w="2970" w:type="dxa"/>
          </w:tcPr>
          <w:p w:rsidR="009010BD" w:rsidRPr="00AC1955" w:rsidRDefault="009010BD" w:rsidP="006A772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:rsidR="009010BD" w:rsidRPr="00AC1955" w:rsidRDefault="009010B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10BD" w:rsidRPr="00AC1955" w:rsidRDefault="009010B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9010BD" w:rsidRPr="00AC1955" w:rsidRDefault="009010B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010BD" w:rsidRPr="00AC1955" w:rsidRDefault="009010B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010BD" w:rsidRPr="00AC1955" w:rsidRDefault="009010B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067" w:rsidRPr="00AC1955" w:rsidTr="00127D5E">
        <w:trPr>
          <w:tblHeader/>
        </w:trPr>
        <w:tc>
          <w:tcPr>
            <w:tcW w:w="2970" w:type="dxa"/>
          </w:tcPr>
          <w:p w:rsidR="009D3067" w:rsidRPr="00AC1955" w:rsidRDefault="009D3067" w:rsidP="006A772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9D3067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D3067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9D3067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3067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D3067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9D3067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9010BD" w:rsidRPr="00AC1955" w:rsidTr="00127D5E">
        <w:trPr>
          <w:tblHeader/>
        </w:trPr>
        <w:tc>
          <w:tcPr>
            <w:tcW w:w="2970" w:type="dxa"/>
          </w:tcPr>
          <w:p w:rsidR="009010BD" w:rsidRPr="00AC1955" w:rsidRDefault="009010B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2" w:type="dxa"/>
          </w:tcPr>
          <w:p w:rsidR="009010BD" w:rsidRPr="00AC1955" w:rsidRDefault="009010B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10BD" w:rsidRPr="00AC1955" w:rsidRDefault="009010B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:rsidR="009010BD" w:rsidRPr="00AC1955" w:rsidRDefault="009010B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71680"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1680" w:rsidRPr="00AC1955" w:rsidTr="00127D5E">
        <w:tc>
          <w:tcPr>
            <w:tcW w:w="2970" w:type="dxa"/>
          </w:tcPr>
          <w:p w:rsidR="00B71680" w:rsidRPr="00AC1955" w:rsidRDefault="00B7168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02" w:type="dxa"/>
          </w:tcPr>
          <w:p w:rsidR="00B71680" w:rsidRPr="00AC1955" w:rsidRDefault="00B7168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71680" w:rsidRPr="00AC1955" w:rsidRDefault="00B7168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71680" w:rsidRPr="00AC1955" w:rsidRDefault="00B71680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B71680" w:rsidRPr="00AC1955" w:rsidRDefault="00B7168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B71680" w:rsidRPr="00AC1955" w:rsidRDefault="00B71680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71680" w:rsidRPr="00AC1955" w:rsidRDefault="00B7168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71680" w:rsidRPr="00AC1955" w:rsidRDefault="00B71680" w:rsidP="006A772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71680" w:rsidRPr="00AC1955" w:rsidRDefault="00B7168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71680" w:rsidRPr="00AC1955" w:rsidRDefault="00B71680" w:rsidP="006A772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F6A62" w:rsidRPr="004F6A62" w:rsidRDefault="005B1AA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8,288</w:t>
            </w:r>
            <w:r w:rsidR="004F6A62"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21,</w:t>
            </w:r>
            <w:r w:rsidRPr="004F6A62">
              <w:rPr>
                <w:rFonts w:asciiTheme="majorBidi" w:hAnsiTheme="majorBidi" w:cstheme="majorBidi"/>
                <w:sz w:val="30"/>
                <w:szCs w:val="30"/>
                <w:cs/>
              </w:rPr>
              <w:t>663</w:t>
            </w:r>
            <w:r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4F6A62" w:rsidRPr="004F6A62" w:rsidRDefault="005B1AAC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129 </w:t>
            </w: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C195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C1955">
              <w:rPr>
                <w:rFonts w:ascii="Angsana New" w:hAnsi="Angsana New"/>
                <w:sz w:val="30"/>
                <w:szCs w:val="30"/>
              </w:rPr>
              <w:t>3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F6A62" w:rsidRPr="004F6A62" w:rsidRDefault="005B1AA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6,611</w:t>
            </w:r>
            <w:r w:rsidR="004F6A62"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4,109 </w:t>
            </w: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227 </w:t>
            </w: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F6A62" w:rsidRPr="004F6A62" w:rsidRDefault="005B1AA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51</w:t>
            </w:r>
            <w:r w:rsidR="004F6A62"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6A62" w:rsidRPr="00AC1955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6A62" w:rsidRPr="00AC1955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F6A62" w:rsidRPr="004F6A62" w:rsidRDefault="004F6A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F6A62" w:rsidRPr="00AC1955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6A62" w:rsidRPr="00AC1955" w:rsidTr="00127D5E">
        <w:tc>
          <w:tcPr>
            <w:tcW w:w="2970" w:type="dxa"/>
          </w:tcPr>
          <w:p w:rsidR="004F6A62" w:rsidRPr="00AC1955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6A62" w:rsidRPr="00AC1955" w:rsidRDefault="004F6A6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4F6A62" w:rsidRPr="005B1AAC" w:rsidRDefault="005B1AA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14,950</w:t>
            </w:r>
            <w:r w:rsidR="004F6A62" w:rsidRPr="005B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25,772</w:t>
            </w:r>
            <w:r w:rsidRPr="004F6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6A62" w:rsidRPr="005B1AAC" w:rsidRDefault="004F6A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B1AAC" w:rsidRPr="005B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F6A62" w:rsidRPr="00AC1955" w:rsidRDefault="004F6A62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356 </w:t>
            </w:r>
          </w:p>
        </w:tc>
      </w:tr>
      <w:tr w:rsidR="00716049" w:rsidRPr="00AC1955" w:rsidTr="00127D5E">
        <w:tc>
          <w:tcPr>
            <w:tcW w:w="2970" w:type="dxa"/>
          </w:tcPr>
          <w:p w:rsidR="00716049" w:rsidRPr="00AC1955" w:rsidRDefault="0071604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02" w:type="dxa"/>
          </w:tcPr>
          <w:p w:rsidR="00716049" w:rsidRPr="00AC1955" w:rsidRDefault="0071604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049" w:rsidRPr="00AC1955" w:rsidRDefault="0071604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6049" w:rsidRPr="00AC1955" w:rsidRDefault="00716049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875" w:rsidRPr="00AC1955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14,950</w:t>
            </w:r>
          </w:p>
        </w:tc>
        <w:tc>
          <w:tcPr>
            <w:tcW w:w="236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875" w:rsidRPr="00AC1955" w:rsidRDefault="00E52F1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25,772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875" w:rsidRPr="00AC1955" w:rsidRDefault="000069FA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1B17C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356 </w:t>
            </w:r>
          </w:p>
        </w:tc>
      </w:tr>
      <w:tr w:rsidR="00F55830" w:rsidRPr="00AC1955" w:rsidTr="00127D5E">
        <w:tc>
          <w:tcPr>
            <w:tcW w:w="2970" w:type="dxa"/>
          </w:tcPr>
          <w:p w:rsidR="00F55830" w:rsidRPr="00AC1955" w:rsidRDefault="00F5583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:rsidR="00F55830" w:rsidRPr="00AC1955" w:rsidRDefault="00F5583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55830" w:rsidRPr="00AC1955" w:rsidRDefault="00F5583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55830" w:rsidRPr="00AC1955" w:rsidRDefault="00F5583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6186" w:rsidRPr="00AC1955" w:rsidTr="00127D5E">
        <w:tc>
          <w:tcPr>
            <w:tcW w:w="2970" w:type="dxa"/>
            <w:vAlign w:val="bottom"/>
          </w:tcPr>
          <w:p w:rsidR="000E6186" w:rsidRPr="00AC1955" w:rsidRDefault="000E61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02" w:type="dxa"/>
          </w:tcPr>
          <w:p w:rsidR="000E6186" w:rsidRPr="00AC1955" w:rsidRDefault="000E618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E6186" w:rsidRPr="00AC1955" w:rsidRDefault="000E618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0E6186" w:rsidRPr="00AC1955" w:rsidRDefault="000E6186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0E6186" w:rsidRPr="00AC1955" w:rsidRDefault="000E61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E6186" w:rsidRPr="00AC1955" w:rsidRDefault="000E6186" w:rsidP="006A77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0E6186" w:rsidRPr="00AC1955" w:rsidRDefault="000E61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6186" w:rsidRPr="00AC1955" w:rsidRDefault="000E6186" w:rsidP="006A772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0E6186" w:rsidRPr="00AC1955" w:rsidRDefault="000E618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E6186" w:rsidRPr="00AC1955" w:rsidRDefault="000E6186" w:rsidP="006A772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67,673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2F19" w:rsidRPr="005B1AAC">
              <w:rPr>
                <w:rFonts w:ascii="Angsana New" w:hAnsi="Angsana New" w:hint="cs"/>
                <w:sz w:val="30"/>
                <w:szCs w:val="30"/>
                <w:cs/>
              </w:rPr>
              <w:t>162,418</w:t>
            </w:r>
            <w:r w:rsidRPr="005B1AA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27,418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0875" w:rsidRPr="00AC1955" w:rsidRDefault="00E52F19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154,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402</w:t>
            </w:r>
            <w:r w:rsidR="00C50875"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C195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C1955">
              <w:rPr>
                <w:rFonts w:ascii="Angsana New" w:hAnsi="Angsana New"/>
                <w:sz w:val="30"/>
                <w:szCs w:val="30"/>
              </w:rPr>
              <w:t>3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73,760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2F19" w:rsidRPr="005B1AAC">
              <w:rPr>
                <w:rFonts w:ascii="Angsana New" w:hAnsi="Angsana New" w:hint="cs"/>
                <w:sz w:val="30"/>
                <w:szCs w:val="30"/>
                <w:cs/>
              </w:rPr>
              <w:t>34,532</w:t>
            </w:r>
            <w:r w:rsidRPr="005B1AA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40,374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30,</w:t>
            </w:r>
            <w:r w:rsidR="00E52F19" w:rsidRPr="00AC1955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0875" w:rsidRPr="005B1AAC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50875" w:rsidRPr="005B1AAC" w:rsidRDefault="005B1AAC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0875" w:rsidRPr="00AC1955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50875" w:rsidRPr="005B1AAC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50875" w:rsidRPr="005B1AAC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0875" w:rsidRPr="00AC1955" w:rsidRDefault="00C50875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0875" w:rsidRPr="005B1AAC" w:rsidRDefault="005B1AAC" w:rsidP="006A772E">
            <w:pPr>
              <w:tabs>
                <w:tab w:val="clear" w:pos="907"/>
                <w:tab w:val="left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 xml:space="preserve"> 161 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50875" w:rsidRPr="005B1AAC" w:rsidRDefault="005B1AAC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161 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>141,826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52F19" w:rsidRPr="005B1A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197,111</w:t>
            </w: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>67,792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184,96</w:t>
            </w:r>
            <w:r w:rsidR="00E52F19" w:rsidRPr="00AC19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0875" w:rsidRPr="005B1AAC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4"/>
              </w:tabs>
              <w:ind w:right="-1368" w:firstLine="450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6A62"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50875" w:rsidRPr="005B1AAC" w:rsidRDefault="00583DAF" w:rsidP="006A772E">
            <w:pPr>
              <w:tabs>
                <w:tab w:val="clear" w:pos="907"/>
              </w:tabs>
              <w:ind w:right="-7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(</w:t>
            </w:r>
            <w:r w:rsidR="00C50875" w:rsidRPr="005B1AAC">
              <w:rPr>
                <w:rFonts w:ascii="Angsana New" w:hAnsi="Angsana New"/>
                <w:sz w:val="30"/>
                <w:szCs w:val="30"/>
              </w:rPr>
              <w:t>161)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50875" w:rsidRPr="005B1AAC" w:rsidRDefault="004F6A62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A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50875" w:rsidRPr="00AC1955" w:rsidRDefault="00C50875" w:rsidP="006A772E">
            <w:pPr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(161)</w:t>
            </w: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>141,826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52F19" w:rsidRPr="005B1A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196,950</w:t>
            </w: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>67,792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875" w:rsidRPr="00AC1955" w:rsidRDefault="00E52F1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184,803</w:t>
            </w:r>
            <w:r w:rsidR="00C50875"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D3067" w:rsidRPr="00AC1955" w:rsidTr="00127D5E">
        <w:tc>
          <w:tcPr>
            <w:tcW w:w="2970" w:type="dxa"/>
          </w:tcPr>
          <w:p w:rsidR="009D3067" w:rsidRPr="00AC1955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:rsidR="009D3067" w:rsidRPr="00AC1955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3067" w:rsidRPr="00AC1955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3067" w:rsidRPr="005B1AAC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D3067" w:rsidRPr="005B1AAC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9D3067" w:rsidRPr="005B1AAC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3067" w:rsidRPr="005B1AAC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3067" w:rsidRPr="005B1AAC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3067" w:rsidRPr="00AC1955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D3067" w:rsidRPr="00AC1955" w:rsidRDefault="009D306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875" w:rsidRPr="00AC1955" w:rsidTr="00127D5E">
        <w:tc>
          <w:tcPr>
            <w:tcW w:w="2970" w:type="dxa"/>
          </w:tcPr>
          <w:p w:rsidR="00C50875" w:rsidRPr="00AC1955" w:rsidRDefault="00C508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0875" w:rsidRPr="00AC1955" w:rsidRDefault="00C508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>156,776</w:t>
            </w:r>
          </w:p>
        </w:tc>
        <w:tc>
          <w:tcPr>
            <w:tcW w:w="236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868ED" w:rsidRPr="005B1AAC">
              <w:rPr>
                <w:rFonts w:ascii="Angsana New" w:hAnsi="Angsana New"/>
                <w:b/>
                <w:bCs/>
                <w:sz w:val="30"/>
                <w:szCs w:val="30"/>
              </w:rPr>
              <w:t>222,722</w:t>
            </w: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C50875" w:rsidRPr="005B1AAC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50875" w:rsidRPr="005B1AAC" w:rsidRDefault="005B1A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AC">
              <w:rPr>
                <w:rFonts w:ascii="Angsana New" w:hAnsi="Angsana New"/>
                <w:b/>
                <w:bCs/>
                <w:sz w:val="30"/>
                <w:szCs w:val="30"/>
              </w:rPr>
              <w:t>67,963</w:t>
            </w:r>
          </w:p>
        </w:tc>
        <w:tc>
          <w:tcPr>
            <w:tcW w:w="270" w:type="dxa"/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0875" w:rsidRPr="00AC1955" w:rsidRDefault="00C5087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185,15</w:t>
            </w:r>
            <w:r w:rsidR="00E52F19" w:rsidRPr="00AC195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844CC6" w:rsidRDefault="00844CC6" w:rsidP="006A772E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z w:val="30"/>
          <w:szCs w:val="30"/>
          <w:cs/>
          <w:lang w:val="th-TH"/>
        </w:rPr>
      </w:pPr>
    </w:p>
    <w:p w:rsidR="00D75511" w:rsidRPr="00AC1955" w:rsidRDefault="005B1B34" w:rsidP="006A772E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AC1955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มีระยะเวลาตั้งแต่</w:t>
      </w:r>
      <w:r w:rsidR="00E728EB" w:rsidRPr="00AC1955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30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  <w:r w:rsidRPr="00AC195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ถึง</w:t>
      </w:r>
      <w:r w:rsidR="00E728EB" w:rsidRPr="00AC1955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C10E6E" w:rsidRPr="00AC1955">
        <w:rPr>
          <w:rFonts w:ascii="Angsana New" w:hAnsi="Angsana New"/>
          <w:b w:val="0"/>
          <w:bCs w:val="0"/>
          <w:sz w:val="30"/>
          <w:szCs w:val="30"/>
          <w:lang w:val="en-US"/>
        </w:rPr>
        <w:t>90</w:t>
      </w:r>
      <w:r w:rsidR="00E728EB" w:rsidRPr="00AC1955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AC1955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</w:p>
    <w:p w:rsidR="00D631D2" w:rsidRDefault="00D631D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lang w:val="x-none" w:eastAsia="x-none"/>
        </w:rPr>
      </w:pPr>
    </w:p>
    <w:p w:rsidR="00A16EB2" w:rsidRPr="00AC1955" w:rsidRDefault="000F63E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AC1955">
        <w:rPr>
          <w:rFonts w:ascii="Angsana New" w:eastAsia="MS Mincho" w:hAnsi="Angsana New"/>
          <w:sz w:val="30"/>
          <w:szCs w:val="30"/>
          <w:cs/>
        </w:rPr>
        <w:lastRenderedPageBreak/>
        <w:t>ลูกหนี้</w:t>
      </w:r>
      <w:r w:rsidR="00505250" w:rsidRPr="00AC1955">
        <w:rPr>
          <w:rFonts w:ascii="Angsana New" w:eastAsia="MS Mincho" w:hAnsi="Angsana New" w:hint="cs"/>
          <w:sz w:val="30"/>
          <w:szCs w:val="30"/>
          <w:cs/>
        </w:rPr>
        <w:t>หมุนเวียน</w:t>
      </w:r>
      <w:r w:rsidRPr="00AC1955">
        <w:rPr>
          <w:rFonts w:ascii="Angsana New" w:eastAsia="MS Mincho" w:hAnsi="Angsana New"/>
          <w:sz w:val="30"/>
          <w:szCs w:val="30"/>
          <w:cs/>
        </w:rPr>
        <w:t>อื่น</w:t>
      </w:r>
      <w:r w:rsidR="00B34325" w:rsidRPr="00AC1955">
        <w:rPr>
          <w:rFonts w:ascii="Angsana New" w:eastAsia="MS Mincho" w:hAnsi="Angsana New" w:hint="cs"/>
          <w:sz w:val="30"/>
          <w:szCs w:val="30"/>
          <w:cs/>
        </w:rPr>
        <w:t>ประกอบด้วย</w:t>
      </w:r>
    </w:p>
    <w:p w:rsidR="00B679D9" w:rsidRPr="00AC1955" w:rsidRDefault="00B679D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450"/>
        <w:gridCol w:w="1260"/>
        <w:gridCol w:w="236"/>
        <w:gridCol w:w="1204"/>
        <w:gridCol w:w="270"/>
        <w:gridCol w:w="1170"/>
        <w:gridCol w:w="270"/>
        <w:gridCol w:w="1260"/>
      </w:tblGrid>
      <w:tr w:rsidR="00C10E6E" w:rsidRPr="00AC1955" w:rsidTr="00127D5E">
        <w:tc>
          <w:tcPr>
            <w:tcW w:w="2790" w:type="dxa"/>
            <w:shd w:val="clear" w:color="auto" w:fill="auto"/>
          </w:tcPr>
          <w:p w:rsidR="00C10E6E" w:rsidRPr="00AC1955" w:rsidRDefault="00C10E6E" w:rsidP="006A772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10E6E" w:rsidRPr="00AC1955" w:rsidRDefault="00C10E6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C10E6E" w:rsidRPr="00AC1955" w:rsidRDefault="00C10E6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10E6E" w:rsidRPr="00AC1955" w:rsidRDefault="00C10E6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C10E6E" w:rsidRPr="00AC1955" w:rsidRDefault="00C10E6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067" w:rsidRPr="00AC1955" w:rsidTr="00127D5E">
        <w:tc>
          <w:tcPr>
            <w:tcW w:w="2790" w:type="dxa"/>
            <w:shd w:val="clear" w:color="auto" w:fill="auto"/>
          </w:tcPr>
          <w:p w:rsidR="009D3067" w:rsidRPr="00AC1955" w:rsidRDefault="009D3067" w:rsidP="006A772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D3067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D3067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9D3067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D3067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D3067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9D3067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D3067" w:rsidRPr="00AC1955" w:rsidRDefault="009D306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C10E6E" w:rsidRPr="00AC1955" w:rsidTr="00127D5E">
        <w:tc>
          <w:tcPr>
            <w:tcW w:w="2790" w:type="dxa"/>
            <w:shd w:val="clear" w:color="auto" w:fill="auto"/>
          </w:tcPr>
          <w:p w:rsidR="00C10E6E" w:rsidRPr="00AC1955" w:rsidRDefault="00C10E6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:rsidR="00C10E6E" w:rsidRPr="00AC1955" w:rsidRDefault="00C10E6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C10E6E" w:rsidRPr="00AC1955" w:rsidRDefault="00C10E6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1572" w:rsidRPr="00AC1955" w:rsidTr="00127D5E">
        <w:tc>
          <w:tcPr>
            <w:tcW w:w="2790" w:type="dxa"/>
            <w:shd w:val="clear" w:color="auto" w:fill="auto"/>
          </w:tcPr>
          <w:p w:rsidR="00333714" w:rsidRPr="00127D5E" w:rsidRDefault="0033371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  <w:p w:rsidR="00011572" w:rsidRPr="00127D5E" w:rsidRDefault="0033371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450" w:type="dxa"/>
            <w:shd w:val="clear" w:color="auto" w:fill="auto"/>
          </w:tcPr>
          <w:p w:rsidR="00011572" w:rsidRPr="00127D5E" w:rsidRDefault="0001157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572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74,132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11572" w:rsidRPr="00127D5E" w:rsidRDefault="0001157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11572" w:rsidRPr="00127D5E" w:rsidRDefault="00011572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64,389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572" w:rsidRPr="00127D5E" w:rsidRDefault="0001157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1572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74,132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572" w:rsidRPr="00127D5E" w:rsidRDefault="0001157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1572" w:rsidRPr="00127D5E" w:rsidRDefault="00011572" w:rsidP="006A77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64,389 </w:t>
            </w:r>
          </w:p>
        </w:tc>
      </w:tr>
      <w:tr w:rsidR="005710A1" w:rsidRPr="00AC1955" w:rsidTr="00127D5E">
        <w:tc>
          <w:tcPr>
            <w:tcW w:w="3240" w:type="dxa"/>
            <w:gridSpan w:val="2"/>
            <w:shd w:val="clear" w:color="auto" w:fill="auto"/>
          </w:tcPr>
          <w:p w:rsidR="005710A1" w:rsidRPr="00AC1955" w:rsidRDefault="005710A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10A1" w:rsidRPr="000701D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1DE">
              <w:rPr>
                <w:rFonts w:ascii="Angsana New" w:hAnsi="Angsana New"/>
                <w:sz w:val="30"/>
                <w:szCs w:val="30"/>
                <w:lang w:val="en-US" w:bidi="th-TH"/>
              </w:rPr>
              <w:t>6,917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10A1" w:rsidRPr="000701DE" w:rsidRDefault="005710A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710A1" w:rsidRPr="000701DE" w:rsidRDefault="005710A1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1D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2,235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10A1" w:rsidRPr="000701DE" w:rsidRDefault="005710A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10A1" w:rsidRPr="000701D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1DE">
              <w:rPr>
                <w:rFonts w:ascii="Angsana New" w:hAnsi="Angsana New"/>
                <w:sz w:val="30"/>
                <w:szCs w:val="30"/>
                <w:lang w:val="en-US" w:bidi="th-TH"/>
              </w:rPr>
              <w:t>2,708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10A1" w:rsidRPr="00AC1955" w:rsidRDefault="005710A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10A1" w:rsidRPr="00AC1955" w:rsidRDefault="005710A1" w:rsidP="006A77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792 </w:t>
            </w:r>
          </w:p>
        </w:tc>
      </w:tr>
      <w:tr w:rsidR="00CE283E" w:rsidRPr="00AC1955" w:rsidTr="00127D5E">
        <w:tc>
          <w:tcPr>
            <w:tcW w:w="3240" w:type="dxa"/>
            <w:gridSpan w:val="2"/>
            <w:shd w:val="clear" w:color="auto" w:fill="auto"/>
          </w:tcPr>
          <w:p w:rsidR="00CE283E" w:rsidRPr="00AC1955" w:rsidRDefault="00CE283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E283E" w:rsidRPr="000701D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1DE">
              <w:rPr>
                <w:rFonts w:ascii="Angsana New" w:hAnsi="Angsana New"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E283E" w:rsidRPr="000701DE" w:rsidRDefault="00CE283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CE283E" w:rsidRPr="000701DE" w:rsidRDefault="00CE283E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1D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2,824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283E" w:rsidRPr="000701DE" w:rsidRDefault="00CE283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E283E" w:rsidRPr="000701D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1DE">
              <w:rPr>
                <w:rFonts w:ascii="Angsana New" w:hAnsi="Angsana New"/>
                <w:sz w:val="30"/>
                <w:szCs w:val="30"/>
                <w:lang w:val="en-US" w:bidi="th-TH"/>
              </w:rPr>
              <w:t>1,950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E283E" w:rsidRPr="00AC1955" w:rsidRDefault="00CE283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E283E" w:rsidRPr="00AC1955" w:rsidRDefault="00CE283E" w:rsidP="006A77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1,708 </w:t>
            </w:r>
          </w:p>
        </w:tc>
      </w:tr>
      <w:tr w:rsidR="00974D14" w:rsidRPr="00127D5E" w:rsidTr="00127D5E">
        <w:tc>
          <w:tcPr>
            <w:tcW w:w="3240" w:type="dxa"/>
            <w:gridSpan w:val="2"/>
            <w:shd w:val="clear" w:color="auto" w:fill="auto"/>
          </w:tcPr>
          <w:p w:rsidR="00974D14" w:rsidRPr="00127D5E" w:rsidRDefault="00974D1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ภาษีซื้อรอเครดิตและ</w:t>
            </w:r>
          </w:p>
          <w:p w:rsidR="00974D14" w:rsidRPr="00127D5E" w:rsidRDefault="00974D1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4D14" w:rsidRPr="00127D5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1,926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4D14" w:rsidRPr="00127D5E" w:rsidRDefault="00974D1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974D14" w:rsidRPr="00127D5E" w:rsidRDefault="00974D14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464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4D14" w:rsidRPr="00127D5E" w:rsidRDefault="00974D1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4D14" w:rsidRPr="00127D5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1,542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4D14" w:rsidRPr="00127D5E" w:rsidRDefault="00974D1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4D14" w:rsidRPr="00127D5E" w:rsidRDefault="00974D14" w:rsidP="006A77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375 </w:t>
            </w:r>
          </w:p>
        </w:tc>
      </w:tr>
      <w:tr w:rsidR="00BA57ED" w:rsidRPr="00127D5E" w:rsidTr="00127D5E">
        <w:tc>
          <w:tcPr>
            <w:tcW w:w="2790" w:type="dxa"/>
            <w:shd w:val="clear" w:color="auto" w:fill="auto"/>
          </w:tcPr>
          <w:p w:rsidR="00BA57ED" w:rsidRPr="00127D5E" w:rsidRDefault="00BA57E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0" w:type="dxa"/>
            <w:shd w:val="clear" w:color="auto" w:fill="auto"/>
          </w:tcPr>
          <w:p w:rsidR="00BA57ED" w:rsidRPr="00127D5E" w:rsidRDefault="00BA57E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7ED" w:rsidRPr="00127D5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2,275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A57ED" w:rsidRPr="00127D5E" w:rsidRDefault="00BA57E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7ED" w:rsidRPr="00127D5E" w:rsidRDefault="00BA57ED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8A6EEA"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4,694</w:t>
            </w: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7ED" w:rsidRPr="00127D5E" w:rsidRDefault="00BA57E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7ED" w:rsidRPr="00127D5E" w:rsidRDefault="005B1A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7ED" w:rsidRPr="00127D5E" w:rsidRDefault="00BA57E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7ED" w:rsidRPr="00127D5E" w:rsidRDefault="006F6DD0" w:rsidP="006A77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4,209</w:t>
            </w:r>
            <w:r w:rsidR="00BA57ED"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A57ED" w:rsidRPr="00127D5E" w:rsidTr="00127D5E">
        <w:tc>
          <w:tcPr>
            <w:tcW w:w="2790" w:type="dxa"/>
            <w:shd w:val="clear" w:color="auto" w:fill="auto"/>
          </w:tcPr>
          <w:p w:rsidR="00BA57ED" w:rsidRPr="00127D5E" w:rsidRDefault="00BA57E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:rsidR="00BA57ED" w:rsidRPr="00127D5E" w:rsidRDefault="00BA57ED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57ED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87,789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A57ED" w:rsidRPr="00127D5E" w:rsidRDefault="00BA57ED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57ED" w:rsidRPr="00127D5E" w:rsidRDefault="00BA57ED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74,60</w:t>
            </w:r>
            <w:r w:rsidR="00A317AE"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7ED" w:rsidRPr="00127D5E" w:rsidRDefault="00BA57ED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57ED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80,572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A57ED" w:rsidRPr="00127D5E" w:rsidRDefault="00BA57ED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57ED" w:rsidRPr="00127D5E" w:rsidRDefault="00BA57ED" w:rsidP="006A77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71,473 </w:t>
            </w:r>
          </w:p>
        </w:tc>
      </w:tr>
    </w:tbl>
    <w:p w:rsidR="00BC0CD4" w:rsidRPr="00127D5E" w:rsidRDefault="00BC0CD4" w:rsidP="006A772E">
      <w:pPr>
        <w:pStyle w:val="Heading6"/>
        <w:tabs>
          <w:tab w:val="left" w:pos="540"/>
        </w:tabs>
        <w:ind w:left="540" w:hanging="450"/>
        <w:jc w:val="both"/>
        <w:rPr>
          <w:rFonts w:ascii="Angsana New" w:hAnsi="Angsana New"/>
          <w:lang w:val="en-US"/>
        </w:rPr>
      </w:pPr>
    </w:p>
    <w:p w:rsidR="00D01736" w:rsidRPr="00127D5E" w:rsidRDefault="00D01736" w:rsidP="00FC7BEC">
      <w:pPr>
        <w:pStyle w:val="Heading6"/>
        <w:numPr>
          <w:ilvl w:val="0"/>
          <w:numId w:val="21"/>
        </w:numPr>
        <w:ind w:left="540" w:hanging="540"/>
        <w:jc w:val="both"/>
        <w:rPr>
          <w:rFonts w:ascii="Angsana New" w:hAnsi="Angsana New"/>
          <w:sz w:val="30"/>
          <w:szCs w:val="30"/>
          <w:lang w:val="en-US"/>
        </w:rPr>
      </w:pPr>
      <w:r w:rsidRPr="00127D5E">
        <w:rPr>
          <w:rFonts w:ascii="Angsana New" w:hAnsi="Angsana New"/>
          <w:sz w:val="30"/>
          <w:szCs w:val="30"/>
          <w:cs/>
          <w:lang w:val="en-US"/>
        </w:rPr>
        <w:t>สินค้าคงเหลือ</w:t>
      </w:r>
    </w:p>
    <w:p w:rsidR="00D01736" w:rsidRPr="00127D5E" w:rsidRDefault="00D01736" w:rsidP="006A772E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88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360"/>
        <w:gridCol w:w="1229"/>
        <w:gridCol w:w="240"/>
        <w:gridCol w:w="1229"/>
        <w:gridCol w:w="240"/>
        <w:gridCol w:w="1229"/>
        <w:gridCol w:w="249"/>
        <w:gridCol w:w="1229"/>
      </w:tblGrid>
      <w:tr w:rsidR="009F241B" w:rsidRPr="00127D5E" w:rsidTr="00127D5E">
        <w:trPr>
          <w:tblHeader/>
        </w:trPr>
        <w:tc>
          <w:tcPr>
            <w:tcW w:w="2880" w:type="dxa"/>
            <w:shd w:val="clear" w:color="auto" w:fill="auto"/>
          </w:tcPr>
          <w:p w:rsidR="00D01736" w:rsidRPr="00127D5E" w:rsidRDefault="00D0173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3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7" w:type="dxa"/>
            <w:gridSpan w:val="3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41B" w:rsidRPr="00127D5E" w:rsidTr="00127D5E">
        <w:trPr>
          <w:tblHeader/>
        </w:trPr>
        <w:tc>
          <w:tcPr>
            <w:tcW w:w="2880" w:type="dxa"/>
            <w:shd w:val="clear" w:color="auto" w:fill="auto"/>
          </w:tcPr>
          <w:p w:rsidR="00D01736" w:rsidRPr="00127D5E" w:rsidRDefault="00D0173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:rsidR="00D01736" w:rsidRPr="00127D5E" w:rsidRDefault="00D01736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:rsidR="00D01736" w:rsidRPr="00127D5E" w:rsidRDefault="006C6FB9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01736" w:rsidRPr="00127D5E">
              <w:rPr>
                <w:rFonts w:ascii="Angsana New" w:hAnsi="Angsana New"/>
                <w:sz w:val="30"/>
                <w:szCs w:val="30"/>
              </w:rPr>
              <w:t>25</w:t>
            </w:r>
            <w:r w:rsidR="00D01736" w:rsidRPr="00127D5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0" w:type="dxa"/>
            <w:shd w:val="clear" w:color="auto" w:fill="auto"/>
          </w:tcPr>
          <w:p w:rsidR="00D01736" w:rsidRPr="00127D5E" w:rsidRDefault="00D01736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:rsidR="00D01736" w:rsidRPr="00127D5E" w:rsidRDefault="00D0173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27D5E">
              <w:rPr>
                <w:rFonts w:ascii="Angsana New" w:hAnsi="Angsana New"/>
                <w:sz w:val="30"/>
                <w:szCs w:val="30"/>
              </w:rPr>
              <w:t>255</w:t>
            </w: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:rsidR="00D01736" w:rsidRPr="00127D5E" w:rsidRDefault="00D01736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:rsidR="00D01736" w:rsidRPr="00127D5E" w:rsidRDefault="006C6FB9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01736" w:rsidRPr="00127D5E">
              <w:rPr>
                <w:rFonts w:ascii="Angsana New" w:hAnsi="Angsana New"/>
                <w:sz w:val="30"/>
                <w:szCs w:val="30"/>
              </w:rPr>
              <w:t>25</w:t>
            </w:r>
            <w:r w:rsidR="00D01736" w:rsidRPr="00127D5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9" w:type="dxa"/>
            <w:shd w:val="clear" w:color="auto" w:fill="auto"/>
          </w:tcPr>
          <w:p w:rsidR="00D01736" w:rsidRPr="00127D5E" w:rsidRDefault="00D01736" w:rsidP="006A77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:rsidR="00D01736" w:rsidRPr="00127D5E" w:rsidRDefault="00D0173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27D5E">
              <w:rPr>
                <w:rFonts w:ascii="Angsana New" w:hAnsi="Angsana New"/>
                <w:sz w:val="30"/>
                <w:szCs w:val="30"/>
              </w:rPr>
              <w:t>255</w:t>
            </w: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01736" w:rsidRPr="00127D5E" w:rsidTr="00127D5E">
        <w:trPr>
          <w:tblHeader/>
        </w:trPr>
        <w:tc>
          <w:tcPr>
            <w:tcW w:w="2880" w:type="dxa"/>
          </w:tcPr>
          <w:p w:rsidR="00D01736" w:rsidRPr="00127D5E" w:rsidRDefault="00D0173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5" w:type="dxa"/>
            <w:gridSpan w:val="7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</w:t>
            </w:r>
            <w:r w:rsidRPr="00127D5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ัน</w:t>
            </w:r>
            <w:r w:rsidRPr="00127D5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241B" w:rsidRPr="00127D5E" w:rsidTr="00127D5E">
        <w:tc>
          <w:tcPr>
            <w:tcW w:w="2880" w:type="dxa"/>
          </w:tcPr>
          <w:p w:rsidR="00D01736" w:rsidRPr="00127D5E" w:rsidRDefault="00D01736" w:rsidP="006A772E">
            <w:pPr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60" w:type="dxa"/>
          </w:tcPr>
          <w:p w:rsidR="00D01736" w:rsidRPr="00127D5E" w:rsidRDefault="00D01736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</w:tcPr>
          <w:p w:rsidR="00D01736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18,783</w:t>
            </w:r>
          </w:p>
        </w:tc>
        <w:tc>
          <w:tcPr>
            <w:tcW w:w="24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D01736" w:rsidRPr="00127D5E" w:rsidRDefault="00D01736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34,265</w:t>
            </w:r>
          </w:p>
        </w:tc>
        <w:tc>
          <w:tcPr>
            <w:tcW w:w="24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D01736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11,784</w:t>
            </w:r>
          </w:p>
        </w:tc>
        <w:tc>
          <w:tcPr>
            <w:tcW w:w="249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D01736" w:rsidRPr="00127D5E" w:rsidRDefault="00D01736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33,674</w:t>
            </w:r>
          </w:p>
        </w:tc>
      </w:tr>
      <w:tr w:rsidR="009F241B" w:rsidRPr="00127D5E" w:rsidTr="00127D5E">
        <w:tc>
          <w:tcPr>
            <w:tcW w:w="2880" w:type="dxa"/>
          </w:tcPr>
          <w:p w:rsidR="00D01736" w:rsidRPr="00127D5E" w:rsidRDefault="00D01736" w:rsidP="006A77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360" w:type="dxa"/>
          </w:tcPr>
          <w:p w:rsidR="00D01736" w:rsidRPr="00127D5E" w:rsidRDefault="00D01736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</w:tcPr>
          <w:p w:rsidR="00D01736" w:rsidRPr="00127D5E" w:rsidRDefault="00875204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2,207</w:t>
            </w:r>
          </w:p>
        </w:tc>
        <w:tc>
          <w:tcPr>
            <w:tcW w:w="24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D01736" w:rsidRPr="00127D5E" w:rsidRDefault="00D01736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40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D01736" w:rsidRPr="00127D5E" w:rsidRDefault="000701DE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="00876B12"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9" w:type="dxa"/>
          </w:tcPr>
          <w:p w:rsidR="00D01736" w:rsidRPr="00127D5E" w:rsidRDefault="00D0173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D01736" w:rsidRPr="00127D5E" w:rsidRDefault="00D01736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</w:tr>
      <w:tr w:rsidR="00366D5C" w:rsidRPr="00127D5E" w:rsidTr="00127D5E">
        <w:tc>
          <w:tcPr>
            <w:tcW w:w="2880" w:type="dxa"/>
          </w:tcPr>
          <w:p w:rsidR="00366D5C" w:rsidRPr="00127D5E" w:rsidRDefault="00366D5C" w:rsidP="006A77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360" w:type="dxa"/>
          </w:tcPr>
          <w:p w:rsidR="00366D5C" w:rsidRPr="00127D5E" w:rsidRDefault="00366D5C" w:rsidP="006A77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366D5C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30,376</w:t>
            </w:r>
          </w:p>
        </w:tc>
        <w:tc>
          <w:tcPr>
            <w:tcW w:w="240" w:type="dxa"/>
          </w:tcPr>
          <w:p w:rsidR="00366D5C" w:rsidRPr="00127D5E" w:rsidRDefault="00366D5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  <w:vAlign w:val="bottom"/>
          </w:tcPr>
          <w:p w:rsidR="00366D5C" w:rsidRPr="00127D5E" w:rsidRDefault="00366D5C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366D5C" w:rsidRPr="00127D5E" w:rsidRDefault="00366D5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</w:tcPr>
          <w:p w:rsidR="00366D5C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30,376</w:t>
            </w:r>
          </w:p>
        </w:tc>
        <w:tc>
          <w:tcPr>
            <w:tcW w:w="249" w:type="dxa"/>
          </w:tcPr>
          <w:p w:rsidR="00366D5C" w:rsidRPr="00127D5E" w:rsidRDefault="00366D5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  <w:vAlign w:val="bottom"/>
          </w:tcPr>
          <w:p w:rsidR="00366D5C" w:rsidRPr="00127D5E" w:rsidRDefault="00366D5C" w:rsidP="006A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41B" w:rsidRPr="00127D5E" w:rsidTr="00127D5E">
        <w:tc>
          <w:tcPr>
            <w:tcW w:w="2880" w:type="dxa"/>
          </w:tcPr>
          <w:p w:rsidR="009F241B" w:rsidRPr="00127D5E" w:rsidRDefault="009F241B" w:rsidP="006A77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9F241B" w:rsidRPr="00127D5E" w:rsidRDefault="009F241B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9F241B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51,366</w:t>
            </w:r>
          </w:p>
        </w:tc>
        <w:tc>
          <w:tcPr>
            <w:tcW w:w="240" w:type="dxa"/>
          </w:tcPr>
          <w:p w:rsidR="009F241B" w:rsidRPr="00127D5E" w:rsidRDefault="009F241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9F241B" w:rsidRPr="00127D5E" w:rsidRDefault="009F241B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35,195</w:t>
            </w:r>
          </w:p>
        </w:tc>
        <w:tc>
          <w:tcPr>
            <w:tcW w:w="240" w:type="dxa"/>
          </w:tcPr>
          <w:p w:rsidR="009F241B" w:rsidRPr="00127D5E" w:rsidRDefault="009F241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9F241B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43,106</w:t>
            </w:r>
          </w:p>
        </w:tc>
        <w:tc>
          <w:tcPr>
            <w:tcW w:w="249" w:type="dxa"/>
          </w:tcPr>
          <w:p w:rsidR="009F241B" w:rsidRPr="00127D5E" w:rsidRDefault="009F241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9F241B" w:rsidRPr="00127D5E" w:rsidRDefault="009F241B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34,604</w:t>
            </w:r>
          </w:p>
        </w:tc>
      </w:tr>
      <w:tr w:rsidR="009F241B" w:rsidRPr="00127D5E" w:rsidTr="00127D5E">
        <w:tc>
          <w:tcPr>
            <w:tcW w:w="2880" w:type="dxa"/>
          </w:tcPr>
          <w:p w:rsidR="009F241B" w:rsidRPr="00127D5E" w:rsidRDefault="009F241B" w:rsidP="006A77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360" w:type="dxa"/>
          </w:tcPr>
          <w:p w:rsidR="009F241B" w:rsidRPr="00127D5E" w:rsidRDefault="009F241B" w:rsidP="006A772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9F241B" w:rsidRPr="00127D5E" w:rsidRDefault="000701DE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(1,115</w:t>
            </w:r>
            <w:r w:rsidR="009F241B"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:rsidR="009F241B" w:rsidRPr="00127D5E" w:rsidRDefault="009F241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9F241B" w:rsidRPr="00127D5E" w:rsidRDefault="009F241B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(1,005)</w:t>
            </w:r>
          </w:p>
        </w:tc>
        <w:tc>
          <w:tcPr>
            <w:tcW w:w="240" w:type="dxa"/>
          </w:tcPr>
          <w:p w:rsidR="009F241B" w:rsidRPr="00127D5E" w:rsidRDefault="009F241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9F241B" w:rsidRPr="00127D5E" w:rsidRDefault="000701DE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(1,115</w:t>
            </w:r>
            <w:r w:rsidR="009F241B"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:rsidR="009F241B" w:rsidRPr="00127D5E" w:rsidRDefault="009F241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9F241B" w:rsidRPr="00127D5E" w:rsidRDefault="009F241B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(1,005)</w:t>
            </w:r>
          </w:p>
        </w:tc>
      </w:tr>
      <w:tr w:rsidR="000110AC" w:rsidRPr="00AC1955" w:rsidTr="00127D5E">
        <w:tc>
          <w:tcPr>
            <w:tcW w:w="2880" w:type="dxa"/>
          </w:tcPr>
          <w:p w:rsidR="000110AC" w:rsidRPr="00127D5E" w:rsidRDefault="000110AC" w:rsidP="006A77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:rsidR="000110AC" w:rsidRPr="00127D5E" w:rsidRDefault="000110AC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0110AC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50,251</w:t>
            </w:r>
          </w:p>
        </w:tc>
        <w:tc>
          <w:tcPr>
            <w:tcW w:w="240" w:type="dxa"/>
          </w:tcPr>
          <w:p w:rsidR="000110AC" w:rsidRPr="00127D5E" w:rsidRDefault="000110A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0110AC" w:rsidRPr="00127D5E" w:rsidRDefault="000110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34,190</w:t>
            </w:r>
          </w:p>
        </w:tc>
        <w:tc>
          <w:tcPr>
            <w:tcW w:w="240" w:type="dxa"/>
          </w:tcPr>
          <w:p w:rsidR="000110AC" w:rsidRPr="00127D5E" w:rsidRDefault="000110A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0AC" w:rsidRPr="00127D5E" w:rsidRDefault="00AE0BE8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41,991</w:t>
            </w:r>
          </w:p>
        </w:tc>
        <w:tc>
          <w:tcPr>
            <w:tcW w:w="249" w:type="dxa"/>
          </w:tcPr>
          <w:p w:rsidR="000110AC" w:rsidRPr="00127D5E" w:rsidRDefault="000110A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0110AC" w:rsidRPr="00AC1955" w:rsidRDefault="000110AC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33,599</w:t>
            </w:r>
          </w:p>
        </w:tc>
      </w:tr>
    </w:tbl>
    <w:p w:rsidR="00A07992" w:rsidRDefault="00A0799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shd w:val="clear" w:color="auto" w:fill="FFFF00"/>
        </w:rPr>
      </w:pPr>
    </w:p>
    <w:p w:rsidR="00844CC6" w:rsidRDefault="00844CC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shd w:val="clear" w:color="auto" w:fill="FFFF00"/>
        </w:rPr>
      </w:pPr>
    </w:p>
    <w:p w:rsidR="00844CC6" w:rsidRDefault="00844CC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shd w:val="clear" w:color="auto" w:fill="FFFF00"/>
        </w:rPr>
      </w:pPr>
    </w:p>
    <w:p w:rsidR="00844CC6" w:rsidRPr="00AC1955" w:rsidRDefault="00844CC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shd w:val="clear" w:color="auto" w:fill="FFFF00"/>
        </w:rPr>
      </w:pPr>
    </w:p>
    <w:p w:rsidR="00F524D2" w:rsidRPr="00AC1955" w:rsidRDefault="00F524D2" w:rsidP="006A772E">
      <w:pPr>
        <w:pStyle w:val="Heading6"/>
        <w:numPr>
          <w:ilvl w:val="0"/>
          <w:numId w:val="20"/>
        </w:numPr>
        <w:ind w:left="540" w:hanging="540"/>
        <w:jc w:val="both"/>
        <w:rPr>
          <w:rFonts w:ascii="Angsana New" w:hAnsi="Angsana New"/>
          <w:sz w:val="30"/>
          <w:szCs w:val="30"/>
          <w:lang w:val="en-US"/>
        </w:rPr>
      </w:pPr>
      <w:r w:rsidRPr="00AC1955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</w:t>
      </w:r>
    </w:p>
    <w:p w:rsidR="0096723B" w:rsidRPr="00AC1955" w:rsidRDefault="0096723B" w:rsidP="006A77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89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01"/>
        <w:gridCol w:w="1254"/>
        <w:gridCol w:w="265"/>
        <w:gridCol w:w="1267"/>
      </w:tblGrid>
      <w:tr w:rsidR="008D29F8" w:rsidRPr="00AC1955" w:rsidTr="00127D5E">
        <w:tc>
          <w:tcPr>
            <w:tcW w:w="2951" w:type="pct"/>
          </w:tcPr>
          <w:p w:rsidR="008D29F8" w:rsidRPr="00AC1955" w:rsidRDefault="008D29F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:rsidR="008D29F8" w:rsidRPr="00AC1955" w:rsidRDefault="008D29F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pct"/>
            <w:gridSpan w:val="3"/>
          </w:tcPr>
          <w:p w:rsidR="008D29F8" w:rsidRPr="00AC1955" w:rsidRDefault="008D29F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D45CE" w:rsidRPr="00AC1955" w:rsidTr="00127D5E">
        <w:tc>
          <w:tcPr>
            <w:tcW w:w="2951" w:type="pct"/>
          </w:tcPr>
          <w:p w:rsidR="00ED45CE" w:rsidRPr="00AC1955" w:rsidRDefault="00ED45C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19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 w:rsidR="006C6FB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6C6F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01" w:type="pct"/>
          </w:tcPr>
          <w:p w:rsidR="00ED45CE" w:rsidRPr="00AC1955" w:rsidRDefault="00ED45C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7" w:type="pct"/>
          </w:tcPr>
          <w:p w:rsidR="00ED45CE" w:rsidRPr="00AC1955" w:rsidRDefault="00ED45CE" w:rsidP="006A772E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7" w:type="pct"/>
          </w:tcPr>
          <w:p w:rsidR="00ED45CE" w:rsidRPr="00AC1955" w:rsidRDefault="00ED45CE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:rsidR="00ED45CE" w:rsidRPr="00AC1955" w:rsidRDefault="00ED45CE" w:rsidP="006A772E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2559 </w:t>
            </w:r>
          </w:p>
        </w:tc>
      </w:tr>
      <w:tr w:rsidR="00ED45CE" w:rsidRPr="00AC1955" w:rsidTr="00127D5E">
        <w:tc>
          <w:tcPr>
            <w:tcW w:w="2951" w:type="pct"/>
          </w:tcPr>
          <w:p w:rsidR="00ED45CE" w:rsidRPr="00AC1955" w:rsidRDefault="00ED45CE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:rsidR="00ED45CE" w:rsidRPr="00AC1955" w:rsidRDefault="00ED45C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ED45CE" w:rsidRPr="00AC1955" w:rsidRDefault="00ED45CE" w:rsidP="006A772E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ED45CE" w:rsidRPr="00AC1955" w:rsidRDefault="00ED45CE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:rsidR="00ED45CE" w:rsidRPr="00AC1955" w:rsidRDefault="00ED45CE" w:rsidP="006A772E">
            <w:pPr>
              <w:pStyle w:val="acctfourfigures"/>
              <w:tabs>
                <w:tab w:val="clear" w:pos="765"/>
              </w:tabs>
              <w:spacing w:line="240" w:lineRule="auto"/>
              <w:ind w:left="-76" w:right="-8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</w:tr>
      <w:tr w:rsidR="00ED45CE" w:rsidRPr="00AC1955" w:rsidTr="00127D5E">
        <w:tc>
          <w:tcPr>
            <w:tcW w:w="2951" w:type="pct"/>
          </w:tcPr>
          <w:p w:rsidR="00ED45CE" w:rsidRPr="00AC1955" w:rsidRDefault="00ED45C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ED45CE" w:rsidRPr="00AC1955" w:rsidRDefault="00ED45C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pct"/>
            <w:gridSpan w:val="3"/>
          </w:tcPr>
          <w:p w:rsidR="00ED45CE" w:rsidRPr="00AC1955" w:rsidRDefault="00ED45C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1885" w:rsidRPr="00AC1955" w:rsidTr="00127D5E">
        <w:tc>
          <w:tcPr>
            <w:tcW w:w="2951" w:type="pct"/>
          </w:tcPr>
          <w:p w:rsidR="00F51885" w:rsidRPr="00AC1955" w:rsidRDefault="00F5188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ตามวิธีส่วนได้เสีย)</w:t>
            </w:r>
          </w:p>
        </w:tc>
        <w:tc>
          <w:tcPr>
            <w:tcW w:w="501" w:type="pct"/>
          </w:tcPr>
          <w:p w:rsidR="00F51885" w:rsidRPr="00AC1955" w:rsidRDefault="000701D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7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26,451</w:t>
            </w:r>
          </w:p>
        </w:tc>
        <w:tc>
          <w:tcPr>
            <w:tcW w:w="147" w:type="pct"/>
          </w:tcPr>
          <w:p w:rsidR="00F51885" w:rsidRPr="00F51885" w:rsidRDefault="00F51885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2,900</w:t>
            </w:r>
          </w:p>
        </w:tc>
      </w:tr>
      <w:tr w:rsidR="00F51885" w:rsidRPr="00AC1955" w:rsidTr="00127D5E">
        <w:tc>
          <w:tcPr>
            <w:tcW w:w="2951" w:type="pct"/>
          </w:tcPr>
          <w:p w:rsidR="00F51885" w:rsidRPr="00AC1955" w:rsidRDefault="00F5188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501" w:type="pct"/>
          </w:tcPr>
          <w:p w:rsidR="00F51885" w:rsidRPr="00AC1955" w:rsidRDefault="000701DE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7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8,932</w:t>
            </w:r>
          </w:p>
        </w:tc>
        <w:tc>
          <w:tcPr>
            <w:tcW w:w="147" w:type="pct"/>
          </w:tcPr>
          <w:p w:rsidR="00F51885" w:rsidRPr="00F51885" w:rsidRDefault="00F51885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3,396</w:t>
            </w:r>
          </w:p>
        </w:tc>
      </w:tr>
      <w:tr w:rsidR="00F51885" w:rsidRPr="00AC1955" w:rsidTr="00127D5E">
        <w:tc>
          <w:tcPr>
            <w:tcW w:w="2951" w:type="pct"/>
          </w:tcPr>
          <w:p w:rsidR="00F51885" w:rsidRPr="00AC1955" w:rsidRDefault="00F5188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 w:hanging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  <w:r w:rsidRPr="00B03052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B0305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B03052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B030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501" w:type="pct"/>
          </w:tcPr>
          <w:p w:rsidR="00F51885" w:rsidRPr="00AC1955" w:rsidRDefault="00F5188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147" w:type="pct"/>
          </w:tcPr>
          <w:p w:rsidR="00F51885" w:rsidRPr="00F51885" w:rsidRDefault="00F51885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F51885" w:rsidRPr="00AC1955" w:rsidTr="00127D5E">
        <w:tc>
          <w:tcPr>
            <w:tcW w:w="2951" w:type="pct"/>
          </w:tcPr>
          <w:p w:rsidR="00F51885" w:rsidRPr="00AC1955" w:rsidRDefault="00F5188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01" w:type="pct"/>
          </w:tcPr>
          <w:p w:rsidR="00F51885" w:rsidRPr="00AC1955" w:rsidRDefault="00F5188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7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3,460</w:t>
            </w:r>
          </w:p>
        </w:tc>
        <w:tc>
          <w:tcPr>
            <w:tcW w:w="147" w:type="pct"/>
          </w:tcPr>
          <w:p w:rsidR="00F51885" w:rsidRPr="00F51885" w:rsidRDefault="00F51885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20,400</w:t>
            </w:r>
          </w:p>
        </w:tc>
      </w:tr>
      <w:tr w:rsidR="00F51885" w:rsidRPr="00AC1955" w:rsidTr="00127D5E">
        <w:tc>
          <w:tcPr>
            <w:tcW w:w="2951" w:type="pct"/>
          </w:tcPr>
          <w:p w:rsidR="00F51885" w:rsidRPr="00AC1955" w:rsidRDefault="00F5188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01" w:type="pct"/>
          </w:tcPr>
          <w:p w:rsidR="00F51885" w:rsidRPr="00AC1955" w:rsidRDefault="00F5188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7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F51885" w:rsidRPr="00F51885" w:rsidRDefault="00F51885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(1,975)</w:t>
            </w:r>
          </w:p>
        </w:tc>
      </w:tr>
      <w:tr w:rsidR="00F51885" w:rsidRPr="00AC1955" w:rsidTr="00127D5E">
        <w:trPr>
          <w:trHeight w:val="289"/>
        </w:trPr>
        <w:tc>
          <w:tcPr>
            <w:tcW w:w="2951" w:type="pct"/>
          </w:tcPr>
          <w:p w:rsidR="00F51885" w:rsidRPr="00AC1955" w:rsidRDefault="00F5188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ตามวิธีส่วนได้เสีย)</w:t>
            </w:r>
          </w:p>
        </w:tc>
        <w:tc>
          <w:tcPr>
            <w:tcW w:w="501" w:type="pct"/>
          </w:tcPr>
          <w:p w:rsidR="00F51885" w:rsidRPr="00AC1955" w:rsidRDefault="00F5188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38,818</w:t>
            </w:r>
          </w:p>
        </w:tc>
        <w:tc>
          <w:tcPr>
            <w:tcW w:w="147" w:type="pct"/>
          </w:tcPr>
          <w:p w:rsidR="00F51885" w:rsidRPr="00F51885" w:rsidRDefault="00F51885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:rsidR="00F51885" w:rsidRPr="00127D5E" w:rsidRDefault="00F51885" w:rsidP="006A772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24,752</w:t>
            </w:r>
          </w:p>
        </w:tc>
      </w:tr>
    </w:tbl>
    <w:p w:rsidR="00036CA8" w:rsidRPr="00AC1955" w:rsidRDefault="00036CA8" w:rsidP="006A772E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B82131" w:rsidRPr="00AC1955" w:rsidRDefault="00B82131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AC1955">
        <w:rPr>
          <w:rFonts w:ascii="Angsana New" w:hAnsi="Angsana New"/>
          <w:sz w:val="30"/>
          <w:szCs w:val="30"/>
        </w:rPr>
        <w:t xml:space="preserve">1 </w:t>
      </w:r>
      <w:r w:rsidRPr="00AC195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C1955">
        <w:rPr>
          <w:rFonts w:ascii="Angsana New" w:hAnsi="Angsana New"/>
          <w:sz w:val="30"/>
          <w:szCs w:val="30"/>
        </w:rPr>
        <w:t xml:space="preserve">2560 </w:t>
      </w:r>
      <w:r w:rsidRPr="00AC1955"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บริษัทถือปฏิบัติตามมาตรฐานการบัญชี ฉบับที่ </w:t>
      </w:r>
      <w:r w:rsidRPr="00AC1955">
        <w:rPr>
          <w:rFonts w:ascii="Angsana New" w:hAnsi="Angsana New"/>
          <w:sz w:val="30"/>
          <w:szCs w:val="30"/>
        </w:rPr>
        <w:t xml:space="preserve">27 </w:t>
      </w:r>
      <w:r w:rsidRPr="00AC1955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AC1955">
        <w:rPr>
          <w:rFonts w:ascii="Angsana New" w:hAnsi="Angsana New"/>
          <w:sz w:val="30"/>
          <w:szCs w:val="30"/>
        </w:rPr>
        <w:t>2559)</w:t>
      </w:r>
      <w:r w:rsidRPr="00AC195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AC1955"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บริษัทได้เปลี่ยนนโยบายการบัญชีสำหรับเงินลงทุนในบริษัทย่อยโดยเปลี่ยน</w:t>
      </w:r>
      <w:r w:rsidRPr="00AC1955">
        <w:rPr>
          <w:rFonts w:ascii="Angsana New" w:hAnsi="Angsana New" w:hint="cs"/>
          <w:sz w:val="30"/>
          <w:szCs w:val="30"/>
          <w:cs/>
        </w:rPr>
        <w:t>จาก</w:t>
      </w:r>
      <w:r w:rsidRPr="00AC1955">
        <w:rPr>
          <w:rFonts w:ascii="Angsana New" w:hAnsi="Angsana New"/>
          <w:sz w:val="30"/>
          <w:szCs w:val="30"/>
          <w:cs/>
        </w:rPr>
        <w:t>การบันทึกบัญชี</w:t>
      </w:r>
      <w:r w:rsidRPr="00AC1955">
        <w:rPr>
          <w:rFonts w:ascii="Angsana New" w:hAnsi="Angsana New" w:hint="cs"/>
          <w:sz w:val="30"/>
          <w:szCs w:val="30"/>
          <w:cs/>
        </w:rPr>
        <w:t>ด้วย</w:t>
      </w:r>
      <w:r w:rsidRPr="00AC1955">
        <w:rPr>
          <w:rFonts w:ascii="Angsana New" w:hAnsi="Angsana New"/>
          <w:sz w:val="30"/>
          <w:szCs w:val="30"/>
          <w:cs/>
        </w:rPr>
        <w:t>วิธีราคาทุนเป็นวิธีส่วนได้เสีย</w:t>
      </w:r>
      <w:r w:rsidRPr="00AC1955">
        <w:rPr>
          <w:rFonts w:ascii="Angsana New" w:hAnsi="Angsana New" w:hint="cs"/>
          <w:sz w:val="30"/>
          <w:szCs w:val="30"/>
          <w:cs/>
        </w:rPr>
        <w:t xml:space="preserve"> ผลกระทบจากการเปลี่ยนแปลงนโยบายการบัญชีดูหมายเหตุข้อ </w:t>
      </w:r>
      <w:r w:rsidR="001B17CB">
        <w:rPr>
          <w:rFonts w:ascii="Angsana New" w:hAnsi="Angsana New"/>
          <w:sz w:val="30"/>
          <w:szCs w:val="30"/>
        </w:rPr>
        <w:t>3</w:t>
      </w:r>
    </w:p>
    <w:p w:rsidR="001A02AC" w:rsidRPr="00AC1955" w:rsidRDefault="001A02AC" w:rsidP="006A772E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96723B" w:rsidRPr="00AC1955" w:rsidRDefault="0096723B" w:rsidP="006A772E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C1955">
        <w:rPr>
          <w:rFonts w:ascii="Angsana New" w:hAnsi="Angsana New"/>
          <w:sz w:val="30"/>
          <w:szCs w:val="30"/>
          <w:cs/>
          <w:lang w:val="en-US" w:bidi="th-TH"/>
        </w:rPr>
        <w:t>มีการซื้อเงินล</w:t>
      </w:r>
      <w:r w:rsidR="0087479C" w:rsidRPr="00AC1955">
        <w:rPr>
          <w:rFonts w:ascii="Angsana New" w:hAnsi="Angsana New"/>
          <w:sz w:val="30"/>
          <w:szCs w:val="30"/>
          <w:cs/>
          <w:lang w:val="en-US" w:bidi="th-TH"/>
        </w:rPr>
        <w:t>งทุนในบริษัทย่อยในระหว่างงวด</w:t>
      </w:r>
      <w:r w:rsidR="006C6FB9">
        <w:rPr>
          <w:rFonts w:ascii="Angsana New" w:hAnsi="Angsana New" w:hint="cs"/>
          <w:sz w:val="30"/>
          <w:szCs w:val="30"/>
          <w:cs/>
          <w:lang w:val="en-US" w:bidi="th-TH"/>
        </w:rPr>
        <w:t>เก้าเดือน</w:t>
      </w:r>
      <w:r w:rsidRPr="00AC1955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6C6FB9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6C6FB9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="00207108" w:rsidRPr="00AC195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7108" w:rsidRPr="00AC1955">
        <w:rPr>
          <w:rFonts w:ascii="Angsana New" w:hAnsi="Angsana New"/>
          <w:sz w:val="30"/>
          <w:szCs w:val="30"/>
          <w:lang w:val="en-US" w:bidi="th-TH"/>
        </w:rPr>
        <w:t>2560</w:t>
      </w:r>
      <w:r w:rsidRPr="00AC195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AC1955">
        <w:rPr>
          <w:rFonts w:ascii="Angsana New" w:hAnsi="Angsana New"/>
          <w:sz w:val="30"/>
          <w:szCs w:val="30"/>
          <w:cs/>
          <w:lang w:val="en-US" w:bidi="th-TH"/>
        </w:rPr>
        <w:t>ดังนี้</w:t>
      </w:r>
    </w:p>
    <w:p w:rsidR="0096723B" w:rsidRPr="00AC1955" w:rsidRDefault="0096723B" w:rsidP="006A772E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A07992" w:rsidRPr="00AC1955" w:rsidRDefault="005D50B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1955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="00F436ED" w:rsidRPr="00AC1955">
        <w:rPr>
          <w:rFonts w:ascii="Angsana New" w:eastAsia="MS Mincho" w:hAnsi="Angsana New"/>
          <w:sz w:val="30"/>
          <w:szCs w:val="30"/>
        </w:rPr>
        <w:t>27</w:t>
      </w:r>
      <w:r w:rsidRPr="00AC1955">
        <w:rPr>
          <w:rFonts w:ascii="Angsana New" w:eastAsia="MS Mincho" w:hAnsi="Angsana New"/>
          <w:sz w:val="30"/>
          <w:szCs w:val="30"/>
        </w:rPr>
        <w:t xml:space="preserve"> </w:t>
      </w:r>
      <w:r w:rsidRPr="00AC1955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AC1955">
        <w:rPr>
          <w:rFonts w:ascii="Angsana New" w:eastAsia="MS Mincho" w:hAnsi="Angsana New"/>
          <w:sz w:val="30"/>
          <w:szCs w:val="30"/>
        </w:rPr>
        <w:t xml:space="preserve">2560 </w:t>
      </w:r>
      <w:r w:rsidRPr="00AC1955">
        <w:rPr>
          <w:rFonts w:ascii="Angsana New" w:eastAsia="MS Mincho" w:hAnsi="Angsana New" w:hint="cs"/>
          <w:sz w:val="30"/>
          <w:szCs w:val="30"/>
          <w:cs/>
        </w:rPr>
        <w:t>บริษัทได้ลงทุนเพิ่มในบริษัท วิ</w:t>
      </w:r>
      <w:proofErr w:type="spellStart"/>
      <w:r w:rsidRPr="00AC1955">
        <w:rPr>
          <w:rFonts w:ascii="Angsana New" w:eastAsia="MS Mincho" w:hAnsi="Angsana New" w:hint="cs"/>
          <w:sz w:val="30"/>
          <w:szCs w:val="30"/>
          <w:cs/>
        </w:rPr>
        <w:t>นท์</w:t>
      </w:r>
      <w:proofErr w:type="spellEnd"/>
      <w:r w:rsidRPr="00AC1955">
        <w:rPr>
          <w:rFonts w:ascii="Angsana New" w:eastAsia="MS Mincho" w:hAnsi="Angsana New" w:hint="cs"/>
          <w:sz w:val="30"/>
          <w:szCs w:val="30"/>
          <w:cs/>
        </w:rPr>
        <w:t>คอม</w:t>
      </w:r>
      <w:r w:rsidRPr="00AC1955">
        <w:rPr>
          <w:rFonts w:ascii="Angsana New" w:eastAsia="MS Mincho" w:hAnsi="Angsana New"/>
          <w:sz w:val="30"/>
          <w:szCs w:val="30"/>
        </w:rPr>
        <w:t xml:space="preserve"> </w:t>
      </w:r>
      <w:r w:rsidRPr="00AC1955">
        <w:rPr>
          <w:rFonts w:ascii="Angsana New" w:eastAsia="MS Mincho" w:hAnsi="Angsana New" w:hint="cs"/>
          <w:sz w:val="30"/>
          <w:szCs w:val="30"/>
          <w:cs/>
        </w:rPr>
        <w:t>เทคโนโลยี (</w:t>
      </w:r>
      <w:proofErr w:type="spellStart"/>
      <w:r w:rsidRPr="00AC1955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AC1955">
        <w:rPr>
          <w:rFonts w:ascii="Angsana New" w:eastAsia="MS Mincho" w:hAnsi="Angsana New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AC1955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AC1955">
        <w:rPr>
          <w:rFonts w:ascii="Angsana New" w:eastAsia="MS Mincho" w:hAnsi="Angsana New" w:hint="cs"/>
          <w:sz w:val="30"/>
          <w:szCs w:val="30"/>
          <w:cs/>
        </w:rPr>
        <w:t xml:space="preserve"> เป็นจำนวนเงิน </w:t>
      </w:r>
      <w:r w:rsidRPr="00AC1955">
        <w:rPr>
          <w:rFonts w:ascii="Angsana New" w:eastAsia="MS Mincho" w:hAnsi="Angsana New"/>
          <w:sz w:val="30"/>
          <w:szCs w:val="30"/>
        </w:rPr>
        <w:t xml:space="preserve">3.46 </w:t>
      </w:r>
      <w:r w:rsidRPr="00AC1955">
        <w:rPr>
          <w:rFonts w:ascii="Angsana New" w:eastAsia="MS Mincho" w:hAnsi="Angsana New" w:hint="cs"/>
          <w:sz w:val="30"/>
          <w:szCs w:val="30"/>
          <w:cs/>
        </w:rPr>
        <w:t>ล้านบาท สัดส่วนการลงทุนในบริษัทดังกล่าวไม่มีการเปลี่ยนแปลง</w:t>
      </w:r>
    </w:p>
    <w:p w:rsidR="00A07992" w:rsidRPr="00AC1955" w:rsidRDefault="00A0799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85"/>
        </w:tabs>
        <w:rPr>
          <w:rFonts w:ascii="Angsana New" w:hAnsi="Angsana New"/>
          <w:sz w:val="30"/>
          <w:szCs w:val="30"/>
          <w:cs/>
        </w:rPr>
      </w:pPr>
      <w:r w:rsidRPr="00AC1955">
        <w:rPr>
          <w:rFonts w:ascii="Angsana New" w:hAnsi="Angsana New"/>
          <w:sz w:val="30"/>
          <w:szCs w:val="30"/>
        </w:rPr>
        <w:tab/>
      </w:r>
    </w:p>
    <w:p w:rsidR="000458EE" w:rsidRPr="00AC1955" w:rsidRDefault="00A0799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0458EE" w:rsidRPr="00AC1955" w:rsidSect="004D7D7E">
          <w:headerReference w:type="default" r:id="rId8"/>
          <w:footerReference w:type="default" r:id="rId9"/>
          <w:pgSz w:w="11909" w:h="16834" w:code="9"/>
          <w:pgMar w:top="691" w:right="1109" w:bottom="576" w:left="1440" w:header="630" w:footer="668" w:gutter="0"/>
          <w:pgNumType w:start="15"/>
          <w:cols w:space="720"/>
        </w:sectPr>
      </w:pPr>
      <w:r w:rsidRPr="00AC1955">
        <w:rPr>
          <w:rFonts w:ascii="Angsana New" w:hAnsi="Angsana New"/>
          <w:sz w:val="30"/>
          <w:szCs w:val="30"/>
        </w:rPr>
        <w:tab/>
      </w:r>
    </w:p>
    <w:p w:rsidR="003D53C9" w:rsidRPr="00AC1955" w:rsidRDefault="008C00A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="00207108" w:rsidRPr="00AC1955">
        <w:rPr>
          <w:rFonts w:ascii="Angsana New" w:hAnsi="Angsana New"/>
          <w:sz w:val="30"/>
          <w:szCs w:val="30"/>
          <w:cs/>
        </w:rPr>
        <w:t xml:space="preserve"> </w:t>
      </w:r>
      <w:r w:rsidR="00207108" w:rsidRPr="00AC1955">
        <w:rPr>
          <w:rFonts w:ascii="Angsana New" w:hAnsi="Angsana New"/>
          <w:sz w:val="30"/>
          <w:szCs w:val="30"/>
        </w:rPr>
        <w:t>2560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 xml:space="preserve">และ </w:t>
      </w:r>
      <w:r w:rsidRPr="00AC1955">
        <w:rPr>
          <w:rFonts w:ascii="Angsana New" w:hAnsi="Angsana New"/>
          <w:sz w:val="30"/>
          <w:szCs w:val="30"/>
        </w:rPr>
        <w:t xml:space="preserve">31 </w:t>
      </w:r>
      <w:r w:rsidRPr="00AC195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7479C" w:rsidRPr="00AC1955">
        <w:rPr>
          <w:rFonts w:ascii="Angsana New" w:hAnsi="Angsana New"/>
          <w:sz w:val="30"/>
          <w:szCs w:val="30"/>
        </w:rPr>
        <w:t>255</w:t>
      </w:r>
      <w:r w:rsidR="0087479C" w:rsidRPr="00AC1955">
        <w:rPr>
          <w:rFonts w:ascii="Angsana New" w:hAnsi="Angsana New" w:hint="cs"/>
          <w:sz w:val="30"/>
          <w:szCs w:val="30"/>
          <w:cs/>
        </w:rPr>
        <w:t>9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มีดังนี้</w:t>
      </w:r>
    </w:p>
    <w:p w:rsidR="0050619F" w:rsidRPr="00AC1955" w:rsidRDefault="0050619F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-202" w:tblpY="47"/>
        <w:tblW w:w="155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251"/>
        <w:gridCol w:w="809"/>
        <w:gridCol w:w="184"/>
        <w:gridCol w:w="806"/>
        <w:gridCol w:w="184"/>
        <w:gridCol w:w="806"/>
        <w:gridCol w:w="186"/>
        <w:gridCol w:w="805"/>
        <w:gridCol w:w="184"/>
        <w:gridCol w:w="810"/>
        <w:gridCol w:w="185"/>
        <w:gridCol w:w="806"/>
        <w:gridCol w:w="184"/>
        <w:gridCol w:w="806"/>
        <w:gridCol w:w="184"/>
        <w:gridCol w:w="806"/>
        <w:gridCol w:w="178"/>
        <w:gridCol w:w="808"/>
        <w:gridCol w:w="180"/>
        <w:gridCol w:w="810"/>
        <w:gridCol w:w="180"/>
        <w:gridCol w:w="806"/>
        <w:gridCol w:w="184"/>
        <w:gridCol w:w="807"/>
      </w:tblGrid>
      <w:tr w:rsidR="00F36AAB" w:rsidRPr="00AC1955" w:rsidTr="004335CD">
        <w:trPr>
          <w:cantSplit/>
          <w:tblHeader/>
        </w:trPr>
        <w:tc>
          <w:tcPr>
            <w:tcW w:w="1620" w:type="dxa"/>
            <w:vAlign w:val="bottom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1" w:type="dxa"/>
            <w:vAlign w:val="bottom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8" w:type="dxa"/>
            <w:gridSpan w:val="23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1DF7" w:rsidRPr="00AC1955" w:rsidTr="004335CD">
        <w:trPr>
          <w:cantSplit/>
          <w:tblHeader/>
        </w:trPr>
        <w:tc>
          <w:tcPr>
            <w:tcW w:w="1620" w:type="dxa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251" w:type="dxa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99" w:type="dxa"/>
            <w:gridSpan w:val="3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gridSpan w:val="3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6357C8" w:rsidRPr="00AC1955" w:rsidTr="004335CD">
        <w:trPr>
          <w:cantSplit/>
          <w:tblHeader/>
        </w:trPr>
        <w:tc>
          <w:tcPr>
            <w:tcW w:w="1620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31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31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5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31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31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31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6357C8" w:rsidRPr="00AC1955" w:rsidRDefault="006357C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31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61DF7" w:rsidRPr="00AC1955" w:rsidTr="004335CD">
        <w:trPr>
          <w:cantSplit/>
          <w:trHeight w:val="389"/>
          <w:tblHeader/>
        </w:trPr>
        <w:tc>
          <w:tcPr>
            <w:tcW w:w="162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5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255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1407B8" w:rsidRPr="00AC1955" w:rsidTr="004335CD">
        <w:trPr>
          <w:cantSplit/>
          <w:trHeight w:val="389"/>
          <w:tblHeader/>
        </w:trPr>
        <w:tc>
          <w:tcPr>
            <w:tcW w:w="1620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1407B8" w:rsidRPr="00AC1955" w:rsidRDefault="007E7787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(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  <w:tc>
          <w:tcPr>
            <w:tcW w:w="178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1407B8" w:rsidRPr="00AC1955" w:rsidRDefault="001407B8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>(</w:t>
            </w:r>
            <w:r w:rsidRPr="00AC19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</w:tr>
      <w:tr w:rsidR="00F36AAB" w:rsidRPr="00AC1955" w:rsidTr="004335CD">
        <w:trPr>
          <w:cantSplit/>
          <w:tblHeader/>
        </w:trPr>
        <w:tc>
          <w:tcPr>
            <w:tcW w:w="1620" w:type="dxa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95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5" w:type="dxa"/>
            <w:gridSpan w:val="19"/>
          </w:tcPr>
          <w:p w:rsidR="00F36AAB" w:rsidRPr="00AC1955" w:rsidRDefault="00F36AAB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1DF7" w:rsidRPr="00AC1955" w:rsidTr="004335CD">
        <w:trPr>
          <w:cantSplit/>
        </w:trPr>
        <w:tc>
          <w:tcPr>
            <w:tcW w:w="3871" w:type="dxa"/>
            <w:gridSpan w:val="2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B61DF7" w:rsidRPr="00AC1955" w:rsidRDefault="00B61DF7" w:rsidP="006A77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F51885" w:rsidRPr="00AC1955" w:rsidTr="00B1347D">
        <w:trPr>
          <w:cantSplit/>
        </w:trPr>
        <w:tc>
          <w:tcPr>
            <w:tcW w:w="1620" w:type="dxa"/>
          </w:tcPr>
          <w:p w:rsidR="00F51885" w:rsidRPr="00AC1955" w:rsidRDefault="00F51885" w:rsidP="006A772E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</w:rPr>
              <w:t>บริษัท วิ</w:t>
            </w:r>
            <w:proofErr w:type="spellStart"/>
            <w:r w:rsidRPr="00AC1955">
              <w:rPr>
                <w:rFonts w:ascii="Angsana New" w:hAnsi="Angsana New"/>
                <w:sz w:val="28"/>
                <w:szCs w:val="28"/>
                <w:cs/>
              </w:rPr>
              <w:t>นท์</w:t>
            </w:r>
            <w:proofErr w:type="spellEnd"/>
            <w:r w:rsidRPr="00AC1955">
              <w:rPr>
                <w:rFonts w:ascii="Angsana New" w:hAnsi="Angsana New"/>
                <w:sz w:val="28"/>
                <w:szCs w:val="28"/>
                <w:cs/>
              </w:rPr>
              <w:t xml:space="preserve">คอม </w:t>
            </w:r>
            <w:r w:rsidRPr="00AC19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1955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</w:p>
          <w:p w:rsidR="00F51885" w:rsidRPr="00AC1955" w:rsidRDefault="00F51885" w:rsidP="006A772E">
            <w:pPr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AC195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C1955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spellStart"/>
            <w:r w:rsidRPr="00AC1955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  <w:proofErr w:type="spellEnd"/>
            <w:r w:rsidRPr="00AC1955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251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5,198</w:t>
            </w:r>
          </w:p>
        </w:tc>
        <w:tc>
          <w:tcPr>
            <w:tcW w:w="18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1,738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5,198</w:t>
            </w:r>
          </w:p>
        </w:tc>
        <w:tc>
          <w:tcPr>
            <w:tcW w:w="185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1,738</w:t>
            </w:r>
          </w:p>
        </w:tc>
        <w:tc>
          <w:tcPr>
            <w:tcW w:w="184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0701DE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701DE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856D6C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701DE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856D6C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51885" w:rsidRPr="00AC1955" w:rsidTr="00B1347D">
        <w:trPr>
          <w:cantSplit/>
        </w:trPr>
        <w:tc>
          <w:tcPr>
            <w:tcW w:w="1620" w:type="dxa"/>
          </w:tcPr>
          <w:p w:rsidR="00F51885" w:rsidRPr="00AC1955" w:rsidRDefault="00F51885" w:rsidP="006A772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</w:rPr>
              <w:t>บริษัท วี</w:t>
            </w:r>
            <w:proofErr w:type="spellStart"/>
            <w:r w:rsidRPr="00AC1955">
              <w:rPr>
                <w:rFonts w:ascii="Angsana New" w:hAnsi="Angsana New"/>
                <w:sz w:val="28"/>
                <w:szCs w:val="28"/>
                <w:cs/>
              </w:rPr>
              <w:t>เซิร์ฟพลัส</w:t>
            </w:r>
            <w:proofErr w:type="spellEnd"/>
            <w:r w:rsidRPr="00AC19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F51885" w:rsidRPr="00AC1955" w:rsidRDefault="00F51885" w:rsidP="006A772E">
            <w:pPr>
              <w:tabs>
                <w:tab w:val="clear" w:pos="227"/>
                <w:tab w:val="clear" w:pos="454"/>
              </w:tabs>
              <w:spacing w:line="240" w:lineRule="auto"/>
              <w:ind w:left="191"/>
              <w:rPr>
                <w:rFonts w:ascii="Angsana New" w:hAnsi="Angsana New"/>
                <w:sz w:val="28"/>
                <w:szCs w:val="28"/>
                <w:cs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251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AC19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4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0701DE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701DE">
              <w:rPr>
                <w:rFonts w:ascii="Angsana New" w:hAnsi="Angsana New"/>
                <w:sz w:val="28"/>
                <w:szCs w:val="28"/>
                <w:lang w:bidi="th-TH"/>
              </w:rPr>
              <w:t>38,676</w:t>
            </w:r>
          </w:p>
        </w:tc>
        <w:tc>
          <w:tcPr>
            <w:tcW w:w="184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26,451</w:t>
            </w:r>
          </w:p>
        </w:tc>
        <w:tc>
          <w:tcPr>
            <w:tcW w:w="178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0701DE" w:rsidRPr="000701DE" w:rsidRDefault="000701DE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51885" w:rsidRPr="000701DE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701DE">
              <w:rPr>
                <w:rFonts w:ascii="Angsana New" w:hAnsi="Angsana New"/>
                <w:sz w:val="28"/>
                <w:szCs w:val="28"/>
                <w:lang w:bidi="th-TH"/>
              </w:rPr>
              <w:t>38,676</w:t>
            </w: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sz w:val="28"/>
                <w:szCs w:val="28"/>
                <w:lang w:val="en-US" w:bidi="th-TH"/>
              </w:rPr>
              <w:t>26,451</w:t>
            </w:r>
          </w:p>
        </w:tc>
      </w:tr>
      <w:tr w:rsidR="00F51885" w:rsidRPr="00AC1955" w:rsidTr="00B1347D">
        <w:trPr>
          <w:cantSplit/>
          <w:trHeight w:val="197"/>
        </w:trPr>
        <w:tc>
          <w:tcPr>
            <w:tcW w:w="1620" w:type="dxa"/>
            <w:vAlign w:val="bottom"/>
          </w:tcPr>
          <w:p w:rsidR="00F51885" w:rsidRPr="00AC1955" w:rsidRDefault="00F51885" w:rsidP="006A772E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1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25,598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C195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22</w:t>
            </w:r>
            <w:r w:rsidRPr="00AC195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C195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138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885" w:rsidRPr="00F51885" w:rsidRDefault="000701D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38,81</w:t>
            </w:r>
            <w:r w:rsidR="00856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26,451</w:t>
            </w:r>
          </w:p>
        </w:tc>
        <w:tc>
          <w:tcPr>
            <w:tcW w:w="178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885" w:rsidRPr="00F51885" w:rsidRDefault="000701DE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38,81</w:t>
            </w:r>
            <w:r w:rsidR="00856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" w:type="dxa"/>
            <w:vAlign w:val="bottom"/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F51885" w:rsidRPr="00AC1955" w:rsidRDefault="00F51885" w:rsidP="006A772E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26,451</w:t>
            </w:r>
          </w:p>
        </w:tc>
      </w:tr>
    </w:tbl>
    <w:p w:rsidR="005925EE" w:rsidRPr="00AC1955" w:rsidRDefault="005925EE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</w:rPr>
      </w:pPr>
    </w:p>
    <w:p w:rsidR="00386E9C" w:rsidRPr="00AC1955" w:rsidRDefault="00281978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cs/>
        </w:rPr>
      </w:pPr>
      <w:r w:rsidRPr="00AC1955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386E9C" w:rsidRPr="00AC1955">
        <w:rPr>
          <w:rFonts w:ascii="Angsana New" w:eastAsia="MS Mincho" w:hAnsi="Angsana New" w:hint="cs"/>
          <w:sz w:val="30"/>
          <w:szCs w:val="30"/>
          <w:cs/>
        </w:rPr>
        <w:t>ไม่มีเงินปันผล</w:t>
      </w:r>
      <w:r w:rsidR="00DE04C3" w:rsidRPr="00AC1955">
        <w:rPr>
          <w:rFonts w:ascii="Angsana New" w:eastAsia="MS Mincho" w:hAnsi="Angsana New" w:hint="cs"/>
          <w:sz w:val="30"/>
          <w:szCs w:val="30"/>
          <w:cs/>
        </w:rPr>
        <w:t>รับ</w:t>
      </w:r>
      <w:r w:rsidR="00386E9C" w:rsidRPr="00AC1955">
        <w:rPr>
          <w:rFonts w:ascii="Angsana New" w:eastAsia="MS Mincho" w:hAnsi="Angsana New" w:hint="cs"/>
          <w:sz w:val="30"/>
          <w:szCs w:val="30"/>
          <w:cs/>
        </w:rPr>
        <w:t>จากเงินลงทุนดังกล่าวข้างต้นในระหว่างงวด</w:t>
      </w:r>
      <w:r w:rsidR="006C6FB9">
        <w:rPr>
          <w:rFonts w:ascii="Angsana New" w:eastAsia="MS Mincho" w:hAnsi="Angsana New" w:hint="cs"/>
          <w:sz w:val="30"/>
          <w:szCs w:val="30"/>
          <w:cs/>
        </w:rPr>
        <w:t>เก้าเดือน</w:t>
      </w:r>
      <w:r w:rsidR="00386E9C" w:rsidRPr="00AC1955">
        <w:rPr>
          <w:rFonts w:ascii="Angsana New" w:eastAsia="MS Mincho" w:hAnsi="Angsana New" w:hint="cs"/>
          <w:sz w:val="30"/>
          <w:szCs w:val="30"/>
          <w:cs/>
        </w:rPr>
        <w:t xml:space="preserve">สิ้นสุดวันที่ </w:t>
      </w:r>
      <w:r w:rsidR="006C6FB9">
        <w:rPr>
          <w:rFonts w:ascii="Angsana New" w:eastAsia="MS Mincho" w:hAnsi="Angsana New"/>
          <w:sz w:val="30"/>
          <w:szCs w:val="30"/>
        </w:rPr>
        <w:t xml:space="preserve">30 </w:t>
      </w:r>
      <w:r w:rsidR="006C6FB9">
        <w:rPr>
          <w:rFonts w:ascii="Angsana New" w:eastAsia="MS Mincho" w:hAnsi="Angsana New"/>
          <w:sz w:val="30"/>
          <w:szCs w:val="30"/>
          <w:cs/>
        </w:rPr>
        <w:t>กันยายน</w:t>
      </w:r>
      <w:r w:rsidR="00207108" w:rsidRPr="00AC195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07108" w:rsidRPr="00AC1955">
        <w:rPr>
          <w:rFonts w:ascii="Angsana New" w:eastAsia="MS Mincho" w:hAnsi="Angsana New"/>
          <w:sz w:val="30"/>
          <w:szCs w:val="30"/>
        </w:rPr>
        <w:t>2560</w:t>
      </w:r>
      <w:r w:rsidR="00386E9C" w:rsidRPr="00AC1955">
        <w:rPr>
          <w:rFonts w:ascii="Angsana New" w:eastAsia="MS Mincho" w:hAnsi="Angsana New"/>
          <w:sz w:val="30"/>
          <w:szCs w:val="30"/>
        </w:rPr>
        <w:t xml:space="preserve"> </w:t>
      </w:r>
      <w:r w:rsidR="00386E9C" w:rsidRPr="00AC1955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386E9C" w:rsidRPr="00AC1955">
        <w:rPr>
          <w:rFonts w:ascii="Angsana New" w:eastAsia="MS Mincho" w:hAnsi="Angsana New"/>
          <w:sz w:val="30"/>
          <w:szCs w:val="30"/>
        </w:rPr>
        <w:t>2559</w:t>
      </w:r>
    </w:p>
    <w:p w:rsidR="00F24387" w:rsidRPr="00AC1955" w:rsidRDefault="00F24387" w:rsidP="006A772E">
      <w:pPr>
        <w:rPr>
          <w:rFonts w:ascii="Angsana New" w:eastAsia="MS Mincho" w:hAnsi="Angsana New"/>
          <w:sz w:val="30"/>
          <w:szCs w:val="30"/>
          <w:cs/>
        </w:rPr>
        <w:sectPr w:rsidR="00F24387" w:rsidRPr="00AC1955" w:rsidSect="00D42010">
          <w:pgSz w:w="16834" w:h="11909" w:orient="landscape" w:code="9"/>
          <w:pgMar w:top="1440" w:right="691" w:bottom="1152" w:left="1260" w:header="630" w:footer="662" w:gutter="0"/>
          <w:cols w:space="720"/>
          <w:docGrid w:linePitch="245"/>
        </w:sectPr>
      </w:pPr>
    </w:p>
    <w:p w:rsidR="00B20E96" w:rsidRPr="00B03052" w:rsidRDefault="00FC7BEC" w:rsidP="006A772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lastRenderedPageBreak/>
        <w:t>9</w:t>
      </w:r>
      <w:r w:rsidR="00B20E96" w:rsidRPr="00AC1955">
        <w:rPr>
          <w:rFonts w:ascii="Angsana New" w:eastAsia="MS Mincho" w:hAnsi="Angsana New"/>
          <w:sz w:val="30"/>
          <w:szCs w:val="30"/>
          <w:lang w:val="en-US"/>
        </w:rPr>
        <w:tab/>
      </w:r>
      <w:r w:rsidR="008B627A" w:rsidRPr="00B03052">
        <w:rPr>
          <w:rFonts w:ascii="Angsana New" w:eastAsia="MS Mincho" w:hAnsi="Angsana New" w:hint="cs"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4E1DFA" w:rsidRPr="00B03052" w:rsidRDefault="004E1DFA" w:rsidP="006A772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8957" w:type="dxa"/>
        <w:tblInd w:w="450" w:type="dxa"/>
        <w:tblLook w:val="01E0" w:firstRow="1" w:lastRow="1" w:firstColumn="1" w:lastColumn="1" w:noHBand="0" w:noVBand="0"/>
      </w:tblPr>
      <w:tblGrid>
        <w:gridCol w:w="3114"/>
        <w:gridCol w:w="666"/>
        <w:gridCol w:w="269"/>
        <w:gridCol w:w="1015"/>
        <w:gridCol w:w="268"/>
        <w:gridCol w:w="1009"/>
        <w:gridCol w:w="268"/>
        <w:gridCol w:w="1071"/>
        <w:gridCol w:w="268"/>
        <w:gridCol w:w="1009"/>
      </w:tblGrid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92" w:type="dxa"/>
            <w:gridSpan w:val="3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:rsidR="004E1DFA" w:rsidRPr="001E0C6F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0C6F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1E0C6F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Pr="00B03052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E1DFA" w:rsidRPr="00B03052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1E0C6F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Pr="00B0305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8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08" w:type="dxa"/>
            <w:gridSpan w:val="7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DFA" w:rsidRPr="00AC1955" w:rsidTr="00127D5E">
        <w:tc>
          <w:tcPr>
            <w:tcW w:w="3114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66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4E1DFA" w:rsidRPr="00B03052" w:rsidRDefault="004E1DF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:rsidR="004E1DFA" w:rsidRPr="00B03052" w:rsidRDefault="00F51885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E1DFA" w:rsidRPr="00B030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:rsidR="004E1DFA" w:rsidRPr="00B03052" w:rsidRDefault="00F51885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E1DFA" w:rsidRPr="00B030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8" w:type="dxa"/>
          </w:tcPr>
          <w:p w:rsidR="004E1DFA" w:rsidRPr="00B03052" w:rsidRDefault="004E1DF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:rsidR="004E1DFA" w:rsidRPr="00B03052" w:rsidRDefault="004E1DFA" w:rsidP="006A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E1DFA" w:rsidRPr="00AF69AA" w:rsidRDefault="004E1DFA" w:rsidP="006A772E">
      <w:pPr>
        <w:pStyle w:val="Heading6"/>
        <w:ind w:left="540" w:right="-45" w:hanging="540"/>
        <w:jc w:val="thaiDistribute"/>
        <w:rPr>
          <w:rFonts w:ascii="Angsana New" w:hAnsi="Angsana New"/>
          <w:b w:val="0"/>
          <w:bCs w:val="0"/>
          <w:strike/>
          <w:sz w:val="30"/>
          <w:szCs w:val="30"/>
        </w:rPr>
      </w:pPr>
    </w:p>
    <w:p w:rsidR="00821567" w:rsidRPr="00B03052" w:rsidRDefault="00821567" w:rsidP="006A772E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B03052">
        <w:rPr>
          <w:rFonts w:ascii="Angsana New" w:hAnsi="Angsana New"/>
          <w:sz w:val="30"/>
          <w:szCs w:val="30"/>
          <w:cs/>
          <w:lang w:val="en-US" w:bidi="th-TH"/>
        </w:rPr>
        <w:t>บริษัทมีเงินกู้ยืมระยะ</w:t>
      </w:r>
      <w:r w:rsidRPr="00B03052">
        <w:rPr>
          <w:rFonts w:ascii="Angsana New" w:hAnsi="Angsana New" w:hint="cs"/>
          <w:sz w:val="30"/>
          <w:szCs w:val="30"/>
          <w:cs/>
          <w:lang w:val="en-US" w:bidi="th-TH"/>
        </w:rPr>
        <w:t>สั้น</w:t>
      </w:r>
      <w:r w:rsidRPr="00B03052">
        <w:rPr>
          <w:rFonts w:ascii="Angsana New" w:hAnsi="Angsana New"/>
          <w:sz w:val="30"/>
          <w:szCs w:val="30"/>
          <w:cs/>
          <w:lang w:val="en-US" w:bidi="th-TH"/>
        </w:rPr>
        <w:t xml:space="preserve">จากสถาบันการเงิน </w:t>
      </w:r>
      <w:r w:rsidRPr="00B03052">
        <w:rPr>
          <w:rFonts w:ascii="Angsana New" w:hAnsi="Angsana New" w:hint="cs"/>
          <w:sz w:val="30"/>
          <w:szCs w:val="30"/>
          <w:cs/>
          <w:lang w:val="en-US" w:bidi="th-TH"/>
        </w:rPr>
        <w:t>โดยมีอัตรา</w:t>
      </w:r>
      <w:r w:rsidR="00DE62C2">
        <w:rPr>
          <w:rFonts w:ascii="Angsana New" w:hAnsi="Angsana New" w:hint="cs"/>
          <w:sz w:val="30"/>
          <w:szCs w:val="30"/>
          <w:cs/>
          <w:lang w:val="en-US" w:bidi="th-TH"/>
        </w:rPr>
        <w:t>ดอก</w:t>
      </w:r>
      <w:r w:rsidRPr="00B03052">
        <w:rPr>
          <w:rFonts w:ascii="Angsana New" w:hAnsi="Angsana New" w:hint="cs"/>
          <w:sz w:val="30"/>
          <w:szCs w:val="30"/>
          <w:cs/>
          <w:lang w:val="en-US" w:bidi="th-TH"/>
        </w:rPr>
        <w:t>เบี้ยคงที่ต่อปี</w:t>
      </w:r>
      <w:r w:rsidR="006A142E" w:rsidRPr="00B03052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F5546" w:rsidRPr="00B03052">
        <w:rPr>
          <w:rFonts w:ascii="Angsana New" w:hAnsi="Angsana New" w:hint="cs"/>
          <w:sz w:val="30"/>
          <w:szCs w:val="30"/>
          <w:cs/>
          <w:lang w:val="en-US" w:bidi="th-TH"/>
        </w:rPr>
        <w:t>เงื่อนไขการเรียกชำ</w:t>
      </w:r>
      <w:r w:rsidRPr="00B03052">
        <w:rPr>
          <w:rFonts w:ascii="Angsana New" w:hAnsi="Angsana New" w:hint="cs"/>
          <w:sz w:val="30"/>
          <w:szCs w:val="30"/>
          <w:cs/>
          <w:lang w:val="en-US" w:bidi="th-TH"/>
        </w:rPr>
        <w:t>ระคืนเงินกู้เมื่อทวงถาม</w:t>
      </w:r>
      <w:r w:rsidR="00FF5546" w:rsidRPr="00B03052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B627A" w:rsidRPr="00B03052">
        <w:rPr>
          <w:rFonts w:ascii="Angsana New" w:hAnsi="Angsana New" w:hint="cs"/>
          <w:sz w:val="30"/>
          <w:szCs w:val="30"/>
          <w:cs/>
          <w:lang w:val="en-US" w:bidi="th-TH"/>
        </w:rPr>
        <w:t>โดยมีหลักประกันเป็นเงินฝากสถาบันการเงิน</w:t>
      </w:r>
      <w:r w:rsidR="006E4FE6" w:rsidRPr="00B03052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 w:rsidR="006E4FE6" w:rsidRPr="00B03052">
        <w:rPr>
          <w:rFonts w:ascii="Angsana New" w:hAnsi="Angsana New"/>
          <w:sz w:val="30"/>
          <w:szCs w:val="30"/>
          <w:lang w:val="en-US" w:bidi="th-TH"/>
        </w:rPr>
        <w:t>2</w:t>
      </w:r>
      <w:r w:rsidR="00F51885">
        <w:rPr>
          <w:rFonts w:ascii="Angsana New" w:hAnsi="Angsana New"/>
          <w:sz w:val="30"/>
          <w:szCs w:val="30"/>
          <w:lang w:val="en-US" w:bidi="th-TH"/>
        </w:rPr>
        <w:t>1.85</w:t>
      </w:r>
      <w:r w:rsidR="006E4FE6" w:rsidRPr="00B0305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E4FE6" w:rsidRPr="00B03052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6E4FE6" w:rsidRPr="00E801C6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6E4FE6" w:rsidRPr="00E801C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ดูหมายเหตุ </w:t>
      </w:r>
      <w:r w:rsidR="00FC7BEC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6E4FE6" w:rsidRPr="00E801C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:rsidR="00A07992" w:rsidRPr="00AF69AA" w:rsidRDefault="00A07992" w:rsidP="006A772E">
      <w:pPr>
        <w:pStyle w:val="Heading6"/>
        <w:ind w:left="540" w:right="-45" w:hanging="540"/>
        <w:jc w:val="thaiDistribute"/>
        <w:rPr>
          <w:rFonts w:ascii="Angsana New" w:hAnsi="Angsana New"/>
          <w:b w:val="0"/>
          <w:bCs w:val="0"/>
          <w:strike/>
          <w:sz w:val="30"/>
          <w:szCs w:val="30"/>
        </w:rPr>
      </w:pPr>
    </w:p>
    <w:p w:rsidR="00A57F80" w:rsidRPr="00B03052" w:rsidRDefault="007171DF" w:rsidP="006A772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t>1</w:t>
      </w:r>
      <w:r w:rsidR="00FC7BEC">
        <w:rPr>
          <w:rFonts w:ascii="Angsana New" w:eastAsia="MS Mincho" w:hAnsi="Angsana New"/>
          <w:sz w:val="30"/>
          <w:szCs w:val="30"/>
          <w:lang w:val="en-US"/>
        </w:rPr>
        <w:t>0</w:t>
      </w:r>
      <w:r w:rsidR="00CB3B4E" w:rsidRPr="00B03052">
        <w:rPr>
          <w:rFonts w:ascii="Angsana New" w:eastAsia="MS Mincho" w:hAnsi="Angsana New"/>
          <w:sz w:val="30"/>
          <w:szCs w:val="30"/>
          <w:lang w:val="en-US"/>
        </w:rPr>
        <w:tab/>
      </w:r>
      <w:r w:rsidR="00A57F80" w:rsidRPr="00B03052">
        <w:rPr>
          <w:rFonts w:ascii="Angsana New" w:eastAsia="MS Mincho" w:hAnsi="Angsana New"/>
          <w:sz w:val="30"/>
          <w:szCs w:val="30"/>
          <w:cs/>
        </w:rPr>
        <w:t>เจ้าหนี้การค้าและเจ้าหนี้</w:t>
      </w:r>
      <w:r w:rsidR="00505250" w:rsidRPr="00B03052">
        <w:rPr>
          <w:rFonts w:ascii="Angsana New" w:eastAsia="MS Mincho" w:hAnsi="Angsana New"/>
          <w:sz w:val="30"/>
          <w:szCs w:val="30"/>
          <w:cs/>
        </w:rPr>
        <w:t>หมุนเวียน</w:t>
      </w:r>
      <w:r w:rsidR="00A57F80" w:rsidRPr="00B03052">
        <w:rPr>
          <w:rFonts w:ascii="Angsana New" w:eastAsia="MS Mincho" w:hAnsi="Angsana New"/>
          <w:sz w:val="30"/>
          <w:szCs w:val="30"/>
          <w:cs/>
        </w:rPr>
        <w:t>อื่น</w:t>
      </w:r>
    </w:p>
    <w:p w:rsidR="00B679D9" w:rsidRPr="00B03052" w:rsidRDefault="00B679D9" w:rsidP="006A772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8965" w:type="dxa"/>
        <w:tblInd w:w="450" w:type="dxa"/>
        <w:tblLook w:val="01E0" w:firstRow="1" w:lastRow="1" w:firstColumn="1" w:lastColumn="1" w:noHBand="0" w:noVBand="0"/>
      </w:tblPr>
      <w:tblGrid>
        <w:gridCol w:w="3043"/>
        <w:gridCol w:w="810"/>
        <w:gridCol w:w="1080"/>
        <w:gridCol w:w="270"/>
        <w:gridCol w:w="1062"/>
        <w:gridCol w:w="270"/>
        <w:gridCol w:w="1080"/>
        <w:gridCol w:w="270"/>
        <w:gridCol w:w="1080"/>
      </w:tblGrid>
      <w:tr w:rsidR="00F91CE4" w:rsidRPr="00AC1955" w:rsidTr="00127D5E">
        <w:tc>
          <w:tcPr>
            <w:tcW w:w="3043" w:type="dxa"/>
            <w:shd w:val="clear" w:color="auto" w:fill="auto"/>
          </w:tcPr>
          <w:p w:rsidR="00F91CE4" w:rsidRPr="00B03052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F91CE4" w:rsidRPr="00B03052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:rsidR="00F91CE4" w:rsidRPr="00B03052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F91CE4" w:rsidRPr="00B03052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F91CE4" w:rsidRPr="00B03052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200" w:rsidRPr="00AC1955" w:rsidTr="00127D5E">
        <w:tc>
          <w:tcPr>
            <w:tcW w:w="3043" w:type="dxa"/>
            <w:shd w:val="clear" w:color="auto" w:fill="auto"/>
          </w:tcPr>
          <w:p w:rsidR="00AB0200" w:rsidRPr="00B03052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AB0200" w:rsidRPr="00B03052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B0200" w:rsidRPr="00B03052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AB0200" w:rsidRPr="00B03052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AB0200" w:rsidRPr="00B03052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Pr="00B03052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AB0200" w:rsidRPr="00B03052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B0200" w:rsidRPr="00B03052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AB0200" w:rsidRPr="00B03052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B0200" w:rsidRPr="00B03052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Pr="00B03052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03052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B0200" w:rsidRPr="00AC1955" w:rsidTr="00127D5E">
        <w:tc>
          <w:tcPr>
            <w:tcW w:w="3043" w:type="dxa"/>
            <w:shd w:val="clear" w:color="auto" w:fill="auto"/>
          </w:tcPr>
          <w:p w:rsidR="00AB0200" w:rsidRPr="00AC1955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AB0200" w:rsidRPr="00AC1955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</w:tr>
      <w:tr w:rsidR="00AB0200" w:rsidRPr="00AC1955" w:rsidTr="00127D5E">
        <w:tc>
          <w:tcPr>
            <w:tcW w:w="3043" w:type="dxa"/>
            <w:shd w:val="clear" w:color="auto" w:fill="auto"/>
          </w:tcPr>
          <w:p w:rsidR="00AB0200" w:rsidRPr="00AC1955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AB0200" w:rsidRPr="00AC1955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200" w:rsidRPr="00AC1955" w:rsidTr="00127D5E">
        <w:tc>
          <w:tcPr>
            <w:tcW w:w="3043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AB0200" w:rsidRPr="00AC1955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1188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B0200" w:rsidRPr="00AC1955" w:rsidRDefault="00AB0200" w:rsidP="006A772E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AB0200" w:rsidRPr="00AC1955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B0200" w:rsidRPr="00AC1955" w:rsidRDefault="00AB0200" w:rsidP="006A772E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eastAsia="zh-CN"/>
              </w:rPr>
            </w:pPr>
          </w:p>
        </w:tc>
      </w:tr>
      <w:tr w:rsidR="004F6A62" w:rsidRPr="00AC1955" w:rsidTr="00127D5E">
        <w:tc>
          <w:tcPr>
            <w:tcW w:w="3043" w:type="dxa"/>
            <w:shd w:val="clear" w:color="auto" w:fill="auto"/>
          </w:tcPr>
          <w:p w:rsidR="004F6A62" w:rsidRPr="00127D5E" w:rsidRDefault="004F6A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4F6A62" w:rsidRPr="00127D5E" w:rsidRDefault="00FC7BE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4F6A62" w:rsidRPr="00127D5E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D5E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70" w:type="dxa"/>
            <w:shd w:val="clear" w:color="auto" w:fill="auto"/>
          </w:tcPr>
          <w:p w:rsidR="004F6A62" w:rsidRPr="00127D5E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F6A62" w:rsidRPr="00127D5E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D5E">
              <w:rPr>
                <w:rFonts w:asciiTheme="majorBidi" w:hAnsiTheme="majorBidi" w:cstheme="majorBidi"/>
                <w:sz w:val="30"/>
                <w:szCs w:val="30"/>
              </w:rPr>
              <w:t xml:space="preserve"> 2,610 </w:t>
            </w:r>
          </w:p>
        </w:tc>
        <w:tc>
          <w:tcPr>
            <w:tcW w:w="270" w:type="dxa"/>
            <w:shd w:val="clear" w:color="auto" w:fill="auto"/>
          </w:tcPr>
          <w:p w:rsidR="004F6A62" w:rsidRPr="00127D5E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A62" w:rsidRPr="00127D5E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D5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4F6A62" w:rsidRPr="00127D5E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6A62" w:rsidRPr="004F6A62" w:rsidRDefault="004F6A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A62">
              <w:rPr>
                <w:rFonts w:asciiTheme="majorBidi" w:hAnsiTheme="majorBidi" w:cstheme="majorBidi"/>
                <w:sz w:val="30"/>
                <w:szCs w:val="30"/>
              </w:rPr>
              <w:t xml:space="preserve"> 482 </w:t>
            </w:r>
          </w:p>
        </w:tc>
      </w:tr>
      <w:tr w:rsidR="00BE10AC" w:rsidRPr="00AC1955" w:rsidTr="00127D5E">
        <w:tc>
          <w:tcPr>
            <w:tcW w:w="3043" w:type="dxa"/>
            <w:shd w:val="clear" w:color="auto" w:fill="auto"/>
          </w:tcPr>
          <w:p w:rsidR="00BE10AC" w:rsidRPr="00127D5E" w:rsidRDefault="00BE10A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   บุคคลหรือกิจก</w:t>
            </w: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ารอื่นๆ</w:t>
            </w:r>
          </w:p>
        </w:tc>
        <w:tc>
          <w:tcPr>
            <w:tcW w:w="810" w:type="dxa"/>
            <w:shd w:val="clear" w:color="auto" w:fill="auto"/>
          </w:tcPr>
          <w:p w:rsidR="00BE10AC" w:rsidRPr="00127D5E" w:rsidRDefault="00BE10A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0AC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61,082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163,358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0AC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35,062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0AC" w:rsidRPr="00AC1955" w:rsidRDefault="00B1347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161,979</w:t>
            </w:r>
          </w:p>
        </w:tc>
      </w:tr>
      <w:tr w:rsidR="00BE10AC" w:rsidRPr="00AC1955" w:rsidTr="00127D5E">
        <w:tc>
          <w:tcPr>
            <w:tcW w:w="3043" w:type="dxa"/>
            <w:shd w:val="clear" w:color="auto" w:fill="auto"/>
          </w:tcPr>
          <w:p w:rsidR="00BE10AC" w:rsidRPr="00127D5E" w:rsidRDefault="00BE10A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BE10AC" w:rsidRPr="00127D5E" w:rsidRDefault="00BE10A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0AC" w:rsidRPr="00127D5E" w:rsidRDefault="006C3788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63,343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0AC" w:rsidRPr="00127D5E" w:rsidRDefault="00B1347D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165,968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0AC" w:rsidRPr="00127D5E" w:rsidRDefault="006C3788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35,089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E10AC" w:rsidRPr="00127D5E" w:rsidRDefault="00BE10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0AC" w:rsidRPr="00AC1955" w:rsidRDefault="00BE10AC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162,461 </w:t>
            </w:r>
          </w:p>
        </w:tc>
      </w:tr>
      <w:tr w:rsidR="00AB0200" w:rsidRPr="00AF69AA" w:rsidTr="00127D5E">
        <w:tc>
          <w:tcPr>
            <w:tcW w:w="3043" w:type="dxa"/>
            <w:shd w:val="clear" w:color="auto" w:fill="auto"/>
          </w:tcPr>
          <w:p w:rsidR="00AB0200" w:rsidRPr="00127D5E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B0200" w:rsidRPr="00127D5E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0200" w:rsidRPr="00127D5E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0200" w:rsidRPr="00127D5E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200" w:rsidRPr="00AF69AA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200" w:rsidRPr="00AC1955" w:rsidTr="00127D5E">
        <w:tc>
          <w:tcPr>
            <w:tcW w:w="3043" w:type="dxa"/>
            <w:shd w:val="clear" w:color="auto" w:fill="auto"/>
          </w:tcPr>
          <w:p w:rsidR="00AB0200" w:rsidRPr="00127D5E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505250"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:rsidR="00AB0200" w:rsidRPr="00127D5E" w:rsidRDefault="00AB020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0200" w:rsidRPr="00127D5E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0200" w:rsidRPr="00127D5E" w:rsidRDefault="00AB0200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0200" w:rsidRPr="00127D5E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B0200" w:rsidRPr="00AC1955" w:rsidRDefault="00AB020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3FF" w:rsidRPr="00AC1955" w:rsidTr="00127D5E">
        <w:tc>
          <w:tcPr>
            <w:tcW w:w="3043" w:type="dxa"/>
            <w:shd w:val="clear" w:color="auto" w:fill="auto"/>
          </w:tcPr>
          <w:p w:rsidR="00B503FF" w:rsidRPr="00127D5E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B503FF" w:rsidRPr="00127D5E" w:rsidRDefault="00FC7BE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03FF" w:rsidRPr="00127D5E" w:rsidRDefault="0041109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6A62" w:rsidRPr="00127D5E">
              <w:rPr>
                <w:rFonts w:ascii="Angsana New" w:hAnsi="Angsana New"/>
                <w:sz w:val="30"/>
                <w:szCs w:val="30"/>
              </w:rPr>
              <w:t>2</w:t>
            </w:r>
            <w:r w:rsidR="00A43486" w:rsidRPr="00127D5E">
              <w:rPr>
                <w:rFonts w:ascii="Angsana New" w:hAnsi="Angsana New"/>
                <w:sz w:val="30"/>
                <w:szCs w:val="30"/>
              </w:rPr>
              <w:t>,</w:t>
            </w:r>
            <w:r w:rsidR="004F6A62" w:rsidRPr="00127D5E">
              <w:rPr>
                <w:rFonts w:ascii="Angsana New" w:hAnsi="Angsana New"/>
                <w:sz w:val="30"/>
                <w:szCs w:val="30"/>
              </w:rPr>
              <w:t>278</w:t>
            </w:r>
            <w:r w:rsidR="00B503FF"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7,7</w:t>
            </w:r>
            <w:r w:rsidR="0046738C" w:rsidRPr="00127D5E">
              <w:rPr>
                <w:rFonts w:ascii="Angsana New" w:hAnsi="Angsana New"/>
                <w:sz w:val="30"/>
                <w:szCs w:val="30"/>
              </w:rPr>
              <w:t>99</w:t>
            </w:r>
            <w:r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03FF" w:rsidRPr="00127D5E" w:rsidRDefault="004F6A62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03FF" w:rsidRPr="00AC1955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343 </w:t>
            </w:r>
          </w:p>
        </w:tc>
      </w:tr>
      <w:tr w:rsidR="00B503FF" w:rsidRPr="00AC1955" w:rsidTr="00127D5E">
        <w:tc>
          <w:tcPr>
            <w:tcW w:w="3043" w:type="dxa"/>
            <w:shd w:val="clear" w:color="auto" w:fill="auto"/>
          </w:tcPr>
          <w:p w:rsidR="00B503FF" w:rsidRPr="00127D5E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   บุคคลหรือกิจก</w:t>
            </w: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ารอื่นๆ</w:t>
            </w:r>
          </w:p>
        </w:tc>
        <w:tc>
          <w:tcPr>
            <w:tcW w:w="810" w:type="dxa"/>
            <w:shd w:val="clear" w:color="auto" w:fill="auto"/>
          </w:tcPr>
          <w:p w:rsidR="00B503FF" w:rsidRPr="00127D5E" w:rsidRDefault="00B503F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03FF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181,306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03FF" w:rsidRPr="00127D5E" w:rsidRDefault="0046738C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149,191</w:t>
            </w:r>
            <w:r w:rsidR="00B503FF"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03FF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152,693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03FF" w:rsidRPr="00AC1955" w:rsidRDefault="00B503F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 127,52</w:t>
            </w:r>
            <w:r w:rsidR="00AC2995" w:rsidRPr="00AC1955">
              <w:rPr>
                <w:rFonts w:ascii="Angsana New" w:hAnsi="Angsana New"/>
                <w:sz w:val="30"/>
                <w:szCs w:val="30"/>
              </w:rPr>
              <w:t>2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503FF" w:rsidRPr="00AC1955" w:rsidTr="00127D5E">
        <w:tc>
          <w:tcPr>
            <w:tcW w:w="3043" w:type="dxa"/>
            <w:shd w:val="clear" w:color="auto" w:fill="auto"/>
          </w:tcPr>
          <w:p w:rsidR="00B503FF" w:rsidRPr="00127D5E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B503FF" w:rsidRPr="00127D5E" w:rsidRDefault="00B503F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03FF" w:rsidRPr="00127D5E" w:rsidRDefault="005B58F4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183,584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156,990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03FF" w:rsidRPr="00127D5E" w:rsidRDefault="005B58F4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152,825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03FF" w:rsidRPr="00AC1955" w:rsidRDefault="00B503FF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127,86</w:t>
            </w:r>
            <w:r w:rsidR="00AC2995" w:rsidRPr="00AC19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B503FF" w:rsidRPr="00AF69AA" w:rsidTr="00127D5E">
        <w:tc>
          <w:tcPr>
            <w:tcW w:w="3043" w:type="dxa"/>
            <w:shd w:val="clear" w:color="auto" w:fill="auto"/>
          </w:tcPr>
          <w:p w:rsidR="00B503FF" w:rsidRPr="00127D5E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503FF" w:rsidRPr="00127D5E" w:rsidRDefault="00B503F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03FF" w:rsidRPr="00127D5E" w:rsidRDefault="00B503FF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03FF" w:rsidRPr="00127D5E" w:rsidRDefault="00B503FF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03FF" w:rsidRPr="00127D5E" w:rsidRDefault="00B503FF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503FF" w:rsidRPr="00127D5E" w:rsidRDefault="00B503FF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03FF" w:rsidRPr="00AF69AA" w:rsidRDefault="00B503FF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5250" w:rsidRPr="00AC1955" w:rsidTr="00127D5E">
        <w:tc>
          <w:tcPr>
            <w:tcW w:w="3853" w:type="dxa"/>
            <w:gridSpan w:val="2"/>
            <w:shd w:val="clear" w:color="auto" w:fill="auto"/>
          </w:tcPr>
          <w:p w:rsidR="00505250" w:rsidRPr="00127D5E" w:rsidRDefault="00505250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</w:t>
            </w:r>
            <w:r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5250" w:rsidRPr="00127D5E" w:rsidRDefault="005B58F4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55897" w:rsidRPr="00127D5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6C3788" w:rsidRPr="00127D5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5250" w:rsidRPr="00127D5E" w:rsidRDefault="0050525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5250" w:rsidRPr="00127D5E" w:rsidRDefault="0050525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322,958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5250" w:rsidRPr="00127D5E" w:rsidRDefault="0050525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5250" w:rsidRPr="00127D5E" w:rsidRDefault="005B58F4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555897" w:rsidRPr="00127D5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6C3788"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5250" w:rsidRPr="00127D5E" w:rsidRDefault="0050525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05250" w:rsidRPr="00AC1955" w:rsidRDefault="00AC299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290,326</w:t>
            </w:r>
            <w:r w:rsidR="00505250"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A07992" w:rsidRPr="00AC1955" w:rsidRDefault="00A0799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:rsidR="00A07992" w:rsidRPr="00AC1955" w:rsidRDefault="00A0799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:rsidR="00A57F80" w:rsidRPr="00AC1955" w:rsidRDefault="0059715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eastAsia="x-none"/>
        </w:rPr>
      </w:pPr>
      <w:r w:rsidRPr="00AC1955">
        <w:rPr>
          <w:rFonts w:ascii="Angsana New" w:hAnsi="Angsana New"/>
          <w:sz w:val="30"/>
          <w:szCs w:val="30"/>
          <w:cs/>
        </w:rPr>
        <w:lastRenderedPageBreak/>
        <w:t>เจ้าหนี้</w:t>
      </w:r>
      <w:r w:rsidR="009F0006" w:rsidRPr="00AC1955">
        <w:rPr>
          <w:rFonts w:ascii="Angsana New" w:hAnsi="Angsana New" w:hint="cs"/>
          <w:sz w:val="30"/>
          <w:szCs w:val="30"/>
          <w:cs/>
        </w:rPr>
        <w:t>หมุนเวียน</w:t>
      </w:r>
      <w:r w:rsidRPr="00AC1955">
        <w:rPr>
          <w:rFonts w:ascii="Angsana New" w:hAnsi="Angsana New"/>
          <w:sz w:val="30"/>
          <w:szCs w:val="30"/>
          <w:cs/>
        </w:rPr>
        <w:t>อื่นประกอบด้วย</w:t>
      </w:r>
    </w:p>
    <w:p w:rsidR="00A57F80" w:rsidRPr="00AC1955" w:rsidRDefault="00A57F80" w:rsidP="006A772E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42"/>
        <w:gridCol w:w="810"/>
        <w:gridCol w:w="1080"/>
        <w:gridCol w:w="270"/>
        <w:gridCol w:w="1096"/>
        <w:gridCol w:w="270"/>
        <w:gridCol w:w="1064"/>
        <w:gridCol w:w="270"/>
        <w:gridCol w:w="1080"/>
      </w:tblGrid>
      <w:tr w:rsidR="00F91CE4" w:rsidRPr="00AC1955" w:rsidTr="00127D5E">
        <w:tc>
          <w:tcPr>
            <w:tcW w:w="3042" w:type="dxa"/>
          </w:tcPr>
          <w:p w:rsidR="00F91CE4" w:rsidRPr="00AC1955" w:rsidRDefault="00F91CE4" w:rsidP="006A772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:rsidR="00F91CE4" w:rsidRPr="00AC1955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1CE4" w:rsidRPr="00AC1955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:rsidR="00F91CE4" w:rsidRPr="00AC1955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CE4" w:rsidRPr="00AC1955" w:rsidTr="00127D5E">
        <w:trPr>
          <w:trHeight w:val="857"/>
        </w:trPr>
        <w:tc>
          <w:tcPr>
            <w:tcW w:w="3042" w:type="dxa"/>
          </w:tcPr>
          <w:p w:rsidR="00F91CE4" w:rsidRPr="00AC1955" w:rsidRDefault="00F91CE4" w:rsidP="006A772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91CE4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30 กันยายน</w:t>
            </w:r>
            <w:r w:rsidR="00F91CE4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AE1783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D77FEB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:rsidR="00A60E25" w:rsidRPr="00AC1955" w:rsidRDefault="00AE178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:rsidR="00F91CE4" w:rsidRPr="00AC1955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30 กันยายน</w:t>
            </w:r>
            <w:r w:rsidR="00AE1783" w:rsidRPr="00AC1955">
              <w:rPr>
                <w:rFonts w:ascii="Angsana New" w:hAnsi="Angsana New"/>
                <w:sz w:val="30"/>
                <w:szCs w:val="30"/>
              </w:rPr>
              <w:t>25</w:t>
            </w:r>
            <w:r w:rsidR="00AE1783" w:rsidRPr="00AC195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77FEB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:rsidR="00A60E25" w:rsidRPr="00AC1955" w:rsidRDefault="00AE178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255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91CE4" w:rsidRPr="00AC1955" w:rsidTr="00127D5E">
        <w:tc>
          <w:tcPr>
            <w:tcW w:w="3042" w:type="dxa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F91CE4" w:rsidRPr="00AC1955" w:rsidRDefault="00F91CE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91CE4" w:rsidRPr="00AC1955" w:rsidRDefault="00F91CE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975" w:rsidRPr="00AC1955" w:rsidTr="00127D5E">
        <w:tc>
          <w:tcPr>
            <w:tcW w:w="3042" w:type="dxa"/>
            <w:vAlign w:val="center"/>
          </w:tcPr>
          <w:p w:rsidR="003A4975" w:rsidRPr="00AC1955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10" w:type="dxa"/>
          </w:tcPr>
          <w:p w:rsidR="003A4975" w:rsidRPr="00AC1955" w:rsidRDefault="003A49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4975" w:rsidRPr="000701DE" w:rsidRDefault="000701D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1DE">
              <w:rPr>
                <w:rFonts w:ascii="Angsana New" w:hAnsi="Angsana New"/>
                <w:sz w:val="30"/>
                <w:szCs w:val="30"/>
              </w:rPr>
              <w:t>72,571</w:t>
            </w:r>
          </w:p>
        </w:tc>
        <w:tc>
          <w:tcPr>
            <w:tcW w:w="270" w:type="dxa"/>
            <w:vAlign w:val="bottom"/>
          </w:tcPr>
          <w:p w:rsidR="003A4975" w:rsidRPr="000701DE" w:rsidRDefault="003A497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3A4975" w:rsidRPr="000701D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01DE">
              <w:rPr>
                <w:rFonts w:ascii="Angsana New" w:hAnsi="Angsana New"/>
                <w:color w:val="000000"/>
                <w:sz w:val="30"/>
                <w:szCs w:val="30"/>
              </w:rPr>
              <w:t>71,249</w:t>
            </w:r>
          </w:p>
        </w:tc>
        <w:tc>
          <w:tcPr>
            <w:tcW w:w="270" w:type="dxa"/>
            <w:vAlign w:val="bottom"/>
          </w:tcPr>
          <w:p w:rsidR="003A4975" w:rsidRPr="000701D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A4975" w:rsidRPr="000701DE" w:rsidRDefault="000701D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1DE">
              <w:rPr>
                <w:rFonts w:ascii="Angsana New" w:hAnsi="Angsana New"/>
                <w:sz w:val="30"/>
                <w:szCs w:val="30"/>
              </w:rPr>
              <w:t>64,593</w:t>
            </w:r>
          </w:p>
        </w:tc>
        <w:tc>
          <w:tcPr>
            <w:tcW w:w="270" w:type="dxa"/>
            <w:vAlign w:val="bottom"/>
          </w:tcPr>
          <w:p w:rsidR="003A4975" w:rsidRPr="00AC1955" w:rsidRDefault="003A497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A4975" w:rsidRPr="00AC1955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</w:rPr>
              <w:t>67,190</w:t>
            </w:r>
          </w:p>
        </w:tc>
      </w:tr>
      <w:tr w:rsidR="003A4975" w:rsidRPr="00AC1955" w:rsidTr="00127D5E">
        <w:tc>
          <w:tcPr>
            <w:tcW w:w="3042" w:type="dxa"/>
            <w:vAlign w:val="center"/>
          </w:tcPr>
          <w:p w:rsidR="003A4975" w:rsidRPr="00127D5E" w:rsidRDefault="003A4975" w:rsidP="006A772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:rsidR="003A4975" w:rsidRPr="00127D5E" w:rsidRDefault="003A49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4975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51,375</w:t>
            </w:r>
          </w:p>
        </w:tc>
        <w:tc>
          <w:tcPr>
            <w:tcW w:w="270" w:type="dxa"/>
            <w:vAlign w:val="bottom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3A4975" w:rsidRPr="00127D5E" w:rsidRDefault="003A4975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</w:rPr>
              <w:t>61,152</w:t>
            </w:r>
          </w:p>
        </w:tc>
        <w:tc>
          <w:tcPr>
            <w:tcW w:w="270" w:type="dxa"/>
            <w:vAlign w:val="bottom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3A4975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36,207</w:t>
            </w:r>
          </w:p>
        </w:tc>
        <w:tc>
          <w:tcPr>
            <w:tcW w:w="270" w:type="dxa"/>
            <w:vAlign w:val="bottom"/>
          </w:tcPr>
          <w:p w:rsidR="003A4975" w:rsidRPr="00AC1955" w:rsidRDefault="003A497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A4975" w:rsidRPr="00AC1955" w:rsidRDefault="003A4975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</w:rPr>
              <w:t>47,441</w:t>
            </w:r>
          </w:p>
        </w:tc>
      </w:tr>
      <w:tr w:rsidR="00555897" w:rsidRPr="00AC1955" w:rsidTr="00127D5E">
        <w:tc>
          <w:tcPr>
            <w:tcW w:w="3042" w:type="dxa"/>
            <w:vAlign w:val="center"/>
          </w:tcPr>
          <w:p w:rsidR="00555897" w:rsidRPr="00127D5E" w:rsidRDefault="00555897" w:rsidP="006A772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</w:tcPr>
          <w:p w:rsidR="00555897" w:rsidRPr="00127D5E" w:rsidRDefault="005558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55897" w:rsidRPr="00127D5E" w:rsidRDefault="005558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46,809</w:t>
            </w:r>
          </w:p>
        </w:tc>
        <w:tc>
          <w:tcPr>
            <w:tcW w:w="270" w:type="dxa"/>
            <w:vAlign w:val="bottom"/>
          </w:tcPr>
          <w:p w:rsidR="00555897" w:rsidRPr="00127D5E" w:rsidRDefault="0055589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555897" w:rsidRPr="00127D5E" w:rsidRDefault="00555897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</w:rPr>
              <w:t>4,227</w:t>
            </w:r>
          </w:p>
        </w:tc>
        <w:tc>
          <w:tcPr>
            <w:tcW w:w="270" w:type="dxa"/>
            <w:vAlign w:val="bottom"/>
          </w:tcPr>
          <w:p w:rsidR="00555897" w:rsidRPr="00127D5E" w:rsidRDefault="0055589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555897" w:rsidRPr="00127D5E" w:rsidRDefault="0055589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45,464</w:t>
            </w:r>
          </w:p>
        </w:tc>
        <w:tc>
          <w:tcPr>
            <w:tcW w:w="270" w:type="dxa"/>
            <w:vAlign w:val="bottom"/>
          </w:tcPr>
          <w:p w:rsidR="00555897" w:rsidRPr="00AC1955" w:rsidRDefault="00555897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5897" w:rsidRPr="00AC1955" w:rsidRDefault="00555897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</w:rPr>
              <w:t>3,726</w:t>
            </w:r>
          </w:p>
        </w:tc>
      </w:tr>
      <w:tr w:rsidR="003A4975" w:rsidRPr="00AC1955" w:rsidTr="00127D5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4975" w:rsidRPr="00127D5E" w:rsidRDefault="003A4975" w:rsidP="006A772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:rsidR="003A4975" w:rsidRPr="00127D5E" w:rsidRDefault="003A49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975" w:rsidRPr="00127D5E" w:rsidRDefault="000701D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</w:rPr>
              <w:t>2,554</w:t>
            </w:r>
          </w:p>
        </w:tc>
        <w:tc>
          <w:tcPr>
            <w:tcW w:w="270" w:type="dxa"/>
            <w:vAlign w:val="bottom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975" w:rsidRPr="00127D5E" w:rsidRDefault="003A4975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</w:rPr>
              <w:t>3,728</w:t>
            </w:r>
          </w:p>
        </w:tc>
        <w:tc>
          <w:tcPr>
            <w:tcW w:w="270" w:type="dxa"/>
            <w:vAlign w:val="bottom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975" w:rsidRPr="00127D5E" w:rsidRDefault="000701D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1,699</w:t>
            </w:r>
          </w:p>
        </w:tc>
        <w:tc>
          <w:tcPr>
            <w:tcW w:w="270" w:type="dxa"/>
            <w:vAlign w:val="bottom"/>
          </w:tcPr>
          <w:p w:rsidR="003A4975" w:rsidRPr="00AC1955" w:rsidRDefault="003A497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4975" w:rsidRPr="00AC1955" w:rsidRDefault="003A4975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</w:rPr>
              <w:t>3,247</w:t>
            </w:r>
          </w:p>
        </w:tc>
      </w:tr>
      <w:tr w:rsidR="003A4975" w:rsidRPr="00AC1955" w:rsidTr="00127D5E">
        <w:tc>
          <w:tcPr>
            <w:tcW w:w="3042" w:type="dxa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3A4975" w:rsidRPr="00127D5E" w:rsidRDefault="003A4975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975" w:rsidRPr="00127D5E" w:rsidRDefault="000701D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10,275</w:t>
            </w:r>
          </w:p>
        </w:tc>
        <w:tc>
          <w:tcPr>
            <w:tcW w:w="270" w:type="dxa"/>
            <w:vAlign w:val="bottom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:rsidR="003A4975" w:rsidRPr="00127D5E" w:rsidRDefault="00144CE0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</w:rPr>
              <w:t>16,6</w:t>
            </w:r>
            <w:r w:rsidR="00E66D1D" w:rsidRPr="00127D5E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bottom"/>
          </w:tcPr>
          <w:p w:rsidR="003A4975" w:rsidRPr="00127D5E" w:rsidRDefault="003A4975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3A4975" w:rsidRPr="00127D5E" w:rsidRDefault="000701D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4,862</w:t>
            </w:r>
          </w:p>
        </w:tc>
        <w:tc>
          <w:tcPr>
            <w:tcW w:w="270" w:type="dxa"/>
            <w:vAlign w:val="bottom"/>
          </w:tcPr>
          <w:p w:rsidR="003A4975" w:rsidRPr="00AC1955" w:rsidRDefault="003A497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A4975" w:rsidRPr="00AC1955" w:rsidRDefault="00C84B27" w:rsidP="006A772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</w:rPr>
              <w:t>6,26</w:t>
            </w:r>
            <w:r w:rsidR="00AC2995" w:rsidRPr="00AC195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AE1783" w:rsidRPr="00AC1955" w:rsidTr="00127D5E">
        <w:tc>
          <w:tcPr>
            <w:tcW w:w="3042" w:type="dxa"/>
          </w:tcPr>
          <w:p w:rsidR="00AE1783" w:rsidRPr="00127D5E" w:rsidRDefault="00AE17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AE1783" w:rsidRPr="00127D5E" w:rsidRDefault="00AE178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1783" w:rsidRPr="00127D5E" w:rsidRDefault="005B58F4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183,584</w:t>
            </w:r>
          </w:p>
        </w:tc>
        <w:tc>
          <w:tcPr>
            <w:tcW w:w="270" w:type="dxa"/>
            <w:vAlign w:val="bottom"/>
          </w:tcPr>
          <w:p w:rsidR="00AE1783" w:rsidRPr="00127D5E" w:rsidRDefault="00AE17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1783" w:rsidRPr="00127D5E" w:rsidRDefault="00E66D1D" w:rsidP="006A772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156,990</w:t>
            </w:r>
          </w:p>
        </w:tc>
        <w:tc>
          <w:tcPr>
            <w:tcW w:w="270" w:type="dxa"/>
            <w:vAlign w:val="bottom"/>
          </w:tcPr>
          <w:p w:rsidR="00AE1783" w:rsidRPr="00127D5E" w:rsidRDefault="00AE17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1783" w:rsidRPr="00127D5E" w:rsidRDefault="005B58F4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152,825</w:t>
            </w:r>
          </w:p>
        </w:tc>
        <w:tc>
          <w:tcPr>
            <w:tcW w:w="270" w:type="dxa"/>
            <w:vAlign w:val="bottom"/>
          </w:tcPr>
          <w:p w:rsidR="00AE1783" w:rsidRPr="00AC1955" w:rsidRDefault="00AE1783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1783" w:rsidRPr="00AC1955" w:rsidRDefault="00AE1783" w:rsidP="006A772E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127,86</w:t>
            </w:r>
            <w:r w:rsidR="00AC2995" w:rsidRPr="00AC19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:rsidR="005A31D4" w:rsidRPr="00B03052" w:rsidRDefault="005A31D4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10750E" w:rsidRPr="00B03052" w:rsidRDefault="00B20E96" w:rsidP="006A772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B03052">
        <w:rPr>
          <w:rFonts w:ascii="Angsana New" w:eastAsia="MS Mincho" w:hAnsi="Angsana New"/>
          <w:sz w:val="30"/>
          <w:szCs w:val="30"/>
          <w:lang w:val="en-US"/>
        </w:rPr>
        <w:t>1</w:t>
      </w:r>
      <w:r w:rsidR="00FC7BEC">
        <w:rPr>
          <w:rFonts w:ascii="Angsana New" w:eastAsia="MS Mincho" w:hAnsi="Angsana New"/>
          <w:sz w:val="30"/>
          <w:szCs w:val="30"/>
          <w:lang w:val="en-US"/>
        </w:rPr>
        <w:t>1</w:t>
      </w:r>
      <w:r w:rsidRPr="00B03052">
        <w:rPr>
          <w:rFonts w:ascii="Angsana New" w:eastAsia="MS Mincho" w:hAnsi="Angsana New"/>
          <w:sz w:val="30"/>
          <w:szCs w:val="30"/>
          <w:lang w:val="en-US"/>
        </w:rPr>
        <w:tab/>
      </w:r>
      <w:r w:rsidR="00214B3A" w:rsidRPr="00B03052">
        <w:rPr>
          <w:rFonts w:ascii="Angsana New" w:eastAsia="MS Mincho" w:hAnsi="Angsana New"/>
          <w:sz w:val="30"/>
          <w:szCs w:val="30"/>
          <w:cs/>
        </w:rPr>
        <w:t>ทุนเรือนหุ้น</w:t>
      </w:r>
      <w:r w:rsidR="007235F6" w:rsidRPr="00B03052">
        <w:rPr>
          <w:rFonts w:ascii="Angsana New" w:eastAsia="MS Mincho" w:hAnsi="Angsana New"/>
          <w:sz w:val="30"/>
          <w:szCs w:val="30"/>
          <w:lang w:val="en-US"/>
        </w:rPr>
        <w:t xml:space="preserve">  </w:t>
      </w:r>
    </w:p>
    <w:p w:rsidR="00B679D9" w:rsidRPr="00B03052" w:rsidRDefault="00B679D9" w:rsidP="006A772E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74"/>
        <w:gridCol w:w="985"/>
        <w:gridCol w:w="268"/>
        <w:gridCol w:w="994"/>
        <w:gridCol w:w="268"/>
        <w:gridCol w:w="988"/>
        <w:gridCol w:w="266"/>
        <w:gridCol w:w="997"/>
      </w:tblGrid>
      <w:tr w:rsidR="00555897" w:rsidRPr="00AC1955" w:rsidTr="00127D5E">
        <w:trPr>
          <w:trHeight w:val="80"/>
          <w:tblHeader/>
        </w:trPr>
        <w:tc>
          <w:tcPr>
            <w:tcW w:w="2200" w:type="pct"/>
            <w:gridSpan w:val="2"/>
          </w:tcPr>
          <w:p w:rsidR="00555897" w:rsidRPr="00B03052" w:rsidRDefault="00555897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19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2" w:type="pct"/>
          </w:tcPr>
          <w:p w:rsidR="00555897" w:rsidRPr="00B03052" w:rsidRDefault="0055589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tcBorders>
              <w:bottom w:val="single" w:sz="4" w:space="0" w:color="000000"/>
            </w:tcBorders>
            <w:vAlign w:val="bottom"/>
          </w:tcPr>
          <w:p w:rsidR="00555897" w:rsidRPr="00B03052" w:rsidRDefault="005558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vAlign w:val="bottom"/>
          </w:tcPr>
          <w:p w:rsidR="00555897" w:rsidRPr="00B03052" w:rsidRDefault="005558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bottom w:val="single" w:sz="4" w:space="0" w:color="000000"/>
            </w:tcBorders>
            <w:vAlign w:val="bottom"/>
          </w:tcPr>
          <w:p w:rsidR="00555897" w:rsidRPr="00B03052" w:rsidRDefault="00555897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95D46" w:rsidRPr="00AC1955" w:rsidTr="00127D5E">
        <w:trPr>
          <w:trHeight w:val="70"/>
          <w:tblHeader/>
        </w:trPr>
        <w:tc>
          <w:tcPr>
            <w:tcW w:w="1650" w:type="pct"/>
          </w:tcPr>
          <w:p w:rsidR="00214B3A" w:rsidRPr="00B03052" w:rsidRDefault="00214B3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214B3A" w:rsidRPr="00B03052" w:rsidRDefault="0055589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="00214B3A" w:rsidRPr="00B03052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2" w:type="pct"/>
          </w:tcPr>
          <w:p w:rsidR="00214B3A" w:rsidRPr="00B03052" w:rsidRDefault="00214B3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E801C6" w:rsidRDefault="00E801C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</w:tcPr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E801C6" w:rsidRDefault="00E801C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</w:tcPr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E801C6" w:rsidRDefault="00E801C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</w:tcPr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E801C6" w:rsidRDefault="00E801C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4B3A" w:rsidRPr="00B03052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4B3A" w:rsidRPr="00AC1955" w:rsidTr="00127D5E">
        <w:trPr>
          <w:trHeight w:val="80"/>
          <w:tblHeader/>
        </w:trPr>
        <w:tc>
          <w:tcPr>
            <w:tcW w:w="1650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2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:rsidR="00214B3A" w:rsidRPr="00AC1955" w:rsidRDefault="008806A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214B3A"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="00214B3A" w:rsidRPr="00AC19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="00214B3A"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5D46" w:rsidRPr="00AC1955" w:rsidTr="00127D5E">
        <w:tc>
          <w:tcPr>
            <w:tcW w:w="1650" w:type="pct"/>
          </w:tcPr>
          <w:p w:rsidR="00214B3A" w:rsidRPr="00AC1955" w:rsidRDefault="00214B3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0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D46" w:rsidRPr="00AC1955" w:rsidTr="00127D5E">
        <w:tc>
          <w:tcPr>
            <w:tcW w:w="1650" w:type="pct"/>
          </w:tcPr>
          <w:p w:rsidR="00214B3A" w:rsidRPr="00AC1955" w:rsidRDefault="00214B3A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214B3A" w:rsidRPr="00AC1955" w:rsidRDefault="00214B3A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013" w:rsidRPr="00AC1955" w:rsidTr="00127D5E">
        <w:tc>
          <w:tcPr>
            <w:tcW w:w="1650" w:type="pct"/>
          </w:tcPr>
          <w:p w:rsidR="009B7013" w:rsidRPr="00AC1955" w:rsidRDefault="009B7013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9B7013" w:rsidRPr="00AC1955" w:rsidRDefault="009B701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:rsidR="009B7013" w:rsidRPr="00AC1955" w:rsidRDefault="009B701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vAlign w:val="bottom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11,000 </w:t>
            </w:r>
          </w:p>
        </w:tc>
        <w:tc>
          <w:tcPr>
            <w:tcW w:w="148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</w:tr>
      <w:tr w:rsidR="009B7013" w:rsidRPr="00AC1955" w:rsidTr="00127D5E">
        <w:tc>
          <w:tcPr>
            <w:tcW w:w="1650" w:type="pct"/>
          </w:tcPr>
          <w:p w:rsidR="009B7013" w:rsidRPr="00AC1955" w:rsidRDefault="009B7013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9B7013" w:rsidRPr="00AC1955" w:rsidRDefault="009B701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9B7013" w:rsidRPr="00AC1955" w:rsidRDefault="009B701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9" w:type="pct"/>
          </w:tcPr>
          <w:p w:rsidR="009B7013" w:rsidRPr="00AC1955" w:rsidRDefault="009B701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140,000</w:t>
            </w:r>
          </w:p>
        </w:tc>
        <w:tc>
          <w:tcPr>
            <w:tcW w:w="149" w:type="pct"/>
          </w:tcPr>
          <w:p w:rsidR="009B7013" w:rsidRPr="00AC1955" w:rsidRDefault="009B7013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9B7013" w:rsidRPr="00AC1955" w:rsidRDefault="009B701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B7013" w:rsidRPr="00AC1955" w:rsidRDefault="009B7013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29E1" w:rsidRPr="00AC1955" w:rsidTr="00127D5E">
        <w:tc>
          <w:tcPr>
            <w:tcW w:w="1650" w:type="pct"/>
          </w:tcPr>
          <w:p w:rsidR="000F29E1" w:rsidRPr="00AC1955" w:rsidRDefault="000F29E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50" w:type="pct"/>
          </w:tcPr>
          <w:p w:rsidR="000F29E1" w:rsidRPr="00AC1955" w:rsidRDefault="000F29E1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0F29E1" w:rsidRPr="00AC1955" w:rsidRDefault="000F29E1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0F29E1" w:rsidRPr="00AC1955" w:rsidRDefault="000F29E1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F29E1" w:rsidRPr="00AC1955" w:rsidRDefault="000F29E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0F29E1" w:rsidRPr="00AC1955" w:rsidRDefault="000F29E1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F29E1" w:rsidRPr="00AC1955" w:rsidRDefault="000F29E1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0F29E1" w:rsidRPr="00AC1955" w:rsidRDefault="000F29E1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0F29E1" w:rsidRPr="00AC1955" w:rsidRDefault="000F29E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0F29E1" w:rsidRPr="00AC1955" w:rsidRDefault="000F29E1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จาก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บาท เป็น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0.5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209,000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(60,000)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(30,000)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ออกหุ้นใหม่ 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C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FB71A4" w:rsidRPr="00AC1955" w:rsidRDefault="00FB71A4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FB71A4" w:rsidRPr="00AC1955" w:rsidRDefault="00FB71A4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140,000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11,000 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จาก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 xml:space="preserve">บาท เป็น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0.5 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209,000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C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FB71A4" w:rsidRPr="00AC1955" w:rsidRDefault="00FB71A4" w:rsidP="006A77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:rsidR="00FB71A4" w:rsidRPr="00AC1955" w:rsidRDefault="00FB71A4" w:rsidP="006A77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1A4" w:rsidRPr="00AC1955" w:rsidTr="00127D5E">
        <w:tc>
          <w:tcPr>
            <w:tcW w:w="1650" w:type="pct"/>
          </w:tcPr>
          <w:p w:rsidR="00FB71A4" w:rsidRPr="00AC1955" w:rsidRDefault="00FB71A4" w:rsidP="006A772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149" w:type="pct"/>
            <w:vAlign w:val="bottom"/>
          </w:tcPr>
          <w:p w:rsidR="00FB71A4" w:rsidRPr="00AC1955" w:rsidRDefault="00FB71A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148" w:type="pct"/>
            <w:vAlign w:val="bottom"/>
          </w:tcPr>
          <w:p w:rsidR="00FB71A4" w:rsidRPr="00AC1955" w:rsidRDefault="00FB71A4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FB71A4" w:rsidRPr="00AC1955" w:rsidRDefault="00FB71A4" w:rsidP="006A77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</w:tr>
    </w:tbl>
    <w:p w:rsidR="00892241" w:rsidRPr="00AC1955" w:rsidRDefault="00892241" w:rsidP="006A772E">
      <w:pPr>
        <w:pStyle w:val="Heading6"/>
        <w:tabs>
          <w:tab w:val="left" w:pos="540"/>
        </w:tabs>
        <w:ind w:left="720" w:right="-45"/>
        <w:jc w:val="thaiDistribute"/>
        <w:rPr>
          <w:rFonts w:ascii="Angsana New" w:eastAsia="MS Mincho" w:hAnsi="Angsana New"/>
        </w:rPr>
      </w:pPr>
    </w:p>
    <w:p w:rsidR="00336283" w:rsidRPr="00AC1955" w:rsidRDefault="00336283" w:rsidP="006A772E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AC1955">
        <w:rPr>
          <w:rFonts w:ascii="Angsana New" w:eastAsia="Cordia New" w:hAnsi="Angsana New" w:hint="cs"/>
          <w:b/>
          <w:bCs/>
          <w:i/>
          <w:iCs/>
          <w:color w:val="000000"/>
          <w:sz w:val="30"/>
          <w:szCs w:val="30"/>
          <w:cs/>
        </w:rPr>
        <w:t>การลดทุนจดทะเบียน และการเพิ่มทุนจดทะเบียน</w:t>
      </w:r>
    </w:p>
    <w:p w:rsidR="00336283" w:rsidRPr="00AC1955" w:rsidRDefault="00336283" w:rsidP="006A772E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24"/>
          <w:szCs w:val="24"/>
          <w:cs/>
        </w:rPr>
      </w:pPr>
    </w:p>
    <w:p w:rsidR="00CE2E93" w:rsidRPr="00AC1955" w:rsidRDefault="00CE2E9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 xml:space="preserve">วันที่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28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เมษายน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2560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การประชุมสามัญผู้ถือหุ้น มีมติดังนี้</w:t>
      </w:r>
    </w:p>
    <w:p w:rsidR="00336283" w:rsidRPr="00AC1955" w:rsidRDefault="00336283" w:rsidP="006A772E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1. 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อนุมัติ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ลดทุนจดทะเบียนจำนวน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30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ล้าน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โดยการตัดหุ้นที่ยังไม่ออกจำหน่ายจำนวน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60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ล้านหุ้น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มูลค่าที่ตราไว้หุ้นละ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0.50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จดทะเบียนกับกระทรวงพาณิชย์เมื่อวันที่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3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พฤษภาคม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>2560</w:t>
      </w:r>
      <w:r w:rsidR="00CE2E93" w:rsidRPr="00AC1955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เหลือเป็นทุนจดทะเบียนจำนวน</w:t>
      </w:r>
      <w:r w:rsidR="00CE2E93"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CE2E93" w:rsidRPr="00AC1955">
        <w:rPr>
          <w:rFonts w:ascii="Angsana New" w:eastAsia="Cordia New" w:hAnsi="Angsana New"/>
          <w:color w:val="000000"/>
          <w:sz w:val="30"/>
          <w:szCs w:val="30"/>
        </w:rPr>
        <w:t>110</w:t>
      </w:r>
      <w:r w:rsidR="00CE2E93"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</w:p>
    <w:p w:rsidR="00336283" w:rsidRPr="00AC1955" w:rsidRDefault="00336283" w:rsidP="006A772E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2. 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อนุมัติ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เพิ่มทุนจดทะเบียนจำนวน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40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โดยออก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เป็น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หุ้นสามัญจำนวน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80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ล้านหุ้น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มูลค่าหุ้นละ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0.50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จดทะเบียนกับกระทรวงพาณิชย์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เมื่อวันที่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4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พฤษภาคม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รวมเป็นทุนจดทะเบียนจำนวน</w:t>
      </w:r>
      <w:r w:rsidR="00CE2E93"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CE2E93" w:rsidRPr="00AC1955">
        <w:rPr>
          <w:rFonts w:ascii="Angsana New" w:eastAsia="Cordia New" w:hAnsi="Angsana New"/>
          <w:color w:val="000000"/>
          <w:sz w:val="30"/>
          <w:szCs w:val="30"/>
        </w:rPr>
        <w:t xml:space="preserve">150 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ล้านบาท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ซึ่ง</w:t>
      </w:r>
      <w:r w:rsidR="00CE2E93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ยังมิได้เรียกชำระค่าหุ้น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ส่วนที่จดทะเบียนเพิ่มทุนดังกล่าว</w:t>
      </w:r>
    </w:p>
    <w:p w:rsidR="00F354D2" w:rsidRPr="00AC1955" w:rsidRDefault="00F354D2" w:rsidP="006A772E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:rsidR="00FB71A4" w:rsidRPr="00AC1955" w:rsidRDefault="00FB71A4" w:rsidP="006A772E">
      <w:pPr>
        <w:tabs>
          <w:tab w:val="clear" w:pos="454"/>
        </w:tabs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การเปลี่ยนแปลงมูลค่าหุ้นและการเพิ่มทุนจดทะเบียน</w:t>
      </w:r>
    </w:p>
    <w:p w:rsidR="00FB71A4" w:rsidRPr="00AC1955" w:rsidRDefault="00FB71A4" w:rsidP="006A772E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:rsidR="00F354D2" w:rsidRPr="00AC1955" w:rsidRDefault="00F354D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วันที่ 18 เมษายน 2559 การประชุมสามัญผู้ถือหุ้น มีมติดังนี้</w:t>
      </w:r>
    </w:p>
    <w:p w:rsidR="00F354D2" w:rsidRPr="00AC1955" w:rsidRDefault="00F354D2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</w:rPr>
        <w:t xml:space="preserve">1. </w:t>
      </w:r>
      <w:r w:rsidRPr="00AC1955">
        <w:rPr>
          <w:rFonts w:ascii="Angsana New" w:hAnsi="Angsana New"/>
          <w:sz w:val="30"/>
          <w:szCs w:val="30"/>
          <w:cs/>
        </w:rPr>
        <w:t>เปลี่ยนแปลงมูล</w:t>
      </w:r>
      <w:r w:rsidR="00CE2E93" w:rsidRPr="00AC1955">
        <w:rPr>
          <w:rFonts w:ascii="Angsana New" w:hAnsi="Angsana New"/>
          <w:sz w:val="30"/>
          <w:szCs w:val="30"/>
          <w:cs/>
        </w:rPr>
        <w:t>ค่าหุ้นสามัญจากเดิมมูลค่าหุ้นละ</w:t>
      </w:r>
      <w:r w:rsidRPr="00AC1955">
        <w:rPr>
          <w:rFonts w:ascii="Angsana New" w:hAnsi="Angsana New"/>
          <w:sz w:val="30"/>
          <w:szCs w:val="30"/>
          <w:cs/>
        </w:rPr>
        <w:t xml:space="preserve"> 10 บาท เป็นมูลค่าหุ้นละ 0.50 บาท </w:t>
      </w:r>
      <w:proofErr w:type="gramStart"/>
      <w:r w:rsidRPr="00AC1955">
        <w:rPr>
          <w:rFonts w:ascii="Angsana New" w:hAnsi="Angsana New"/>
          <w:sz w:val="30"/>
          <w:szCs w:val="30"/>
          <w:cs/>
        </w:rPr>
        <w:t>จดทะเบียนกับกระทรวงพาณิชย์  เมื่อวันที่</w:t>
      </w:r>
      <w:proofErr w:type="gramEnd"/>
      <w:r w:rsidRPr="00AC1955">
        <w:rPr>
          <w:rFonts w:ascii="Angsana New" w:hAnsi="Angsana New"/>
          <w:sz w:val="30"/>
          <w:szCs w:val="30"/>
          <w:cs/>
        </w:rPr>
        <w:t xml:space="preserve">  29 เมษายน 2559</w:t>
      </w:r>
    </w:p>
    <w:p w:rsidR="00F354D2" w:rsidRPr="00AC1955" w:rsidRDefault="00F354D2" w:rsidP="006A772E">
      <w:pPr>
        <w:tabs>
          <w:tab w:val="clear" w:pos="454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</w:rPr>
        <w:t xml:space="preserve">2. </w:t>
      </w:r>
      <w:r w:rsidRPr="00AC1955">
        <w:rPr>
          <w:rFonts w:ascii="Angsana New" w:hAnsi="Angsana New"/>
          <w:sz w:val="30"/>
          <w:szCs w:val="30"/>
          <w:cs/>
        </w:rPr>
        <w:t xml:space="preserve">อนุมัติเพิ่มทุนจดทะเบียนจำนวน </w:t>
      </w:r>
      <w:proofErr w:type="gramStart"/>
      <w:r w:rsidRPr="00AC1955">
        <w:rPr>
          <w:rFonts w:ascii="Angsana New" w:hAnsi="Angsana New"/>
          <w:sz w:val="30"/>
          <w:szCs w:val="30"/>
        </w:rPr>
        <w:t xml:space="preserve">30  </w:t>
      </w:r>
      <w:r w:rsidRPr="00AC1955">
        <w:rPr>
          <w:rFonts w:ascii="Angsana New" w:hAnsi="Angsana New"/>
          <w:sz w:val="30"/>
          <w:szCs w:val="30"/>
          <w:cs/>
        </w:rPr>
        <w:t>ล้านบาท</w:t>
      </w:r>
      <w:proofErr w:type="gramEnd"/>
      <w:r w:rsidRPr="00AC1955">
        <w:rPr>
          <w:rFonts w:ascii="Angsana New" w:hAnsi="Angsana New"/>
          <w:sz w:val="30"/>
          <w:szCs w:val="30"/>
          <w:cs/>
        </w:rPr>
        <w:t xml:space="preserve"> โดยออกเป็นหุ้นสามัญจำนวน </w:t>
      </w:r>
      <w:r w:rsidRPr="00AC1955">
        <w:rPr>
          <w:rFonts w:ascii="Angsana New" w:hAnsi="Angsana New"/>
          <w:sz w:val="30"/>
          <w:szCs w:val="30"/>
        </w:rPr>
        <w:t xml:space="preserve">60 </w:t>
      </w:r>
      <w:r w:rsidRPr="00AC1955">
        <w:rPr>
          <w:rFonts w:ascii="Angsana New" w:hAnsi="Angsana New"/>
          <w:sz w:val="30"/>
          <w:szCs w:val="30"/>
          <w:cs/>
        </w:rPr>
        <w:t>ล้านหุ้น มูลค่าหุ้นละ 0.50  บ</w:t>
      </w:r>
      <w:r w:rsidR="00CE2E93" w:rsidRPr="00AC1955">
        <w:rPr>
          <w:rFonts w:ascii="Angsana New" w:hAnsi="Angsana New"/>
          <w:sz w:val="30"/>
          <w:szCs w:val="30"/>
          <w:cs/>
        </w:rPr>
        <w:t>าท  จดทะเบียนกับกระทรวงพาณิชย์</w:t>
      </w:r>
      <w:r w:rsidRPr="00AC1955">
        <w:rPr>
          <w:rFonts w:ascii="Angsana New" w:hAnsi="Angsana New"/>
          <w:sz w:val="30"/>
          <w:szCs w:val="30"/>
          <w:cs/>
        </w:rPr>
        <w:t xml:space="preserve"> เมื่อวันที่ 29 เมษายน 2559 รวมเป็นทุนจดทะเบียนจำนวน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140 ล้านบาท  ซึ่งบริษัทยังมิได้เรียกชำระค่าหุ้น ส่วนที่จดทะเบียนเพิ่มทุนดังกล่าว</w:t>
      </w:r>
    </w:p>
    <w:p w:rsidR="00B20E96" w:rsidRPr="00AC1955" w:rsidRDefault="00B20E96" w:rsidP="006A772E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:rsidR="009A45B0" w:rsidRPr="00AC1955" w:rsidRDefault="00CB3B4E" w:rsidP="006A772E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30"/>
          <w:szCs w:val="30"/>
        </w:rPr>
      </w:pPr>
      <w:r w:rsidRPr="00AC1955">
        <w:rPr>
          <w:rFonts w:ascii="Angsana New" w:hAnsi="Angsana New" w:hint="cs"/>
          <w:sz w:val="30"/>
          <w:szCs w:val="30"/>
          <w:cs/>
          <w:lang w:val="th-TH"/>
        </w:rPr>
        <w:lastRenderedPageBreak/>
        <w:t>1</w:t>
      </w:r>
      <w:r w:rsidR="00FC7BEC">
        <w:rPr>
          <w:rFonts w:ascii="Angsana New" w:hAnsi="Angsana New" w:hint="cs"/>
          <w:sz w:val="30"/>
          <w:szCs w:val="30"/>
          <w:cs/>
          <w:lang w:val="th-TH"/>
        </w:rPr>
        <w:t>2</w:t>
      </w:r>
      <w:r w:rsidRPr="00AC1955">
        <w:rPr>
          <w:rFonts w:ascii="Angsana New" w:hAnsi="Angsana New"/>
          <w:sz w:val="30"/>
          <w:szCs w:val="30"/>
          <w:cs/>
          <w:lang w:val="th-TH"/>
        </w:rPr>
        <w:tab/>
      </w:r>
      <w:r w:rsidR="009A45B0" w:rsidRPr="00AC1955">
        <w:rPr>
          <w:rFonts w:ascii="Angsana New" w:hAnsi="Angsana New"/>
          <w:sz w:val="30"/>
          <w:szCs w:val="30"/>
          <w:cs/>
          <w:lang w:val="th-TH"/>
        </w:rPr>
        <w:t>ข้อมูลทางการเงินจำแนกตามส่วนงาน</w:t>
      </w:r>
    </w:p>
    <w:p w:rsidR="009A45B0" w:rsidRPr="00AC1955" w:rsidRDefault="009A45B0" w:rsidP="006A772E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:rsidR="009B0DBC" w:rsidRPr="00AC1955" w:rsidRDefault="009B0DBC" w:rsidP="006A772E">
      <w:pPr>
        <w:tabs>
          <w:tab w:val="clear" w:pos="227"/>
          <w:tab w:val="left" w:pos="312"/>
          <w:tab w:val="left" w:pos="737"/>
          <w:tab w:val="left" w:pos="1304"/>
          <w:tab w:val="left" w:pos="1814"/>
          <w:tab w:val="left" w:pos="1403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="000D7378" w:rsidRPr="00AC1955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9B0DBC" w:rsidRPr="00AC1955" w:rsidRDefault="009B0DBC" w:rsidP="006A772E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9B0DBC" w:rsidRPr="00AC1955" w:rsidRDefault="009B0DBC" w:rsidP="006A772E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AC1955">
        <w:rPr>
          <w:rFonts w:ascii="Angsana New" w:hAnsi="Angsana New"/>
          <w:color w:val="000000"/>
          <w:sz w:val="30"/>
          <w:szCs w:val="30"/>
          <w:cs/>
        </w:rPr>
        <w:t>ข้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>อมูลเกี่ยวกับการดำเนินงานของกลุ่มบริษัท</w:t>
      </w:r>
      <w:r w:rsidR="000D7378" w:rsidRPr="00AC1955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>จำแนกตามส่วนงานทางธุรกิจได้ดังต่อไปนี้ :</w:t>
      </w:r>
    </w:p>
    <w:p w:rsidR="009B0DBC" w:rsidRPr="00AC1955" w:rsidRDefault="009B0DBC" w:rsidP="006A772E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58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1 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>คือ ขาย</w:t>
      </w:r>
      <w:r w:rsidRPr="00AC1955">
        <w:rPr>
          <w:rFonts w:ascii="Angsana New" w:eastAsia="Cordia New" w:hAnsi="Angsana New" w:hint="cs"/>
          <w:color w:val="000000"/>
          <w:sz w:val="30"/>
          <w:szCs w:val="30"/>
          <w:cs/>
        </w:rPr>
        <w:t>สินค้า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</w:p>
    <w:p w:rsidR="009B0DBC" w:rsidRPr="00AC1955" w:rsidRDefault="009B0DBC" w:rsidP="006A772E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58"/>
        <w:rPr>
          <w:rFonts w:ascii="Angsana New" w:eastAsia="Cordia New" w:hAnsi="Angsana New"/>
          <w:color w:val="000000"/>
          <w:sz w:val="30"/>
          <w:szCs w:val="30"/>
        </w:rPr>
      </w:pP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AC1955">
        <w:rPr>
          <w:rFonts w:ascii="Angsana New" w:eastAsia="Cordia New" w:hAnsi="Angsana New"/>
          <w:color w:val="000000"/>
          <w:sz w:val="30"/>
          <w:szCs w:val="30"/>
        </w:rPr>
        <w:t xml:space="preserve">2 </w:t>
      </w:r>
      <w:r w:rsidRPr="00AC1955">
        <w:rPr>
          <w:rFonts w:ascii="Angsana New" w:eastAsia="Cordia New" w:hAnsi="Angsana New"/>
          <w:color w:val="000000"/>
          <w:sz w:val="30"/>
          <w:szCs w:val="30"/>
          <w:cs/>
        </w:rPr>
        <w:t>คือ บริการ</w:t>
      </w:r>
    </w:p>
    <w:p w:rsidR="00237620" w:rsidRPr="00AC1955" w:rsidRDefault="0023762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37620" w:rsidRPr="00AC1955" w:rsidSect="00237620">
          <w:pgSz w:w="11909" w:h="16834" w:code="9"/>
          <w:pgMar w:top="691" w:right="1152" w:bottom="990" w:left="1440" w:header="630" w:footer="668" w:gutter="0"/>
          <w:cols w:space="720"/>
          <w:docGrid w:linePitch="245"/>
        </w:sectPr>
      </w:pPr>
    </w:p>
    <w:p w:rsidR="00AC1FE6" w:rsidRPr="00AC1955" w:rsidRDefault="0091537F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91537F" w:rsidRPr="00AC1955" w:rsidRDefault="0091537F" w:rsidP="006A772E">
      <w:pPr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1440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860"/>
        <w:gridCol w:w="902"/>
        <w:gridCol w:w="1168"/>
        <w:gridCol w:w="271"/>
        <w:gridCol w:w="1349"/>
        <w:gridCol w:w="236"/>
        <w:gridCol w:w="1114"/>
        <w:gridCol w:w="236"/>
        <w:gridCol w:w="1293"/>
        <w:gridCol w:w="236"/>
        <w:gridCol w:w="1205"/>
        <w:gridCol w:w="270"/>
        <w:gridCol w:w="1265"/>
      </w:tblGrid>
      <w:tr w:rsidR="009B0DBC" w:rsidRPr="00AC1955" w:rsidTr="00127D5E">
        <w:trPr>
          <w:trHeight w:val="425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B0DBC" w:rsidRPr="00AC1955" w:rsidTr="00127D5E">
        <w:trPr>
          <w:trHeight w:val="425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C1955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C1955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9B0DBC" w:rsidRPr="00AC1955" w:rsidTr="00127D5E">
        <w:trPr>
          <w:trHeight w:val="252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B0DBC" w:rsidRPr="00AC1955" w:rsidRDefault="0020710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="009B0DBC"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6C6FB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6C6FB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3B4A7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AC1955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1D" w:rsidRPr="00AC1955" w:rsidRDefault="003B4A7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3B4A7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AC195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1D" w:rsidRPr="00AC1955" w:rsidRDefault="003B4A7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3B4A7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AC195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01D" w:rsidRPr="00AC1955" w:rsidRDefault="003B4A77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="008B3281"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9</w:t>
            </w:r>
          </w:p>
        </w:tc>
      </w:tr>
      <w:tr w:rsidR="009B0DBC" w:rsidRPr="00AC1955" w:rsidTr="00127D5E">
        <w:trPr>
          <w:trHeight w:val="218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3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:rsidR="009B0DBC" w:rsidRPr="00AC1955" w:rsidRDefault="009B0DB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33721" w:rsidRPr="00127D5E" w:rsidTr="00127D5E">
        <w:trPr>
          <w:trHeight w:val="1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:rsidR="00133721" w:rsidRPr="00127D5E" w:rsidRDefault="00133721" w:rsidP="006A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3788" w:rsidRPr="00127D5E">
              <w:rPr>
                <w:rFonts w:ascii="Angsana New" w:hAnsi="Angsana New"/>
                <w:sz w:val="30"/>
                <w:szCs w:val="30"/>
              </w:rPr>
              <w:t>294,527</w:t>
            </w:r>
            <w:r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65,542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115,204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54,962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409,731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120,504</w:t>
            </w:r>
          </w:p>
        </w:tc>
      </w:tr>
      <w:tr w:rsidR="00133721" w:rsidRPr="00127D5E" w:rsidTr="00127D5E">
        <w:trPr>
          <w:trHeight w:val="43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3721" w:rsidRPr="00127D5E" w:rsidRDefault="001337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:rsidR="00133721" w:rsidRPr="00127D5E" w:rsidRDefault="0013372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18,236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40,936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20,421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59,172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26,163</w:t>
            </w:r>
          </w:p>
        </w:tc>
      </w:tr>
    </w:tbl>
    <w:p w:rsidR="00555897" w:rsidRPr="00127D5E" w:rsidRDefault="0055589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40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860"/>
        <w:gridCol w:w="902"/>
        <w:gridCol w:w="1168"/>
        <w:gridCol w:w="271"/>
        <w:gridCol w:w="1349"/>
        <w:gridCol w:w="236"/>
        <w:gridCol w:w="1114"/>
        <w:gridCol w:w="236"/>
        <w:gridCol w:w="1293"/>
        <w:gridCol w:w="236"/>
        <w:gridCol w:w="1205"/>
        <w:gridCol w:w="270"/>
        <w:gridCol w:w="1265"/>
      </w:tblGrid>
      <w:tr w:rsidR="00336283" w:rsidRPr="00127D5E" w:rsidTr="00127D5E">
        <w:trPr>
          <w:trHeight w:val="342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C6FB9"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C6FB9"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6C6FB9"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36283" w:rsidRPr="00127D5E" w:rsidTr="00127D5E">
        <w:trPr>
          <w:trHeight w:val="218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3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36283" w:rsidRPr="00127D5E" w:rsidTr="00127D5E">
        <w:trPr>
          <w:trHeight w:val="1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:rsidR="00336283" w:rsidRPr="00127D5E" w:rsidRDefault="00336283" w:rsidP="006A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817,740</w:t>
            </w:r>
            <w:r w:rsidR="00336283"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457,318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291,053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136,183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1,108,793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593,501</w:t>
            </w:r>
          </w:p>
        </w:tc>
      </w:tr>
      <w:tr w:rsidR="00336283" w:rsidRPr="00AC1955" w:rsidTr="00127D5E">
        <w:trPr>
          <w:trHeight w:val="43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:rsidR="00336283" w:rsidRPr="00127D5E" w:rsidRDefault="00336283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6C378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66,301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47,226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117,406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41,756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5B58F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183,707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AC1955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88,982</w:t>
            </w:r>
          </w:p>
        </w:tc>
      </w:tr>
    </w:tbl>
    <w:p w:rsidR="00336283" w:rsidRDefault="0033628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55897" w:rsidRDefault="0055589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55897" w:rsidRDefault="0055589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801C6" w:rsidRDefault="00E801C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55897" w:rsidRDefault="0055589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55897" w:rsidRPr="00AC1955" w:rsidRDefault="0055589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4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860"/>
        <w:gridCol w:w="900"/>
        <w:gridCol w:w="1260"/>
        <w:gridCol w:w="272"/>
        <w:gridCol w:w="1258"/>
        <w:gridCol w:w="236"/>
        <w:gridCol w:w="1204"/>
        <w:gridCol w:w="236"/>
        <w:gridCol w:w="1202"/>
        <w:gridCol w:w="236"/>
        <w:gridCol w:w="1206"/>
        <w:gridCol w:w="236"/>
        <w:gridCol w:w="1294"/>
      </w:tblGrid>
      <w:tr w:rsidR="00285A5C" w:rsidRPr="00AC1955" w:rsidTr="00127D5E">
        <w:trPr>
          <w:trHeight w:val="425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งบการเงินเ</w:t>
            </w: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ฉพาะกิจการ</w:t>
            </w:r>
          </w:p>
        </w:tc>
      </w:tr>
      <w:tr w:rsidR="00285A5C" w:rsidRPr="00AC1955" w:rsidTr="00127D5E">
        <w:trPr>
          <w:trHeight w:val="425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C1955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C1955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A5C" w:rsidRPr="00AC1955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E801C6" w:rsidRPr="00127D5E" w:rsidTr="00127D5E">
        <w:trPr>
          <w:trHeight w:val="441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3082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27D5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127D5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127D5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127D5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127D5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127D5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127D5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127D5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127D5E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</w:tr>
      <w:tr w:rsidR="00285A5C" w:rsidRPr="00127D5E" w:rsidTr="00127D5E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A5C" w:rsidRPr="00127D5E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285A5C" w:rsidRPr="00127D5E" w:rsidRDefault="00285A5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0" w:type="dxa"/>
            <w:gridSpan w:val="11"/>
            <w:tcBorders>
              <w:top w:val="nil"/>
              <w:left w:val="nil"/>
              <w:right w:val="nil"/>
            </w:tcBorders>
          </w:tcPr>
          <w:p w:rsidR="00285A5C" w:rsidRPr="00127D5E" w:rsidRDefault="00285A5C" w:rsidP="006A772E">
            <w:pPr>
              <w:tabs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3721" w:rsidRPr="00127D5E" w:rsidTr="00127D5E">
        <w:trPr>
          <w:trHeight w:val="1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33721" w:rsidRPr="00127D5E" w:rsidRDefault="00133721" w:rsidP="006A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250,625</w:t>
            </w:r>
            <w:r w:rsidR="00133721"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65,542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62,453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41,086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264BD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313,078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B2412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106,628</w:t>
            </w:r>
          </w:p>
        </w:tc>
      </w:tr>
      <w:tr w:rsidR="00133721" w:rsidRPr="00127D5E" w:rsidTr="00127D5E">
        <w:trPr>
          <w:trHeight w:val="4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3721" w:rsidRPr="00127D5E" w:rsidRDefault="001337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33721" w:rsidRPr="00127D5E" w:rsidRDefault="00133721" w:rsidP="006A772E">
            <w:pPr>
              <w:tabs>
                <w:tab w:val="left" w:pos="7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10,759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5,724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13,321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10,941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264BD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24,080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33721" w:rsidRPr="00127D5E" w:rsidRDefault="0013372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3721" w:rsidRPr="00127D5E" w:rsidRDefault="00B2412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16,665</w:t>
            </w:r>
          </w:p>
        </w:tc>
      </w:tr>
      <w:tr w:rsidR="00336283" w:rsidRPr="00127D5E" w:rsidTr="00127D5E">
        <w:trPr>
          <w:trHeight w:val="425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E801C6" w:rsidRPr="00127D5E" w:rsidTr="00127D5E">
        <w:trPr>
          <w:trHeight w:val="432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127D5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127D5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36283" w:rsidRPr="00127D5E" w:rsidTr="00127D5E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0" w:type="dxa"/>
            <w:gridSpan w:val="11"/>
            <w:tcBorders>
              <w:top w:val="nil"/>
              <w:left w:val="nil"/>
              <w:right w:val="nil"/>
            </w:tcBorders>
          </w:tcPr>
          <w:p w:rsidR="00336283" w:rsidRPr="00127D5E" w:rsidRDefault="00336283" w:rsidP="006A772E">
            <w:pPr>
              <w:tabs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36283" w:rsidRPr="00127D5E" w:rsidTr="00127D5E">
        <w:trPr>
          <w:trHeight w:val="1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336283" w:rsidRPr="00127D5E" w:rsidRDefault="00336283" w:rsidP="006A772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711,548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3D84" w:rsidRPr="00127D5E">
              <w:rPr>
                <w:rFonts w:ascii="Angsana New" w:hAnsi="Angsana New"/>
                <w:sz w:val="30"/>
                <w:szCs w:val="30"/>
              </w:rPr>
              <w:t>457,318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144,596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122,307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264BD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856,144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B2412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579,625</w:t>
            </w:r>
          </w:p>
        </w:tc>
      </w:tr>
      <w:tr w:rsidR="00336283" w:rsidRPr="00AC1955" w:rsidTr="00127D5E">
        <w:trPr>
          <w:trHeight w:val="4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6283" w:rsidRPr="00127D5E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336283" w:rsidRPr="00127D5E" w:rsidRDefault="00336283" w:rsidP="006A772E">
            <w:pPr>
              <w:tabs>
                <w:tab w:val="left" w:pos="7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52,837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2F3D84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47,208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ED16AD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41,382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89078F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32,276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127D5E" w:rsidRDefault="00264BD7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94,219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36283" w:rsidRPr="00127D5E" w:rsidRDefault="00336283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6283" w:rsidRPr="00AC1955" w:rsidRDefault="00B24128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79,484</w:t>
            </w:r>
          </w:p>
        </w:tc>
      </w:tr>
      <w:tr w:rsidR="00336283" w:rsidRPr="00AC1955" w:rsidTr="00127D5E">
        <w:trPr>
          <w:trHeight w:val="177"/>
        </w:trPr>
        <w:tc>
          <w:tcPr>
            <w:tcW w:w="4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double" w:sz="4" w:space="0" w:color="auto"/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</w:tcPr>
          <w:p w:rsidR="00336283" w:rsidRPr="00AC1955" w:rsidRDefault="00336283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:rsidR="00336283" w:rsidRPr="00AC1955" w:rsidRDefault="00336283" w:rsidP="006A772E">
      <w:pPr>
        <w:spacing w:line="240" w:lineRule="auto"/>
        <w:rPr>
          <w:rFonts w:ascii="Angsana New" w:hAnsi="Angsana New"/>
          <w:sz w:val="30"/>
          <w:szCs w:val="30"/>
          <w:cs/>
        </w:rPr>
        <w:sectPr w:rsidR="00336283" w:rsidRPr="00AC1955" w:rsidSect="00237620">
          <w:pgSz w:w="16834" w:h="11909" w:orient="landscape" w:code="9"/>
          <w:pgMar w:top="1440" w:right="691" w:bottom="1152" w:left="990" w:header="630" w:footer="668" w:gutter="0"/>
          <w:cols w:space="720"/>
          <w:docGrid w:linePitch="245"/>
        </w:sectPr>
      </w:pPr>
    </w:p>
    <w:p w:rsidR="00F14CC6" w:rsidRPr="00AC1955" w:rsidRDefault="00F14CC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AC1FE6" w:rsidRPr="00AC1955" w:rsidRDefault="00AC1FE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989"/>
        <w:gridCol w:w="1080"/>
        <w:gridCol w:w="270"/>
        <w:gridCol w:w="1260"/>
        <w:gridCol w:w="236"/>
        <w:gridCol w:w="27"/>
        <w:gridCol w:w="1087"/>
        <w:gridCol w:w="236"/>
        <w:gridCol w:w="1204"/>
      </w:tblGrid>
      <w:tr w:rsidR="009A45B0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01D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207108" w:rsidP="006A772E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="00E5301D"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E5301D"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C6FB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6C6FB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  <w:p w:rsidR="00E5301D" w:rsidRPr="00AC1955" w:rsidRDefault="00E5301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5301D" w:rsidRPr="00AC1955" w:rsidRDefault="00E5301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2559</w:t>
            </w:r>
          </w:p>
          <w:p w:rsidR="00E5301D" w:rsidRPr="00AC1955" w:rsidRDefault="00E5301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AC195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</w:tr>
      <w:tr w:rsidR="00D47283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283" w:rsidRPr="00AC1955" w:rsidRDefault="00D47283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7283" w:rsidRPr="00AC1955" w:rsidRDefault="00D47283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C19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C19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A45B0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5B0" w:rsidRPr="00AC1955" w:rsidTr="00C42C44">
        <w:trPr>
          <w:trHeight w:val="263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5B0" w:rsidRPr="00AC1955" w:rsidRDefault="009A45B0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AC19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264BD7" w:rsidP="006A772E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9A45B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67399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26,163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9A45B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264BD7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9A45B0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5B0" w:rsidRPr="00BA670D" w:rsidRDefault="00673995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16,665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673995" w:rsidRDefault="00970645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6,825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3,786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(8,706)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(8,643)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  <w:tab w:val="left" w:pos="799"/>
              </w:tabs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(6,125)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(7,423)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(35,778)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(19,519)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  <w:tab w:val="left" w:pos="799"/>
              </w:tabs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(14,754)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(13,066)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(537)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  <w:tab w:val="left" w:pos="799"/>
              </w:tabs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970645" w:rsidRPr="00AC1955" w:rsidTr="00127D5E">
        <w:trPr>
          <w:trHeight w:val="8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4,611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670D"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F30621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970645"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7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64BD7">
              <w:rPr>
                <w:rFonts w:ascii="Angsana New" w:hAnsi="Angsana New"/>
                <w:b/>
                <w:bCs/>
                <w:sz w:val="30"/>
                <w:szCs w:val="30"/>
              </w:rPr>
              <w:t>19,413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0645" w:rsidRPr="00970645" w:rsidRDefault="0097064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645">
              <w:rPr>
                <w:rFonts w:ascii="Angsana New" w:hAnsi="Angsana New"/>
                <w:b/>
                <w:bCs/>
                <w:sz w:val="30"/>
                <w:szCs w:val="30"/>
              </w:rPr>
              <w:t>5,350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0645" w:rsidRPr="00BA670D" w:rsidRDefault="00264BD7" w:rsidP="006A772E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0645" w:rsidRPr="00970645" w:rsidRDefault="00970645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645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AC1955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AC195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BA670D" w:rsidRDefault="00970645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1714" w:rsidRPr="00AC1955" w:rsidTr="000447F9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AB1714" w:rsidRPr="00AC1955" w:rsidRDefault="00AB1714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127D5E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127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264BD7" w:rsidP="006A772E">
            <w:pPr>
              <w:tabs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18</w:t>
            </w:r>
            <w:r w:rsidR="00DE62C2" w:rsidRPr="00127D5E">
              <w:rPr>
                <w:rFonts w:ascii="Angsana New" w:hAnsi="Angsana New"/>
                <w:sz w:val="30"/>
                <w:szCs w:val="30"/>
              </w:rPr>
              <w:t>3</w:t>
            </w:r>
            <w:r w:rsidRPr="00127D5E">
              <w:rPr>
                <w:rFonts w:ascii="Angsana New" w:hAnsi="Angsana New"/>
                <w:sz w:val="30"/>
                <w:szCs w:val="30"/>
              </w:rPr>
              <w:t>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88,982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264BD7" w:rsidP="006A772E">
            <w:pPr>
              <w:tabs>
                <w:tab w:val="clear" w:pos="680"/>
                <w:tab w:val="clear" w:pos="907"/>
              </w:tabs>
              <w:spacing w:line="240" w:lineRule="auto"/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94,219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79,484</w:t>
            </w:r>
          </w:p>
        </w:tc>
      </w:tr>
      <w:tr w:rsidR="00970645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0645" w:rsidRPr="00127D5E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680"/>
                <w:tab w:val="clear" w:pos="907"/>
              </w:tabs>
              <w:spacing w:line="240" w:lineRule="auto"/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645" w:rsidRPr="00127D5E" w:rsidRDefault="00970645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127D5E" w:rsidRDefault="00FD1781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6,825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  <w:tab w:val="left" w:pos="540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127D5E" w:rsidRDefault="00FD1781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10,080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1,649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</w:tabs>
              <w:spacing w:line="240" w:lineRule="auto"/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6,685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127D5E" w:rsidRDefault="00FD1781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(23,485)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(17,501)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(16,320)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(16,247)</w:t>
            </w: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127D5E" w:rsidRDefault="00FD1781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(99,497)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(42,736)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(41,097)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(35,776)</w:t>
            </w: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127D5E" w:rsidRDefault="00FD1781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(1,343)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(866)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</w:tr>
      <w:tr w:rsidR="00127D5E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D5E" w:rsidRPr="00AC1955" w:rsidRDefault="00127D5E" w:rsidP="006A772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D5E" w:rsidRPr="00127D5E" w:rsidRDefault="00127D5E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D5E" w:rsidRPr="00127D5E" w:rsidRDefault="00127D5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D5E" w:rsidRPr="00127D5E" w:rsidRDefault="00127D5E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D5E" w:rsidRPr="00127D5E" w:rsidRDefault="00127D5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D5E" w:rsidRPr="00127D5E" w:rsidRDefault="00127D5E" w:rsidP="006A772E">
            <w:pPr>
              <w:tabs>
                <w:tab w:val="clear" w:pos="680"/>
                <w:tab w:val="clear" w:pos="907"/>
              </w:tabs>
              <w:spacing w:line="240" w:lineRule="auto"/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8,932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D5E" w:rsidRPr="00127D5E" w:rsidRDefault="00127D5E" w:rsidP="006A7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D5E" w:rsidRPr="00127D5E" w:rsidRDefault="00127D5E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</w:rPr>
              <w:t>3,396</w:t>
            </w: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127D5E" w:rsidRDefault="00F30621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D1781"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1781" w:rsidRPr="00127D5E" w:rsidRDefault="00264BD7" w:rsidP="006A772E">
            <w:pPr>
              <w:tabs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69,462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1781" w:rsidRPr="00127D5E" w:rsidRDefault="00FD1781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37,016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1781" w:rsidRPr="00127D5E" w:rsidRDefault="00264BD7" w:rsidP="006A772E">
            <w:pPr>
              <w:tabs>
                <w:tab w:val="clear" w:pos="680"/>
                <w:tab w:val="clear" w:pos="907"/>
              </w:tabs>
              <w:spacing w:line="240" w:lineRule="auto"/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51,553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127D5E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1781" w:rsidRPr="00127D5E" w:rsidRDefault="00FD1781" w:rsidP="006A772E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32,234</w:t>
            </w:r>
          </w:p>
        </w:tc>
      </w:tr>
      <w:tr w:rsidR="00FD1781" w:rsidRPr="00AC1955" w:rsidTr="00C42C4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81" w:rsidRPr="00AC1955" w:rsidRDefault="00FD1781" w:rsidP="006A77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1781" w:rsidRPr="00BA670D" w:rsidRDefault="00FD1781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7DF9" w:rsidRPr="0028221C" w:rsidTr="00E80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791" w:type="dxa"/>
            <w:shd w:val="clear" w:color="auto" w:fill="auto"/>
          </w:tcPr>
          <w:p w:rsidR="00FC7DF9" w:rsidRPr="00127D5E" w:rsidRDefault="00FC7DF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:rsidR="00FC7DF9" w:rsidRPr="00127D5E" w:rsidRDefault="00FC7DF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0C6A6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494,128</w:t>
            </w:r>
            <w:r w:rsidR="00FC7DF9" w:rsidRPr="00127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407,196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0C6A6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381,505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358,587</w:t>
            </w:r>
          </w:p>
        </w:tc>
      </w:tr>
      <w:tr w:rsidR="00E801C6" w:rsidRPr="0028221C" w:rsidTr="00E80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791" w:type="dxa"/>
            <w:shd w:val="clear" w:color="auto" w:fill="auto"/>
          </w:tcPr>
          <w:p w:rsidR="00E801C6" w:rsidRPr="00127D5E" w:rsidRDefault="00E801C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E801C6" w:rsidRPr="00127D5E" w:rsidRDefault="00E801C6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01C6" w:rsidRPr="00127D5E" w:rsidRDefault="00E801C6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7DF9" w:rsidRPr="00AC1955" w:rsidTr="00E80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791" w:type="dxa"/>
            <w:shd w:val="clear" w:color="auto" w:fill="auto"/>
          </w:tcPr>
          <w:p w:rsidR="00FC7DF9" w:rsidRPr="00127D5E" w:rsidRDefault="00FC7DF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:rsidR="00FC7DF9" w:rsidRPr="00127D5E" w:rsidRDefault="00FC7DF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0C6A60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284,475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251,509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ED16AD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>209,006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7DF9" w:rsidRPr="00127D5E" w:rsidRDefault="00FC7DF9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226,371 </w:t>
            </w:r>
          </w:p>
        </w:tc>
      </w:tr>
    </w:tbl>
    <w:p w:rsidR="007F0FD7" w:rsidRPr="00127D5E" w:rsidRDefault="007F0FD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highlight w:val="yellow"/>
          <w:lang w:val="en-GB" w:bidi="ar-SA"/>
        </w:rPr>
      </w:pPr>
      <w:r w:rsidRPr="007F0FD7">
        <w:rPr>
          <w:rFonts w:ascii="Times New Roman" w:eastAsia="Times New Roman" w:hAnsi="Times New Roman" w:hint="cs"/>
          <w:b/>
          <w:bCs/>
          <w:i/>
          <w:iCs/>
          <w:sz w:val="30"/>
          <w:szCs w:val="30"/>
          <w:cs/>
          <w:lang w:val="en-GB"/>
        </w:rPr>
        <w:lastRenderedPageBreak/>
        <w:t>ข้</w:t>
      </w:r>
      <w:r w:rsidRPr="00127D5E">
        <w:rPr>
          <w:rFonts w:ascii="Times New Roman" w:eastAsia="Times New Roman" w:hAnsi="Times New Roman" w:hint="cs"/>
          <w:b/>
          <w:bCs/>
          <w:i/>
          <w:iCs/>
          <w:sz w:val="30"/>
          <w:szCs w:val="30"/>
          <w:cs/>
          <w:lang w:val="en-GB"/>
        </w:rPr>
        <w:t>อมูลเชิงภูมิศาสตร</w:t>
      </w:r>
      <w:r w:rsidR="006E0DA8" w:rsidRPr="00127D5E">
        <w:rPr>
          <w:rFonts w:ascii="Times New Roman" w:eastAsia="Times New Roman" w:hAnsi="Times New Roman" w:hint="cs"/>
          <w:b/>
          <w:bCs/>
          <w:i/>
          <w:iCs/>
          <w:sz w:val="30"/>
          <w:szCs w:val="30"/>
          <w:cs/>
          <w:lang w:val="en-GB"/>
        </w:rPr>
        <w:t>์</w:t>
      </w:r>
    </w:p>
    <w:p w:rsidR="006C6FB9" w:rsidRPr="00DE5178" w:rsidRDefault="006C6FB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  <w:lang w:val="en-GB" w:bidi="ar-SA"/>
        </w:rPr>
      </w:pPr>
    </w:p>
    <w:p w:rsidR="004502AC" w:rsidRPr="00127D5E" w:rsidRDefault="004502A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="Angsana New" w:hAnsi="Angsana New"/>
          <w:sz w:val="30"/>
          <w:szCs w:val="30"/>
        </w:rPr>
      </w:pPr>
      <w:r w:rsidRPr="00127D5E">
        <w:rPr>
          <w:rFonts w:ascii="Angsana New" w:hAnsi="Angsana New" w:hint="cs"/>
          <w:sz w:val="30"/>
          <w:szCs w:val="30"/>
          <w:cs/>
        </w:rPr>
        <w:t>ส่วนงานที่</w:t>
      </w:r>
      <w:r w:rsidR="009320EE" w:rsidRPr="00127D5E">
        <w:rPr>
          <w:rFonts w:ascii="Angsana New" w:hAnsi="Angsana New"/>
          <w:sz w:val="30"/>
          <w:szCs w:val="30"/>
          <w:cs/>
        </w:rPr>
        <w:t xml:space="preserve"> 1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และ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="009320EE" w:rsidRPr="00127D5E">
        <w:rPr>
          <w:rFonts w:ascii="Angsana New" w:hAnsi="Angsana New"/>
          <w:sz w:val="30"/>
          <w:szCs w:val="30"/>
        </w:rPr>
        <w:t>2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มีการ</w:t>
      </w:r>
      <w:r w:rsidR="009320EE" w:rsidRPr="00127D5E">
        <w:rPr>
          <w:rFonts w:ascii="Angsana New" w:hAnsi="Angsana New" w:hint="cs"/>
          <w:sz w:val="30"/>
          <w:szCs w:val="30"/>
          <w:cs/>
        </w:rPr>
        <w:t>ดำเนินงาน</w:t>
      </w:r>
      <w:r w:rsidR="00E17649" w:rsidRPr="00127D5E">
        <w:rPr>
          <w:rFonts w:ascii="Angsana New" w:hAnsi="Angsana New" w:hint="cs"/>
          <w:sz w:val="30"/>
          <w:szCs w:val="30"/>
          <w:cs/>
        </w:rPr>
        <w:t>และ</w:t>
      </w:r>
      <w:r w:rsidR="00127D5E" w:rsidRPr="00127D5E">
        <w:rPr>
          <w:rFonts w:ascii="Angsana New" w:hAnsi="Angsana New" w:hint="cs"/>
          <w:sz w:val="30"/>
          <w:szCs w:val="30"/>
          <w:cs/>
        </w:rPr>
        <w:t>มี</w:t>
      </w:r>
      <w:r w:rsidRPr="00127D5E">
        <w:rPr>
          <w:rFonts w:ascii="Angsana New" w:hAnsi="Angsana New" w:hint="cs"/>
          <w:sz w:val="30"/>
          <w:szCs w:val="30"/>
          <w:cs/>
        </w:rPr>
        <w:t>สำนักงานขายใน</w:t>
      </w:r>
      <w:r w:rsidR="009320EE" w:rsidRPr="00127D5E">
        <w:rPr>
          <w:rFonts w:ascii="Angsana New" w:hAnsi="Angsana New" w:hint="cs"/>
          <w:sz w:val="30"/>
          <w:szCs w:val="30"/>
          <w:cs/>
        </w:rPr>
        <w:t>ประเทศไทย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9320EE" w:rsidRPr="00127D5E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="009320EE" w:rsidRPr="00127D5E">
        <w:rPr>
          <w:rFonts w:ascii="Angsana New" w:hAnsi="Angsana New" w:hint="cs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และ</w:t>
      </w:r>
      <w:r w:rsidR="009320EE" w:rsidRPr="00127D5E">
        <w:rPr>
          <w:rFonts w:ascii="Angsana New" w:hAnsi="Angsana New" w:hint="cs"/>
          <w:sz w:val="30"/>
          <w:szCs w:val="30"/>
          <w:cs/>
        </w:rPr>
        <w:t>กัมพูชา</w:t>
      </w:r>
    </w:p>
    <w:p w:rsidR="004502AC" w:rsidRPr="00DE5178" w:rsidRDefault="004502A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:rsidR="004502AC" w:rsidRPr="00127D5E" w:rsidRDefault="004502AC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30"/>
          <w:szCs w:val="30"/>
        </w:rPr>
      </w:pPr>
      <w:r w:rsidRPr="00127D5E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ในการนำเสนอการจำแนกส่วนงานภูมิศาสตร์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รายได้ตามส่วนงานแยกตามที่ตั้งทางภูมิศาสตร์ของลูกค้า</w:t>
      </w:r>
      <w:r w:rsidR="000C6A60" w:rsidRPr="00127D5E">
        <w:rPr>
          <w:rFonts w:ascii="Angsana New" w:hAnsi="Angsana New"/>
          <w:sz w:val="30"/>
          <w:szCs w:val="30"/>
          <w:cs/>
        </w:rPr>
        <w:t xml:space="preserve"> </w:t>
      </w:r>
    </w:p>
    <w:p w:rsidR="000C6A60" w:rsidRPr="00DE5178" w:rsidRDefault="000C6A6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:rsidR="000C6A60" w:rsidRPr="00127D5E" w:rsidRDefault="000C6A6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27D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7F0FD7" w:rsidRPr="00DE5178" w:rsidRDefault="007F0FD7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GB" w:bidi="ar-SA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5915A6" w:rsidRPr="00127D5E" w:rsidTr="00B46062">
        <w:trPr>
          <w:cantSplit/>
          <w:tblHeader/>
        </w:trPr>
        <w:tc>
          <w:tcPr>
            <w:tcW w:w="3780" w:type="dxa"/>
          </w:tcPr>
          <w:p w:rsidR="005915A6" w:rsidRPr="00127D5E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915A6" w:rsidRPr="00127D5E" w:rsidRDefault="005915A6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915A6" w:rsidRPr="00127D5E" w:rsidRDefault="005915A6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5915A6" w:rsidRPr="00127D5E" w:rsidRDefault="005915A6" w:rsidP="006A772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5A6" w:rsidRPr="00127D5E" w:rsidTr="00B46062">
        <w:trPr>
          <w:cantSplit/>
          <w:tblHeader/>
        </w:trPr>
        <w:tc>
          <w:tcPr>
            <w:tcW w:w="3780" w:type="dxa"/>
          </w:tcPr>
          <w:p w:rsidR="005915A6" w:rsidRPr="00127D5E" w:rsidRDefault="005915A6" w:rsidP="006A772E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27D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27D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127D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5915A6" w:rsidRPr="00127D5E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27D5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27D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5915A6" w:rsidRPr="00127D5E" w:rsidRDefault="005915A6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915A6" w:rsidRPr="00127D5E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27D5E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5915A6" w:rsidRPr="00127D5E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27D5E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27D5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27D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5915A6" w:rsidRPr="00127D5E" w:rsidRDefault="005915A6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27D5E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27D5E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</w:tr>
      <w:tr w:rsidR="00B46062" w:rsidRPr="00127D5E" w:rsidTr="00E96A25">
        <w:trPr>
          <w:cantSplit/>
          <w:tblHeader/>
        </w:trPr>
        <w:tc>
          <w:tcPr>
            <w:tcW w:w="3780" w:type="dxa"/>
          </w:tcPr>
          <w:p w:rsidR="00B46062" w:rsidRPr="00127D5E" w:rsidRDefault="00B46062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B46062" w:rsidRPr="00127D5E" w:rsidRDefault="00B46062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27D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220,676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tabs>
                <w:tab w:val="clear" w:pos="907"/>
                <w:tab w:val="left" w:pos="82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116,778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tabs>
                <w:tab w:val="clear" w:pos="907"/>
                <w:tab w:val="left" w:pos="82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124,021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102,902</w:t>
            </w: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034BB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188,881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3,726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188,883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</w:tr>
      <w:tr w:rsidR="00B46062" w:rsidRPr="00127D5E" w:rsidTr="00B46062">
        <w:trPr>
          <w:cantSplit/>
        </w:trPr>
        <w:tc>
          <w:tcPr>
            <w:tcW w:w="3780" w:type="dxa"/>
          </w:tcPr>
          <w:p w:rsidR="00B46062" w:rsidRPr="001034BB" w:rsidRDefault="00B46062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0" w:type="dxa"/>
          </w:tcPr>
          <w:p w:rsidR="00B46062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174 </w:t>
            </w:r>
          </w:p>
        </w:tc>
        <w:tc>
          <w:tcPr>
            <w:tcW w:w="270" w:type="dxa"/>
          </w:tcPr>
          <w:p w:rsidR="00B46062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46062" w:rsidRPr="001034BB" w:rsidRDefault="00B460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6062" w:rsidRPr="001034BB" w:rsidRDefault="00B460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6062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:rsidR="00B46062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46062" w:rsidRPr="001034BB" w:rsidRDefault="00B46062" w:rsidP="006A77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409,731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120,504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313,078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106,628</w:t>
            </w:r>
          </w:p>
        </w:tc>
      </w:tr>
      <w:tr w:rsidR="005915A6" w:rsidRPr="00127D5E" w:rsidTr="00B46062">
        <w:trPr>
          <w:cantSplit/>
          <w:tblHeader/>
        </w:trPr>
        <w:tc>
          <w:tcPr>
            <w:tcW w:w="3780" w:type="dxa"/>
          </w:tcPr>
          <w:p w:rsidR="005915A6" w:rsidRPr="00DE5178" w:rsidRDefault="005915A6" w:rsidP="006A772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5915A6" w:rsidRPr="00DE5178" w:rsidRDefault="005915A6" w:rsidP="006A77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5915A6" w:rsidRPr="00127D5E" w:rsidTr="00B46062">
        <w:trPr>
          <w:cantSplit/>
          <w:tblHeader/>
        </w:trPr>
        <w:tc>
          <w:tcPr>
            <w:tcW w:w="3780" w:type="dxa"/>
          </w:tcPr>
          <w:p w:rsidR="005915A6" w:rsidRPr="001034BB" w:rsidRDefault="005915A6" w:rsidP="006A772E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0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10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10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915A6" w:rsidRPr="001034BB" w:rsidRDefault="005915A6" w:rsidP="006A772E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5915A6" w:rsidRPr="00127D5E" w:rsidTr="00B46062">
        <w:trPr>
          <w:cantSplit/>
          <w:tblHeader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858,013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588,856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605,486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574,980</w:t>
            </w: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034BB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117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226,469</w:t>
            </w:r>
            <w:r w:rsidR="005915A6"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3,726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226,347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5C48" w:rsidRPr="001034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4,311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919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24,311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5915A6" w:rsidRPr="00127D5E" w:rsidTr="00B46062">
        <w:trPr>
          <w:cantSplit/>
        </w:trPr>
        <w:tc>
          <w:tcPr>
            <w:tcW w:w="3780" w:type="dxa"/>
          </w:tcPr>
          <w:p w:rsidR="005915A6" w:rsidRPr="001034BB" w:rsidRDefault="005915A6" w:rsidP="006A77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46062"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1,108,793</w:t>
            </w: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593,501 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856,144</w:t>
            </w:r>
          </w:p>
        </w:tc>
        <w:tc>
          <w:tcPr>
            <w:tcW w:w="270" w:type="dxa"/>
          </w:tcPr>
          <w:p w:rsidR="005915A6" w:rsidRPr="001034BB" w:rsidRDefault="005915A6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5A6" w:rsidRPr="001034BB" w:rsidRDefault="00B46062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579,625</w:t>
            </w:r>
          </w:p>
        </w:tc>
      </w:tr>
    </w:tbl>
    <w:p w:rsidR="006C6FB9" w:rsidRPr="00DE5178" w:rsidRDefault="006C6FB9" w:rsidP="006A772E">
      <w:pPr>
        <w:rPr>
          <w:rFonts w:ascii="Angsana New" w:hAnsi="Angsana New"/>
          <w:sz w:val="24"/>
          <w:szCs w:val="24"/>
          <w:lang w:eastAsia="x-none"/>
        </w:rPr>
      </w:pPr>
    </w:p>
    <w:p w:rsidR="00FE5853" w:rsidRPr="00127D5E" w:rsidRDefault="00FC7BEC" w:rsidP="006A772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t>13</w:t>
      </w:r>
      <w:r w:rsidR="00FE5853" w:rsidRPr="00127D5E">
        <w:rPr>
          <w:rFonts w:ascii="Angsana New" w:eastAsia="MS Mincho" w:hAnsi="Angsana New"/>
          <w:sz w:val="30"/>
          <w:szCs w:val="30"/>
          <w:lang w:val="en-US"/>
        </w:rPr>
        <w:tab/>
      </w:r>
      <w:r w:rsidR="00FE5853" w:rsidRPr="00127D5E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:rsidR="00FE5853" w:rsidRPr="00DE5178" w:rsidRDefault="00FE5853" w:rsidP="006A772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lang w:val="en-US"/>
        </w:rPr>
      </w:pPr>
    </w:p>
    <w:p w:rsidR="00FE5853" w:rsidRPr="00127D5E" w:rsidRDefault="00FE5853" w:rsidP="006A772E">
      <w:pPr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127D5E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</w:t>
      </w:r>
      <w:r w:rsidR="000C6A60" w:rsidRPr="00127D5E">
        <w:rPr>
          <w:rFonts w:ascii="Angsana New" w:hAnsi="Angsana New" w:hint="cs"/>
          <w:sz w:val="30"/>
          <w:szCs w:val="30"/>
          <w:cs/>
        </w:rPr>
        <w:t>สำหรับงวด</w:t>
      </w:r>
      <w:r w:rsidR="005F70C0" w:rsidRPr="00127D5E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A163F" w:rsidRPr="00127D5E">
        <w:rPr>
          <w:rFonts w:ascii="Angsana New" w:hAnsi="Angsana New" w:hint="cs"/>
          <w:sz w:val="30"/>
          <w:szCs w:val="30"/>
          <w:cs/>
        </w:rPr>
        <w:t>เก้า</w:t>
      </w:r>
      <w:r w:rsidRPr="00127D5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="005F70C0" w:rsidRPr="00127D5E">
        <w:rPr>
          <w:rFonts w:ascii="Angsana New" w:hAnsi="Angsana New"/>
          <w:sz w:val="30"/>
          <w:szCs w:val="30"/>
          <w:cs/>
        </w:rPr>
        <w:br/>
      </w:r>
      <w:r w:rsidRPr="00127D5E">
        <w:rPr>
          <w:rFonts w:ascii="Angsana New" w:hAnsi="Angsana New"/>
          <w:sz w:val="30"/>
          <w:szCs w:val="30"/>
          <w:cs/>
        </w:rPr>
        <w:t xml:space="preserve">30 </w:t>
      </w:r>
      <w:r w:rsidR="005F70C0" w:rsidRPr="00127D5E">
        <w:rPr>
          <w:rFonts w:ascii="Angsana New" w:hAnsi="Angsana New" w:hint="cs"/>
          <w:sz w:val="30"/>
          <w:szCs w:val="30"/>
          <w:cs/>
        </w:rPr>
        <w:t>กันยายน</w:t>
      </w:r>
      <w:r w:rsidRPr="00127D5E">
        <w:rPr>
          <w:rFonts w:ascii="Angsana New" w:hAnsi="Angsana New"/>
          <w:sz w:val="30"/>
          <w:szCs w:val="30"/>
          <w:cs/>
        </w:rPr>
        <w:t xml:space="preserve"> 2560 </w:t>
      </w:r>
      <w:r w:rsidRPr="00127D5E">
        <w:rPr>
          <w:rFonts w:ascii="Angsana New" w:hAnsi="Angsana New" w:hint="cs"/>
          <w:sz w:val="30"/>
          <w:szCs w:val="30"/>
          <w:cs/>
        </w:rPr>
        <w:t>คือร้อยละ</w:t>
      </w:r>
      <w:r w:rsidR="005F70C0" w:rsidRPr="00127D5E">
        <w:rPr>
          <w:rFonts w:ascii="Angsana New" w:hAnsi="Angsana New"/>
          <w:sz w:val="30"/>
          <w:szCs w:val="30"/>
        </w:rPr>
        <w:t xml:space="preserve"> 18</w:t>
      </w:r>
      <w:r w:rsidR="005F70C0" w:rsidRPr="00127D5E">
        <w:rPr>
          <w:rFonts w:ascii="Angsana New" w:hAnsi="Angsana New" w:hint="cs"/>
          <w:sz w:val="30"/>
          <w:szCs w:val="30"/>
          <w:cs/>
        </w:rPr>
        <w:t xml:space="preserve"> และ</w:t>
      </w:r>
      <w:r w:rsidR="005F70C0" w:rsidRPr="00127D5E">
        <w:rPr>
          <w:rFonts w:ascii="Angsana New" w:hAnsi="Angsana New"/>
          <w:sz w:val="30"/>
          <w:szCs w:val="30"/>
        </w:rPr>
        <w:t xml:space="preserve"> 20</w:t>
      </w:r>
      <w:r w:rsidR="005F70C0" w:rsidRPr="00127D5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127D5E">
        <w:rPr>
          <w:rFonts w:ascii="Angsana New" w:hAnsi="Angsana New"/>
          <w:sz w:val="30"/>
          <w:szCs w:val="30"/>
        </w:rPr>
        <w:t xml:space="preserve"> </w:t>
      </w:r>
      <w:r w:rsidRPr="00127D5E">
        <w:rPr>
          <w:rFonts w:ascii="Angsana New" w:hAnsi="Angsana New"/>
          <w:i/>
          <w:iCs/>
          <w:sz w:val="30"/>
          <w:szCs w:val="30"/>
        </w:rPr>
        <w:t>(</w:t>
      </w:r>
      <w:r w:rsidR="000C6A60" w:rsidRPr="00127D5E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5F70C0" w:rsidRPr="00127D5E">
        <w:rPr>
          <w:rFonts w:ascii="Angsana New" w:hAnsi="Angsana New" w:hint="cs"/>
          <w:i/>
          <w:iCs/>
          <w:sz w:val="30"/>
          <w:szCs w:val="30"/>
          <w:cs/>
        </w:rPr>
        <w:t>สามเดือนและ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5F70C0" w:rsidRPr="00127D5E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5F70C0"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F70C0" w:rsidRPr="00127D5E">
        <w:rPr>
          <w:rFonts w:ascii="Angsana New" w:hAnsi="Angsana New"/>
          <w:i/>
          <w:iCs/>
          <w:sz w:val="30"/>
          <w:szCs w:val="30"/>
          <w:cs/>
        </w:rPr>
        <w:br/>
        <w:t xml:space="preserve">30 </w:t>
      </w:r>
      <w:r w:rsidR="005F70C0" w:rsidRPr="00127D5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27D5E">
        <w:rPr>
          <w:rFonts w:ascii="Angsana New" w:hAnsi="Angsana New"/>
          <w:i/>
          <w:iCs/>
          <w:sz w:val="30"/>
          <w:szCs w:val="30"/>
          <w:cs/>
        </w:rPr>
        <w:t xml:space="preserve"> 2559: </w:t>
      </w:r>
      <w:r w:rsidRPr="00127D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F70C0" w:rsidRPr="00127D5E">
        <w:rPr>
          <w:rFonts w:ascii="Angsana New" w:hAnsi="Angsana New"/>
          <w:i/>
          <w:iCs/>
          <w:sz w:val="30"/>
          <w:szCs w:val="30"/>
        </w:rPr>
        <w:t>8</w:t>
      </w:r>
      <w:r w:rsidR="005F70C0" w:rsidRPr="00127D5E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5F70C0" w:rsidRPr="00127D5E">
        <w:rPr>
          <w:rFonts w:ascii="Angsana New" w:hAnsi="Angsana New"/>
          <w:i/>
          <w:iCs/>
          <w:sz w:val="30"/>
          <w:szCs w:val="30"/>
        </w:rPr>
        <w:t xml:space="preserve"> 19</w:t>
      </w:r>
      <w:r w:rsidR="005F70C0" w:rsidRPr="00127D5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27D5E">
        <w:rPr>
          <w:rFonts w:ascii="Angsana New" w:hAnsi="Angsana New"/>
          <w:i/>
          <w:iCs/>
          <w:sz w:val="30"/>
          <w:szCs w:val="30"/>
        </w:rPr>
        <w:t>)</w:t>
      </w:r>
      <w:r w:rsidRPr="00127D5E">
        <w:rPr>
          <w:rFonts w:ascii="Angsana New" w:hAnsi="Angsana New"/>
          <w:sz w:val="30"/>
          <w:szCs w:val="30"/>
        </w:rPr>
        <w:t xml:space="preserve"> </w:t>
      </w:r>
      <w:r w:rsidR="00BA163F" w:rsidRPr="00127D5E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อัตราภาษีเงินได้ที่แท้จริงของบริษัทในการดำเนินงาน</w:t>
      </w:r>
      <w:r w:rsidR="00BA163F" w:rsidRPr="00127D5E">
        <w:rPr>
          <w:rFonts w:ascii="Angsana New" w:hAnsi="Angsana New"/>
          <w:sz w:val="30"/>
          <w:szCs w:val="30"/>
          <w:cs/>
        </w:rPr>
        <w:br/>
      </w:r>
      <w:r w:rsidR="00BA163F" w:rsidRPr="00127D5E">
        <w:rPr>
          <w:rFonts w:ascii="Angsana New" w:hAnsi="Angsana New" w:hint="cs"/>
          <w:sz w:val="30"/>
          <w:szCs w:val="30"/>
          <w:cs/>
        </w:rPr>
        <w:t>ต่อเนื่อง</w:t>
      </w:r>
      <w:r w:rsidR="000C6A60" w:rsidRPr="00127D5E">
        <w:rPr>
          <w:rFonts w:ascii="Angsana New" w:hAnsi="Angsana New" w:hint="cs"/>
          <w:sz w:val="30"/>
          <w:szCs w:val="30"/>
          <w:cs/>
        </w:rPr>
        <w:t>สำหรับงวด</w:t>
      </w:r>
      <w:r w:rsidR="00BA163F" w:rsidRPr="00127D5E">
        <w:rPr>
          <w:rFonts w:ascii="Angsana New" w:hAnsi="Angsana New" w:hint="cs"/>
          <w:sz w:val="30"/>
          <w:szCs w:val="30"/>
          <w:cs/>
        </w:rPr>
        <w:t xml:space="preserve">สามเดือนและเก้าเดือนสิ้นสุดวันที่ </w:t>
      </w:r>
      <w:r w:rsidR="00BA163F" w:rsidRPr="00127D5E">
        <w:rPr>
          <w:rFonts w:ascii="Angsana New" w:hAnsi="Angsana New"/>
          <w:sz w:val="30"/>
          <w:szCs w:val="30"/>
          <w:cs/>
        </w:rPr>
        <w:t xml:space="preserve">30 </w:t>
      </w:r>
      <w:r w:rsidR="00BA163F" w:rsidRPr="00127D5E">
        <w:rPr>
          <w:rFonts w:ascii="Angsana New" w:hAnsi="Angsana New" w:hint="cs"/>
          <w:sz w:val="30"/>
          <w:szCs w:val="30"/>
          <w:cs/>
        </w:rPr>
        <w:t>กันยายน</w:t>
      </w:r>
      <w:r w:rsidR="00BA163F" w:rsidRPr="00127D5E">
        <w:rPr>
          <w:rFonts w:ascii="Angsana New" w:hAnsi="Angsana New"/>
          <w:sz w:val="30"/>
          <w:szCs w:val="30"/>
          <w:cs/>
        </w:rPr>
        <w:t xml:space="preserve"> 2560 </w:t>
      </w:r>
      <w:r w:rsidR="00BA163F" w:rsidRPr="00127D5E">
        <w:rPr>
          <w:rFonts w:ascii="Angsana New" w:hAnsi="Angsana New" w:hint="cs"/>
          <w:sz w:val="30"/>
          <w:szCs w:val="30"/>
          <w:cs/>
        </w:rPr>
        <w:t>คือร้อยละ</w:t>
      </w:r>
      <w:r w:rsidR="00BA163F" w:rsidRPr="00127D5E">
        <w:rPr>
          <w:rFonts w:ascii="Angsana New" w:hAnsi="Angsana New"/>
          <w:sz w:val="30"/>
          <w:szCs w:val="30"/>
        </w:rPr>
        <w:t xml:space="preserve"> 6</w:t>
      </w:r>
      <w:r w:rsidR="00BA163F" w:rsidRPr="00127D5E">
        <w:rPr>
          <w:rFonts w:ascii="Angsana New" w:hAnsi="Angsana New" w:hint="cs"/>
          <w:sz w:val="30"/>
          <w:szCs w:val="30"/>
          <w:cs/>
        </w:rPr>
        <w:t xml:space="preserve"> และ</w:t>
      </w:r>
      <w:r w:rsidR="00BA163F" w:rsidRPr="00127D5E">
        <w:rPr>
          <w:rFonts w:ascii="Angsana New" w:hAnsi="Angsana New"/>
          <w:sz w:val="30"/>
          <w:szCs w:val="30"/>
        </w:rPr>
        <w:t xml:space="preserve"> 16</w:t>
      </w:r>
      <w:r w:rsidR="00BA163F" w:rsidRPr="00127D5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BA163F" w:rsidRPr="00127D5E">
        <w:rPr>
          <w:rFonts w:ascii="Angsana New" w:hAnsi="Angsana New"/>
          <w:sz w:val="30"/>
          <w:szCs w:val="30"/>
          <w:cs/>
        </w:rPr>
        <w:br/>
      </w:r>
      <w:r w:rsidR="00BA163F" w:rsidRPr="00127D5E">
        <w:rPr>
          <w:rFonts w:ascii="Angsana New" w:hAnsi="Angsana New"/>
          <w:i/>
          <w:iCs/>
          <w:sz w:val="30"/>
          <w:szCs w:val="30"/>
        </w:rPr>
        <w:t>(</w:t>
      </w:r>
      <w:r w:rsidR="000C6A60" w:rsidRPr="00127D5E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>สามเดือนและ</w:t>
      </w:r>
      <w:r w:rsidR="00FC7BEC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BA163F" w:rsidRPr="00127D5E">
        <w:rPr>
          <w:rFonts w:ascii="Angsana New" w:hAnsi="Angsana New"/>
          <w:i/>
          <w:iCs/>
          <w:sz w:val="30"/>
          <w:szCs w:val="30"/>
          <w:cs/>
        </w:rPr>
        <w:t xml:space="preserve"> 30 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A163F" w:rsidRPr="00127D5E">
        <w:rPr>
          <w:rFonts w:ascii="Angsana New" w:hAnsi="Angsana New"/>
          <w:i/>
          <w:iCs/>
          <w:sz w:val="30"/>
          <w:szCs w:val="30"/>
          <w:cs/>
        </w:rPr>
        <w:t xml:space="preserve"> 2559: 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BA163F"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163F" w:rsidRPr="00127D5E">
        <w:rPr>
          <w:rFonts w:ascii="Angsana New" w:hAnsi="Angsana New"/>
          <w:i/>
          <w:iCs/>
          <w:sz w:val="30"/>
          <w:szCs w:val="30"/>
        </w:rPr>
        <w:t>0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BA163F" w:rsidRPr="00127D5E">
        <w:rPr>
          <w:rFonts w:ascii="Angsana New" w:hAnsi="Angsana New"/>
          <w:i/>
          <w:iCs/>
          <w:sz w:val="30"/>
          <w:szCs w:val="30"/>
        </w:rPr>
        <w:t xml:space="preserve"> 18</w:t>
      </w:r>
      <w:r w:rsidR="00BA163F" w:rsidRPr="00127D5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="00BA163F" w:rsidRPr="00127D5E">
        <w:rPr>
          <w:rFonts w:ascii="Angsana New" w:hAnsi="Angsana New"/>
          <w:i/>
          <w:iCs/>
          <w:sz w:val="30"/>
          <w:szCs w:val="30"/>
        </w:rPr>
        <w:t>)</w:t>
      </w:r>
      <w:r w:rsidR="00BA163F" w:rsidRPr="00127D5E">
        <w:rPr>
          <w:rFonts w:ascii="Angsana New" w:hAnsi="Angsana New"/>
          <w:sz w:val="30"/>
          <w:szCs w:val="30"/>
          <w:cs/>
        </w:rPr>
        <w:br/>
      </w:r>
      <w:r w:rsidRPr="00127D5E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DE5178" w:rsidRPr="00DE5178">
        <w:rPr>
          <w:rFonts w:ascii="Angsana New" w:hAnsi="Angsana New" w:hint="cs"/>
          <w:sz w:val="30"/>
          <w:szCs w:val="30"/>
          <w:cs/>
        </w:rPr>
        <w:t>เนื่องจากความแตกต่างระหว่างการรับรู้</w:t>
      </w:r>
      <w:r w:rsidR="00DE5178">
        <w:rPr>
          <w:rFonts w:ascii="Angsana New" w:hAnsi="Angsana New" w:hint="cs"/>
          <w:sz w:val="30"/>
          <w:szCs w:val="30"/>
          <w:cs/>
        </w:rPr>
        <w:t>รายได้และ</w:t>
      </w:r>
      <w:r w:rsidR="00DE5178" w:rsidRPr="00DE5178">
        <w:rPr>
          <w:rFonts w:ascii="Angsana New" w:hAnsi="Angsana New" w:hint="cs"/>
          <w:sz w:val="30"/>
          <w:szCs w:val="30"/>
          <w:cs/>
        </w:rPr>
        <w:t>ค่าใช้จ่ายทางบัญชีและทางภาษีบางรายการ</w:t>
      </w:r>
      <w:r w:rsidR="00DE5178" w:rsidRPr="00DE5178">
        <w:rPr>
          <w:rFonts w:ascii="Angsana New" w:hAnsi="Angsana New"/>
          <w:sz w:val="30"/>
          <w:szCs w:val="30"/>
          <w:cs/>
        </w:rPr>
        <w:t xml:space="preserve"> </w:t>
      </w:r>
      <w:r w:rsidR="00DE5178" w:rsidRPr="00DE5178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="00DE5178" w:rsidRPr="00DE5178">
        <w:rPr>
          <w:rFonts w:ascii="Angsana New" w:hAnsi="Angsana New"/>
          <w:sz w:val="30"/>
          <w:szCs w:val="30"/>
          <w:cs/>
        </w:rPr>
        <w:t xml:space="preserve"> </w:t>
      </w:r>
      <w:r w:rsidR="00DE5178" w:rsidRPr="00AC1955">
        <w:rPr>
          <w:rFonts w:ascii="Angsana New" w:hAnsi="Angsana New"/>
          <w:color w:val="000000"/>
          <w:sz w:val="30"/>
          <w:szCs w:val="30"/>
          <w:cs/>
        </w:rPr>
        <w:t>รายได้รับล่วงหน้า</w:t>
      </w:r>
      <w:r w:rsidR="00DE5178">
        <w:rPr>
          <w:rFonts w:ascii="Angsana New" w:hAnsi="Angsana New" w:hint="cs"/>
          <w:color w:val="000000"/>
          <w:sz w:val="30"/>
          <w:szCs w:val="30"/>
          <w:cs/>
        </w:rPr>
        <w:t xml:space="preserve"> และประมาณการหนี้สิน</w:t>
      </w:r>
    </w:p>
    <w:p w:rsidR="003407EA" w:rsidRPr="00AC1955" w:rsidRDefault="008B3281" w:rsidP="006A772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C1955">
        <w:rPr>
          <w:rFonts w:ascii="Angsana New" w:eastAsia="MS Mincho" w:hAnsi="Angsana New"/>
          <w:sz w:val="30"/>
          <w:szCs w:val="30"/>
          <w:lang w:val="en-US"/>
        </w:rPr>
        <w:lastRenderedPageBreak/>
        <w:t>1</w:t>
      </w:r>
      <w:r w:rsidR="00FC7BEC">
        <w:rPr>
          <w:rFonts w:ascii="Angsana New" w:eastAsia="MS Mincho" w:hAnsi="Angsana New"/>
          <w:sz w:val="30"/>
          <w:szCs w:val="30"/>
          <w:lang w:val="en-US"/>
        </w:rPr>
        <w:t>4</w:t>
      </w:r>
      <w:r w:rsidR="00D631D2" w:rsidRPr="00AC1955">
        <w:rPr>
          <w:rFonts w:ascii="Angsana New" w:eastAsia="MS Mincho" w:hAnsi="Angsana New"/>
          <w:sz w:val="30"/>
          <w:szCs w:val="30"/>
          <w:lang w:val="en-US"/>
        </w:rPr>
        <w:tab/>
      </w:r>
      <w:r w:rsidR="007F67C8" w:rsidRPr="00AC1955">
        <w:rPr>
          <w:rFonts w:ascii="Angsana New" w:eastAsia="MS Mincho" w:hAnsi="Angsana New"/>
          <w:sz w:val="30"/>
          <w:szCs w:val="30"/>
          <w:cs/>
          <w:lang w:val="en-US"/>
        </w:rPr>
        <w:t>กำไ</w:t>
      </w:r>
      <w:r w:rsidR="00DE4A29" w:rsidRPr="00AC1955">
        <w:rPr>
          <w:rFonts w:ascii="Angsana New" w:eastAsia="MS Mincho" w:hAnsi="Angsana New" w:hint="cs"/>
          <w:sz w:val="30"/>
          <w:szCs w:val="30"/>
          <w:cs/>
          <w:lang w:val="en-US"/>
        </w:rPr>
        <w:t>ร</w:t>
      </w:r>
      <w:r w:rsidR="007F67C8" w:rsidRPr="00AC1955">
        <w:rPr>
          <w:rFonts w:ascii="Angsana New" w:eastAsia="MS Mincho" w:hAnsi="Angsana New"/>
          <w:sz w:val="30"/>
          <w:szCs w:val="30"/>
          <w:cs/>
          <w:lang w:val="en-US"/>
        </w:rPr>
        <w:t>ต่อ</w:t>
      </w:r>
      <w:r w:rsidR="004119C4" w:rsidRPr="00AC1955">
        <w:rPr>
          <w:rFonts w:ascii="Angsana New" w:eastAsia="MS Mincho" w:hAnsi="Angsana New"/>
          <w:sz w:val="30"/>
          <w:szCs w:val="30"/>
          <w:cs/>
          <w:lang w:val="en-US"/>
        </w:rPr>
        <w:t>หุ้นขั้นพื้นฐาน</w:t>
      </w:r>
    </w:p>
    <w:p w:rsidR="00FB335F" w:rsidRPr="00FE5853" w:rsidRDefault="00FB335F" w:rsidP="006A77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:rsidR="004F39F8" w:rsidRPr="00AC1955" w:rsidRDefault="004F39F8" w:rsidP="006A772E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กำไรต่อหุ้นขั้นพื้น</w:t>
      </w:r>
      <w:r w:rsidR="00F918A4" w:rsidRPr="00AC1955">
        <w:rPr>
          <w:rFonts w:ascii="Angsana New" w:hAnsi="Angsana New"/>
          <w:sz w:val="30"/>
          <w:szCs w:val="30"/>
          <w:cs/>
        </w:rPr>
        <w:t>ฐาน</w:t>
      </w:r>
      <w:r w:rsidR="00207108" w:rsidRPr="00AC1955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C6FB9">
        <w:rPr>
          <w:rFonts w:ascii="Angsana New" w:hAnsi="Angsana New"/>
          <w:sz w:val="30"/>
          <w:szCs w:val="30"/>
          <w:cs/>
        </w:rPr>
        <w:t>เก้าเดือน</w:t>
      </w:r>
      <w:r w:rsidR="00207108" w:rsidRPr="00AC1955">
        <w:rPr>
          <w:rFonts w:ascii="Angsana New" w:hAnsi="Angsana New"/>
          <w:sz w:val="30"/>
          <w:szCs w:val="30"/>
          <w:cs/>
        </w:rPr>
        <w:t>สิ้นสุด</w:t>
      </w:r>
      <w:r w:rsidRPr="00AC1955">
        <w:rPr>
          <w:rFonts w:ascii="Angsana New" w:hAnsi="Angsana New"/>
          <w:sz w:val="30"/>
          <w:szCs w:val="30"/>
          <w:cs/>
        </w:rPr>
        <w:t xml:space="preserve">วันที่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="00207108" w:rsidRPr="00AC1955">
        <w:rPr>
          <w:rFonts w:ascii="Angsana New" w:hAnsi="Angsana New"/>
          <w:sz w:val="30"/>
          <w:szCs w:val="30"/>
          <w:cs/>
        </w:rPr>
        <w:t xml:space="preserve"> </w:t>
      </w:r>
      <w:r w:rsidR="00207108" w:rsidRPr="00AC1955">
        <w:rPr>
          <w:rFonts w:ascii="Angsana New" w:hAnsi="Angsana New"/>
          <w:sz w:val="30"/>
          <w:szCs w:val="30"/>
        </w:rPr>
        <w:t>2560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และ</w:t>
      </w:r>
      <w:r w:rsidR="00F918A4" w:rsidRPr="00AC1955">
        <w:rPr>
          <w:rFonts w:ascii="Angsana New" w:hAnsi="Angsana New"/>
          <w:sz w:val="30"/>
          <w:szCs w:val="30"/>
        </w:rPr>
        <w:t xml:space="preserve"> 255</w:t>
      </w:r>
      <w:r w:rsidR="00F918A4" w:rsidRPr="00AC1955">
        <w:rPr>
          <w:rFonts w:ascii="Angsana New" w:hAnsi="Angsana New" w:hint="cs"/>
          <w:sz w:val="30"/>
          <w:szCs w:val="30"/>
          <w:cs/>
        </w:rPr>
        <w:t xml:space="preserve">9 </w:t>
      </w:r>
      <w:r w:rsidRPr="00AC1955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</w:p>
    <w:p w:rsidR="007F67C8" w:rsidRPr="00AC1955" w:rsidRDefault="007F67C8" w:rsidP="006A772E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350"/>
        <w:gridCol w:w="990"/>
        <w:gridCol w:w="270"/>
        <w:gridCol w:w="990"/>
        <w:gridCol w:w="270"/>
        <w:gridCol w:w="999"/>
        <w:gridCol w:w="270"/>
        <w:gridCol w:w="1260"/>
      </w:tblGrid>
      <w:tr w:rsidR="004F39F8" w:rsidRPr="00AC1955" w:rsidTr="001034BB">
        <w:tc>
          <w:tcPr>
            <w:tcW w:w="2610" w:type="dxa"/>
            <w:shd w:val="clear" w:color="auto" w:fill="auto"/>
          </w:tcPr>
          <w:p w:rsidR="004F39F8" w:rsidRPr="00AC1955" w:rsidRDefault="004F39F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:rsidR="004F39F8" w:rsidRPr="00AC1955" w:rsidRDefault="004F39F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4F39F8" w:rsidRPr="00AC1955" w:rsidRDefault="004F39F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F39F8" w:rsidRPr="00AC1955" w:rsidRDefault="004F39F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:rsidR="004F39F8" w:rsidRPr="00AC1955" w:rsidRDefault="004F39F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034BB" w:rsidRPr="00AC1955" w:rsidTr="001034BB">
        <w:tc>
          <w:tcPr>
            <w:tcW w:w="3960" w:type="dxa"/>
            <w:gridSpan w:val="2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7767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767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3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Pr="00AC1955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3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1034BB" w:rsidRPr="00AC1955" w:rsidTr="001034BB">
        <w:tc>
          <w:tcPr>
            <w:tcW w:w="3960" w:type="dxa"/>
            <w:gridSpan w:val="2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</w:tcPr>
          <w:p w:rsidR="001034BB" w:rsidRPr="00AC1955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034BB" w:rsidRPr="00AC1955" w:rsidTr="001034BB">
        <w:tc>
          <w:tcPr>
            <w:tcW w:w="3960" w:type="dxa"/>
            <w:gridSpan w:val="2"/>
          </w:tcPr>
          <w:p w:rsidR="001034BB" w:rsidRPr="00AC1955" w:rsidRDefault="001034BB" w:rsidP="006A772E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1034BB" w:rsidRPr="00AC1955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10,573</w:t>
            </w:r>
          </w:p>
        </w:tc>
        <w:tc>
          <w:tcPr>
            <w:tcW w:w="270" w:type="dxa"/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10,575</w:t>
            </w:r>
          </w:p>
        </w:tc>
        <w:tc>
          <w:tcPr>
            <w:tcW w:w="270" w:type="dxa"/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034BB" w:rsidRPr="001034BB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1,028</w:t>
            </w:r>
          </w:p>
        </w:tc>
      </w:tr>
      <w:tr w:rsidR="001034BB" w:rsidRPr="00AC1955" w:rsidTr="001034BB">
        <w:trPr>
          <w:trHeight w:val="260"/>
        </w:trPr>
        <w:tc>
          <w:tcPr>
            <w:tcW w:w="3960" w:type="dxa"/>
            <w:gridSpan w:val="2"/>
          </w:tcPr>
          <w:p w:rsidR="001034BB" w:rsidRPr="00AC1955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034BB" w:rsidRPr="0028221C" w:rsidRDefault="001034BB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BB" w:rsidRPr="0028221C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034BB" w:rsidRPr="0028221C" w:rsidRDefault="001034BB" w:rsidP="006A77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034BB" w:rsidRPr="0028221C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1034BB" w:rsidRPr="0028221C" w:rsidRDefault="001034BB" w:rsidP="006A77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034BB" w:rsidRPr="0028221C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034BB" w:rsidRPr="00AC1955" w:rsidRDefault="001034BB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34BB" w:rsidRPr="00AC1955" w:rsidTr="001034BB">
        <w:tc>
          <w:tcPr>
            <w:tcW w:w="3960" w:type="dxa"/>
            <w:gridSpan w:val="2"/>
          </w:tcPr>
          <w:p w:rsidR="001034BB" w:rsidRPr="00AC1955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990" w:type="dxa"/>
          </w:tcPr>
          <w:p w:rsidR="001034BB" w:rsidRPr="0028221C" w:rsidRDefault="001034BB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BB" w:rsidRPr="0028221C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034BB" w:rsidRPr="0028221C" w:rsidRDefault="001034BB" w:rsidP="006A772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034BB" w:rsidRPr="0028221C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1034BB" w:rsidRPr="0028221C" w:rsidRDefault="001034BB" w:rsidP="006A772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034BB" w:rsidRPr="0028221C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034BB" w:rsidRPr="00AC1955" w:rsidRDefault="001034BB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34BB" w:rsidRPr="00AC1955" w:rsidTr="001034BB">
        <w:tc>
          <w:tcPr>
            <w:tcW w:w="3960" w:type="dxa"/>
            <w:gridSpan w:val="2"/>
          </w:tcPr>
          <w:p w:rsidR="001034BB" w:rsidRPr="00AC1955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จากการลดมูลค่าหุ้น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21C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21C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21C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034BB" w:rsidRPr="00AC1955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</w:tr>
      <w:tr w:rsidR="001034BB" w:rsidRPr="00AC1955" w:rsidTr="001034BB">
        <w:tc>
          <w:tcPr>
            <w:tcW w:w="3960" w:type="dxa"/>
            <w:gridSpan w:val="2"/>
          </w:tcPr>
          <w:p w:rsidR="001034BB" w:rsidRPr="00AC1955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034BB" w:rsidRPr="0028221C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1034BB" w:rsidRPr="00AC1955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34BB" w:rsidRPr="00D42010" w:rsidTr="001034BB">
        <w:tc>
          <w:tcPr>
            <w:tcW w:w="3960" w:type="dxa"/>
            <w:gridSpan w:val="2"/>
            <w:vAlign w:val="bottom"/>
          </w:tcPr>
          <w:p w:rsidR="001034BB" w:rsidRPr="00D42010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0.05 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0.00 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0.05 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0.00 </w:t>
            </w:r>
          </w:p>
        </w:tc>
      </w:tr>
      <w:tr w:rsidR="00C600AB" w:rsidRPr="00D42010" w:rsidTr="001034BB">
        <w:tc>
          <w:tcPr>
            <w:tcW w:w="2610" w:type="dxa"/>
            <w:shd w:val="clear" w:color="auto" w:fill="auto"/>
          </w:tcPr>
          <w:p w:rsidR="00C600AB" w:rsidRPr="00D42010" w:rsidRDefault="00C600A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:rsidR="00C600AB" w:rsidRPr="00D42010" w:rsidRDefault="00C600A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C600AB" w:rsidRPr="00D42010" w:rsidRDefault="00C600A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00AB" w:rsidRPr="00D42010" w:rsidRDefault="00C600A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:rsidR="00C600AB" w:rsidRPr="00D42010" w:rsidRDefault="00C600A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034BB" w:rsidRPr="00D42010" w:rsidTr="00DE5178">
        <w:tc>
          <w:tcPr>
            <w:tcW w:w="3960" w:type="dxa"/>
            <w:gridSpan w:val="2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420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D4201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4201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D4201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420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3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3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034BB" w:rsidRPr="00D42010" w:rsidTr="00DE5178">
        <w:tc>
          <w:tcPr>
            <w:tcW w:w="3960" w:type="dxa"/>
            <w:gridSpan w:val="2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1034BB" w:rsidRPr="00D42010" w:rsidTr="00DE5178">
        <w:tc>
          <w:tcPr>
            <w:tcW w:w="3960" w:type="dxa"/>
            <w:gridSpan w:val="2"/>
          </w:tcPr>
          <w:p w:rsidR="001034BB" w:rsidRPr="00D42010" w:rsidRDefault="001034BB" w:rsidP="006A772E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1034BB" w:rsidRPr="00D42010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420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44,072 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25,960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43,766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26,271</w:t>
            </w:r>
          </w:p>
        </w:tc>
      </w:tr>
      <w:tr w:rsidR="001034BB" w:rsidRPr="00D42010" w:rsidTr="00DE5178">
        <w:tc>
          <w:tcPr>
            <w:tcW w:w="3960" w:type="dxa"/>
            <w:gridSpan w:val="2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034BB" w:rsidRPr="00D42010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42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D42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990" w:type="dxa"/>
          </w:tcPr>
          <w:p w:rsidR="001034BB" w:rsidRPr="00D42010" w:rsidRDefault="001034BB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034BB" w:rsidRPr="00D42010" w:rsidRDefault="001034BB" w:rsidP="006A772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1034BB" w:rsidRPr="00D42010" w:rsidRDefault="001034BB" w:rsidP="006A772E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034BB" w:rsidRPr="00D42010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034BB" w:rsidRPr="00D42010" w:rsidRDefault="001034BB" w:rsidP="006A77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34BB" w:rsidRPr="00D42010" w:rsidTr="00DE5178">
        <w:tc>
          <w:tcPr>
            <w:tcW w:w="3960" w:type="dxa"/>
            <w:gridSpan w:val="2"/>
          </w:tcPr>
          <w:p w:rsidR="001034BB" w:rsidRPr="00D42010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42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จากการลดมูลค่าหุ้น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</w:tr>
      <w:tr w:rsidR="001034BB" w:rsidRPr="00AC1955" w:rsidTr="00DE5178">
        <w:tc>
          <w:tcPr>
            <w:tcW w:w="3960" w:type="dxa"/>
            <w:gridSpan w:val="2"/>
            <w:vAlign w:val="bottom"/>
          </w:tcPr>
          <w:p w:rsidR="001034BB" w:rsidRPr="00D42010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034BB" w:rsidRPr="00D42010" w:rsidRDefault="001034BB" w:rsidP="006A77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0.20 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0.12 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  <w:vAlign w:val="bottom"/>
          </w:tcPr>
          <w:p w:rsidR="001034BB" w:rsidRPr="00D42010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34BB" w:rsidRPr="00AC1955" w:rsidRDefault="001034BB" w:rsidP="006A77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0.12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0C6A60" w:rsidRPr="00B03052" w:rsidRDefault="000C6A60" w:rsidP="006A772E">
      <w:pPr>
        <w:rPr>
          <w:rFonts w:ascii="Angsana New" w:hAnsi="Angsana New"/>
          <w:sz w:val="30"/>
          <w:szCs w:val="30"/>
          <w:lang w:eastAsia="x-none"/>
        </w:rPr>
      </w:pPr>
    </w:p>
    <w:p w:rsidR="00DE5178" w:rsidRDefault="00DE5178" w:rsidP="006A772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DE5178" w:rsidRDefault="00DE5178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lang w:eastAsia="x-none"/>
        </w:rPr>
      </w:pPr>
      <w:r>
        <w:rPr>
          <w:rFonts w:ascii="Angsana New" w:eastAsia="MS Mincho" w:hAnsi="Angsana New"/>
          <w:sz w:val="30"/>
          <w:szCs w:val="30"/>
        </w:rPr>
        <w:br w:type="page"/>
      </w:r>
    </w:p>
    <w:p w:rsidR="00165745" w:rsidRDefault="004E1DFA" w:rsidP="006A772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C1955">
        <w:rPr>
          <w:rFonts w:ascii="Angsana New" w:eastAsia="MS Mincho" w:hAnsi="Angsana New"/>
          <w:sz w:val="30"/>
          <w:szCs w:val="30"/>
          <w:lang w:val="en-US"/>
        </w:rPr>
        <w:lastRenderedPageBreak/>
        <w:t>1</w:t>
      </w:r>
      <w:r w:rsidR="00FC7BEC">
        <w:rPr>
          <w:rFonts w:ascii="Angsana New" w:eastAsia="MS Mincho" w:hAnsi="Angsana New"/>
          <w:sz w:val="30"/>
          <w:szCs w:val="30"/>
          <w:lang w:val="en-US"/>
        </w:rPr>
        <w:t>5</w:t>
      </w:r>
      <w:r w:rsidR="00CB3B4E" w:rsidRPr="00AC1955">
        <w:rPr>
          <w:rFonts w:ascii="Angsana New" w:eastAsia="MS Mincho" w:hAnsi="Angsana New"/>
          <w:sz w:val="30"/>
          <w:szCs w:val="30"/>
          <w:lang w:val="en-US"/>
        </w:rPr>
        <w:tab/>
      </w:r>
      <w:r w:rsidR="006F219D" w:rsidRPr="00AC1955">
        <w:rPr>
          <w:rFonts w:ascii="Angsana New" w:eastAsia="MS Mincho" w:hAnsi="Angsana New"/>
          <w:sz w:val="30"/>
          <w:szCs w:val="30"/>
          <w:cs/>
          <w:lang w:val="en-US"/>
        </w:rPr>
        <w:t>เงินปันผล</w:t>
      </w:r>
    </w:p>
    <w:p w:rsidR="007A4764" w:rsidRPr="00DE5178" w:rsidRDefault="007A4764" w:rsidP="006A772E">
      <w:pPr>
        <w:rPr>
          <w:rFonts w:ascii="Angsana New" w:hAnsi="Angsana New"/>
          <w:sz w:val="24"/>
          <w:szCs w:val="24"/>
        </w:rPr>
      </w:pPr>
    </w:p>
    <w:p w:rsidR="002D3CF6" w:rsidRDefault="002D3CF6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ในการประชุม</w:t>
      </w:r>
      <w:r w:rsidRPr="00AC1955">
        <w:rPr>
          <w:rFonts w:ascii="Angsana New" w:hAnsi="Angsana New" w:hint="cs"/>
          <w:sz w:val="30"/>
          <w:szCs w:val="30"/>
          <w:cs/>
        </w:rPr>
        <w:t>สามัญประจำปีของผู้ถือหุ้น</w:t>
      </w:r>
      <w:r w:rsidRPr="00AC1955">
        <w:rPr>
          <w:rFonts w:ascii="Angsana New" w:hAnsi="Angsana New"/>
          <w:sz w:val="30"/>
          <w:szCs w:val="30"/>
          <w:cs/>
        </w:rPr>
        <w:t xml:space="preserve">ของบริษัทเมื่อวันที่ 28 </w:t>
      </w:r>
      <w:r w:rsidRPr="00AC1955">
        <w:rPr>
          <w:rFonts w:ascii="Angsana New" w:hAnsi="Angsana New" w:hint="cs"/>
          <w:sz w:val="30"/>
          <w:szCs w:val="30"/>
          <w:cs/>
        </w:rPr>
        <w:t>เมษายน</w:t>
      </w:r>
      <w:r w:rsidRPr="00AC1955">
        <w:rPr>
          <w:rFonts w:ascii="Angsana New" w:hAnsi="Angsana New"/>
          <w:sz w:val="30"/>
          <w:szCs w:val="30"/>
          <w:cs/>
        </w:rPr>
        <w:t xml:space="preserve"> 2560</w:t>
      </w:r>
      <w:r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ผู้ถือหุ้น</w:t>
      </w:r>
      <w:r w:rsidRPr="00AC1955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มีมติอนุมัติการจัดสรรกำไรเป็นเงินปันผลในอัตราหุ้นละ</w:t>
      </w:r>
      <w:r w:rsidRPr="00AC1955">
        <w:rPr>
          <w:rFonts w:ascii="Angsana New" w:hAnsi="Angsana New"/>
          <w:sz w:val="30"/>
          <w:szCs w:val="30"/>
        </w:rPr>
        <w:t xml:space="preserve"> 8.25 </w:t>
      </w:r>
      <w:r w:rsidRPr="00AC1955">
        <w:rPr>
          <w:rFonts w:ascii="Angsana New" w:hAnsi="Angsana New" w:hint="cs"/>
          <w:sz w:val="30"/>
          <w:szCs w:val="30"/>
          <w:cs/>
        </w:rPr>
        <w:t>สตางค์</w:t>
      </w:r>
      <w:r w:rsidRPr="00AC1955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AC1955">
        <w:rPr>
          <w:rFonts w:ascii="Angsana New" w:hAnsi="Angsana New"/>
          <w:sz w:val="30"/>
          <w:szCs w:val="30"/>
        </w:rPr>
        <w:t xml:space="preserve">18.15 </w:t>
      </w:r>
      <w:r w:rsidRPr="00AC195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AC1955">
        <w:rPr>
          <w:rFonts w:ascii="Angsana New" w:hAnsi="Angsana New"/>
          <w:sz w:val="30"/>
          <w:szCs w:val="30"/>
        </w:rPr>
        <w:t xml:space="preserve">2560 </w:t>
      </w:r>
    </w:p>
    <w:p w:rsidR="007A4764" w:rsidRPr="00DE5178" w:rsidRDefault="007A4764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7A4764" w:rsidRDefault="007A4764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ในการประชุมคณะกรรมการ</w:t>
      </w:r>
      <w:r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>
        <w:rPr>
          <w:rFonts w:ascii="Angsana New" w:hAnsi="Angsana New"/>
          <w:sz w:val="30"/>
          <w:szCs w:val="30"/>
        </w:rPr>
        <w:t xml:space="preserve"> 12 </w:t>
      </w:r>
      <w:proofErr w:type="spellStart"/>
      <w:r>
        <w:rPr>
          <w:rFonts w:ascii="Angsana New" w:hAnsi="Angsana New" w:hint="cs"/>
          <w:sz w:val="30"/>
          <w:szCs w:val="30"/>
          <w:cs/>
        </w:rPr>
        <w:t>กรกฏาคม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E17649">
        <w:rPr>
          <w:rFonts w:ascii="Angsana New" w:hAnsi="Angsana New"/>
          <w:sz w:val="30"/>
          <w:szCs w:val="30"/>
        </w:rPr>
        <w:t>59</w:t>
      </w:r>
      <w:r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คณะกรรมการมีมติอนุมัติการจัดสรรกำไรเป็นเงินปันผลระหว่างกาลในอัตราหุ้นละ</w:t>
      </w:r>
      <w:r w:rsidR="006350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15</w:t>
      </w:r>
      <w:r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635023">
        <w:rPr>
          <w:rFonts w:ascii="Angsana New" w:hAnsi="Angsana New" w:hint="cs"/>
          <w:sz w:val="30"/>
          <w:szCs w:val="30"/>
          <w:cs/>
        </w:rPr>
        <w:t>สตางค์</w:t>
      </w:r>
      <w:r w:rsidRPr="00AC1955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>
        <w:rPr>
          <w:rFonts w:ascii="Angsana New" w:eastAsia="MS Mincho" w:hAnsi="Angsana New"/>
          <w:sz w:val="30"/>
          <w:szCs w:val="30"/>
          <w:cs/>
          <w:lang w:val="en-GB"/>
        </w:rPr>
        <w:t>3</w:t>
      </w:r>
      <w:r>
        <w:rPr>
          <w:rFonts w:ascii="Angsana New" w:eastAsia="MS Mincho" w:hAnsi="Angsana New"/>
          <w:sz w:val="30"/>
          <w:szCs w:val="30"/>
          <w:lang w:val="en-GB"/>
        </w:rPr>
        <w:t>3</w:t>
      </w:r>
      <w:r w:rsidR="00E17649">
        <w:rPr>
          <w:rFonts w:ascii="Angsana New" w:eastAsia="MS Mincho" w:hAnsi="Angsana New"/>
          <w:sz w:val="30"/>
          <w:szCs w:val="30"/>
          <w:lang w:val="en-GB"/>
        </w:rPr>
        <w:t>.00</w:t>
      </w:r>
      <w:r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>
        <w:rPr>
          <w:rFonts w:ascii="Angsana New" w:hAnsi="Angsana New"/>
          <w:sz w:val="30"/>
          <w:szCs w:val="30"/>
        </w:rPr>
        <w:t>25</w:t>
      </w:r>
      <w:r w:rsidR="00E17649">
        <w:rPr>
          <w:rFonts w:ascii="Angsana New" w:hAnsi="Angsana New"/>
          <w:sz w:val="30"/>
          <w:szCs w:val="30"/>
        </w:rPr>
        <w:t>59</w:t>
      </w:r>
    </w:p>
    <w:p w:rsidR="00E17649" w:rsidRPr="00DE5178" w:rsidRDefault="00E1764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:rsidR="006F219D" w:rsidRDefault="006F21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ในการประชุม</w:t>
      </w:r>
      <w:r w:rsidR="002D552B" w:rsidRPr="00AC1955">
        <w:rPr>
          <w:rFonts w:ascii="Angsana New" w:hAnsi="Angsana New"/>
          <w:sz w:val="30"/>
          <w:szCs w:val="30"/>
          <w:cs/>
        </w:rPr>
        <w:t>คณะกรรมการ</w:t>
      </w:r>
      <w:r w:rsidRPr="00AC1955">
        <w:rPr>
          <w:rFonts w:ascii="Angsana New" w:hAnsi="Angsana New"/>
          <w:sz w:val="30"/>
          <w:szCs w:val="30"/>
          <w:cs/>
        </w:rPr>
        <w:t xml:space="preserve">ของบริษัทเมื่อวันที่ </w:t>
      </w:r>
      <w:r w:rsidR="002D552B" w:rsidRPr="00AC1955">
        <w:rPr>
          <w:rFonts w:ascii="Angsana New" w:hAnsi="Angsana New"/>
          <w:sz w:val="30"/>
          <w:szCs w:val="30"/>
          <w:cs/>
        </w:rPr>
        <w:t>22</w:t>
      </w:r>
      <w:r w:rsidR="002D552B"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2D552B" w:rsidRPr="00AC1955">
        <w:rPr>
          <w:rFonts w:ascii="Angsana New" w:eastAsia="MS Mincho" w:hAnsi="Angsana New"/>
          <w:sz w:val="30"/>
          <w:szCs w:val="30"/>
          <w:cs/>
        </w:rPr>
        <w:t>มีนาคม</w:t>
      </w:r>
      <w:r w:rsidR="00B27B4C"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 2559 </w:t>
      </w:r>
      <w:r w:rsidR="002D552B" w:rsidRPr="00AC1955">
        <w:rPr>
          <w:rFonts w:ascii="Angsana New" w:hAnsi="Angsana New"/>
          <w:sz w:val="30"/>
          <w:szCs w:val="30"/>
          <w:cs/>
        </w:rPr>
        <w:t>คณะกรรมการ</w:t>
      </w:r>
      <w:r w:rsidRPr="00AC1955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</w:t>
      </w:r>
      <w:r w:rsidR="00B27B4C" w:rsidRPr="00AC1955">
        <w:rPr>
          <w:rFonts w:ascii="Angsana New" w:hAnsi="Angsana New"/>
          <w:sz w:val="30"/>
          <w:szCs w:val="30"/>
          <w:cs/>
        </w:rPr>
        <w:t>เงินปันผล</w:t>
      </w:r>
      <w:r w:rsidR="00412B7C" w:rsidRPr="00AC1955">
        <w:rPr>
          <w:rFonts w:ascii="Angsana New" w:hAnsi="Angsana New"/>
          <w:sz w:val="30"/>
          <w:szCs w:val="30"/>
          <w:cs/>
        </w:rPr>
        <w:t>ระหว่างกาล</w:t>
      </w:r>
      <w:r w:rsidR="00B27B4C" w:rsidRPr="00AC1955">
        <w:rPr>
          <w:rFonts w:ascii="Angsana New" w:hAnsi="Angsana New"/>
          <w:sz w:val="30"/>
          <w:szCs w:val="30"/>
          <w:cs/>
        </w:rPr>
        <w:t>ในอัตราหุ้นละ</w:t>
      </w:r>
      <w:r w:rsidR="00B27B4C" w:rsidRPr="00AC1955">
        <w:rPr>
          <w:rFonts w:ascii="Angsana New" w:hAnsi="Angsana New"/>
          <w:sz w:val="30"/>
          <w:szCs w:val="30"/>
        </w:rPr>
        <w:t xml:space="preserve"> </w:t>
      </w:r>
      <w:r w:rsidR="00B27B4C"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3.30 </w:t>
      </w:r>
      <w:r w:rsidRPr="00AC1955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B27B4C" w:rsidRPr="00AC1955">
        <w:rPr>
          <w:rFonts w:ascii="Angsana New" w:eastAsia="MS Mincho" w:hAnsi="Angsana New"/>
          <w:sz w:val="30"/>
          <w:szCs w:val="30"/>
          <w:cs/>
          <w:lang w:val="en-GB"/>
        </w:rPr>
        <w:t xml:space="preserve">36.30 </w:t>
      </w:r>
      <w:r w:rsidRPr="00AC1955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="00B27B4C" w:rsidRPr="00AC1955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="00B27B4C" w:rsidRPr="00AC1955">
        <w:rPr>
          <w:rFonts w:ascii="Angsana New" w:hAnsi="Angsana New"/>
          <w:sz w:val="30"/>
          <w:szCs w:val="30"/>
        </w:rPr>
        <w:t>2559</w:t>
      </w:r>
      <w:r w:rsidR="009C07AE" w:rsidRPr="00AC1955">
        <w:rPr>
          <w:rFonts w:ascii="Angsana New" w:hAnsi="Angsana New" w:hint="cs"/>
          <w:sz w:val="30"/>
          <w:szCs w:val="30"/>
          <w:cs/>
        </w:rPr>
        <w:t xml:space="preserve"> </w:t>
      </w:r>
    </w:p>
    <w:p w:rsidR="007440A3" w:rsidRPr="00DE5178" w:rsidRDefault="007440A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0A0432" w:rsidRPr="00AC1955" w:rsidRDefault="00CB3B4E" w:rsidP="006A772E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AC1955">
        <w:rPr>
          <w:rFonts w:ascii="Angsana New" w:eastAsia="MS Mincho" w:hAnsi="Angsana New"/>
          <w:sz w:val="30"/>
          <w:szCs w:val="30"/>
          <w:lang w:val="en-GB"/>
        </w:rPr>
        <w:t>1</w:t>
      </w:r>
      <w:r w:rsidR="00FC7BEC">
        <w:rPr>
          <w:rFonts w:ascii="Angsana New" w:eastAsia="MS Mincho" w:hAnsi="Angsana New"/>
          <w:sz w:val="30"/>
          <w:szCs w:val="30"/>
          <w:lang w:val="en-GB"/>
        </w:rPr>
        <w:t>6</w:t>
      </w:r>
      <w:r w:rsidRPr="00AC1955">
        <w:rPr>
          <w:rFonts w:ascii="Angsana New" w:eastAsia="MS Mincho" w:hAnsi="Angsana New"/>
          <w:sz w:val="30"/>
          <w:szCs w:val="30"/>
          <w:lang w:val="en-GB"/>
        </w:rPr>
        <w:tab/>
      </w:r>
      <w:r w:rsidR="006610A4" w:rsidRPr="00AC1955">
        <w:rPr>
          <w:rFonts w:ascii="Angsana New" w:eastAsia="MS Mincho" w:hAnsi="Angsana New"/>
          <w:sz w:val="30"/>
          <w:szCs w:val="30"/>
          <w:cs/>
          <w:lang w:val="en-GB"/>
        </w:rPr>
        <w:t>เครื่องมือทางการเงิน</w:t>
      </w:r>
    </w:p>
    <w:p w:rsidR="006610A4" w:rsidRPr="00DE5178" w:rsidRDefault="006610A4" w:rsidP="006A772E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:rsidR="006610A4" w:rsidRPr="00E96A25" w:rsidRDefault="006610A4" w:rsidP="006A772E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E96A2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6610A4" w:rsidRPr="00DE5178" w:rsidRDefault="006610A4" w:rsidP="006A772E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6610A4" w:rsidRPr="00AC1955" w:rsidRDefault="006610A4" w:rsidP="006A772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C195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416076" w:rsidRPr="00DE5178" w:rsidRDefault="00416076" w:rsidP="006A772E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88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6610A4" w:rsidRPr="00AC1955" w:rsidTr="00DE5178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9F7D60" w:rsidRPr="00AC195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="009F7D60" w:rsidRPr="00AC195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10A4" w:rsidRPr="00AC1955" w:rsidTr="00DE5178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610A4" w:rsidRPr="00AC1955" w:rsidTr="00DE5178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10A4" w:rsidRPr="00AC1955" w:rsidTr="00DE5178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610A4" w:rsidRPr="00AC1955" w:rsidTr="00DE5178">
        <w:trPr>
          <w:cantSplit/>
          <w:tblHeader/>
        </w:trPr>
        <w:tc>
          <w:tcPr>
            <w:tcW w:w="3510" w:type="dxa"/>
            <w:shd w:val="clear" w:color="auto" w:fill="auto"/>
          </w:tcPr>
          <w:p w:rsidR="006610A4" w:rsidRPr="00AC1955" w:rsidRDefault="006610A4" w:rsidP="006A772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10A4" w:rsidRPr="00AC1955" w:rsidTr="00DE5178">
        <w:tc>
          <w:tcPr>
            <w:tcW w:w="3510" w:type="dxa"/>
            <w:shd w:val="clear" w:color="auto" w:fill="auto"/>
          </w:tcPr>
          <w:p w:rsidR="006610A4" w:rsidRPr="00AC1955" w:rsidRDefault="006C6FB9" w:rsidP="006A772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207108"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07108" w:rsidRPr="00AC195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0A4" w:rsidRPr="00AC1955" w:rsidTr="00DE5178">
        <w:tc>
          <w:tcPr>
            <w:tcW w:w="3510" w:type="dxa"/>
            <w:shd w:val="clear" w:color="auto" w:fill="auto"/>
          </w:tcPr>
          <w:p w:rsidR="00253EB9" w:rsidRPr="00AC1955" w:rsidRDefault="006610A4" w:rsidP="006A772E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6610A4" w:rsidRPr="00AC1955" w:rsidRDefault="001E46F4" w:rsidP="006A772E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610A4"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610A4" w:rsidRPr="00AC1955" w:rsidRDefault="006610A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B91" w:rsidRPr="00AC1955" w:rsidTr="00DE5178">
        <w:tc>
          <w:tcPr>
            <w:tcW w:w="3510" w:type="dxa"/>
            <w:shd w:val="clear" w:color="auto" w:fill="auto"/>
          </w:tcPr>
          <w:p w:rsidR="00074B91" w:rsidRPr="00AC1955" w:rsidRDefault="00074B91" w:rsidP="006A772E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 (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074B91" w:rsidRPr="00AC1955" w:rsidRDefault="00074B91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74B91" w:rsidRPr="00AC1955" w:rsidRDefault="00074B91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E5178" w:rsidRPr="00AC1955" w:rsidTr="00DE5178">
        <w:tc>
          <w:tcPr>
            <w:tcW w:w="3510" w:type="dxa"/>
            <w:shd w:val="clear" w:color="auto" w:fill="auto"/>
          </w:tcPr>
          <w:p w:rsidR="00DE5178" w:rsidRPr="00AC1955" w:rsidRDefault="00DE5178" w:rsidP="006A772E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30174" w:rsidRPr="00AC1955" w:rsidTr="00DE5178">
        <w:tc>
          <w:tcPr>
            <w:tcW w:w="3510" w:type="dxa"/>
            <w:shd w:val="clear" w:color="auto" w:fill="auto"/>
          </w:tcPr>
          <w:p w:rsidR="00430174" w:rsidRPr="00AC1955" w:rsidRDefault="00430174" w:rsidP="006A772E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31 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3A30BF" w:rsidRPr="00AC19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174" w:rsidRPr="00AC1955" w:rsidTr="00DE5178">
        <w:tc>
          <w:tcPr>
            <w:tcW w:w="3510" w:type="dxa"/>
            <w:shd w:val="clear" w:color="auto" w:fill="auto"/>
          </w:tcPr>
          <w:p w:rsidR="00430174" w:rsidRPr="00AC1955" w:rsidRDefault="00430174" w:rsidP="006A772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430174" w:rsidRPr="00AC1955" w:rsidRDefault="00430174" w:rsidP="006A772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174" w:rsidRPr="00AC1955" w:rsidTr="00DE5178">
        <w:tc>
          <w:tcPr>
            <w:tcW w:w="3510" w:type="dxa"/>
            <w:shd w:val="clear" w:color="auto" w:fill="auto"/>
          </w:tcPr>
          <w:p w:rsidR="00430174" w:rsidRPr="00AC1955" w:rsidRDefault="00430174" w:rsidP="006A772E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 (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430174" w:rsidRPr="00AC1955" w:rsidRDefault="003A30BF" w:rsidP="006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80" w:type="dxa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174" w:rsidRPr="00AC1955" w:rsidRDefault="00430174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430174" w:rsidRPr="00AC1955" w:rsidRDefault="003A30BF" w:rsidP="006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174" w:rsidRPr="00AC1955" w:rsidRDefault="00430174" w:rsidP="006A772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0174" w:rsidRPr="00AC1955" w:rsidRDefault="00430174" w:rsidP="006A77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430174" w:rsidRPr="00AC1955" w:rsidRDefault="003A30BF" w:rsidP="006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</w:tr>
    </w:tbl>
    <w:p w:rsidR="001034BB" w:rsidRPr="00DE5178" w:rsidRDefault="00DE5178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</w:p>
    <w:p w:rsidR="00EA13C4" w:rsidRPr="00AC1955" w:rsidRDefault="00EA13C4" w:rsidP="006A772E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AC1955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:rsidR="00EA13C4" w:rsidRPr="00DE5178" w:rsidRDefault="00EA13C4" w:rsidP="006A772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F7D60" w:rsidRPr="00AC1955" w:rsidRDefault="009F7D60" w:rsidP="006A772E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AC19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9F7D60" w:rsidRPr="00AC1955" w:rsidRDefault="009F7D60" w:rsidP="006A772E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bidi="th-TH"/>
        </w:rPr>
      </w:pPr>
    </w:p>
    <w:p w:rsidR="009F7D60" w:rsidRPr="00AC1955" w:rsidRDefault="009F7D60" w:rsidP="006A772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C1955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C1955">
        <w:rPr>
          <w:rFonts w:ascii="Angsana New" w:hAnsi="Angsana New"/>
          <w:sz w:val="30"/>
          <w:szCs w:val="30"/>
          <w:lang w:val="en-US" w:bidi="th-TH"/>
        </w:rPr>
        <w:t>2</w:t>
      </w:r>
      <w:r w:rsidRPr="00AC195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:rsidR="009F7D60" w:rsidRPr="00DE5178" w:rsidRDefault="009F7D60" w:rsidP="006A772E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9F7D60" w:rsidRPr="00AC1955" w:rsidTr="00C60A91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D60" w:rsidRPr="00AC1955" w:rsidRDefault="009F7D60" w:rsidP="006A772E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D60" w:rsidRPr="00AC1955" w:rsidRDefault="009F7D60" w:rsidP="006A772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D60" w:rsidRPr="00AC1955" w:rsidRDefault="009F7D60" w:rsidP="006A772E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F7D60" w:rsidRPr="00AC1955" w:rsidTr="00C60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0" w:type="dxa"/>
            <w:shd w:val="clear" w:color="auto" w:fill="auto"/>
          </w:tcPr>
          <w:p w:rsidR="009F7D60" w:rsidRPr="00AC1955" w:rsidRDefault="009F7D60" w:rsidP="006A772E">
            <w:pPr>
              <w:pStyle w:val="block"/>
              <w:spacing w:after="0" w:line="240" w:lineRule="atLeast"/>
              <w:ind w:left="144" w:right="-108" w:hanging="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9F7D60" w:rsidRPr="00AC1955" w:rsidRDefault="009F7D60" w:rsidP="006A772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shd w:val="clear" w:color="auto" w:fill="auto"/>
          </w:tcPr>
          <w:p w:rsidR="009F7D60" w:rsidRPr="00AC1955" w:rsidRDefault="009F7D60" w:rsidP="006A772E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AC19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ราคาเสนอซื้อขาย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นายหน้า สัญญาแบบเดียวกันที่มีการซื้อขายใน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AC19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</w:t>
            </w:r>
          </w:p>
        </w:tc>
      </w:tr>
    </w:tbl>
    <w:p w:rsidR="00E17649" w:rsidRPr="001034BB" w:rsidRDefault="00E17649" w:rsidP="006A772E">
      <w:pPr>
        <w:pStyle w:val="block"/>
        <w:spacing w:after="0" w:line="240" w:lineRule="auto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DE5178" w:rsidRDefault="00DE5178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00686" w:rsidRPr="00AC1955" w:rsidRDefault="00A00686" w:rsidP="006A772E">
      <w:pPr>
        <w:pStyle w:val="block"/>
        <w:spacing w:after="0" w:line="240" w:lineRule="auto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AC1955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</w:t>
      </w:r>
      <w:r w:rsidR="00430174" w:rsidRPr="00AC1955">
        <w:rPr>
          <w:rFonts w:ascii="Angsana New" w:hAnsi="Angsana New" w:hint="cs"/>
          <w:b/>
          <w:bCs/>
          <w:sz w:val="30"/>
          <w:szCs w:val="30"/>
          <w:cs/>
          <w:lang w:bidi="th-TH"/>
        </w:rPr>
        <w:t>ไม่ได้</w:t>
      </w:r>
      <w:r w:rsidRPr="00AC1955">
        <w:rPr>
          <w:rFonts w:ascii="Angsana New" w:hAnsi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A00686" w:rsidRPr="00DE5178" w:rsidRDefault="00A00686" w:rsidP="006A772E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610A4" w:rsidRPr="00DE5178" w:rsidRDefault="006610A4" w:rsidP="006A772E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5178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ที่ไม่ได้วัดมูลค่ายุติธรรม</w:t>
      </w:r>
    </w:p>
    <w:p w:rsidR="006610A4" w:rsidRPr="00DE5178" w:rsidRDefault="006610A4" w:rsidP="006A77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8" w:type="dxa"/>
        <w:tblInd w:w="450" w:type="dxa"/>
        <w:tblLook w:val="04A0" w:firstRow="1" w:lastRow="0" w:firstColumn="1" w:lastColumn="0" w:noHBand="0" w:noVBand="1"/>
      </w:tblPr>
      <w:tblGrid>
        <w:gridCol w:w="3239"/>
        <w:gridCol w:w="1091"/>
        <w:gridCol w:w="255"/>
        <w:gridCol w:w="893"/>
        <w:gridCol w:w="244"/>
        <w:gridCol w:w="939"/>
        <w:gridCol w:w="236"/>
        <w:gridCol w:w="1013"/>
        <w:gridCol w:w="235"/>
        <w:gridCol w:w="1013"/>
      </w:tblGrid>
      <w:tr w:rsidR="004A2C21" w:rsidRPr="00DE5178" w:rsidTr="001034BB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2C21" w:rsidRPr="00DE5178" w:rsidTr="001034BB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2C21" w:rsidRPr="00DE5178" w:rsidTr="001034BB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E51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E51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E51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2C21" w:rsidRPr="00DE5178" w:rsidTr="001034BB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E51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DE51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A2C21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4A2C21" w:rsidRPr="00DE5178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1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4A2C21"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A2C21" w:rsidRPr="00DE517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91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77,171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E517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E96A25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270,582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21,850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107" w:right="5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(6,500)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E517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F306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96A25"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246,927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(2,081)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178">
              <w:rPr>
                <w:rFonts w:asciiTheme="majorBidi" w:hAnsiTheme="majorBidi" w:cstheme="majorBidi"/>
                <w:sz w:val="30"/>
                <w:szCs w:val="30"/>
              </w:rPr>
              <w:t>(2,081)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178">
              <w:rPr>
                <w:rFonts w:asciiTheme="majorBidi" w:hAnsiTheme="majorBidi" w:cstheme="majorBidi"/>
                <w:sz w:val="30"/>
                <w:szCs w:val="30"/>
              </w:rPr>
              <w:t>(2,081)</w:t>
            </w:r>
          </w:p>
        </w:tc>
      </w:tr>
      <w:tr w:rsidR="006277D6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เจ้าหนี้ค่าซื้อธุรกิจ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(13,640)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178">
              <w:rPr>
                <w:rFonts w:asciiTheme="majorBidi" w:hAnsiTheme="majorBidi" w:cstheme="majorBidi"/>
                <w:sz w:val="30"/>
                <w:szCs w:val="30"/>
              </w:rPr>
              <w:t>(13,640)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178">
              <w:rPr>
                <w:rFonts w:asciiTheme="majorBidi" w:hAnsiTheme="majorBidi" w:cstheme="majorBidi"/>
                <w:sz w:val="30"/>
                <w:szCs w:val="30"/>
              </w:rPr>
              <w:t>(13,640)</w:t>
            </w:r>
          </w:p>
        </w:tc>
      </w:tr>
      <w:tr w:rsidR="001034BB" w:rsidRPr="00DE5178" w:rsidTr="001034BB">
        <w:trPr>
          <w:cantSplit/>
        </w:trPr>
        <w:tc>
          <w:tcPr>
            <w:tcW w:w="3239" w:type="dxa"/>
            <w:shd w:val="clear" w:color="auto" w:fill="auto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1034BB" w:rsidRPr="00DE5178" w:rsidRDefault="001034BB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1034BB" w:rsidRPr="00DE5178" w:rsidRDefault="001034BB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034BB" w:rsidRPr="00DE5178" w:rsidRDefault="001034BB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1034BB" w:rsidRPr="00DE5178" w:rsidRDefault="001034BB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C21" w:rsidRPr="00DE5178" w:rsidTr="001034BB">
        <w:trPr>
          <w:cantSplit/>
        </w:trPr>
        <w:tc>
          <w:tcPr>
            <w:tcW w:w="3240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17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E5178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4A2C21" w:rsidRPr="00DE5178" w:rsidRDefault="004A2C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C21" w:rsidRPr="00DE5178" w:rsidTr="001034BB">
        <w:trPr>
          <w:cantSplit/>
        </w:trPr>
        <w:tc>
          <w:tcPr>
            <w:tcW w:w="3240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4A2C21" w:rsidRPr="00DE5178" w:rsidRDefault="004A2C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90,276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C21" w:rsidRPr="00DE5178" w:rsidTr="001034BB">
        <w:trPr>
          <w:cantSplit/>
        </w:trPr>
        <w:tc>
          <w:tcPr>
            <w:tcW w:w="3240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E517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4A2C21" w:rsidRPr="00DE5178" w:rsidRDefault="004A2C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326,921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C21" w:rsidRPr="00DE5178" w:rsidTr="001034BB">
        <w:trPr>
          <w:cantSplit/>
        </w:trPr>
        <w:tc>
          <w:tcPr>
            <w:tcW w:w="3240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4A2C21" w:rsidRPr="00DE5178" w:rsidRDefault="004A2C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4,857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C21" w:rsidRPr="00DE5178" w:rsidTr="001034BB">
        <w:trPr>
          <w:cantSplit/>
        </w:trPr>
        <w:tc>
          <w:tcPr>
            <w:tcW w:w="3240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E517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4A2C21" w:rsidRPr="00DE5178" w:rsidRDefault="004A2C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(322,958)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EE6" w:rsidRPr="00DE5178" w:rsidTr="001034BB">
        <w:tc>
          <w:tcPr>
            <w:tcW w:w="3240" w:type="dxa"/>
            <w:shd w:val="clear" w:color="auto" w:fill="auto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F04EE6" w:rsidRPr="00DE5178" w:rsidRDefault="00F04EE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</w:rPr>
              <w:t>(2,446)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04EE6" w:rsidRPr="00DE5178" w:rsidRDefault="00F04EE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</w:rPr>
              <w:t>(2,446)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F04EE6" w:rsidRPr="00DE5178" w:rsidRDefault="00F04EE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04EE6" w:rsidRPr="00DE5178" w:rsidRDefault="00F04EE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</w:rPr>
              <w:t>(2,446)</w:t>
            </w:r>
          </w:p>
        </w:tc>
      </w:tr>
      <w:tr w:rsidR="00D7797C" w:rsidRPr="00DE5178" w:rsidTr="001034BB">
        <w:tc>
          <w:tcPr>
            <w:tcW w:w="3240" w:type="dxa"/>
            <w:shd w:val="clear" w:color="auto" w:fill="auto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เจ้าหนี้ค่าซื้อธุรกิจ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7797C" w:rsidRPr="00DE5178" w:rsidRDefault="00D7797C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</w:rPr>
              <w:t>(13,175)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7797C" w:rsidRPr="00DE5178" w:rsidRDefault="00D7797C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</w:rPr>
              <w:t>(13,175)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7797C" w:rsidRPr="00DE5178" w:rsidRDefault="00D7797C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7797C" w:rsidRPr="00DE5178" w:rsidRDefault="00D7797C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</w:rPr>
              <w:t>(13,175)</w:t>
            </w:r>
          </w:p>
        </w:tc>
      </w:tr>
    </w:tbl>
    <w:p w:rsidR="004A2C21" w:rsidRPr="00DE5178" w:rsidRDefault="004A2C21" w:rsidP="006A77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8" w:type="dxa"/>
        <w:tblInd w:w="450" w:type="dxa"/>
        <w:tblLook w:val="04A0" w:firstRow="1" w:lastRow="0" w:firstColumn="1" w:lastColumn="0" w:noHBand="0" w:noVBand="1"/>
      </w:tblPr>
      <w:tblGrid>
        <w:gridCol w:w="3239"/>
        <w:gridCol w:w="1091"/>
        <w:gridCol w:w="255"/>
        <w:gridCol w:w="893"/>
        <w:gridCol w:w="244"/>
        <w:gridCol w:w="939"/>
        <w:gridCol w:w="236"/>
        <w:gridCol w:w="1013"/>
        <w:gridCol w:w="235"/>
        <w:gridCol w:w="1013"/>
      </w:tblGrid>
      <w:tr w:rsidR="004A2C21" w:rsidRPr="00DE5178" w:rsidTr="008A4CD3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E51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2C21" w:rsidRPr="00DE5178" w:rsidTr="008A4CD3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2C21" w:rsidRPr="00DE5178" w:rsidTr="008A4CD3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E51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E51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E51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2C21" w:rsidRPr="00DE5178" w:rsidTr="008A4CD3">
        <w:trPr>
          <w:cantSplit/>
          <w:tblHeader/>
        </w:trPr>
        <w:tc>
          <w:tcPr>
            <w:tcW w:w="32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1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E51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DE51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A2C21" w:rsidRPr="00DE5178" w:rsidTr="008A4CD3">
        <w:trPr>
          <w:cantSplit/>
        </w:trPr>
        <w:tc>
          <w:tcPr>
            <w:tcW w:w="3239" w:type="dxa"/>
            <w:shd w:val="clear" w:color="auto" w:fill="auto"/>
          </w:tcPr>
          <w:p w:rsidR="004A2C21" w:rsidRPr="00DE5178" w:rsidRDefault="006C6FB9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1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4A2C21" w:rsidRPr="00DE51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A2C21" w:rsidRPr="00DE517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91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A2C21" w:rsidRPr="00DE5178" w:rsidRDefault="004A2C21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7D6" w:rsidRPr="00DE5178" w:rsidTr="00353A52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67,672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7D6" w:rsidRPr="00DE5178" w:rsidTr="00353A52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E517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E96A25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163,655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7D6" w:rsidRPr="00DE5178" w:rsidTr="00353A52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21,850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7D6" w:rsidRPr="00DE5178" w:rsidTr="00353A52">
        <w:trPr>
          <w:cantSplit/>
        </w:trPr>
        <w:tc>
          <w:tcPr>
            <w:tcW w:w="3239" w:type="dxa"/>
            <w:shd w:val="clear" w:color="auto" w:fill="auto"/>
          </w:tcPr>
          <w:p w:rsidR="006277D6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91" w:type="dxa"/>
            <w:shd w:val="clear" w:color="auto" w:fill="auto"/>
          </w:tcPr>
          <w:p w:rsidR="006277D6" w:rsidRPr="00DE5178" w:rsidRDefault="006277D6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277D6" w:rsidRPr="00DE5178" w:rsidRDefault="006277D6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DE5178" w:rsidTr="00353A52">
        <w:trPr>
          <w:cantSplit/>
        </w:trPr>
        <w:tc>
          <w:tcPr>
            <w:tcW w:w="3239" w:type="dxa"/>
            <w:shd w:val="clear" w:color="auto" w:fill="auto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E517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1" w:type="dxa"/>
            <w:shd w:val="clear" w:color="auto" w:fill="auto"/>
          </w:tcPr>
          <w:p w:rsidR="00DE5178" w:rsidRPr="00DE5178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178">
              <w:rPr>
                <w:rFonts w:ascii="Angsana New" w:hAnsi="Angsana New"/>
                <w:sz w:val="30"/>
                <w:szCs w:val="30"/>
                <w:lang w:val="en-US" w:bidi="th-TH"/>
              </w:rPr>
              <w:t>(6,500)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DE5178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353A52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:rsidR="00DE5178" w:rsidRPr="001034BB" w:rsidRDefault="00F30621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E5178" w:rsidRPr="001034BB">
              <w:rPr>
                <w:rFonts w:ascii="Angsana New" w:hAnsi="Angsana New"/>
                <w:sz w:val="30"/>
                <w:szCs w:val="30"/>
                <w:lang w:val="en-US" w:bidi="th-TH"/>
              </w:rPr>
              <w:t>187,914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353A52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1" w:type="dxa"/>
            <w:shd w:val="clear" w:color="auto" w:fill="auto"/>
          </w:tcPr>
          <w:p w:rsidR="00DE5178" w:rsidRPr="00E96A2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A25">
              <w:rPr>
                <w:rFonts w:ascii="Angsana New" w:hAnsi="Angsana New"/>
                <w:sz w:val="30"/>
                <w:szCs w:val="30"/>
                <w:lang w:val="en-US" w:bidi="th-TH"/>
              </w:rPr>
              <w:t>(2,081)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  <w:r w:rsidRPr="00AC19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  <w:r w:rsidRPr="00AC19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5178" w:rsidRPr="00AC1955" w:rsidTr="00353A52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DE5178" w:rsidRPr="00E96A2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8A4CD3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8A4CD3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E5178" w:rsidRPr="00E96A2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80,603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8A4CD3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E5178" w:rsidRPr="00E96A2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264,028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8A4CD3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4,857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8A4CD3">
        <w:trPr>
          <w:cantSplit/>
        </w:trPr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(290,326)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178" w:rsidRPr="00AC1955" w:rsidTr="008A4CD3">
        <w:tc>
          <w:tcPr>
            <w:tcW w:w="3239" w:type="dxa"/>
            <w:shd w:val="clear" w:color="auto" w:fill="auto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(2,446)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(2,446)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E5178" w:rsidRPr="00AC1955" w:rsidRDefault="00DE517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E5178" w:rsidRPr="00AC1955" w:rsidRDefault="00DE5178" w:rsidP="006A77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(2,446)</w:t>
            </w:r>
          </w:p>
        </w:tc>
      </w:tr>
    </w:tbl>
    <w:p w:rsidR="004A2C21" w:rsidRDefault="004A2C21" w:rsidP="006A772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17649" w:rsidRPr="008F6D3E" w:rsidRDefault="00E17649" w:rsidP="006A772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6808ED" w:rsidRDefault="006808ED" w:rsidP="006A77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 w:hint="cs"/>
          <w:sz w:val="30"/>
          <w:szCs w:val="30"/>
          <w:cs/>
        </w:rPr>
        <w:t xml:space="preserve">หนี้สินทางการเงินที่ไม่ได้วัดมูลค่าด้วยมูลค่ายุติธรรม </w:t>
      </w:r>
      <w:r w:rsidR="0022656E" w:rsidRPr="00AC1955">
        <w:rPr>
          <w:rFonts w:ascii="Angsana New" w:hAnsi="Angsana New" w:hint="cs"/>
          <w:sz w:val="30"/>
          <w:szCs w:val="30"/>
          <w:cs/>
        </w:rPr>
        <w:t>โดยหนี้สินตามสัญญาเช่าการเงิน</w:t>
      </w:r>
      <w:r w:rsidRPr="00AC1955">
        <w:rPr>
          <w:rFonts w:ascii="Angsana New" w:hAnsi="Angsana New" w:hint="cs"/>
          <w:sz w:val="30"/>
          <w:szCs w:val="30"/>
          <w:cs/>
        </w:rPr>
        <w:t>ใช้เทคนิคการเปรียบเทียบอัตราดอกเบี้ยกับอัตราตลาดในการประเมินมูลค่ายุติธรรม</w:t>
      </w:r>
      <w:r w:rsidR="0022656E" w:rsidRPr="00AC1955">
        <w:rPr>
          <w:rFonts w:ascii="Angsana New" w:hAnsi="Angsana New" w:hint="cs"/>
          <w:sz w:val="30"/>
          <w:szCs w:val="30"/>
          <w:cs/>
        </w:rPr>
        <w:t xml:space="preserve"> และเจ้าหนี้ค่าซื้อธุรกิจ</w:t>
      </w:r>
      <w:r w:rsidR="000A1E55" w:rsidRPr="00AC1955">
        <w:rPr>
          <w:rFonts w:ascii="Angsana New" w:hAnsi="Angsana New" w:hint="cs"/>
          <w:sz w:val="30"/>
          <w:szCs w:val="30"/>
          <w:cs/>
        </w:rPr>
        <w:t>โดย</w:t>
      </w:r>
      <w:r w:rsidR="0022656E" w:rsidRPr="00AC1955">
        <w:rPr>
          <w:rFonts w:ascii="Angsana New" w:hAnsi="Angsana New" w:hint="cs"/>
          <w:sz w:val="30"/>
          <w:szCs w:val="30"/>
          <w:cs/>
        </w:rPr>
        <w:t>ใช้</w:t>
      </w:r>
      <w:r w:rsidR="000A1E55" w:rsidRPr="00AC1955">
        <w:rPr>
          <w:rFonts w:ascii="Angsana New" w:hAnsi="Angsana New" w:hint="cs"/>
          <w:sz w:val="30"/>
          <w:szCs w:val="30"/>
          <w:cs/>
        </w:rPr>
        <w:t>อัตราดอกเบี้ยที่ปรับค่าความเสี่ยงด้านการให้สินเชื่อเป็นอัตรา</w:t>
      </w:r>
      <w:r w:rsidR="0022656E" w:rsidRPr="00AC1955">
        <w:rPr>
          <w:rFonts w:ascii="Angsana New" w:hAnsi="Angsana New" w:hint="cs"/>
          <w:sz w:val="30"/>
          <w:szCs w:val="30"/>
          <w:cs/>
        </w:rPr>
        <w:t>คิดลด</w:t>
      </w:r>
    </w:p>
    <w:p w:rsidR="000C6A60" w:rsidRPr="001034BB" w:rsidRDefault="000C6A60" w:rsidP="006A77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20F68" w:rsidRPr="001034BB" w:rsidRDefault="00CB3B4E" w:rsidP="006A772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1034BB">
        <w:rPr>
          <w:rFonts w:ascii="Angsana New" w:eastAsia="MS Mincho" w:hAnsi="Angsana New"/>
          <w:sz w:val="30"/>
          <w:szCs w:val="30"/>
          <w:lang w:val="en-US"/>
        </w:rPr>
        <w:t>1</w:t>
      </w:r>
      <w:r w:rsidR="00FC7BEC">
        <w:rPr>
          <w:rFonts w:ascii="Angsana New" w:eastAsia="MS Mincho" w:hAnsi="Angsana New"/>
          <w:sz w:val="30"/>
          <w:szCs w:val="30"/>
          <w:lang w:val="en-US"/>
        </w:rPr>
        <w:t>7</w:t>
      </w:r>
      <w:r w:rsidRPr="001034BB">
        <w:rPr>
          <w:rFonts w:ascii="Angsana New" w:eastAsia="MS Mincho" w:hAnsi="Angsana New"/>
          <w:sz w:val="30"/>
          <w:szCs w:val="30"/>
          <w:lang w:val="en-US"/>
        </w:rPr>
        <w:tab/>
      </w:r>
      <w:r w:rsidR="00820F68" w:rsidRPr="001034BB">
        <w:rPr>
          <w:rFonts w:ascii="Angsana New" w:eastAsia="MS Mincho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820F68" w:rsidRPr="001034BB" w:rsidRDefault="00820F68" w:rsidP="006A772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89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2"/>
        <w:gridCol w:w="826"/>
        <w:gridCol w:w="976"/>
        <w:gridCol w:w="11"/>
        <w:gridCol w:w="266"/>
        <w:gridCol w:w="11"/>
        <w:gridCol w:w="998"/>
        <w:gridCol w:w="277"/>
        <w:gridCol w:w="1087"/>
        <w:gridCol w:w="7"/>
        <w:gridCol w:w="281"/>
        <w:gridCol w:w="1050"/>
      </w:tblGrid>
      <w:tr w:rsidR="00820F68" w:rsidRPr="001034BB" w:rsidTr="00713E28">
        <w:trPr>
          <w:tblHeader/>
        </w:trPr>
        <w:tc>
          <w:tcPr>
            <w:tcW w:w="2224" w:type="pct"/>
            <w:gridSpan w:val="2"/>
          </w:tcPr>
          <w:p w:rsidR="00820F68" w:rsidRPr="001034BB" w:rsidRDefault="00820F6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5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4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30BF" w:rsidRPr="001034BB" w:rsidTr="00713E28">
        <w:trPr>
          <w:trHeight w:val="344"/>
          <w:tblHeader/>
        </w:trPr>
        <w:tc>
          <w:tcPr>
            <w:tcW w:w="2224" w:type="pct"/>
            <w:gridSpan w:val="2"/>
          </w:tcPr>
          <w:p w:rsidR="003A30BF" w:rsidRPr="001034BB" w:rsidRDefault="003A30BF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3A30BF" w:rsidRPr="001034BB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034B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07108" w:rsidRPr="001034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07108" w:rsidRPr="001034B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  <w:gridSpan w:val="2"/>
          </w:tcPr>
          <w:p w:rsidR="003A30BF" w:rsidRPr="001034BB" w:rsidRDefault="003A30B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A30BF" w:rsidRPr="001034BB" w:rsidRDefault="003A30B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31</w:t>
            </w:r>
            <w:r w:rsidRPr="001034B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034BB">
              <w:rPr>
                <w:rFonts w:ascii="Angsana New" w:hAnsi="Angsana New"/>
                <w:sz w:val="30"/>
                <w:szCs w:val="30"/>
              </w:rPr>
              <w:t>255</w:t>
            </w:r>
            <w:r w:rsidRPr="001034B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55" w:type="pct"/>
          </w:tcPr>
          <w:p w:rsidR="003A30BF" w:rsidRPr="001034BB" w:rsidRDefault="003A30B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3A30BF" w:rsidRPr="001034BB" w:rsidRDefault="006C6FB9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034B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07108" w:rsidRPr="001034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07108" w:rsidRPr="001034B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7" w:type="pct"/>
          </w:tcPr>
          <w:p w:rsidR="003A30BF" w:rsidRPr="001034BB" w:rsidRDefault="003A30B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A30BF" w:rsidRPr="001034BB" w:rsidRDefault="003A30BF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31</w:t>
            </w:r>
            <w:r w:rsidRPr="001034B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034BB">
              <w:rPr>
                <w:rFonts w:ascii="Angsana New" w:hAnsi="Angsana New"/>
                <w:sz w:val="30"/>
                <w:szCs w:val="30"/>
              </w:rPr>
              <w:t>255</w:t>
            </w:r>
            <w:r w:rsidRPr="001034B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20F68" w:rsidRPr="001034BB" w:rsidTr="00713E28">
        <w:trPr>
          <w:tblHeader/>
        </w:trPr>
        <w:tc>
          <w:tcPr>
            <w:tcW w:w="1762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pct"/>
            <w:gridSpan w:val="10"/>
          </w:tcPr>
          <w:p w:rsidR="00820F68" w:rsidRPr="001034BB" w:rsidRDefault="0011071B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820F68" w:rsidRPr="001034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46F4" w:rsidRPr="001034BB" w:rsidTr="00713E28">
        <w:tc>
          <w:tcPr>
            <w:tcW w:w="2224" w:type="pct"/>
            <w:gridSpan w:val="2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34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1E46F4" w:rsidRPr="001034BB" w:rsidRDefault="00B504F2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34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ภายใต้สัญญาเช่</w:t>
            </w:r>
            <w:r w:rsidR="001E46F4" w:rsidRPr="001034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าดำเนินงานที่บอกเลิกไม่ได้</w:t>
            </w:r>
          </w:p>
        </w:tc>
        <w:tc>
          <w:tcPr>
            <w:tcW w:w="552" w:type="pct"/>
            <w:gridSpan w:val="2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E46F4" w:rsidRPr="001034BB" w:rsidRDefault="001E46F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84" w:rsidRPr="001034BB" w:rsidTr="00713E28">
        <w:tc>
          <w:tcPr>
            <w:tcW w:w="1762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90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462" w:type="pct"/>
          </w:tcPr>
          <w:p w:rsidR="00F34B84" w:rsidRPr="001034BB" w:rsidRDefault="00F34B84" w:rsidP="006A772E">
            <w:pPr>
              <w:ind w:left="-36" w:hanging="90"/>
              <w:rPr>
                <w:sz w:val="30"/>
                <w:szCs w:val="30"/>
              </w:rPr>
            </w:pPr>
            <w:r w:rsidRPr="001034BB">
              <w:rPr>
                <w:sz w:val="30"/>
                <w:szCs w:val="30"/>
              </w:rPr>
              <w:t xml:space="preserve">  </w:t>
            </w:r>
          </w:p>
        </w:tc>
        <w:tc>
          <w:tcPr>
            <w:tcW w:w="552" w:type="pct"/>
            <w:gridSpan w:val="2"/>
            <w:shd w:val="clear" w:color="auto" w:fill="auto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>12,251</w:t>
            </w:r>
          </w:p>
        </w:tc>
        <w:tc>
          <w:tcPr>
            <w:tcW w:w="149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12,595</w:t>
            </w:r>
          </w:p>
        </w:tc>
        <w:tc>
          <w:tcPr>
            <w:tcW w:w="155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61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F34B84" w:rsidRPr="001034BB" w:rsidTr="00713E28">
        <w:tc>
          <w:tcPr>
            <w:tcW w:w="2224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52" w:type="pct"/>
            <w:gridSpan w:val="2"/>
            <w:shd w:val="clear" w:color="auto" w:fill="auto"/>
          </w:tcPr>
          <w:p w:rsidR="00F34B84" w:rsidRPr="001034BB" w:rsidRDefault="0028221C" w:rsidP="006A77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13,210</w:t>
            </w:r>
            <w:r w:rsidR="00F34B84" w:rsidRPr="001034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20,084</w:t>
            </w:r>
          </w:p>
        </w:tc>
        <w:tc>
          <w:tcPr>
            <w:tcW w:w="155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F34B84" w:rsidRPr="001034BB" w:rsidRDefault="0028221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61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F34B84" w:rsidRPr="001034BB" w:rsidTr="00713E28">
        <w:tc>
          <w:tcPr>
            <w:tcW w:w="2224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4B84" w:rsidRPr="001034BB" w:rsidRDefault="0028221C" w:rsidP="006A77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25,461</w:t>
            </w:r>
          </w:p>
        </w:tc>
        <w:tc>
          <w:tcPr>
            <w:tcW w:w="149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32,679</w:t>
            </w:r>
          </w:p>
        </w:tc>
        <w:tc>
          <w:tcPr>
            <w:tcW w:w="155" w:type="pct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F34B84" w:rsidRPr="001034BB" w:rsidRDefault="0028221C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2,261</w:t>
            </w:r>
          </w:p>
        </w:tc>
        <w:tc>
          <w:tcPr>
            <w:tcW w:w="161" w:type="pct"/>
            <w:gridSpan w:val="2"/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F34B84" w:rsidRPr="001034BB" w:rsidRDefault="00F34B84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3,826</w:t>
            </w:r>
          </w:p>
        </w:tc>
      </w:tr>
      <w:tr w:rsidR="00820F68" w:rsidRPr="001034BB" w:rsidTr="00713E28">
        <w:trPr>
          <w:trHeight w:val="20"/>
        </w:trPr>
        <w:tc>
          <w:tcPr>
            <w:tcW w:w="1762" w:type="pct"/>
          </w:tcPr>
          <w:p w:rsidR="00287028" w:rsidRPr="001034BB" w:rsidRDefault="0028702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:rsidR="00820F68" w:rsidRPr="001034BB" w:rsidRDefault="00820F68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F68" w:rsidRPr="001034BB" w:rsidTr="00713E28">
        <w:tc>
          <w:tcPr>
            <w:tcW w:w="2224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hanging="108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46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820F68" w:rsidRPr="001034BB" w:rsidRDefault="00820F68" w:rsidP="006A7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D70" w:rsidRPr="001034BB" w:rsidTr="00E21F3D">
        <w:tc>
          <w:tcPr>
            <w:tcW w:w="2224" w:type="pct"/>
            <w:gridSpan w:val="2"/>
          </w:tcPr>
          <w:p w:rsidR="000A6D70" w:rsidRPr="000A6D70" w:rsidRDefault="000A6D70" w:rsidP="00F3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hanging="108"/>
              <w:rPr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</w:t>
            </w:r>
            <w:r w:rsidR="00F3062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46" w:type="pct"/>
            <w:vAlign w:val="bottom"/>
          </w:tcPr>
          <w:p w:rsidR="000A6D70" w:rsidRPr="000A6D70" w:rsidRDefault="00F30621" w:rsidP="00F3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15,243</w:t>
            </w:r>
          </w:p>
        </w:tc>
        <w:tc>
          <w:tcPr>
            <w:tcW w:w="155" w:type="pct"/>
            <w:gridSpan w:val="2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vAlign w:val="bottom"/>
          </w:tcPr>
          <w:p w:rsidR="000A6D70" w:rsidRPr="000A6D70" w:rsidRDefault="00F30621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155" w:type="pct"/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0A6D70" w:rsidRPr="000A6D70" w:rsidRDefault="00F30621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10,526</w:t>
            </w:r>
          </w:p>
        </w:tc>
        <w:tc>
          <w:tcPr>
            <w:tcW w:w="157" w:type="pct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0A6D70" w:rsidRPr="000A6D70" w:rsidRDefault="00F30621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3,913</w:t>
            </w:r>
          </w:p>
        </w:tc>
      </w:tr>
      <w:tr w:rsidR="000A6D70" w:rsidRPr="001034BB" w:rsidTr="00E21F3D">
        <w:tc>
          <w:tcPr>
            <w:tcW w:w="2224" w:type="pct"/>
            <w:gridSpan w:val="2"/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hanging="108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6" w:type="pct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D70">
              <w:rPr>
                <w:rFonts w:ascii="Angsana New" w:hAnsi="Angsana New"/>
                <w:sz w:val="30"/>
                <w:szCs w:val="30"/>
              </w:rPr>
              <w:t xml:space="preserve"> 4,238 </w:t>
            </w:r>
          </w:p>
        </w:tc>
        <w:tc>
          <w:tcPr>
            <w:tcW w:w="155" w:type="pct"/>
            <w:gridSpan w:val="2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D70"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  <w:tc>
          <w:tcPr>
            <w:tcW w:w="155" w:type="pct"/>
          </w:tcPr>
          <w:p w:rsidR="000A6D70" w:rsidRPr="001034BB" w:rsidRDefault="000A6D70" w:rsidP="000A6D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157" w:type="pct"/>
          </w:tcPr>
          <w:p w:rsidR="000A6D70" w:rsidRPr="001034BB" w:rsidRDefault="000A6D70" w:rsidP="000A6D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</w:tr>
      <w:tr w:rsidR="000A6D70" w:rsidRPr="001034BB" w:rsidTr="00E21F3D">
        <w:tc>
          <w:tcPr>
            <w:tcW w:w="2224" w:type="pct"/>
            <w:gridSpan w:val="2"/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D70">
              <w:rPr>
                <w:rFonts w:ascii="Angsana New" w:hAnsi="Angsana New"/>
                <w:sz w:val="30"/>
                <w:szCs w:val="30"/>
              </w:rPr>
              <w:t xml:space="preserve"> 6,324 </w:t>
            </w:r>
          </w:p>
        </w:tc>
        <w:tc>
          <w:tcPr>
            <w:tcW w:w="155" w:type="pct"/>
            <w:gridSpan w:val="2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D70">
              <w:rPr>
                <w:rFonts w:ascii="Angsana New" w:hAnsi="Angsana New"/>
                <w:sz w:val="30"/>
                <w:szCs w:val="30"/>
              </w:rPr>
              <w:t>4,817</w:t>
            </w:r>
          </w:p>
        </w:tc>
        <w:tc>
          <w:tcPr>
            <w:tcW w:w="155" w:type="pct"/>
          </w:tcPr>
          <w:p w:rsidR="000A6D70" w:rsidRPr="001034BB" w:rsidRDefault="000A6D70" w:rsidP="000A6D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157" w:type="pct"/>
          </w:tcPr>
          <w:p w:rsidR="000A6D70" w:rsidRPr="001034BB" w:rsidRDefault="000A6D70" w:rsidP="000A6D7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BB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0A6D70" w:rsidRPr="001034BB" w:rsidTr="00E21F3D">
        <w:tc>
          <w:tcPr>
            <w:tcW w:w="2224" w:type="pct"/>
            <w:gridSpan w:val="2"/>
          </w:tcPr>
          <w:p w:rsidR="000A6D70" w:rsidRPr="001034BB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0A6D70" w:rsidRPr="000A6D70" w:rsidRDefault="00F30621" w:rsidP="00F3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25,805</w:t>
            </w:r>
            <w:r w:rsidR="000A6D70" w:rsidRPr="000A6D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  <w:gridSpan w:val="2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D70" w:rsidRPr="000A6D70" w:rsidRDefault="00F30621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12,363</w:t>
            </w:r>
          </w:p>
        </w:tc>
        <w:tc>
          <w:tcPr>
            <w:tcW w:w="155" w:type="pct"/>
          </w:tcPr>
          <w:p w:rsidR="000A6D70" w:rsidRPr="001034BB" w:rsidRDefault="000A6D70" w:rsidP="000A6D7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6D70" w:rsidRPr="000A6D70" w:rsidRDefault="00F30621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17,464</w:t>
            </w:r>
            <w:r w:rsidR="000A6D70" w:rsidRPr="000A6D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7" w:type="pct"/>
            <w:vAlign w:val="bottom"/>
          </w:tcPr>
          <w:p w:rsidR="000A6D70" w:rsidRPr="000A6D70" w:rsidRDefault="000A6D70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D70" w:rsidRPr="000A6D70" w:rsidRDefault="00F30621" w:rsidP="000A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10,243</w:t>
            </w:r>
          </w:p>
        </w:tc>
      </w:tr>
    </w:tbl>
    <w:p w:rsidR="00F3082C" w:rsidRDefault="00F3082C" w:rsidP="006A772E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</w:rPr>
      </w:pPr>
    </w:p>
    <w:p w:rsidR="00016437" w:rsidRPr="001034BB" w:rsidRDefault="00016437" w:rsidP="006A772E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</w:rPr>
      </w:pPr>
      <w:r w:rsidRPr="001034BB">
        <w:rPr>
          <w:rFonts w:ascii="Angsana New" w:eastAsia="MS Mincho" w:hAnsi="Angsana New"/>
          <w:b/>
          <w:bCs/>
          <w:sz w:val="30"/>
          <w:szCs w:val="30"/>
          <w:cs/>
        </w:rPr>
        <w:t>สัญญาเช่าและสัญญาบริการ</w:t>
      </w:r>
    </w:p>
    <w:p w:rsidR="0036531D" w:rsidRPr="001034BB" w:rsidRDefault="0036531D" w:rsidP="006A772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:rsidR="00016437" w:rsidRPr="001034BB" w:rsidRDefault="00016437" w:rsidP="006A772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034BB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กลุ่มบริษัทได้ทำสัญญาเช่าพื้นที่</w:t>
      </w:r>
      <w:r w:rsidR="004D6528" w:rsidRPr="001034B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83984" w:rsidRPr="001034BB">
        <w:rPr>
          <w:rFonts w:ascii="Angsana New" w:eastAsia="MS Mincho" w:hAnsi="Angsana New"/>
          <w:sz w:val="30"/>
          <w:szCs w:val="30"/>
          <w:cs/>
        </w:rPr>
        <w:t>สัญญาบริการพื้นที่</w:t>
      </w:r>
      <w:r w:rsidRPr="001034BB">
        <w:rPr>
          <w:rFonts w:ascii="Angsana New" w:eastAsia="MS Mincho" w:hAnsi="Angsana New"/>
          <w:sz w:val="30"/>
          <w:szCs w:val="30"/>
          <w:cs/>
        </w:rPr>
        <w:t>อาคารสำนักงาน</w:t>
      </w:r>
      <w:r w:rsidR="004D6528" w:rsidRPr="001034B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1034BB">
        <w:rPr>
          <w:rFonts w:ascii="Angsana New" w:eastAsia="MS Mincho" w:hAnsi="Angsana New"/>
          <w:sz w:val="30"/>
          <w:szCs w:val="30"/>
          <w:cs/>
        </w:rPr>
        <w:t>และโกดังเก็บสินค้า สัญญามีอายุประมาณ</w:t>
      </w:r>
      <w:r w:rsidR="00141CD5" w:rsidRPr="001034B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1034BB">
        <w:rPr>
          <w:rFonts w:ascii="Angsana New" w:eastAsia="MS Mincho" w:hAnsi="Angsana New"/>
          <w:sz w:val="30"/>
          <w:szCs w:val="30"/>
          <w:cs/>
        </w:rPr>
        <w:t xml:space="preserve">  </w:t>
      </w:r>
      <w:r w:rsidR="0028221C" w:rsidRPr="001034BB">
        <w:rPr>
          <w:rFonts w:ascii="Angsana New" w:eastAsia="MS Mincho" w:hAnsi="Angsana New"/>
          <w:sz w:val="30"/>
          <w:szCs w:val="30"/>
        </w:rPr>
        <w:t>3</w:t>
      </w:r>
      <w:r w:rsidR="0060164B" w:rsidRPr="001034BB">
        <w:rPr>
          <w:rFonts w:ascii="Angsana New" w:eastAsia="MS Mincho" w:hAnsi="Angsana New"/>
          <w:sz w:val="30"/>
          <w:szCs w:val="30"/>
        </w:rPr>
        <w:t xml:space="preserve"> </w:t>
      </w:r>
      <w:r w:rsidR="0060164B" w:rsidRPr="001034BB">
        <w:rPr>
          <w:rFonts w:ascii="Angsana New" w:eastAsia="MS Mincho" w:hAnsi="Angsana New" w:hint="cs"/>
          <w:sz w:val="30"/>
          <w:szCs w:val="30"/>
          <w:cs/>
        </w:rPr>
        <w:t xml:space="preserve">เดือน ถึง </w:t>
      </w:r>
      <w:r w:rsidR="00DC6C3D" w:rsidRPr="001034BB">
        <w:rPr>
          <w:rFonts w:ascii="Angsana New" w:eastAsia="MS Mincho" w:hAnsi="Angsana New"/>
          <w:sz w:val="30"/>
          <w:szCs w:val="30"/>
        </w:rPr>
        <w:t>3</w:t>
      </w:r>
      <w:r w:rsidRPr="001034BB">
        <w:rPr>
          <w:rFonts w:ascii="Angsana New" w:eastAsia="MS Mincho" w:hAnsi="Angsana New"/>
          <w:sz w:val="30"/>
          <w:szCs w:val="30"/>
          <w:cs/>
        </w:rPr>
        <w:t xml:space="preserve"> ปี</w:t>
      </w:r>
    </w:p>
    <w:p w:rsidR="001034BB" w:rsidRDefault="001034B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:rsidR="009B1177" w:rsidRPr="001034BB" w:rsidRDefault="004B55D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>
        <w:rPr>
          <w:rFonts w:ascii="Angsana New" w:eastAsia="MS Mincho" w:hAnsi="Angsana New"/>
          <w:b/>
          <w:bCs/>
          <w:sz w:val="30"/>
          <w:szCs w:val="30"/>
        </w:rPr>
        <w:t>18</w:t>
      </w:r>
      <w:r w:rsidR="00CB3B4E" w:rsidRPr="001034BB">
        <w:rPr>
          <w:rFonts w:ascii="Angsana New" w:eastAsia="MS Mincho" w:hAnsi="Angsana New"/>
          <w:b/>
          <w:bCs/>
          <w:sz w:val="30"/>
          <w:szCs w:val="30"/>
        </w:rPr>
        <w:tab/>
      </w:r>
      <w:r w:rsidR="00F3561A" w:rsidRPr="001034BB">
        <w:rPr>
          <w:rFonts w:ascii="Angsana New" w:eastAsia="MS Mincho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F3561A" w:rsidRPr="001034BB" w:rsidRDefault="00F3561A" w:rsidP="006A772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30"/>
          <w:szCs w:val="30"/>
        </w:rPr>
      </w:pPr>
    </w:p>
    <w:p w:rsidR="00C237FC" w:rsidRPr="001034BB" w:rsidRDefault="00DC6C3D" w:rsidP="006A772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ในปี </w:t>
      </w:r>
      <w:r w:rsidRPr="001034BB">
        <w:rPr>
          <w:rFonts w:ascii="Angsana New" w:eastAsia="MS Mincho" w:hAnsi="Angsana New"/>
          <w:sz w:val="30"/>
          <w:szCs w:val="30"/>
        </w:rPr>
        <w:t>2554</w:t>
      </w:r>
      <w:r w:rsidR="00C90333" w:rsidRPr="001034BB">
        <w:rPr>
          <w:rFonts w:ascii="Angsana New" w:eastAsia="MS Mincho" w:hAnsi="Angsana New"/>
          <w:sz w:val="30"/>
          <w:szCs w:val="30"/>
        </w:rPr>
        <w:t xml:space="preserve"> </w:t>
      </w:r>
      <w:r w:rsidR="00C237FC" w:rsidRPr="001034BB">
        <w:rPr>
          <w:rFonts w:ascii="Angsana New" w:eastAsia="MS Mincho" w:hAnsi="Angsana New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ย 120.12 ล้านบาท และในปี  </w:t>
      </w:r>
      <w:r w:rsidRPr="001034BB">
        <w:rPr>
          <w:rFonts w:ascii="Angsana New" w:eastAsia="MS Mincho" w:hAnsi="Angsana New"/>
          <w:sz w:val="30"/>
          <w:szCs w:val="30"/>
        </w:rPr>
        <w:t>2555</w:t>
      </w:r>
      <w:r w:rsidR="00440BBF"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C237FC" w:rsidRPr="001034BB">
        <w:rPr>
          <w:rFonts w:ascii="Angsana New" w:eastAsia="MS Mincho" w:hAnsi="Angsana New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1034BB" w:rsidRDefault="00C237FC" w:rsidP="006A772E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:rsidR="0031469C" w:rsidRPr="001034BB" w:rsidRDefault="00DC6C3D" w:rsidP="006A772E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ในปี </w:t>
      </w:r>
      <w:r w:rsidRPr="001034BB">
        <w:rPr>
          <w:rFonts w:ascii="Angsana New" w:eastAsia="MS Mincho" w:hAnsi="Angsana New"/>
          <w:sz w:val="30"/>
          <w:szCs w:val="30"/>
        </w:rPr>
        <w:t>2556</w:t>
      </w:r>
      <w:r w:rsidR="00C90333"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C237FC" w:rsidRPr="001034BB">
        <w:rPr>
          <w:rFonts w:ascii="Angsana New" w:eastAsia="MS Mincho" w:hAnsi="Angsana New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8F6D3E" w:rsidRPr="001034BB" w:rsidRDefault="008F6D3E" w:rsidP="006A772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  <w:lang w:val="x-none"/>
        </w:rPr>
      </w:pPr>
    </w:p>
    <w:p w:rsidR="00C237FC" w:rsidRPr="001034BB" w:rsidRDefault="00C237FC" w:rsidP="006A772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  <w:r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ในปี</w:t>
      </w:r>
      <w:r w:rsidR="00DC6C3D"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DC6C3D" w:rsidRPr="001034BB">
        <w:rPr>
          <w:rFonts w:ascii="Angsana New" w:eastAsia="MS Mincho" w:hAnsi="Angsana New"/>
          <w:sz w:val="30"/>
          <w:szCs w:val="30"/>
        </w:rPr>
        <w:t>2559</w:t>
      </w: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ศาลอาญาได้มีคำพิพากษายกฟ้องโจทก์</w:t>
      </w:r>
      <w:r w:rsidRPr="001034BB">
        <w:rPr>
          <w:rFonts w:ascii="Angsana New" w:eastAsia="MS Mincho" w:hAnsi="Angsana New"/>
          <w:sz w:val="30"/>
          <w:szCs w:val="30"/>
          <w:cs/>
        </w:rPr>
        <w:t>ในคดีอาญาที่บริษัทถูกฟ้อง</w:t>
      </w:r>
    </w:p>
    <w:p w:rsidR="00027407" w:rsidRPr="001034BB" w:rsidRDefault="00027407" w:rsidP="006A772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</w:p>
    <w:p w:rsidR="004E1DFA" w:rsidRPr="001034BB" w:rsidRDefault="00871D3E" w:rsidP="006A7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ณ วันที่</w:t>
      </w: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27 </w:t>
      </w:r>
      <w:r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มกราคม</w:t>
      </w: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โจทก์ได้ยื่นอุทธรณ์</w:t>
      </w:r>
      <w:r w:rsidRPr="001034BB">
        <w:rPr>
          <w:rFonts w:ascii="Angsana New" w:eastAsia="MS Mincho" w:hAnsi="Angsana New"/>
          <w:sz w:val="30"/>
          <w:szCs w:val="30"/>
        </w:rPr>
        <w:t xml:space="preserve"> </w:t>
      </w:r>
      <w:r w:rsidR="004E1DFA" w:rsidRPr="001034BB">
        <w:rPr>
          <w:rFonts w:ascii="Angsana New" w:eastAsia="MS Mincho" w:hAnsi="Angsana New"/>
          <w:sz w:val="30"/>
          <w:szCs w:val="30"/>
          <w:cs/>
        </w:rPr>
        <w:t>และบริษัท</w:t>
      </w:r>
      <w:r w:rsidR="004E1DFA" w:rsidRPr="001034BB">
        <w:rPr>
          <w:rFonts w:ascii="Angsana New" w:eastAsia="MS Mincho" w:hAnsi="Angsana New"/>
          <w:sz w:val="30"/>
          <w:szCs w:val="30"/>
          <w:cs/>
          <w:lang w:val="x-none"/>
        </w:rPr>
        <w:t>ได้ยื่นคำแก้อุทธรณ์ต่อศาล</w:t>
      </w:r>
      <w:r w:rsidR="004E1DFA"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อาญา</w:t>
      </w:r>
      <w:r w:rsidR="004E1DFA" w:rsidRPr="001034BB">
        <w:rPr>
          <w:rFonts w:ascii="Angsana New" w:eastAsia="MS Mincho" w:hAnsi="Angsana New"/>
          <w:sz w:val="30"/>
          <w:szCs w:val="30"/>
          <w:cs/>
          <w:lang w:val="x-none"/>
        </w:rPr>
        <w:t>แล้วเมื่อวันท</w:t>
      </w:r>
      <w:r w:rsidR="004E1DFA" w:rsidRPr="001034BB">
        <w:rPr>
          <w:rFonts w:ascii="Angsana New" w:eastAsia="MS Mincho" w:hAnsi="Angsana New" w:hint="cs"/>
          <w:sz w:val="30"/>
          <w:szCs w:val="30"/>
          <w:cs/>
        </w:rPr>
        <w:t>ี่</w:t>
      </w:r>
      <w:r w:rsidR="004E1DFA" w:rsidRPr="001034BB">
        <w:rPr>
          <w:rFonts w:ascii="Angsana New" w:eastAsia="MS Mincho" w:hAnsi="Angsana New"/>
          <w:sz w:val="30"/>
          <w:szCs w:val="30"/>
          <w:cs/>
          <w:lang w:val="x-none"/>
        </w:rPr>
        <w:br/>
      </w:r>
      <w:r w:rsidR="004E1DFA" w:rsidRPr="001034BB">
        <w:rPr>
          <w:rFonts w:ascii="Angsana New" w:eastAsia="MS Mincho" w:hAnsi="Angsana New"/>
          <w:sz w:val="30"/>
          <w:szCs w:val="30"/>
        </w:rPr>
        <w:t xml:space="preserve">16 </w:t>
      </w:r>
      <w:r w:rsidR="004E1DFA" w:rsidRPr="001034BB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="004E1DFA"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="004E1DFA" w:rsidRPr="001034BB">
        <w:rPr>
          <w:rFonts w:ascii="Angsana New" w:eastAsia="MS Mincho" w:hAnsi="Angsana New"/>
          <w:sz w:val="30"/>
          <w:szCs w:val="30"/>
          <w:cs/>
        </w:rPr>
        <w:t>ปัจจุบันคดีอยู่ในชั้นอุทธรณ์</w:t>
      </w:r>
    </w:p>
    <w:p w:rsidR="00871D3E" w:rsidRPr="001034BB" w:rsidRDefault="00871D3E" w:rsidP="006A772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</w:rPr>
      </w:pPr>
    </w:p>
    <w:p w:rsidR="00F925E3" w:rsidRPr="001034BB" w:rsidRDefault="00C237FC" w:rsidP="006A772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ณ วันที่ </w:t>
      </w:r>
      <w:r w:rsidR="006C6FB9" w:rsidRPr="001034BB">
        <w:rPr>
          <w:rFonts w:ascii="Angsana New" w:eastAsia="MS Mincho" w:hAnsi="Angsana New"/>
          <w:sz w:val="30"/>
          <w:szCs w:val="30"/>
        </w:rPr>
        <w:t xml:space="preserve">30 </w:t>
      </w:r>
      <w:r w:rsidR="006C6FB9" w:rsidRPr="001034BB">
        <w:rPr>
          <w:rFonts w:ascii="Angsana New" w:eastAsia="MS Mincho" w:hAnsi="Angsana New"/>
          <w:sz w:val="30"/>
          <w:szCs w:val="30"/>
          <w:cs/>
        </w:rPr>
        <w:t>กันยายน</w:t>
      </w:r>
      <w:r w:rsidR="00207108" w:rsidRPr="001034B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07108" w:rsidRPr="001034BB">
        <w:rPr>
          <w:rFonts w:ascii="Angsana New" w:eastAsia="MS Mincho" w:hAnsi="Angsana New"/>
          <w:sz w:val="30"/>
          <w:szCs w:val="30"/>
        </w:rPr>
        <w:t>2560</w:t>
      </w:r>
      <w:r w:rsidR="00871D3E"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และ วันที่ 31 ธันวาคม 255</w:t>
      </w:r>
      <w:r w:rsidR="00871D3E" w:rsidRPr="001034BB">
        <w:rPr>
          <w:rFonts w:ascii="Angsana New" w:eastAsia="MS Mincho" w:hAnsi="Angsana New"/>
          <w:sz w:val="30"/>
          <w:szCs w:val="30"/>
        </w:rPr>
        <w:t>9</w:t>
      </w:r>
      <w:r w:rsidRPr="001034BB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F925E3" w:rsidRPr="001034BB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บริษัทไม่ได้ตั้งประมาณการหนี้สินสำหรับค่าเสียหายดังกล่าวเนื่องจาก</w:t>
      </w:r>
      <w:r w:rsidR="00F925E3"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ผู้บริหารเชื่อว่า</w:t>
      </w:r>
      <w:r w:rsidR="00F925E3" w:rsidRPr="001034BB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บริษัทไม่ได้กระทำละเมิดตามคำฟ้อง</w:t>
      </w:r>
      <w:r w:rsidR="00F925E3" w:rsidRPr="001034BB">
        <w:rPr>
          <w:rFonts w:ascii="Angsana New" w:eastAsia="MS Mincho" w:hAnsi="Angsana New" w:hint="cs"/>
          <w:sz w:val="30"/>
          <w:szCs w:val="30"/>
          <w:cs/>
          <w:lang w:val="x-none"/>
        </w:rPr>
        <w:t>ตามที่ทนายได้ให้ความเห็นไว้</w:t>
      </w:r>
    </w:p>
    <w:p w:rsidR="00E17649" w:rsidRPr="001034BB" w:rsidRDefault="00E17649" w:rsidP="006A772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:rsidR="00DE5178" w:rsidRDefault="00DE5178" w:rsidP="006A772E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720" w:hanging="720"/>
        <w:rPr>
          <w:rFonts w:ascii="Angsana New" w:hAnsi="Angsana New"/>
          <w:b/>
          <w:bCs/>
          <w:sz w:val="30"/>
          <w:szCs w:val="30"/>
        </w:rPr>
      </w:pPr>
    </w:p>
    <w:p w:rsidR="00E96A25" w:rsidRPr="001034BB" w:rsidRDefault="00D07149" w:rsidP="006A772E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720" w:hanging="720"/>
        <w:rPr>
          <w:rFonts w:ascii="Angsana New" w:eastAsia="Times New Roman" w:hAnsi="Angsana New"/>
          <w:b/>
          <w:bCs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E96A25" w:rsidRPr="001034BB">
        <w:rPr>
          <w:rFonts w:ascii="Angsana New" w:hAnsi="Angsana New"/>
          <w:b/>
          <w:bCs/>
          <w:sz w:val="30"/>
          <w:szCs w:val="30"/>
        </w:rPr>
        <w:tab/>
      </w:r>
      <w:r w:rsidR="00E96A25" w:rsidRPr="001034BB">
        <w:rPr>
          <w:rFonts w:ascii="Angsana New" w:eastAsia="Times New Roman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96A25" w:rsidRPr="001034BB" w:rsidRDefault="00E96A25" w:rsidP="006A772E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720" w:hanging="720"/>
        <w:rPr>
          <w:rFonts w:ascii="Angsana New" w:eastAsia="Times New Roman" w:hAnsi="Angsana New"/>
          <w:b/>
          <w:bCs/>
          <w:sz w:val="30"/>
          <w:szCs w:val="30"/>
        </w:rPr>
      </w:pPr>
    </w:p>
    <w:p w:rsidR="00E96A25" w:rsidRPr="001034BB" w:rsidRDefault="001F1EC4" w:rsidP="006A772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34BB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ในการประชุมวิสามัญประจำปีของผู้ถือหุ้นของบริษัทเมื่อวันที่ </w:t>
      </w:r>
      <w:r w:rsidRPr="001034BB">
        <w:rPr>
          <w:rFonts w:asciiTheme="majorBidi" w:hAnsiTheme="majorBidi" w:cstheme="majorBidi"/>
          <w:sz w:val="30"/>
          <w:szCs w:val="30"/>
        </w:rPr>
        <w:t>6</w:t>
      </w:r>
      <w:r w:rsidRPr="001034BB">
        <w:rPr>
          <w:rFonts w:asciiTheme="majorBidi" w:hAnsiTheme="majorBidi" w:cstheme="majorBidi" w:hint="cs"/>
          <w:sz w:val="30"/>
          <w:szCs w:val="30"/>
          <w:cs/>
        </w:rPr>
        <w:t xml:space="preserve"> ตุลาคม</w:t>
      </w:r>
      <w:r w:rsidRPr="001034BB">
        <w:rPr>
          <w:rFonts w:asciiTheme="majorBidi" w:hAnsiTheme="majorBidi" w:cstheme="majorBidi"/>
          <w:sz w:val="30"/>
          <w:szCs w:val="30"/>
        </w:rPr>
        <w:t xml:space="preserve"> 2560 </w:t>
      </w:r>
      <w:r w:rsidRPr="001034BB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ผู้ถือหุ้นมีมติอนุมัติการจัดสรรกำไรเป็นเงินปันผล</w:t>
      </w:r>
      <w:r w:rsidR="000C6A60" w:rsidRPr="001034BB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034BB"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Pr="001034BB">
        <w:rPr>
          <w:rFonts w:asciiTheme="majorBidi" w:hAnsiTheme="majorBidi" w:cstheme="majorBidi"/>
          <w:sz w:val="30"/>
          <w:szCs w:val="30"/>
        </w:rPr>
        <w:t>16</w:t>
      </w:r>
      <w:r w:rsidR="004032A3">
        <w:rPr>
          <w:rFonts w:asciiTheme="majorBidi" w:hAnsiTheme="majorBidi" w:cstheme="majorBidi"/>
          <w:sz w:val="30"/>
          <w:szCs w:val="30"/>
        </w:rPr>
        <w:t>.00</w:t>
      </w:r>
      <w:r w:rsidRPr="001034BB">
        <w:rPr>
          <w:rFonts w:asciiTheme="majorBidi" w:hAnsiTheme="majorBidi" w:cstheme="majorBidi" w:hint="cs"/>
          <w:sz w:val="30"/>
          <w:szCs w:val="30"/>
          <w:cs/>
        </w:rPr>
        <w:t xml:space="preserve"> สตางค์ เป็นจำนวนเงินทั้งสิ้น </w:t>
      </w:r>
      <w:r w:rsidRPr="001034BB">
        <w:rPr>
          <w:rFonts w:asciiTheme="majorBidi" w:hAnsiTheme="majorBidi" w:cstheme="majorBidi"/>
          <w:sz w:val="30"/>
          <w:szCs w:val="30"/>
        </w:rPr>
        <w:t>35.20</w:t>
      </w:r>
      <w:r w:rsidRPr="001034BB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เงินปันผล</w:t>
      </w:r>
      <w:r w:rsidR="00456F80" w:rsidRPr="001034BB">
        <w:rPr>
          <w:rFonts w:asciiTheme="majorBidi" w:hAnsiTheme="majorBidi" w:cstheme="majorBidi" w:hint="cs"/>
          <w:sz w:val="30"/>
          <w:szCs w:val="30"/>
          <w:cs/>
        </w:rPr>
        <w:t>ดังกล่าวได้จ่ายให้แก่ผู้ถือหุ้นในเดือนตุลาคม</w:t>
      </w:r>
      <w:r w:rsidR="00456F80" w:rsidRPr="001034BB">
        <w:rPr>
          <w:rFonts w:asciiTheme="majorBidi" w:hAnsiTheme="majorBidi" w:cstheme="majorBidi"/>
          <w:sz w:val="30"/>
          <w:szCs w:val="30"/>
        </w:rPr>
        <w:t xml:space="preserve"> 2560</w:t>
      </w:r>
    </w:p>
    <w:p w:rsidR="001034BB" w:rsidRDefault="001034BB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7557D" w:rsidRPr="001034BB" w:rsidRDefault="00E96A25" w:rsidP="006A772E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720" w:hanging="720"/>
        <w:rPr>
          <w:rFonts w:ascii="Angsana New" w:eastAsia="MS Mincho" w:hAnsi="Angsana New" w:cstheme="minorBidi"/>
          <w:b/>
          <w:bCs/>
          <w:sz w:val="30"/>
          <w:szCs w:val="30"/>
        </w:rPr>
      </w:pPr>
      <w:r w:rsidRPr="001034BB">
        <w:rPr>
          <w:rFonts w:ascii="Angsana New" w:hAnsi="Angsana New"/>
          <w:b/>
          <w:bCs/>
          <w:sz w:val="30"/>
          <w:szCs w:val="30"/>
        </w:rPr>
        <w:t>2</w:t>
      </w:r>
      <w:r w:rsidR="00D07149">
        <w:rPr>
          <w:rFonts w:ascii="Angsana New" w:hAnsi="Angsana New"/>
          <w:b/>
          <w:bCs/>
          <w:sz w:val="30"/>
          <w:szCs w:val="30"/>
        </w:rPr>
        <w:t>0</w:t>
      </w:r>
      <w:r w:rsidR="00CB3B4E" w:rsidRPr="001034BB">
        <w:rPr>
          <w:rFonts w:ascii="Angsana New" w:hAnsi="Angsana New"/>
          <w:b/>
          <w:bCs/>
          <w:sz w:val="30"/>
          <w:szCs w:val="30"/>
        </w:rPr>
        <w:tab/>
      </w:r>
      <w:r w:rsidR="00E7557D" w:rsidRPr="001034BB">
        <w:rPr>
          <w:rFonts w:ascii="Angsana New" w:eastAsia="Times New Roman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="00E7557D" w:rsidRPr="001034BB">
        <w:rPr>
          <w:rFonts w:ascii="Angsana New" w:eastAsia="Times New Roman" w:hAnsi="Angsana New"/>
          <w:b/>
          <w:bCs/>
          <w:sz w:val="30"/>
          <w:szCs w:val="30"/>
        </w:rPr>
        <w:t xml:space="preserve">   </w:t>
      </w:r>
    </w:p>
    <w:p w:rsidR="00E7557D" w:rsidRPr="001034BB" w:rsidRDefault="00E7557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E7557D" w:rsidRPr="001034BB" w:rsidRDefault="00E7557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034BB">
        <w:rPr>
          <w:rFonts w:asciiTheme="majorBidi" w:hAnsiTheme="majorBidi" w:cstheme="majorBidi"/>
          <w:sz w:val="30"/>
          <w:szCs w:val="30"/>
          <w:cs/>
        </w:rPr>
        <w:t>มาต</w:t>
      </w:r>
      <w:r w:rsidR="004032A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</w:t>
      </w:r>
      <w:r w:rsidRPr="001034BB">
        <w:rPr>
          <w:rFonts w:asciiTheme="majorBidi" w:hAnsiTheme="majorBidi" w:cstheme="majorBidi"/>
          <w:sz w:val="30"/>
          <w:szCs w:val="30"/>
          <w:cs/>
        </w:rPr>
        <w:t>ปรับปรุงใหม่หลายฉบับได้มีการประกาศและยังไม่มีผลบังคับใช้และไม่ได้นำมาใช้ในการจัดทำงบการเงินนี้ มาต</w:t>
      </w:r>
      <w:r w:rsidR="004032A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</w:t>
      </w:r>
      <w:r w:rsidRPr="001034BB">
        <w:rPr>
          <w:rFonts w:asciiTheme="majorBidi" w:hAnsiTheme="majorBidi" w:cstheme="majorBidi"/>
          <w:sz w:val="30"/>
          <w:szCs w:val="30"/>
          <w:cs/>
        </w:rPr>
        <w:t>ปรับปรุงใหม่เหล่านี้อาจเกี่ยวข้องกับการดำเนินงานของ</w:t>
      </w:r>
      <w:r w:rsidR="009F5239" w:rsidRPr="001034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034BB">
        <w:rPr>
          <w:rFonts w:asciiTheme="majorBidi" w:hAnsiTheme="majorBidi" w:cstheme="majorBidi"/>
          <w:sz w:val="30"/>
          <w:szCs w:val="30"/>
          <w:cs/>
        </w:rPr>
        <w:t xml:space="preserve"> และถือปฏิบัติกับงบการเงินสำหรับรอบระยะเวลาบัญชีที่เริ่มในหรือหลังวันที่</w:t>
      </w:r>
      <w:r w:rsidRPr="001034BB">
        <w:rPr>
          <w:rFonts w:asciiTheme="majorBidi" w:hAnsiTheme="majorBidi" w:cstheme="majorBidi"/>
          <w:sz w:val="30"/>
          <w:szCs w:val="30"/>
        </w:rPr>
        <w:t xml:space="preserve"> 1</w:t>
      </w:r>
      <w:r w:rsidRPr="001034B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034BB">
        <w:rPr>
          <w:rFonts w:asciiTheme="majorBidi" w:hAnsiTheme="majorBidi" w:cstheme="majorBidi"/>
          <w:sz w:val="30"/>
          <w:szCs w:val="30"/>
        </w:rPr>
        <w:t>2561</w:t>
      </w:r>
      <w:r w:rsidRPr="001034BB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กลุ่มบริษัทไม่มีแผนที่จะนำมาตรฐานการรายงานทางการเงินเหล่านี้มาใช้ก่อนวันถือ</w:t>
      </w:r>
      <w:r w:rsidRPr="001034BB">
        <w:rPr>
          <w:rFonts w:ascii="Angsana New" w:eastAsia="Calibri" w:hAnsi="Angsana New"/>
          <w:sz w:val="30"/>
          <w:szCs w:val="30"/>
          <w:cs/>
        </w:rPr>
        <w:t>ปฏิบัติ</w:t>
      </w:r>
    </w:p>
    <w:p w:rsidR="00E7557D" w:rsidRPr="001034BB" w:rsidRDefault="00E7557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shd w:val="clear" w:color="auto" w:fill="C0C0C0"/>
          <w:cs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E7557D" w:rsidRPr="001034BB" w:rsidTr="001034BB">
        <w:trPr>
          <w:tblHeader/>
        </w:trPr>
        <w:tc>
          <w:tcPr>
            <w:tcW w:w="4050" w:type="dxa"/>
            <w:vAlign w:val="bottom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034B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มาตรฐานการบัญชี ฉบับที่ 1 (ปรับปรุง 25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งบกระแสเงินสด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นโยบายการบัญชี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การเปลี่ยนแปลงประมาณการทางบัญชีและข้อผิดพลาด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10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12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มาตรฐานการบัญชี ฉบับ</w:t>
            </w:r>
            <w:r w:rsidR="00DC6C3D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ที่ </w:t>
            </w:r>
            <w:r w:rsidR="00DC6C3D" w:rsidRPr="001034BB">
              <w:rPr>
                <w:rFonts w:ascii="Angsana New" w:eastAsia="Calibri" w:hAnsi="Angsana New"/>
                <w:sz w:val="30"/>
                <w:szCs w:val="30"/>
              </w:rPr>
              <w:t>16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มาตรฐานการบัญชี ฉบับที่ 1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19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21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23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24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27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33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34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36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37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หนี้สินที่อาจเกิดขึ้น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และสินทรัพย์ที่อาจเกิดขึ้น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38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8 (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10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 1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13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(ปรับปรุง </w:t>
            </w:r>
            <w:r w:rsidR="009F5239" w:rsidRPr="001034BB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สัญญาเช่าดำเนินงาน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สิ่งจูงใจที่ให้แก่ผู้เช่า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25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ภาษีเงินได้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27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รายการแลกเปลี่ยนเกี่ยวกับบริการโฆษณา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32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ต้นทุนเว็บไซต์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การเปลี่ยนแปลงในหนี้สินที่เกิดขึ้นจากการรื้อถอน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การบูรณะ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และหนี้สินที่มีลักษณะคล้ายคลึงกัน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4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5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สิทธิในส่วนได้เสียจากกองทุน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รื้อถอน การบูรณะ และการปรับปรุงสภาพแวดล้อม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10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E7557D" w:rsidRPr="001034BB" w:rsidTr="001034BB">
        <w:tc>
          <w:tcPr>
            <w:tcW w:w="405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18 </w:t>
            </w: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(ปรับปรุง</w:t>
            </w:r>
            <w:r w:rsidRPr="001034B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F5239"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2560</w:t>
            </w:r>
            <w:r w:rsidRPr="001034B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60" w:type="dxa"/>
          </w:tcPr>
          <w:p w:rsidR="00E7557D" w:rsidRPr="001034BB" w:rsidRDefault="00E7557D" w:rsidP="006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34BB">
              <w:rPr>
                <w:rFonts w:ascii="Angsana New" w:eastAsia="Calibri" w:hAnsi="Angsana New" w:hint="cs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</w:tbl>
    <w:p w:rsidR="00D07149" w:rsidRDefault="00D0714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7557D" w:rsidRPr="001034BB" w:rsidRDefault="00E7557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34BB">
        <w:rPr>
          <w:rFonts w:ascii="Angsana New" w:hAnsi="Angsana New" w:hint="cs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</w:t>
      </w:r>
      <w:r w:rsidRPr="001034BB">
        <w:rPr>
          <w:rFonts w:ascii="Angsana New" w:hAnsi="Angsana New"/>
          <w:sz w:val="30"/>
          <w:szCs w:val="30"/>
          <w:cs/>
        </w:rPr>
        <w:t xml:space="preserve"> </w:t>
      </w:r>
      <w:r w:rsidRPr="001034BB">
        <w:rPr>
          <w:rFonts w:ascii="Angsana New" w:hAnsi="Angsana New" w:hint="cs"/>
          <w:sz w:val="30"/>
          <w:szCs w:val="30"/>
          <w:cs/>
        </w:rPr>
        <w:t>จากการถือปฏิบัติตามมาต</w:t>
      </w:r>
      <w:r w:rsidR="004032A3">
        <w:rPr>
          <w:rFonts w:ascii="Angsana New" w:hAnsi="Angsana New" w:hint="cs"/>
          <w:sz w:val="30"/>
          <w:szCs w:val="30"/>
          <w:cs/>
        </w:rPr>
        <w:t>รฐานการรายงานทางการเงินที่</w:t>
      </w:r>
      <w:r w:rsidRPr="001034BB">
        <w:rPr>
          <w:rFonts w:ascii="Angsana New" w:hAnsi="Angsana New" w:hint="cs"/>
          <w:sz w:val="30"/>
          <w:szCs w:val="30"/>
          <w:cs/>
        </w:rPr>
        <w:t>ปรับปรุงใหม่เหล่านี้</w:t>
      </w:r>
      <w:r w:rsidRPr="001034BB">
        <w:rPr>
          <w:rFonts w:ascii="Angsana New" w:hAnsi="Angsana New"/>
          <w:sz w:val="30"/>
          <w:szCs w:val="30"/>
          <w:cs/>
        </w:rPr>
        <w:t xml:space="preserve">  </w:t>
      </w:r>
      <w:r w:rsidRPr="001034BB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Pr="001034BB">
        <w:rPr>
          <w:rFonts w:ascii="Angsana New" w:hAnsi="Angsana New"/>
          <w:sz w:val="30"/>
          <w:szCs w:val="30"/>
          <w:cs/>
        </w:rPr>
        <w:t xml:space="preserve">  </w:t>
      </w:r>
    </w:p>
    <w:p w:rsidR="006A772E" w:rsidRPr="001034BB" w:rsidRDefault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sectPr w:rsidR="006A772E" w:rsidRPr="001034BB" w:rsidSect="004E3C14">
      <w:pgSz w:w="11909" w:h="16834" w:code="9"/>
      <w:pgMar w:top="691" w:right="1109" w:bottom="576" w:left="1440" w:header="630" w:footer="66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BAB" w:rsidRDefault="00E84BAB" w:rsidP="00900EE2">
      <w:r>
        <w:separator/>
      </w:r>
    </w:p>
  </w:endnote>
  <w:endnote w:type="continuationSeparator" w:id="0">
    <w:p w:rsidR="00E84BAB" w:rsidRDefault="00E84BA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6518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E21F3D" w:rsidRPr="002668F7" w:rsidRDefault="00E21F3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668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68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668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4317B">
          <w:rPr>
            <w:rFonts w:asciiTheme="majorBidi" w:hAnsiTheme="majorBidi" w:cstheme="majorBidi"/>
            <w:noProof/>
            <w:sz w:val="30"/>
            <w:szCs w:val="30"/>
          </w:rPr>
          <w:t>50</w:t>
        </w:r>
        <w:r w:rsidRPr="002668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BAB" w:rsidRDefault="00E84BAB" w:rsidP="00900EE2">
      <w:r>
        <w:separator/>
      </w:r>
    </w:p>
  </w:footnote>
  <w:footnote w:type="continuationSeparator" w:id="0">
    <w:p w:rsidR="00E84BAB" w:rsidRDefault="00E84BA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Pr="00E669A5" w:rsidRDefault="00E21F3D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E21F3D" w:rsidRPr="00E669A5" w:rsidRDefault="00E21F3D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E21F3D" w:rsidRPr="00DF07CF" w:rsidRDefault="00E21F3D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2560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E21F3D" w:rsidRPr="004B3C0B" w:rsidRDefault="00E21F3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D304EF"/>
    <w:multiLevelType w:val="hybridMultilevel"/>
    <w:tmpl w:val="E540792E"/>
    <w:lvl w:ilvl="0" w:tplc="11C87EB2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36130A"/>
    <w:multiLevelType w:val="hybridMultilevel"/>
    <w:tmpl w:val="E3C834BC"/>
    <w:lvl w:ilvl="0" w:tplc="C380AF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D6C8361E"/>
    <w:lvl w:ilvl="0" w:tplc="8DC073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1636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9"/>
  </w:num>
  <w:num w:numId="14">
    <w:abstractNumId w:val="13"/>
  </w:num>
  <w:num w:numId="15">
    <w:abstractNumId w:val="16"/>
  </w:num>
  <w:num w:numId="16">
    <w:abstractNumId w:val="18"/>
  </w:num>
  <w:num w:numId="17">
    <w:abstractNumId w:val="14"/>
  </w:num>
  <w:num w:numId="18">
    <w:abstractNumId w:val="20"/>
  </w:num>
  <w:num w:numId="19">
    <w:abstractNumId w:val="17"/>
  </w:num>
  <w:num w:numId="20">
    <w:abstractNumId w:val="10"/>
  </w:num>
  <w:num w:numId="2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0AC"/>
    <w:rsid w:val="00011134"/>
    <w:rsid w:val="000114BE"/>
    <w:rsid w:val="00011572"/>
    <w:rsid w:val="0001176F"/>
    <w:rsid w:val="00011A10"/>
    <w:rsid w:val="00011A4E"/>
    <w:rsid w:val="00011C53"/>
    <w:rsid w:val="00011FE4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17B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7F9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C0"/>
    <w:rsid w:val="00051BDE"/>
    <w:rsid w:val="00052547"/>
    <w:rsid w:val="00052C9F"/>
    <w:rsid w:val="00052E75"/>
    <w:rsid w:val="00053079"/>
    <w:rsid w:val="000534BE"/>
    <w:rsid w:val="00053938"/>
    <w:rsid w:val="00053D9E"/>
    <w:rsid w:val="00054102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1DE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91"/>
    <w:rsid w:val="00074BDE"/>
    <w:rsid w:val="00074C0D"/>
    <w:rsid w:val="000756BA"/>
    <w:rsid w:val="00075981"/>
    <w:rsid w:val="00075C00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C3A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2DD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127"/>
    <w:rsid w:val="000A6270"/>
    <w:rsid w:val="000A665A"/>
    <w:rsid w:val="000A6913"/>
    <w:rsid w:val="000A6D70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872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A60"/>
    <w:rsid w:val="000C6D23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0C14"/>
    <w:rsid w:val="000F1208"/>
    <w:rsid w:val="000F12BE"/>
    <w:rsid w:val="000F1A4E"/>
    <w:rsid w:val="000F1C0A"/>
    <w:rsid w:val="000F1F5D"/>
    <w:rsid w:val="000F24BC"/>
    <w:rsid w:val="000F25CD"/>
    <w:rsid w:val="000F29E1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4BB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315E"/>
    <w:rsid w:val="001131F1"/>
    <w:rsid w:val="001133A1"/>
    <w:rsid w:val="001136D5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74C"/>
    <w:rsid w:val="00127B2C"/>
    <w:rsid w:val="00127D5E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42CB"/>
    <w:rsid w:val="0013464F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40077"/>
    <w:rsid w:val="001403D1"/>
    <w:rsid w:val="0014040D"/>
    <w:rsid w:val="0014058C"/>
    <w:rsid w:val="00140670"/>
    <w:rsid w:val="001407B8"/>
    <w:rsid w:val="00140BF0"/>
    <w:rsid w:val="00140D56"/>
    <w:rsid w:val="00141215"/>
    <w:rsid w:val="001413B0"/>
    <w:rsid w:val="00141626"/>
    <w:rsid w:val="00141954"/>
    <w:rsid w:val="00141BC6"/>
    <w:rsid w:val="00141CD5"/>
    <w:rsid w:val="00141CEB"/>
    <w:rsid w:val="00141F9E"/>
    <w:rsid w:val="00141FB5"/>
    <w:rsid w:val="00141FE0"/>
    <w:rsid w:val="001431ED"/>
    <w:rsid w:val="00143563"/>
    <w:rsid w:val="001437E2"/>
    <w:rsid w:val="001437F6"/>
    <w:rsid w:val="00143866"/>
    <w:rsid w:val="00143A19"/>
    <w:rsid w:val="0014419E"/>
    <w:rsid w:val="00144413"/>
    <w:rsid w:val="00144CE0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7F8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2FE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8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11D9"/>
    <w:rsid w:val="001A1311"/>
    <w:rsid w:val="001A1BB1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7C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903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39B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A58"/>
    <w:rsid w:val="001E0BD5"/>
    <w:rsid w:val="001E0C6F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AD5"/>
    <w:rsid w:val="001F1E37"/>
    <w:rsid w:val="001F1E89"/>
    <w:rsid w:val="001F1EC4"/>
    <w:rsid w:val="001F204B"/>
    <w:rsid w:val="001F20FE"/>
    <w:rsid w:val="001F2577"/>
    <w:rsid w:val="001F2743"/>
    <w:rsid w:val="001F2864"/>
    <w:rsid w:val="001F2F27"/>
    <w:rsid w:val="001F31D7"/>
    <w:rsid w:val="001F3229"/>
    <w:rsid w:val="001F3370"/>
    <w:rsid w:val="001F3372"/>
    <w:rsid w:val="001F3466"/>
    <w:rsid w:val="001F3565"/>
    <w:rsid w:val="001F35F3"/>
    <w:rsid w:val="001F370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B4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B1A"/>
    <w:rsid w:val="00206FB3"/>
    <w:rsid w:val="00206FC1"/>
    <w:rsid w:val="002070A4"/>
    <w:rsid w:val="00207108"/>
    <w:rsid w:val="002073BD"/>
    <w:rsid w:val="00207D75"/>
    <w:rsid w:val="00210026"/>
    <w:rsid w:val="00210396"/>
    <w:rsid w:val="002105D2"/>
    <w:rsid w:val="00210A96"/>
    <w:rsid w:val="00210B08"/>
    <w:rsid w:val="00211500"/>
    <w:rsid w:val="002117D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17DFD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40E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D65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057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F4"/>
    <w:rsid w:val="00242149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20D"/>
    <w:rsid w:val="002609A8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BD7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8F7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672"/>
    <w:rsid w:val="00277C8A"/>
    <w:rsid w:val="00277E3C"/>
    <w:rsid w:val="00277F65"/>
    <w:rsid w:val="002808E9"/>
    <w:rsid w:val="00280F69"/>
    <w:rsid w:val="00281200"/>
    <w:rsid w:val="002812AB"/>
    <w:rsid w:val="0028185C"/>
    <w:rsid w:val="002818A7"/>
    <w:rsid w:val="00281978"/>
    <w:rsid w:val="0028198E"/>
    <w:rsid w:val="00281AF4"/>
    <w:rsid w:val="0028221C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5E84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B37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26E"/>
    <w:rsid w:val="002A72F3"/>
    <w:rsid w:val="002A73C1"/>
    <w:rsid w:val="002A75BD"/>
    <w:rsid w:val="002A763C"/>
    <w:rsid w:val="002B0C69"/>
    <w:rsid w:val="002B0E7A"/>
    <w:rsid w:val="002B0EC9"/>
    <w:rsid w:val="002B11E1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4EB"/>
    <w:rsid w:val="002B483B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EC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CF6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B46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B81"/>
    <w:rsid w:val="002F3CAD"/>
    <w:rsid w:val="002F3D8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28"/>
    <w:rsid w:val="003070E8"/>
    <w:rsid w:val="0030765C"/>
    <w:rsid w:val="00307965"/>
    <w:rsid w:val="00307DA4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1F"/>
    <w:rsid w:val="00317BED"/>
    <w:rsid w:val="00317F00"/>
    <w:rsid w:val="00317F09"/>
    <w:rsid w:val="00320189"/>
    <w:rsid w:val="00320448"/>
    <w:rsid w:val="0032050F"/>
    <w:rsid w:val="00320F19"/>
    <w:rsid w:val="0032100D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59D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714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283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AB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A52"/>
    <w:rsid w:val="00354097"/>
    <w:rsid w:val="003541C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5C7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011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D8"/>
    <w:rsid w:val="0036313E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C19"/>
    <w:rsid w:val="00366D41"/>
    <w:rsid w:val="00366D5C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265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8F9"/>
    <w:rsid w:val="00376A9B"/>
    <w:rsid w:val="00376DA0"/>
    <w:rsid w:val="00377153"/>
    <w:rsid w:val="003772DD"/>
    <w:rsid w:val="00377556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6C8"/>
    <w:rsid w:val="00380902"/>
    <w:rsid w:val="00380F06"/>
    <w:rsid w:val="0038105E"/>
    <w:rsid w:val="0038141B"/>
    <w:rsid w:val="003816A6"/>
    <w:rsid w:val="00381834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682"/>
    <w:rsid w:val="003A3C37"/>
    <w:rsid w:val="003A3EE6"/>
    <w:rsid w:val="003A43B1"/>
    <w:rsid w:val="003A4953"/>
    <w:rsid w:val="003A4975"/>
    <w:rsid w:val="003A49FC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155"/>
    <w:rsid w:val="003C11A0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25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DBE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3FD1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D07"/>
    <w:rsid w:val="00403158"/>
    <w:rsid w:val="004032A3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6E9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4207"/>
    <w:rsid w:val="004247F3"/>
    <w:rsid w:val="00424878"/>
    <w:rsid w:val="00424C79"/>
    <w:rsid w:val="00424CE5"/>
    <w:rsid w:val="00424EE6"/>
    <w:rsid w:val="00424F8D"/>
    <w:rsid w:val="0042501A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6E06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65B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863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CA5"/>
    <w:rsid w:val="00447E08"/>
    <w:rsid w:val="00450261"/>
    <w:rsid w:val="004502AC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6F80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5ED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A02"/>
    <w:rsid w:val="00484BA0"/>
    <w:rsid w:val="00484BBF"/>
    <w:rsid w:val="00484F15"/>
    <w:rsid w:val="004855C9"/>
    <w:rsid w:val="0048568C"/>
    <w:rsid w:val="0048610C"/>
    <w:rsid w:val="00486747"/>
    <w:rsid w:val="004867F8"/>
    <w:rsid w:val="00486C3A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EB"/>
    <w:rsid w:val="004A3AF3"/>
    <w:rsid w:val="004A46C1"/>
    <w:rsid w:val="004A485D"/>
    <w:rsid w:val="004A4AB4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9D0"/>
    <w:rsid w:val="004B0CEA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19A"/>
    <w:rsid w:val="004B22B7"/>
    <w:rsid w:val="004B2310"/>
    <w:rsid w:val="004B25C6"/>
    <w:rsid w:val="004B28A0"/>
    <w:rsid w:val="004B2AC0"/>
    <w:rsid w:val="004B2C8C"/>
    <w:rsid w:val="004B3197"/>
    <w:rsid w:val="004B3282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5D0"/>
    <w:rsid w:val="004B57D2"/>
    <w:rsid w:val="004B58AE"/>
    <w:rsid w:val="004B5C48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2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D7E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1DFA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706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82B"/>
    <w:rsid w:val="004F6A62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32E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90A"/>
    <w:rsid w:val="00504AF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3F31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2D2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A67"/>
    <w:rsid w:val="005208F2"/>
    <w:rsid w:val="00520BB6"/>
    <w:rsid w:val="00520BEF"/>
    <w:rsid w:val="00520EA3"/>
    <w:rsid w:val="00520F92"/>
    <w:rsid w:val="005213E6"/>
    <w:rsid w:val="00521517"/>
    <w:rsid w:val="00521575"/>
    <w:rsid w:val="0052205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C99"/>
    <w:rsid w:val="00525DE3"/>
    <w:rsid w:val="0052614B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E8D"/>
    <w:rsid w:val="0054134C"/>
    <w:rsid w:val="005415A4"/>
    <w:rsid w:val="00541F96"/>
    <w:rsid w:val="00542221"/>
    <w:rsid w:val="00542B96"/>
    <w:rsid w:val="00542FF0"/>
    <w:rsid w:val="00543793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0FB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0CE"/>
    <w:rsid w:val="005536D5"/>
    <w:rsid w:val="00553D84"/>
    <w:rsid w:val="005546A3"/>
    <w:rsid w:val="00554B23"/>
    <w:rsid w:val="00554EA8"/>
    <w:rsid w:val="005556AB"/>
    <w:rsid w:val="00555897"/>
    <w:rsid w:val="00555ACA"/>
    <w:rsid w:val="00555B9A"/>
    <w:rsid w:val="00555D17"/>
    <w:rsid w:val="00555DCE"/>
    <w:rsid w:val="00556317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8D9"/>
    <w:rsid w:val="00561928"/>
    <w:rsid w:val="00561B99"/>
    <w:rsid w:val="00561C3A"/>
    <w:rsid w:val="005620E3"/>
    <w:rsid w:val="005626E9"/>
    <w:rsid w:val="005628F0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22E"/>
    <w:rsid w:val="005703A0"/>
    <w:rsid w:val="005703D9"/>
    <w:rsid w:val="00570797"/>
    <w:rsid w:val="005708F5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520F"/>
    <w:rsid w:val="005752D8"/>
    <w:rsid w:val="00575341"/>
    <w:rsid w:val="00575657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33"/>
    <w:rsid w:val="005915A6"/>
    <w:rsid w:val="005915CB"/>
    <w:rsid w:val="005917B1"/>
    <w:rsid w:val="0059193F"/>
    <w:rsid w:val="00591F09"/>
    <w:rsid w:val="005925EE"/>
    <w:rsid w:val="00592659"/>
    <w:rsid w:val="00592E0A"/>
    <w:rsid w:val="00592E8C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222C"/>
    <w:rsid w:val="005A2C8F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599"/>
    <w:rsid w:val="005B0664"/>
    <w:rsid w:val="005B07F4"/>
    <w:rsid w:val="005B0837"/>
    <w:rsid w:val="005B095F"/>
    <w:rsid w:val="005B0A78"/>
    <w:rsid w:val="005B0BB4"/>
    <w:rsid w:val="005B0CB7"/>
    <w:rsid w:val="005B111D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FB5"/>
    <w:rsid w:val="005B54C3"/>
    <w:rsid w:val="005B58F4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65D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767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782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ABC"/>
    <w:rsid w:val="005F1FB6"/>
    <w:rsid w:val="005F2426"/>
    <w:rsid w:val="005F29D1"/>
    <w:rsid w:val="005F2C2E"/>
    <w:rsid w:val="005F2EEF"/>
    <w:rsid w:val="005F30F9"/>
    <w:rsid w:val="005F3BA7"/>
    <w:rsid w:val="005F3E40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0C0"/>
    <w:rsid w:val="005F79DA"/>
    <w:rsid w:val="005F7BB3"/>
    <w:rsid w:val="005F7EFF"/>
    <w:rsid w:val="00600279"/>
    <w:rsid w:val="0060040D"/>
    <w:rsid w:val="00600CB8"/>
    <w:rsid w:val="00600CEB"/>
    <w:rsid w:val="00600E2C"/>
    <w:rsid w:val="00600F3F"/>
    <w:rsid w:val="00601086"/>
    <w:rsid w:val="006010B9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68"/>
    <w:rsid w:val="00605A7B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7A8"/>
    <w:rsid w:val="00607D1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ECF"/>
    <w:rsid w:val="00611F79"/>
    <w:rsid w:val="00612027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104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95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7D6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3E9F"/>
    <w:rsid w:val="006343B8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C8"/>
    <w:rsid w:val="00635923"/>
    <w:rsid w:val="00635958"/>
    <w:rsid w:val="00635CFC"/>
    <w:rsid w:val="00636511"/>
    <w:rsid w:val="0063698E"/>
    <w:rsid w:val="00636BC1"/>
    <w:rsid w:val="00636F16"/>
    <w:rsid w:val="00637007"/>
    <w:rsid w:val="0063740A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5CD"/>
    <w:rsid w:val="0064293E"/>
    <w:rsid w:val="006429DC"/>
    <w:rsid w:val="00642AA0"/>
    <w:rsid w:val="006430B4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77B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A"/>
    <w:rsid w:val="0067121F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95"/>
    <w:rsid w:val="00673AAB"/>
    <w:rsid w:val="00673C50"/>
    <w:rsid w:val="00673F36"/>
    <w:rsid w:val="0067436E"/>
    <w:rsid w:val="00674979"/>
    <w:rsid w:val="00674A8D"/>
    <w:rsid w:val="00674D5B"/>
    <w:rsid w:val="00674E1B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2BDA"/>
    <w:rsid w:val="00683070"/>
    <w:rsid w:val="006834ED"/>
    <w:rsid w:val="00683570"/>
    <w:rsid w:val="00683607"/>
    <w:rsid w:val="00683BE5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6AC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424D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97E1E"/>
    <w:rsid w:val="006A00CC"/>
    <w:rsid w:val="006A014F"/>
    <w:rsid w:val="006A0368"/>
    <w:rsid w:val="006A142E"/>
    <w:rsid w:val="006A147A"/>
    <w:rsid w:val="006A1489"/>
    <w:rsid w:val="006A1AA7"/>
    <w:rsid w:val="006A1AA8"/>
    <w:rsid w:val="006A1AE2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3AD"/>
    <w:rsid w:val="006A444D"/>
    <w:rsid w:val="006A4462"/>
    <w:rsid w:val="006A45E2"/>
    <w:rsid w:val="006A4763"/>
    <w:rsid w:val="006A4821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A772E"/>
    <w:rsid w:val="006A77E8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746"/>
    <w:rsid w:val="006C3788"/>
    <w:rsid w:val="006C3859"/>
    <w:rsid w:val="006C3960"/>
    <w:rsid w:val="006C3ACD"/>
    <w:rsid w:val="006C43F0"/>
    <w:rsid w:val="006C47FC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D033D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75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8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8D9"/>
    <w:rsid w:val="006E2EF3"/>
    <w:rsid w:val="006E3178"/>
    <w:rsid w:val="006E335F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923"/>
    <w:rsid w:val="006E4FE6"/>
    <w:rsid w:val="006E50FE"/>
    <w:rsid w:val="006E567B"/>
    <w:rsid w:val="006E5979"/>
    <w:rsid w:val="006E5E51"/>
    <w:rsid w:val="006E5F3A"/>
    <w:rsid w:val="006E6469"/>
    <w:rsid w:val="006E6522"/>
    <w:rsid w:val="006E6732"/>
    <w:rsid w:val="006E697B"/>
    <w:rsid w:val="006E69EF"/>
    <w:rsid w:val="006E6AA7"/>
    <w:rsid w:val="006E6BAC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73F"/>
    <w:rsid w:val="006F7996"/>
    <w:rsid w:val="006F7A0C"/>
    <w:rsid w:val="006F7A8C"/>
    <w:rsid w:val="006F7BC8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38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0D8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E2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1DF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F19"/>
    <w:rsid w:val="00722011"/>
    <w:rsid w:val="00722091"/>
    <w:rsid w:val="007225C5"/>
    <w:rsid w:val="007227A0"/>
    <w:rsid w:val="00722814"/>
    <w:rsid w:val="00722F20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2D0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E19"/>
    <w:rsid w:val="00742F0D"/>
    <w:rsid w:val="0074349D"/>
    <w:rsid w:val="007434B3"/>
    <w:rsid w:val="007435C5"/>
    <w:rsid w:val="0074384A"/>
    <w:rsid w:val="0074389E"/>
    <w:rsid w:val="0074399A"/>
    <w:rsid w:val="007440A3"/>
    <w:rsid w:val="007449C7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912"/>
    <w:rsid w:val="00751CD9"/>
    <w:rsid w:val="00751DB5"/>
    <w:rsid w:val="00752591"/>
    <w:rsid w:val="00752A0F"/>
    <w:rsid w:val="00752A5A"/>
    <w:rsid w:val="00752B03"/>
    <w:rsid w:val="00752C77"/>
    <w:rsid w:val="00752DD0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20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93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764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632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D25"/>
    <w:rsid w:val="007B2F53"/>
    <w:rsid w:val="007B305F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78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53D"/>
    <w:rsid w:val="007E76DD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D7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45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67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39F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64B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CC6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7D2"/>
    <w:rsid w:val="00854AD5"/>
    <w:rsid w:val="00854AF6"/>
    <w:rsid w:val="00854BD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C"/>
    <w:rsid w:val="00856D6F"/>
    <w:rsid w:val="00856F02"/>
    <w:rsid w:val="00856FB8"/>
    <w:rsid w:val="00857104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A8A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D51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3CF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204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9FF"/>
    <w:rsid w:val="00883BA0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78F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CD3"/>
    <w:rsid w:val="008A4D15"/>
    <w:rsid w:val="008A4D84"/>
    <w:rsid w:val="008A4E46"/>
    <w:rsid w:val="008A58EF"/>
    <w:rsid w:val="008A5A37"/>
    <w:rsid w:val="008A5E0E"/>
    <w:rsid w:val="008A6360"/>
    <w:rsid w:val="008A695F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225C"/>
    <w:rsid w:val="008B2968"/>
    <w:rsid w:val="008B31C0"/>
    <w:rsid w:val="008B3281"/>
    <w:rsid w:val="008B3454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7A"/>
    <w:rsid w:val="008B628A"/>
    <w:rsid w:val="008B62AE"/>
    <w:rsid w:val="008B639A"/>
    <w:rsid w:val="008B6A5D"/>
    <w:rsid w:val="008B6A93"/>
    <w:rsid w:val="008B6BF3"/>
    <w:rsid w:val="008B6D0D"/>
    <w:rsid w:val="008B6E05"/>
    <w:rsid w:val="008B7106"/>
    <w:rsid w:val="008B71EF"/>
    <w:rsid w:val="008B7586"/>
    <w:rsid w:val="008B76AE"/>
    <w:rsid w:val="008B79A7"/>
    <w:rsid w:val="008B7B85"/>
    <w:rsid w:val="008B7F4B"/>
    <w:rsid w:val="008C001B"/>
    <w:rsid w:val="008C00AC"/>
    <w:rsid w:val="008C0357"/>
    <w:rsid w:val="008C036C"/>
    <w:rsid w:val="008C03CD"/>
    <w:rsid w:val="008C05D7"/>
    <w:rsid w:val="008C0724"/>
    <w:rsid w:val="008C1484"/>
    <w:rsid w:val="008C15FE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9E9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9F8"/>
    <w:rsid w:val="008D2C62"/>
    <w:rsid w:val="008D3063"/>
    <w:rsid w:val="008D3561"/>
    <w:rsid w:val="008D41BA"/>
    <w:rsid w:val="008D43A7"/>
    <w:rsid w:val="008D4BA1"/>
    <w:rsid w:val="008D4BBA"/>
    <w:rsid w:val="008D503B"/>
    <w:rsid w:val="008D519B"/>
    <w:rsid w:val="008D5287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9AD"/>
    <w:rsid w:val="008F5D4F"/>
    <w:rsid w:val="008F60DF"/>
    <w:rsid w:val="008F661E"/>
    <w:rsid w:val="008F6758"/>
    <w:rsid w:val="008F6778"/>
    <w:rsid w:val="008F6D3E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37A"/>
    <w:rsid w:val="00926401"/>
    <w:rsid w:val="00926643"/>
    <w:rsid w:val="0092667A"/>
    <w:rsid w:val="00926D72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0E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FC5"/>
    <w:rsid w:val="00954508"/>
    <w:rsid w:val="009548B6"/>
    <w:rsid w:val="009548BC"/>
    <w:rsid w:val="0095495F"/>
    <w:rsid w:val="00954DE9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1A90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7AE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1048"/>
    <w:rsid w:val="009D128E"/>
    <w:rsid w:val="009D1459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7E1"/>
    <w:rsid w:val="009E1850"/>
    <w:rsid w:val="009E19E7"/>
    <w:rsid w:val="009E1AF0"/>
    <w:rsid w:val="009E1BCB"/>
    <w:rsid w:val="009E2576"/>
    <w:rsid w:val="009E25D4"/>
    <w:rsid w:val="009E2E2E"/>
    <w:rsid w:val="009E2F33"/>
    <w:rsid w:val="009E33AF"/>
    <w:rsid w:val="009E3499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239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0BF5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992"/>
    <w:rsid w:val="00A07BDB"/>
    <w:rsid w:val="00A07C30"/>
    <w:rsid w:val="00A1006A"/>
    <w:rsid w:val="00A10208"/>
    <w:rsid w:val="00A1048C"/>
    <w:rsid w:val="00A10533"/>
    <w:rsid w:val="00A1058E"/>
    <w:rsid w:val="00A1076F"/>
    <w:rsid w:val="00A1089D"/>
    <w:rsid w:val="00A108B1"/>
    <w:rsid w:val="00A10EAE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20020"/>
    <w:rsid w:val="00A20085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BC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4D53"/>
    <w:rsid w:val="00A35001"/>
    <w:rsid w:val="00A352DB"/>
    <w:rsid w:val="00A3537D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486"/>
    <w:rsid w:val="00A43B70"/>
    <w:rsid w:val="00A44105"/>
    <w:rsid w:val="00A444AD"/>
    <w:rsid w:val="00A446C0"/>
    <w:rsid w:val="00A44919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451"/>
    <w:rsid w:val="00A534D4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116"/>
    <w:rsid w:val="00A65127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0A2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829"/>
    <w:rsid w:val="00A83964"/>
    <w:rsid w:val="00A83A0B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BC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BD2"/>
    <w:rsid w:val="00A951C5"/>
    <w:rsid w:val="00A951D1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7803"/>
    <w:rsid w:val="00A97902"/>
    <w:rsid w:val="00A97AB9"/>
    <w:rsid w:val="00A97B44"/>
    <w:rsid w:val="00A97B80"/>
    <w:rsid w:val="00A97D1B"/>
    <w:rsid w:val="00AA01A6"/>
    <w:rsid w:val="00AA0718"/>
    <w:rsid w:val="00AA0799"/>
    <w:rsid w:val="00AA0AAC"/>
    <w:rsid w:val="00AA0BF4"/>
    <w:rsid w:val="00AA11B0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714"/>
    <w:rsid w:val="00AB1813"/>
    <w:rsid w:val="00AB1A71"/>
    <w:rsid w:val="00AB1D3A"/>
    <w:rsid w:val="00AB1F1E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67"/>
    <w:rsid w:val="00AC05F0"/>
    <w:rsid w:val="00AC066F"/>
    <w:rsid w:val="00AC06A0"/>
    <w:rsid w:val="00AC0AC7"/>
    <w:rsid w:val="00AC0F54"/>
    <w:rsid w:val="00AC1955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E0331"/>
    <w:rsid w:val="00AE065E"/>
    <w:rsid w:val="00AE07E8"/>
    <w:rsid w:val="00AE0B0E"/>
    <w:rsid w:val="00AE0BE8"/>
    <w:rsid w:val="00AE0D60"/>
    <w:rsid w:val="00AE0F32"/>
    <w:rsid w:val="00AE11FE"/>
    <w:rsid w:val="00AE1310"/>
    <w:rsid w:val="00AE139C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547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D"/>
    <w:rsid w:val="00AF5395"/>
    <w:rsid w:val="00AF54F4"/>
    <w:rsid w:val="00AF55E7"/>
    <w:rsid w:val="00AF5659"/>
    <w:rsid w:val="00AF5877"/>
    <w:rsid w:val="00AF5C6D"/>
    <w:rsid w:val="00AF6463"/>
    <w:rsid w:val="00AF6547"/>
    <w:rsid w:val="00AF690B"/>
    <w:rsid w:val="00AF69AA"/>
    <w:rsid w:val="00AF6EED"/>
    <w:rsid w:val="00AF7455"/>
    <w:rsid w:val="00AF7473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47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0E96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C8"/>
    <w:rsid w:val="00B3259E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62D"/>
    <w:rsid w:val="00B406BB"/>
    <w:rsid w:val="00B40796"/>
    <w:rsid w:val="00B409D9"/>
    <w:rsid w:val="00B40AD4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062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3A3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1AF"/>
    <w:rsid w:val="00B723AB"/>
    <w:rsid w:val="00B72615"/>
    <w:rsid w:val="00B7274E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60BA"/>
    <w:rsid w:val="00B7646A"/>
    <w:rsid w:val="00B764F7"/>
    <w:rsid w:val="00B765DB"/>
    <w:rsid w:val="00B767ED"/>
    <w:rsid w:val="00B7682A"/>
    <w:rsid w:val="00B76941"/>
    <w:rsid w:val="00B7694C"/>
    <w:rsid w:val="00B7716F"/>
    <w:rsid w:val="00B774CF"/>
    <w:rsid w:val="00B77825"/>
    <w:rsid w:val="00B77ABF"/>
    <w:rsid w:val="00B806EA"/>
    <w:rsid w:val="00B80C0B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18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3F86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63F"/>
    <w:rsid w:val="00BA1854"/>
    <w:rsid w:val="00BA189C"/>
    <w:rsid w:val="00BA1D0B"/>
    <w:rsid w:val="00BA1E67"/>
    <w:rsid w:val="00BA22AC"/>
    <w:rsid w:val="00BA28F1"/>
    <w:rsid w:val="00BA2BB0"/>
    <w:rsid w:val="00BA3304"/>
    <w:rsid w:val="00BA339D"/>
    <w:rsid w:val="00BA37EA"/>
    <w:rsid w:val="00BA42FE"/>
    <w:rsid w:val="00BA48DF"/>
    <w:rsid w:val="00BA4E44"/>
    <w:rsid w:val="00BA4E89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0D"/>
    <w:rsid w:val="00BA67B2"/>
    <w:rsid w:val="00BA6C47"/>
    <w:rsid w:val="00BA6C5E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37A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CD4"/>
    <w:rsid w:val="00BC0D00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A87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2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A5F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3C5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D3"/>
    <w:rsid w:val="00BF46BC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308D"/>
    <w:rsid w:val="00C133D9"/>
    <w:rsid w:val="00C13AD8"/>
    <w:rsid w:val="00C13D41"/>
    <w:rsid w:val="00C1434E"/>
    <w:rsid w:val="00C14783"/>
    <w:rsid w:val="00C1488F"/>
    <w:rsid w:val="00C149B7"/>
    <w:rsid w:val="00C14DEB"/>
    <w:rsid w:val="00C14FB7"/>
    <w:rsid w:val="00C152C8"/>
    <w:rsid w:val="00C15CFD"/>
    <w:rsid w:val="00C16066"/>
    <w:rsid w:val="00C16748"/>
    <w:rsid w:val="00C167A7"/>
    <w:rsid w:val="00C16827"/>
    <w:rsid w:val="00C1686A"/>
    <w:rsid w:val="00C16C47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A3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F6"/>
    <w:rsid w:val="00C24F40"/>
    <w:rsid w:val="00C25117"/>
    <w:rsid w:val="00C251CC"/>
    <w:rsid w:val="00C25299"/>
    <w:rsid w:val="00C25305"/>
    <w:rsid w:val="00C25526"/>
    <w:rsid w:val="00C255EB"/>
    <w:rsid w:val="00C25632"/>
    <w:rsid w:val="00C2573D"/>
    <w:rsid w:val="00C257EB"/>
    <w:rsid w:val="00C25A33"/>
    <w:rsid w:val="00C25AD3"/>
    <w:rsid w:val="00C25FC9"/>
    <w:rsid w:val="00C2660B"/>
    <w:rsid w:val="00C26BF6"/>
    <w:rsid w:val="00C26BFC"/>
    <w:rsid w:val="00C26C78"/>
    <w:rsid w:val="00C271B2"/>
    <w:rsid w:val="00C272B6"/>
    <w:rsid w:val="00C2730E"/>
    <w:rsid w:val="00C3059D"/>
    <w:rsid w:val="00C307D2"/>
    <w:rsid w:val="00C3080D"/>
    <w:rsid w:val="00C313AF"/>
    <w:rsid w:val="00C322B8"/>
    <w:rsid w:val="00C32AA8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2C44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54D"/>
    <w:rsid w:val="00C5378A"/>
    <w:rsid w:val="00C537A2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B27"/>
    <w:rsid w:val="00C84DE0"/>
    <w:rsid w:val="00C85260"/>
    <w:rsid w:val="00C86123"/>
    <w:rsid w:val="00C86336"/>
    <w:rsid w:val="00C8637A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844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D9E"/>
    <w:rsid w:val="00CA3F9E"/>
    <w:rsid w:val="00CA42CF"/>
    <w:rsid w:val="00CA4321"/>
    <w:rsid w:val="00CA4853"/>
    <w:rsid w:val="00CA4B12"/>
    <w:rsid w:val="00CA4BB8"/>
    <w:rsid w:val="00CA522D"/>
    <w:rsid w:val="00CA5532"/>
    <w:rsid w:val="00CA559E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4FF"/>
    <w:rsid w:val="00CC05FE"/>
    <w:rsid w:val="00CC0749"/>
    <w:rsid w:val="00CC0848"/>
    <w:rsid w:val="00CC09F5"/>
    <w:rsid w:val="00CC0AF2"/>
    <w:rsid w:val="00CC0BE5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2FF8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926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83E"/>
    <w:rsid w:val="00CE2C34"/>
    <w:rsid w:val="00CE2D00"/>
    <w:rsid w:val="00CE2E93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36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149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041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67"/>
    <w:rsid w:val="00D16FD4"/>
    <w:rsid w:val="00D17BCB"/>
    <w:rsid w:val="00D17C49"/>
    <w:rsid w:val="00D17E48"/>
    <w:rsid w:val="00D17F45"/>
    <w:rsid w:val="00D20214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810"/>
    <w:rsid w:val="00D24D18"/>
    <w:rsid w:val="00D2500E"/>
    <w:rsid w:val="00D25231"/>
    <w:rsid w:val="00D2555A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9AA"/>
    <w:rsid w:val="00D31C75"/>
    <w:rsid w:val="00D31CE2"/>
    <w:rsid w:val="00D31F15"/>
    <w:rsid w:val="00D31F1F"/>
    <w:rsid w:val="00D32779"/>
    <w:rsid w:val="00D329F8"/>
    <w:rsid w:val="00D32DF6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4AB"/>
    <w:rsid w:val="00D4170D"/>
    <w:rsid w:val="00D41767"/>
    <w:rsid w:val="00D417A5"/>
    <w:rsid w:val="00D418FF"/>
    <w:rsid w:val="00D41CF1"/>
    <w:rsid w:val="00D41E87"/>
    <w:rsid w:val="00D41F86"/>
    <w:rsid w:val="00D42010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64F"/>
    <w:rsid w:val="00D47CE3"/>
    <w:rsid w:val="00D47DDB"/>
    <w:rsid w:val="00D501A6"/>
    <w:rsid w:val="00D501C0"/>
    <w:rsid w:val="00D506DA"/>
    <w:rsid w:val="00D50855"/>
    <w:rsid w:val="00D50B97"/>
    <w:rsid w:val="00D50DC8"/>
    <w:rsid w:val="00D50E30"/>
    <w:rsid w:val="00D5123F"/>
    <w:rsid w:val="00D513D2"/>
    <w:rsid w:val="00D51584"/>
    <w:rsid w:val="00D515F1"/>
    <w:rsid w:val="00D51AE9"/>
    <w:rsid w:val="00D51ECF"/>
    <w:rsid w:val="00D51FA4"/>
    <w:rsid w:val="00D52580"/>
    <w:rsid w:val="00D52C01"/>
    <w:rsid w:val="00D52D81"/>
    <w:rsid w:val="00D53096"/>
    <w:rsid w:val="00D5324A"/>
    <w:rsid w:val="00D532D5"/>
    <w:rsid w:val="00D53410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0B1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C9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DBF"/>
    <w:rsid w:val="00D74E05"/>
    <w:rsid w:val="00D74E51"/>
    <w:rsid w:val="00D74F7D"/>
    <w:rsid w:val="00D75057"/>
    <w:rsid w:val="00D751AE"/>
    <w:rsid w:val="00D7538C"/>
    <w:rsid w:val="00D754B9"/>
    <w:rsid w:val="00D75511"/>
    <w:rsid w:val="00D75D5C"/>
    <w:rsid w:val="00D76223"/>
    <w:rsid w:val="00D768FE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EB"/>
    <w:rsid w:val="00D80190"/>
    <w:rsid w:val="00D802D3"/>
    <w:rsid w:val="00D80FF8"/>
    <w:rsid w:val="00D81567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BC7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676"/>
    <w:rsid w:val="00D91D52"/>
    <w:rsid w:val="00D91D93"/>
    <w:rsid w:val="00D91DD0"/>
    <w:rsid w:val="00D91EF9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B8F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C3D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178"/>
    <w:rsid w:val="00DE534F"/>
    <w:rsid w:val="00DE553D"/>
    <w:rsid w:val="00DE55A7"/>
    <w:rsid w:val="00DE5C92"/>
    <w:rsid w:val="00DE5CAF"/>
    <w:rsid w:val="00DE6167"/>
    <w:rsid w:val="00DE62C2"/>
    <w:rsid w:val="00DE6833"/>
    <w:rsid w:val="00DE68D9"/>
    <w:rsid w:val="00DE69C1"/>
    <w:rsid w:val="00DE6A6B"/>
    <w:rsid w:val="00DE6CF8"/>
    <w:rsid w:val="00DE6E32"/>
    <w:rsid w:val="00DE6F47"/>
    <w:rsid w:val="00DE6FD1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1298"/>
    <w:rsid w:val="00DF1477"/>
    <w:rsid w:val="00DF19FE"/>
    <w:rsid w:val="00DF24CD"/>
    <w:rsid w:val="00DF2624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6DA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04F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514"/>
    <w:rsid w:val="00E17613"/>
    <w:rsid w:val="00E17649"/>
    <w:rsid w:val="00E1789C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1F3D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FD1"/>
    <w:rsid w:val="00E3414D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F58"/>
    <w:rsid w:val="00E7107D"/>
    <w:rsid w:val="00E71293"/>
    <w:rsid w:val="00E71441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7D"/>
    <w:rsid w:val="00E75A0F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1C6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BAB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5FD9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146"/>
    <w:rsid w:val="00E9173A"/>
    <w:rsid w:val="00E918A0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9EA"/>
    <w:rsid w:val="00E95C45"/>
    <w:rsid w:val="00E967C4"/>
    <w:rsid w:val="00E96831"/>
    <w:rsid w:val="00E96A0E"/>
    <w:rsid w:val="00E96A25"/>
    <w:rsid w:val="00E96AEB"/>
    <w:rsid w:val="00E97362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6AD"/>
    <w:rsid w:val="00ED1A44"/>
    <w:rsid w:val="00ED1BAA"/>
    <w:rsid w:val="00ED249F"/>
    <w:rsid w:val="00ED2DA7"/>
    <w:rsid w:val="00ED3117"/>
    <w:rsid w:val="00ED32E3"/>
    <w:rsid w:val="00ED3427"/>
    <w:rsid w:val="00ED3AD9"/>
    <w:rsid w:val="00ED3B42"/>
    <w:rsid w:val="00ED4146"/>
    <w:rsid w:val="00ED45CE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4BD"/>
    <w:rsid w:val="00ED7667"/>
    <w:rsid w:val="00EE0408"/>
    <w:rsid w:val="00EE044E"/>
    <w:rsid w:val="00EE0464"/>
    <w:rsid w:val="00EE04F0"/>
    <w:rsid w:val="00EE0A56"/>
    <w:rsid w:val="00EE0A98"/>
    <w:rsid w:val="00EE0AE4"/>
    <w:rsid w:val="00EE0B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3C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E6"/>
    <w:rsid w:val="00F04EFF"/>
    <w:rsid w:val="00F05550"/>
    <w:rsid w:val="00F05B4A"/>
    <w:rsid w:val="00F05C49"/>
    <w:rsid w:val="00F05DD3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689"/>
    <w:rsid w:val="00F17BCA"/>
    <w:rsid w:val="00F17FF5"/>
    <w:rsid w:val="00F20041"/>
    <w:rsid w:val="00F2011A"/>
    <w:rsid w:val="00F201F0"/>
    <w:rsid w:val="00F206F4"/>
    <w:rsid w:val="00F20C95"/>
    <w:rsid w:val="00F20E43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D6"/>
    <w:rsid w:val="00F27E59"/>
    <w:rsid w:val="00F305D1"/>
    <w:rsid w:val="00F30621"/>
    <w:rsid w:val="00F30697"/>
    <w:rsid w:val="00F3082C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35"/>
    <w:rsid w:val="00F3485C"/>
    <w:rsid w:val="00F348C7"/>
    <w:rsid w:val="00F34B84"/>
    <w:rsid w:val="00F34FE2"/>
    <w:rsid w:val="00F3533D"/>
    <w:rsid w:val="00F354D2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2A5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885"/>
    <w:rsid w:val="00F51EF5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57F2C"/>
    <w:rsid w:val="00F600CF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7F5"/>
    <w:rsid w:val="00F658B3"/>
    <w:rsid w:val="00F65CF0"/>
    <w:rsid w:val="00F663AF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6B15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A11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1A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585"/>
    <w:rsid w:val="00FC27CC"/>
    <w:rsid w:val="00FC28B1"/>
    <w:rsid w:val="00FC2FE5"/>
    <w:rsid w:val="00FC3127"/>
    <w:rsid w:val="00FC32D8"/>
    <w:rsid w:val="00FC3498"/>
    <w:rsid w:val="00FC35BE"/>
    <w:rsid w:val="00FC366A"/>
    <w:rsid w:val="00FC388F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BEC"/>
    <w:rsid w:val="00FC7DB5"/>
    <w:rsid w:val="00FC7DF9"/>
    <w:rsid w:val="00FC7EE4"/>
    <w:rsid w:val="00FD0001"/>
    <w:rsid w:val="00FD02B5"/>
    <w:rsid w:val="00FD0314"/>
    <w:rsid w:val="00FD0C33"/>
    <w:rsid w:val="00FD127B"/>
    <w:rsid w:val="00FD12CB"/>
    <w:rsid w:val="00FD173F"/>
    <w:rsid w:val="00FD1781"/>
    <w:rsid w:val="00FD1A53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853"/>
    <w:rsid w:val="00FE5F2B"/>
    <w:rsid w:val="00FE6222"/>
    <w:rsid w:val="00FE6345"/>
    <w:rsid w:val="00FE6D5C"/>
    <w:rsid w:val="00FE6E29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E6C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EAC"/>
    <w:rsid w:val="00FF5546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067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680AC6E7-BD92-43D0-A3D9-1ED79D33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BD7E-C3EE-446F-8528-38D0DDE6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38</Pages>
  <Words>8096</Words>
  <Characters>35372</Characters>
  <Application>Microsoft Office Word</Application>
  <DocSecurity>0</DocSecurity>
  <Lines>294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43382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2017-11-09T15:27:00Z</cp:lastPrinted>
  <dcterms:created xsi:type="dcterms:W3CDTF">2017-11-10T05:05:00Z</dcterms:created>
  <dcterms:modified xsi:type="dcterms:W3CDTF">2017-11-10T05:08:00Z</dcterms:modified>
</cp:coreProperties>
</file>