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185D77" w14:textId="77777777" w:rsidR="006346F3" w:rsidRPr="002669C3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</w:p>
    <w:p w14:paraId="43C68867" w14:textId="77777777" w:rsidR="006346F3" w:rsidRPr="002669C3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26BC005" w14:textId="77777777" w:rsidR="006346F3" w:rsidRPr="002669C3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AB2492B" w14:textId="77777777" w:rsidR="006346F3" w:rsidRPr="002669C3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4ADF027" w14:textId="77777777" w:rsidR="006346F3" w:rsidRPr="002669C3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FE2F9D6" w14:textId="77777777" w:rsidR="006346F3" w:rsidRPr="002669C3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1974F46" w14:textId="77777777" w:rsidR="00346257" w:rsidRPr="002669C3" w:rsidRDefault="00346257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4C903AE" w14:textId="77777777" w:rsidR="00B72120" w:rsidRPr="002669C3" w:rsidRDefault="00B72120" w:rsidP="006346F3">
      <w:pPr>
        <w:jc w:val="thaiDistribute"/>
        <w:outlineLvl w:val="0"/>
        <w:rPr>
          <w:rFonts w:ascii="Angsana New" w:hAnsi="Angsana New"/>
          <w:b/>
          <w:bCs/>
          <w:sz w:val="20"/>
          <w:szCs w:val="20"/>
        </w:rPr>
      </w:pPr>
    </w:p>
    <w:p w14:paraId="7E9ED61E" w14:textId="77777777" w:rsidR="00346257" w:rsidRPr="002669C3" w:rsidRDefault="00346257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E8927AC" w14:textId="77777777" w:rsidR="006346F3" w:rsidRPr="007671A3" w:rsidRDefault="00C12656" w:rsidP="00CC1B78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  <w:u w:val="none"/>
        </w:rPr>
      </w:pPr>
      <w:proofErr w:type="spellStart"/>
      <w:r w:rsidRPr="007671A3">
        <w:rPr>
          <w:rFonts w:ascii="Angsana New" w:hAnsi="Angsana New" w:cs="Angsana New"/>
          <w:sz w:val="48"/>
          <w:szCs w:val="48"/>
          <w:u w:val="none"/>
          <w:cs/>
        </w:rPr>
        <w:t>บริษัท</w:t>
      </w:r>
      <w:r w:rsidR="006346F3" w:rsidRPr="007671A3">
        <w:rPr>
          <w:rFonts w:ascii="Angsana New" w:hAnsi="Angsana New" w:cs="Angsana New"/>
          <w:sz w:val="48"/>
          <w:szCs w:val="48"/>
          <w:u w:val="none"/>
          <w:cs/>
        </w:rPr>
        <w:t>ค</w:t>
      </w:r>
      <w:proofErr w:type="spellEnd"/>
      <w:r w:rsidR="006346F3" w:rsidRPr="007671A3">
        <w:rPr>
          <w:rFonts w:ascii="Angsana New" w:hAnsi="Angsana New" w:cs="Angsana New"/>
          <w:sz w:val="48"/>
          <w:szCs w:val="48"/>
          <w:u w:val="none"/>
          <w:cs/>
        </w:rPr>
        <w:t>วอ</w:t>
      </w:r>
      <w:proofErr w:type="spellStart"/>
      <w:r w:rsidR="006346F3" w:rsidRPr="007671A3">
        <w:rPr>
          <w:rFonts w:ascii="Angsana New" w:hAnsi="Angsana New" w:cs="Angsana New"/>
          <w:sz w:val="48"/>
          <w:szCs w:val="48"/>
          <w:u w:val="none"/>
          <w:cs/>
        </w:rPr>
        <w:t>ลิตี้</w:t>
      </w:r>
      <w:proofErr w:type="spellEnd"/>
      <w:r w:rsidR="006346F3" w:rsidRPr="007671A3">
        <w:rPr>
          <w:rFonts w:ascii="Angsana New" w:hAnsi="Angsana New" w:cs="Angsana New"/>
          <w:sz w:val="48"/>
          <w:szCs w:val="48"/>
          <w:u w:val="none"/>
          <w:cs/>
        </w:rPr>
        <w:t>คอน</w:t>
      </w:r>
      <w:proofErr w:type="spellStart"/>
      <w:r w:rsidR="006346F3" w:rsidRPr="007671A3">
        <w:rPr>
          <w:rFonts w:ascii="Angsana New" w:hAnsi="Angsana New" w:cs="Angsana New"/>
          <w:sz w:val="48"/>
          <w:szCs w:val="48"/>
          <w:u w:val="none"/>
          <w:cs/>
        </w:rPr>
        <w:t>สตรัคชั่นโปรดัคส์</w:t>
      </w:r>
      <w:proofErr w:type="spellEnd"/>
      <w:r w:rsidR="006346F3" w:rsidRPr="007671A3">
        <w:rPr>
          <w:rFonts w:ascii="Angsana New" w:hAnsi="Angsana New" w:cs="Angsana New"/>
          <w:sz w:val="48"/>
          <w:szCs w:val="48"/>
          <w:u w:val="none"/>
          <w:cs/>
        </w:rPr>
        <w:t xml:space="preserve"> จำกัด </w:t>
      </w:r>
      <w:r w:rsidR="006346F3" w:rsidRPr="007671A3">
        <w:rPr>
          <w:rFonts w:ascii="Angsana New" w:hAnsi="Angsana New" w:cs="Angsana New"/>
          <w:sz w:val="48"/>
          <w:szCs w:val="48"/>
          <w:u w:val="none"/>
        </w:rPr>
        <w:t>(</w:t>
      </w:r>
      <w:r w:rsidR="006346F3" w:rsidRPr="007671A3">
        <w:rPr>
          <w:rFonts w:ascii="Angsana New" w:hAnsi="Angsana New" w:cs="Angsana New"/>
          <w:sz w:val="48"/>
          <w:szCs w:val="48"/>
          <w:u w:val="none"/>
          <w:cs/>
        </w:rPr>
        <w:t>มหาชน</w:t>
      </w:r>
      <w:r w:rsidR="006346F3" w:rsidRPr="007671A3">
        <w:rPr>
          <w:rFonts w:ascii="Angsana New" w:hAnsi="Angsana New" w:cs="Angsana New"/>
          <w:sz w:val="48"/>
          <w:szCs w:val="48"/>
          <w:u w:val="none"/>
        </w:rPr>
        <w:t>)</w:t>
      </w:r>
    </w:p>
    <w:p w14:paraId="5EC3C52D" w14:textId="77777777" w:rsidR="006346F3" w:rsidRPr="007671A3" w:rsidRDefault="006346F3" w:rsidP="00CC1B78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  <w:u w:val="none"/>
        </w:rPr>
      </w:pPr>
      <w:r w:rsidRPr="007671A3">
        <w:rPr>
          <w:rFonts w:ascii="Angsana New" w:hAnsi="Angsana New" w:cs="Angsana New"/>
          <w:sz w:val="48"/>
          <w:szCs w:val="48"/>
          <w:u w:val="none"/>
          <w:cs/>
        </w:rPr>
        <w:t>และบริษัทย่อย</w:t>
      </w:r>
    </w:p>
    <w:p w14:paraId="17704B6F" w14:textId="77777777" w:rsidR="003D539D" w:rsidRPr="007671A3" w:rsidRDefault="003D539D" w:rsidP="003D539D">
      <w:pPr>
        <w:pStyle w:val="ReportHeading1"/>
        <w:framePr w:w="0" w:hRule="auto" w:hSpace="0" w:wrap="around" w:vAnchor="text" w:y="513"/>
        <w:spacing w:line="240" w:lineRule="auto"/>
        <w:jc w:val="center"/>
        <w:rPr>
          <w:rFonts w:ascii="Angsana New" w:hAnsi="Angsana New" w:cs="Angsana New"/>
          <w:sz w:val="6"/>
          <w:szCs w:val="6"/>
        </w:rPr>
      </w:pPr>
    </w:p>
    <w:p w14:paraId="4A0A8D02" w14:textId="62767109" w:rsidR="003D539D" w:rsidRPr="007671A3" w:rsidRDefault="009E6232" w:rsidP="003D539D">
      <w:pPr>
        <w:pStyle w:val="ReportHeading1"/>
        <w:framePr w:w="0" w:hRule="auto" w:hSpace="0" w:wrap="around" w:vAnchor="text" w:y="513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671A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3D539D" w:rsidRPr="007671A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3D539D" w:rsidRPr="007671A3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3D539D" w:rsidRPr="007671A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090B52" w:rsidRPr="007671A3">
        <w:rPr>
          <w:rFonts w:ascii="Angsana New" w:hAnsi="Angsana New" w:cs="Angsana New"/>
          <w:b w:val="0"/>
          <w:bCs w:val="0"/>
          <w:sz w:val="32"/>
          <w:szCs w:val="32"/>
        </w:rPr>
        <w:t>2560</w:t>
      </w:r>
    </w:p>
    <w:p w14:paraId="11D05B99" w14:textId="77777777" w:rsidR="003D539D" w:rsidRPr="007671A3" w:rsidRDefault="003D539D" w:rsidP="003D539D">
      <w:pPr>
        <w:pStyle w:val="ReportHeading1"/>
        <w:framePr w:w="0" w:hRule="auto" w:hSpace="0" w:wrap="around" w:vAnchor="text" w:y="513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671A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156B635" w14:textId="77777777" w:rsidR="003D539D" w:rsidRPr="007671A3" w:rsidRDefault="003D539D" w:rsidP="003D539D">
      <w:pPr>
        <w:pStyle w:val="ReportHeading1"/>
        <w:framePr w:w="0" w:hRule="auto" w:hSpace="0" w:wrap="around" w:vAnchor="text" w:y="513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671A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698B683" w14:textId="77777777" w:rsidR="003D539D" w:rsidRPr="007671A3" w:rsidRDefault="003D539D" w:rsidP="003D539D">
      <w:pPr>
        <w:pStyle w:val="ReportHeading1"/>
        <w:framePr w:w="0" w:hRule="auto" w:hSpace="0" w:wrap="around" w:vAnchor="text" w:y="513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5392022" w14:textId="77777777" w:rsidR="006346F3" w:rsidRPr="007671A3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B929C28" w14:textId="77777777" w:rsidR="00F1068B" w:rsidRPr="007671A3" w:rsidRDefault="00F1068B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27D8246" w14:textId="77777777" w:rsidR="00F1068B" w:rsidRPr="007671A3" w:rsidRDefault="00F1068B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140ADDE" w14:textId="77777777" w:rsidR="0042586A" w:rsidRPr="007671A3" w:rsidRDefault="0042586A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7FF7E23" w14:textId="77777777" w:rsidR="00067BA0" w:rsidRDefault="00067BA0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  <w:sectPr w:rsidR="00067BA0" w:rsidSect="00067BA0">
          <w:headerReference w:type="default" r:id="rId8"/>
          <w:footerReference w:type="default" r:id="rId9"/>
          <w:pgSz w:w="11907" w:h="16840" w:code="9"/>
          <w:pgMar w:top="691" w:right="1152" w:bottom="576" w:left="1152" w:header="720" w:footer="345" w:gutter="0"/>
          <w:pgNumType w:start="0"/>
          <w:cols w:space="708"/>
          <w:docGrid w:linePitch="360"/>
        </w:sectPr>
      </w:pPr>
    </w:p>
    <w:p w14:paraId="195AEEA6" w14:textId="3A8CD621" w:rsidR="0042586A" w:rsidRPr="007671A3" w:rsidRDefault="0042586A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0821757" w14:textId="77777777" w:rsidR="0042586A" w:rsidRPr="007671A3" w:rsidRDefault="0042586A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9C657EC" w14:textId="77777777" w:rsidR="0042586A" w:rsidRDefault="0042586A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55716A8" w14:textId="77777777" w:rsidR="00067BA0" w:rsidRDefault="00067BA0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90D1BA6" w14:textId="77777777" w:rsidR="00067BA0" w:rsidRDefault="00067BA0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6EA895E" w14:textId="77777777" w:rsidR="00067BA0" w:rsidRDefault="00067BA0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EA4C1BA" w14:textId="77777777" w:rsidR="00067BA0" w:rsidRDefault="00067BA0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1A8C999" w14:textId="77777777" w:rsidR="00067BA0" w:rsidRPr="007671A3" w:rsidRDefault="00067BA0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</w:p>
    <w:p w14:paraId="33490987" w14:textId="77777777" w:rsidR="006346F3" w:rsidRPr="007671A3" w:rsidRDefault="00A664B7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671A3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5228F0" w:rsidRPr="007671A3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6346F3" w:rsidRPr="007671A3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3FF43C8" w14:textId="77777777" w:rsidR="006346F3" w:rsidRPr="007671A3" w:rsidRDefault="006346F3" w:rsidP="006346F3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p w14:paraId="42D80AED" w14:textId="77777777" w:rsidR="006346F3" w:rsidRPr="007671A3" w:rsidRDefault="005228F0" w:rsidP="006346F3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671A3">
        <w:rPr>
          <w:rFonts w:ascii="Angsana New" w:hAnsi="Angsana New"/>
          <w:b/>
          <w:bCs/>
          <w:sz w:val="30"/>
          <w:szCs w:val="30"/>
          <w:cs/>
        </w:rPr>
        <w:t>เสนอ ผู้ถือหุ้น</w:t>
      </w:r>
      <w:proofErr w:type="spellStart"/>
      <w:r w:rsidR="006346F3" w:rsidRPr="007671A3">
        <w:rPr>
          <w:rFonts w:ascii="Angsana New" w:hAnsi="Angsana New"/>
          <w:b/>
          <w:bCs/>
          <w:sz w:val="30"/>
          <w:szCs w:val="30"/>
          <w:cs/>
        </w:rPr>
        <w:t>บ</w:t>
      </w:r>
      <w:r w:rsidR="005B3DDF" w:rsidRPr="007671A3">
        <w:rPr>
          <w:rFonts w:ascii="Angsana New" w:hAnsi="Angsana New"/>
          <w:b/>
          <w:bCs/>
          <w:sz w:val="30"/>
          <w:szCs w:val="30"/>
          <w:cs/>
          <w:lang w:val="th-TH"/>
        </w:rPr>
        <w:t>ริษัท</w:t>
      </w:r>
      <w:r w:rsidR="006346F3" w:rsidRPr="007671A3">
        <w:rPr>
          <w:rFonts w:ascii="Angsana New" w:hAnsi="Angsana New"/>
          <w:b/>
          <w:bCs/>
          <w:sz w:val="30"/>
          <w:szCs w:val="30"/>
          <w:cs/>
        </w:rPr>
        <w:t>ค</w:t>
      </w:r>
      <w:proofErr w:type="spellEnd"/>
      <w:r w:rsidR="006346F3" w:rsidRPr="007671A3">
        <w:rPr>
          <w:rFonts w:ascii="Angsana New" w:hAnsi="Angsana New"/>
          <w:b/>
          <w:bCs/>
          <w:sz w:val="30"/>
          <w:szCs w:val="30"/>
          <w:cs/>
        </w:rPr>
        <w:t>วอ</w:t>
      </w:r>
      <w:proofErr w:type="spellStart"/>
      <w:r w:rsidR="006346F3" w:rsidRPr="007671A3">
        <w:rPr>
          <w:rFonts w:ascii="Angsana New" w:hAnsi="Angsana New"/>
          <w:b/>
          <w:bCs/>
          <w:sz w:val="30"/>
          <w:szCs w:val="30"/>
          <w:cs/>
        </w:rPr>
        <w:t>ลิตี้</w:t>
      </w:r>
      <w:proofErr w:type="spellEnd"/>
      <w:r w:rsidR="006346F3" w:rsidRPr="007671A3">
        <w:rPr>
          <w:rFonts w:ascii="Angsana New" w:hAnsi="Angsana New"/>
          <w:b/>
          <w:bCs/>
          <w:sz w:val="30"/>
          <w:szCs w:val="30"/>
          <w:cs/>
        </w:rPr>
        <w:t>คอน</w:t>
      </w:r>
      <w:proofErr w:type="spellStart"/>
      <w:r w:rsidR="006346F3" w:rsidRPr="007671A3">
        <w:rPr>
          <w:rFonts w:ascii="Angsana New" w:hAnsi="Angsana New"/>
          <w:b/>
          <w:bCs/>
          <w:sz w:val="30"/>
          <w:szCs w:val="30"/>
          <w:cs/>
        </w:rPr>
        <w:t>สตรัคชั่นโปรดัคส์</w:t>
      </w:r>
      <w:proofErr w:type="spellEnd"/>
      <w:r w:rsidR="006346F3" w:rsidRPr="007671A3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7527F392" w14:textId="77777777" w:rsidR="003E0BC3" w:rsidRPr="007671A3" w:rsidRDefault="003E0BC3" w:rsidP="003E0BC3">
      <w:pPr>
        <w:ind w:right="-36"/>
        <w:jc w:val="thaiDistribute"/>
        <w:rPr>
          <w:rFonts w:ascii="Angsana New" w:hAnsi="Angsana New"/>
          <w:sz w:val="30"/>
          <w:szCs w:val="30"/>
        </w:rPr>
      </w:pPr>
    </w:p>
    <w:p w14:paraId="18B82133" w14:textId="77777777" w:rsidR="003D52A0" w:rsidRPr="007671A3" w:rsidRDefault="003D52A0" w:rsidP="003E0BC3">
      <w:pPr>
        <w:ind w:right="-36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14:paraId="6ADE706D" w14:textId="77777777" w:rsidR="003D52A0" w:rsidRPr="007671A3" w:rsidRDefault="003D52A0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14:paraId="728BE9B3" w14:textId="6EF9C860" w:rsidR="003E0BC3" w:rsidRPr="007671A3" w:rsidRDefault="003E0BC3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ข้าพเจ้าได้ตรวจสอบงบการเงิน</w:t>
      </w:r>
      <w:r w:rsidR="00985C95" w:rsidRPr="007671A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="005B3DDF" w:rsidRPr="007671A3">
        <w:rPr>
          <w:rFonts w:ascii="Angsana New" w:hAnsi="Angsana New"/>
          <w:sz w:val="30"/>
          <w:szCs w:val="30"/>
          <w:cs/>
        </w:rPr>
        <w:t>ของ</w:t>
      </w:r>
      <w:proofErr w:type="spellStart"/>
      <w:r w:rsidR="005B3DDF" w:rsidRPr="007671A3">
        <w:rPr>
          <w:rFonts w:ascii="Angsana New" w:hAnsi="Angsana New"/>
          <w:sz w:val="30"/>
          <w:szCs w:val="30"/>
          <w:cs/>
        </w:rPr>
        <w:t>บริษัท</w:t>
      </w:r>
      <w:r w:rsidRPr="007671A3">
        <w:rPr>
          <w:rFonts w:ascii="Angsana New" w:hAnsi="Angsana New"/>
          <w:sz w:val="30"/>
          <w:szCs w:val="30"/>
          <w:cs/>
        </w:rPr>
        <w:t>ค</w:t>
      </w:r>
      <w:proofErr w:type="spellEnd"/>
      <w:r w:rsidRPr="007671A3">
        <w:rPr>
          <w:rFonts w:ascii="Angsana New" w:hAnsi="Angsana New"/>
          <w:sz w:val="30"/>
          <w:szCs w:val="30"/>
          <w:cs/>
        </w:rPr>
        <w:t>วอ</w:t>
      </w:r>
      <w:proofErr w:type="spellStart"/>
      <w:r w:rsidRPr="007671A3">
        <w:rPr>
          <w:rFonts w:ascii="Angsana New" w:hAnsi="Angsana New"/>
          <w:sz w:val="30"/>
          <w:szCs w:val="30"/>
          <w:cs/>
        </w:rPr>
        <w:t>ลิตี้</w:t>
      </w:r>
      <w:proofErr w:type="spellEnd"/>
      <w:r w:rsidRPr="007671A3">
        <w:rPr>
          <w:rFonts w:ascii="Angsana New" w:hAnsi="Angsana New"/>
          <w:sz w:val="30"/>
          <w:szCs w:val="30"/>
          <w:cs/>
        </w:rPr>
        <w:t>คอน</w:t>
      </w:r>
      <w:proofErr w:type="spellStart"/>
      <w:r w:rsidRPr="007671A3">
        <w:rPr>
          <w:rFonts w:ascii="Angsana New" w:hAnsi="Angsana New"/>
          <w:sz w:val="30"/>
          <w:szCs w:val="30"/>
          <w:cs/>
        </w:rPr>
        <w:t>สตรัคชั่นโปรดัคส์</w:t>
      </w:r>
      <w:proofErr w:type="spellEnd"/>
      <w:r w:rsidRPr="007671A3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="005228F0" w:rsidRPr="007671A3">
        <w:rPr>
          <w:rFonts w:ascii="Angsana New" w:hAnsi="Angsana New"/>
          <w:sz w:val="30"/>
          <w:szCs w:val="30"/>
          <w:cs/>
        </w:rPr>
        <w:t xml:space="preserve"> </w:t>
      </w:r>
      <w:r w:rsidR="00AE5AF5" w:rsidRPr="007671A3">
        <w:rPr>
          <w:rFonts w:ascii="Angsana New" w:hAnsi="Angsana New"/>
          <w:sz w:val="30"/>
          <w:szCs w:val="30"/>
          <w:cs/>
        </w:rPr>
        <w:t xml:space="preserve">และบริษัทย่อย </w:t>
      </w:r>
      <w:r w:rsidR="00985C95" w:rsidRPr="007671A3">
        <w:rPr>
          <w:rFonts w:ascii="Angsana New" w:hAnsi="Angsana New"/>
          <w:sz w:val="30"/>
          <w:szCs w:val="30"/>
          <w:cs/>
        </w:rPr>
        <w:t>(</w:t>
      </w:r>
      <w:r w:rsidR="00C81FC9" w:rsidRPr="007671A3">
        <w:rPr>
          <w:rFonts w:ascii="Angsana New" w:hAnsi="Angsana New" w:hint="cs"/>
          <w:sz w:val="30"/>
          <w:szCs w:val="30"/>
          <w:cs/>
        </w:rPr>
        <w:t>“</w:t>
      </w:r>
      <w:r w:rsidR="00985C95" w:rsidRPr="007671A3">
        <w:rPr>
          <w:rFonts w:ascii="Angsana New" w:hAnsi="Angsana New"/>
          <w:sz w:val="30"/>
          <w:szCs w:val="30"/>
          <w:cs/>
        </w:rPr>
        <w:t>กลุ่มบริษัท</w:t>
      </w:r>
      <w:r w:rsidR="00C81FC9" w:rsidRPr="007671A3">
        <w:rPr>
          <w:rFonts w:ascii="Angsana New" w:hAnsi="Angsana New" w:hint="cs"/>
          <w:sz w:val="30"/>
          <w:szCs w:val="30"/>
          <w:cs/>
        </w:rPr>
        <w:t>”</w:t>
      </w:r>
      <w:r w:rsidR="00985C95" w:rsidRPr="007671A3">
        <w:rPr>
          <w:rFonts w:ascii="Angsana New" w:hAnsi="Angsana New"/>
          <w:sz w:val="30"/>
          <w:szCs w:val="30"/>
          <w:cs/>
        </w:rPr>
        <w:t xml:space="preserve">) </w:t>
      </w:r>
      <w:r w:rsidR="005228F0" w:rsidRPr="007671A3">
        <w:rPr>
          <w:rFonts w:ascii="Angsana New" w:hAnsi="Angsana New"/>
          <w:sz w:val="30"/>
          <w:szCs w:val="30"/>
          <w:cs/>
        </w:rPr>
        <w:t>และของเฉพาะ</w:t>
      </w:r>
      <w:proofErr w:type="spellStart"/>
      <w:r w:rsidR="005B3DDF" w:rsidRPr="007671A3">
        <w:rPr>
          <w:rFonts w:ascii="Angsana New" w:hAnsi="Angsana New"/>
          <w:sz w:val="30"/>
          <w:szCs w:val="30"/>
          <w:cs/>
        </w:rPr>
        <w:t>บริษัทค</w:t>
      </w:r>
      <w:proofErr w:type="spellEnd"/>
      <w:r w:rsidR="005B3DDF" w:rsidRPr="007671A3">
        <w:rPr>
          <w:rFonts w:ascii="Angsana New" w:hAnsi="Angsana New"/>
          <w:sz w:val="30"/>
          <w:szCs w:val="30"/>
          <w:cs/>
        </w:rPr>
        <w:t>วอ</w:t>
      </w:r>
      <w:proofErr w:type="spellStart"/>
      <w:r w:rsidR="005228F0" w:rsidRPr="007671A3">
        <w:rPr>
          <w:rFonts w:ascii="Angsana New" w:hAnsi="Angsana New"/>
          <w:sz w:val="30"/>
          <w:szCs w:val="30"/>
          <w:cs/>
        </w:rPr>
        <w:t>ลิตี้</w:t>
      </w:r>
      <w:proofErr w:type="spellEnd"/>
      <w:r w:rsidR="005228F0" w:rsidRPr="007671A3">
        <w:rPr>
          <w:rFonts w:ascii="Angsana New" w:hAnsi="Angsana New"/>
          <w:sz w:val="30"/>
          <w:szCs w:val="30"/>
          <w:cs/>
        </w:rPr>
        <w:t>คอน</w:t>
      </w:r>
      <w:proofErr w:type="spellStart"/>
      <w:r w:rsidR="005228F0" w:rsidRPr="007671A3">
        <w:rPr>
          <w:rFonts w:ascii="Angsana New" w:hAnsi="Angsana New"/>
          <w:sz w:val="30"/>
          <w:szCs w:val="30"/>
          <w:cs/>
        </w:rPr>
        <w:t>สตรัคชั่นโปรดัคส์</w:t>
      </w:r>
      <w:proofErr w:type="spellEnd"/>
      <w:r w:rsidR="005228F0" w:rsidRPr="007671A3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="00CF4AD2">
        <w:rPr>
          <w:rFonts w:ascii="Angsana New" w:hAnsi="Angsana New"/>
          <w:sz w:val="30"/>
          <w:szCs w:val="30"/>
        </w:rPr>
        <w:t xml:space="preserve"> </w:t>
      </w:r>
      <w:r w:rsidR="00CF4AD2">
        <w:rPr>
          <w:rFonts w:ascii="Angsana New" w:hAnsi="Angsana New" w:hint="cs"/>
          <w:sz w:val="30"/>
          <w:szCs w:val="30"/>
          <w:cs/>
        </w:rPr>
        <w:t>(</w:t>
      </w:r>
      <w:r w:rsidR="00CF4AD2">
        <w:rPr>
          <w:rFonts w:ascii="Angsana New" w:hAnsi="Angsana New"/>
          <w:sz w:val="30"/>
          <w:szCs w:val="30"/>
        </w:rPr>
        <w:t>“</w:t>
      </w:r>
      <w:r w:rsidR="00CF4AD2">
        <w:rPr>
          <w:rFonts w:ascii="Angsana New" w:hAnsi="Angsana New" w:hint="cs"/>
          <w:sz w:val="30"/>
          <w:szCs w:val="30"/>
          <w:cs/>
        </w:rPr>
        <w:t>บริษัท”)</w:t>
      </w:r>
      <w:r w:rsidR="00985C95" w:rsidRPr="007671A3">
        <w:rPr>
          <w:rFonts w:ascii="Angsana New" w:hAnsi="Angsana New"/>
          <w:sz w:val="30"/>
          <w:szCs w:val="30"/>
          <w:cs/>
        </w:rPr>
        <w:t xml:space="preserve"> ตามลำดับ</w:t>
      </w:r>
      <w:r w:rsidRPr="007671A3">
        <w:rPr>
          <w:rFonts w:ascii="Angsana New" w:hAnsi="Angsana New"/>
          <w:sz w:val="30"/>
          <w:szCs w:val="30"/>
          <w:cs/>
        </w:rPr>
        <w:t xml:space="preserve"> ซึ่ง</w:t>
      </w:r>
      <w:r w:rsidRPr="007671A3">
        <w:rPr>
          <w:rFonts w:ascii="Angsana New" w:hAnsi="Angsana New"/>
          <w:spacing w:val="-4"/>
          <w:sz w:val="30"/>
          <w:szCs w:val="30"/>
          <w:cs/>
        </w:rPr>
        <w:t xml:space="preserve">ประกอบด้วยงบแสดงฐานะการเงินรวมและงบแสดงฐานะการเงินเฉพาะกิจการ ณ วันที่ </w:t>
      </w:r>
      <w:r w:rsidRPr="007671A3">
        <w:rPr>
          <w:rFonts w:ascii="Angsana New" w:hAnsi="Angsana New"/>
          <w:spacing w:val="-4"/>
          <w:sz w:val="30"/>
          <w:szCs w:val="30"/>
        </w:rPr>
        <w:t xml:space="preserve">31 </w:t>
      </w:r>
      <w:r w:rsidRPr="007671A3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="00090B52" w:rsidRPr="007671A3">
        <w:rPr>
          <w:rFonts w:ascii="Angsana New" w:hAnsi="Angsana New"/>
          <w:spacing w:val="-4"/>
          <w:sz w:val="30"/>
          <w:szCs w:val="30"/>
        </w:rPr>
        <w:t xml:space="preserve"> 2560</w:t>
      </w:r>
      <w:r w:rsidRPr="007671A3">
        <w:rPr>
          <w:rFonts w:ascii="Angsana New" w:hAnsi="Angsana New"/>
          <w:spacing w:val="-4"/>
          <w:sz w:val="30"/>
          <w:szCs w:val="30"/>
        </w:rPr>
        <w:t xml:space="preserve"> </w:t>
      </w:r>
      <w:r w:rsidRPr="007671A3">
        <w:rPr>
          <w:rFonts w:ascii="Angsana New" w:hAnsi="Angsana New"/>
          <w:spacing w:val="-4"/>
          <w:sz w:val="30"/>
          <w:szCs w:val="30"/>
          <w:cs/>
        </w:rPr>
        <w:t>งบกำไรขาดทุนรวม</w:t>
      </w:r>
      <w:r w:rsidRPr="007671A3">
        <w:rPr>
          <w:rFonts w:ascii="Angsana New" w:hAnsi="Angsana New"/>
          <w:sz w:val="30"/>
          <w:szCs w:val="30"/>
          <w:cs/>
        </w:rPr>
        <w:t>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985C95" w:rsidRPr="007671A3">
        <w:rPr>
          <w:rFonts w:ascii="Angsana New" w:hAnsi="Angsana New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</w:t>
      </w:r>
      <w:r w:rsidRPr="007671A3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7671A3">
        <w:rPr>
          <w:rFonts w:ascii="Angsana New" w:hAnsi="Angsana New"/>
          <w:sz w:val="30"/>
          <w:szCs w:val="30"/>
          <w:cs/>
        </w:rPr>
        <w:t>งบกระแสเงินสดรวม</w:t>
      </w:r>
      <w:r w:rsidRPr="007671A3">
        <w:rPr>
          <w:rFonts w:ascii="Angsana New" w:hAnsi="Angsana New"/>
          <w:spacing w:val="4"/>
          <w:sz w:val="30"/>
          <w:szCs w:val="30"/>
          <w:cs/>
        </w:rPr>
        <w:t>และงบกระแสเงินสดเฉพาะกิจการ สำหรับปีสิ้นสุดวันเดียวกัน รวมถึงหมายเหตุ</w:t>
      </w:r>
      <w:r w:rsidR="00985C95" w:rsidRPr="007671A3">
        <w:rPr>
          <w:rFonts w:ascii="Angsana New" w:hAnsi="Angsana New"/>
          <w:spacing w:val="4"/>
          <w:sz w:val="30"/>
          <w:szCs w:val="30"/>
          <w:cs/>
        </w:rPr>
        <w:t>ซึ่งประกอบด้วย</w:t>
      </w:r>
      <w:r w:rsidRPr="007671A3">
        <w:rPr>
          <w:rFonts w:ascii="Angsana New" w:hAnsi="Angsana New"/>
          <w:spacing w:val="4"/>
          <w:sz w:val="30"/>
          <w:szCs w:val="30"/>
          <w:cs/>
        </w:rPr>
        <w:t>สรุปน</w:t>
      </w:r>
      <w:r w:rsidR="00985C95" w:rsidRPr="007671A3">
        <w:rPr>
          <w:rFonts w:ascii="Angsana New" w:hAnsi="Angsana New"/>
          <w:spacing w:val="4"/>
          <w:sz w:val="30"/>
          <w:szCs w:val="30"/>
          <w:cs/>
        </w:rPr>
        <w:t>โยบายการบัญชี</w:t>
      </w:r>
      <w:r w:rsidR="00985C95" w:rsidRPr="007671A3">
        <w:rPr>
          <w:rFonts w:ascii="Angsana New" w:hAnsi="Angsana New"/>
          <w:sz w:val="30"/>
          <w:szCs w:val="30"/>
          <w:cs/>
        </w:rPr>
        <w:t>ที่สำคัญและ</w:t>
      </w:r>
      <w:r w:rsidRPr="007671A3">
        <w:rPr>
          <w:rFonts w:ascii="Angsana New" w:hAnsi="Angsana New"/>
          <w:sz w:val="30"/>
          <w:szCs w:val="30"/>
          <w:cs/>
        </w:rPr>
        <w:t xml:space="preserve">เรื่องอื่นๆ </w:t>
      </w:r>
    </w:p>
    <w:p w14:paraId="7C916BA3" w14:textId="77777777" w:rsidR="00C81FC9" w:rsidRPr="007671A3" w:rsidRDefault="00C81FC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14:paraId="71DB56E8" w14:textId="322EA071" w:rsidR="00C81FC9" w:rsidRPr="007671A3" w:rsidRDefault="00C81FC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 w:hint="cs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D022FF" w:rsidRPr="007671A3">
        <w:rPr>
          <w:rFonts w:ascii="Angsana New" w:hAnsi="Angsana New" w:hint="cs"/>
          <w:sz w:val="30"/>
          <w:szCs w:val="30"/>
        </w:rPr>
        <w:t>31</w:t>
      </w:r>
      <w:r w:rsidRPr="007671A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90B52" w:rsidRPr="007671A3">
        <w:rPr>
          <w:rFonts w:ascii="Angsana New" w:hAnsi="Angsana New" w:hint="cs"/>
          <w:sz w:val="30"/>
          <w:szCs w:val="30"/>
        </w:rPr>
        <w:t>25</w:t>
      </w:r>
      <w:r w:rsidR="00090B52" w:rsidRPr="007671A3">
        <w:rPr>
          <w:rFonts w:ascii="Angsana New" w:hAnsi="Angsana New"/>
          <w:sz w:val="30"/>
          <w:szCs w:val="30"/>
        </w:rPr>
        <w:t>60</w:t>
      </w:r>
      <w:r w:rsidRPr="007671A3">
        <w:rPr>
          <w:rFonts w:ascii="Angsana New" w:hAnsi="Angsana New" w:hint="cs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6A1E484" w14:textId="77777777" w:rsidR="00C81FC9" w:rsidRPr="007671A3" w:rsidRDefault="00C81FC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14:paraId="12E4618A" w14:textId="77777777" w:rsidR="004A4B2D" w:rsidRPr="007671A3" w:rsidRDefault="004A4B2D" w:rsidP="00C81FC9">
      <w:pPr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  <w:sectPr w:rsidR="004A4B2D" w:rsidRPr="007671A3" w:rsidSect="00067BA0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345" w:gutter="0"/>
          <w:cols w:space="708"/>
          <w:docGrid w:linePitch="360"/>
        </w:sectPr>
      </w:pPr>
    </w:p>
    <w:p w14:paraId="566A2669" w14:textId="77777777" w:rsidR="004A4B2D" w:rsidRPr="007671A3" w:rsidRDefault="004A4B2D" w:rsidP="00C81FC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BC85487" w14:textId="52B8B429" w:rsidR="00C81FC9" w:rsidRPr="007671A3" w:rsidRDefault="00C81FC9" w:rsidP="00C81FC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671A3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F5F77D7" w14:textId="77777777" w:rsidR="00C81FC9" w:rsidRPr="007671A3" w:rsidRDefault="00C81FC9" w:rsidP="00C81FC9">
      <w:pPr>
        <w:jc w:val="thaiDistribute"/>
        <w:rPr>
          <w:rFonts w:ascii="Angsana New" w:eastAsia="Calibri" w:hAnsi="Angsana New"/>
          <w:b/>
          <w:bCs/>
          <w:sz w:val="20"/>
          <w:szCs w:val="20"/>
        </w:rPr>
      </w:pPr>
    </w:p>
    <w:p w14:paraId="2C8540CF" w14:textId="1E9B3148" w:rsidR="00C81FC9" w:rsidRPr="007671A3" w:rsidRDefault="00C81FC9" w:rsidP="00C81FC9">
      <w:pPr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eastAsia="Calibri" w:hAnsi="Angsana New"/>
          <w:spacing w:val="8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A75B6" w:rsidRPr="007671A3">
        <w:rPr>
          <w:rFonts w:ascii="Angsana New" w:eastAsia="Calibri" w:hAnsi="Angsana New" w:hint="cs"/>
          <w:spacing w:val="6"/>
          <w:sz w:val="30"/>
          <w:szCs w:val="30"/>
          <w:cs/>
        </w:rPr>
        <w:t>วรรค</w:t>
      </w:r>
      <w:r w:rsidRPr="007671A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671A3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</w:t>
      </w:r>
      <w:r w:rsidRPr="007671A3">
        <w:rPr>
          <w:rFonts w:ascii="Angsana New" w:eastAsia="Calibri" w:hAnsi="Angsana New"/>
          <w:sz w:val="30"/>
          <w:szCs w:val="30"/>
        </w:rPr>
        <w:t xml:space="preserve"> </w:t>
      </w:r>
      <w:r w:rsidRPr="007671A3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8A2A4B">
        <w:rPr>
          <w:rFonts w:ascii="Angsana New" w:eastAsia="Calibri" w:hAnsi="Angsana New" w:hint="cs"/>
          <w:sz w:val="30"/>
          <w:szCs w:val="30"/>
          <w:cs/>
        </w:rPr>
        <w:t xml:space="preserve">           </w:t>
      </w:r>
      <w:r w:rsidRPr="007671A3">
        <w:rPr>
          <w:rFonts w:ascii="Angsana New" w:eastAsia="Calibri" w:hAnsi="Angsana New"/>
          <w:sz w:val="30"/>
          <w:szCs w:val="30"/>
          <w:cs/>
        </w:rPr>
        <w:t>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7CC9D38" w14:textId="77777777" w:rsidR="0030368D" w:rsidRPr="007671A3" w:rsidRDefault="0030368D" w:rsidP="00C81FC9">
      <w:pPr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0A24ED60" w14:textId="77777777" w:rsidR="00C81FC9" w:rsidRPr="007671A3" w:rsidRDefault="00C81FC9" w:rsidP="00C81FC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5B331D3" w14:textId="77777777" w:rsidR="00C81FC9" w:rsidRPr="007671A3" w:rsidRDefault="00C81FC9" w:rsidP="00C81FC9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068B3D1A" w14:textId="509EF023" w:rsidR="00C81FC9" w:rsidRPr="007671A3" w:rsidRDefault="00C81FC9" w:rsidP="00C8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7671A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671A3">
        <w:rPr>
          <w:rFonts w:ascii="Angsana New" w:eastAsia="Calibri" w:hAnsi="Angsana New"/>
          <w:sz w:val="30"/>
          <w:szCs w:val="30"/>
          <w:cs/>
        </w:rPr>
        <w:t>สำหรับงวด</w:t>
      </w:r>
      <w:r w:rsidR="0042586A" w:rsidRPr="007671A3">
        <w:rPr>
          <w:rFonts w:ascii="Angsana New" w:eastAsia="Calibri" w:hAnsi="Angsana New"/>
          <w:spacing w:val="16"/>
          <w:sz w:val="30"/>
          <w:szCs w:val="30"/>
          <w:cs/>
        </w:rPr>
        <w:t>ปัจจุบัน</w:t>
      </w:r>
      <w:r w:rsidR="0042586A" w:rsidRPr="007671A3">
        <w:rPr>
          <w:rFonts w:ascii="Angsana New" w:eastAsia="Calibri" w:hAnsi="Angsana New"/>
          <w:spacing w:val="16"/>
          <w:sz w:val="30"/>
          <w:szCs w:val="30"/>
        </w:rPr>
        <w:t xml:space="preserve"> </w:t>
      </w:r>
      <w:r w:rsidRPr="007671A3">
        <w:rPr>
          <w:rFonts w:ascii="Angsana New" w:eastAsia="Calibri" w:hAnsi="Angsana New"/>
          <w:spacing w:val="16"/>
          <w:sz w:val="30"/>
          <w:szCs w:val="30"/>
          <w:cs/>
        </w:rPr>
        <w:t>ข้าพเจ้าได้นำเรื่องเหล่านี้มาพิจารณาใน</w:t>
      </w:r>
      <w:r w:rsidRPr="007671A3">
        <w:rPr>
          <w:rFonts w:ascii="Angsana New" w:eastAsia="Calibri" w:hAnsi="Angsana New"/>
          <w:spacing w:val="4"/>
          <w:sz w:val="30"/>
          <w:szCs w:val="30"/>
          <w:cs/>
        </w:rPr>
        <w:t>บริบทของการตรวจสอบงบการเงิน</w:t>
      </w:r>
      <w:r w:rsidRPr="007671A3">
        <w:rPr>
          <w:rFonts w:ascii="Angsana New" w:hAnsi="Angsana New"/>
          <w:spacing w:val="4"/>
          <w:sz w:val="30"/>
          <w:szCs w:val="30"/>
          <w:cs/>
        </w:rPr>
        <w:t>รวมและงบการเงินเฉพาะกิจการ</w:t>
      </w:r>
      <w:r w:rsidRPr="007671A3">
        <w:rPr>
          <w:rFonts w:ascii="Angsana New" w:eastAsia="Calibri" w:hAnsi="Angsana New"/>
          <w:spacing w:val="4"/>
          <w:sz w:val="30"/>
          <w:szCs w:val="30"/>
          <w:cs/>
        </w:rPr>
        <w:t>โดยรวมและในการแสดงความเห็นของ</w:t>
      </w:r>
      <w:r w:rsidRPr="007671A3">
        <w:rPr>
          <w:rFonts w:ascii="Angsana New" w:hAnsi="Angsana New"/>
          <w:spacing w:val="4"/>
          <w:sz w:val="30"/>
          <w:szCs w:val="30"/>
          <w:cs/>
        </w:rPr>
        <w:t>ข้าพเจ้า</w:t>
      </w:r>
      <w:r w:rsidRPr="007671A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671A3">
        <w:rPr>
          <w:rFonts w:ascii="Angsana New" w:hAnsi="Angsana New"/>
          <w:sz w:val="30"/>
          <w:szCs w:val="30"/>
          <w:cs/>
        </w:rPr>
        <w:t>ข้าพเจ้า</w:t>
      </w:r>
      <w:r w:rsidRPr="007671A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6B3D2EF" w14:textId="77777777" w:rsidR="003E0BC3" w:rsidRPr="007671A3" w:rsidRDefault="003E0BC3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950"/>
      </w:tblGrid>
      <w:tr w:rsidR="00C81FC9" w:rsidRPr="007671A3" w14:paraId="02A6F05B" w14:textId="77777777" w:rsidTr="00774A86">
        <w:tc>
          <w:tcPr>
            <w:tcW w:w="9828" w:type="dxa"/>
            <w:gridSpan w:val="2"/>
            <w:shd w:val="clear" w:color="auto" w:fill="auto"/>
          </w:tcPr>
          <w:p w14:paraId="5BAFCF0C" w14:textId="77777777" w:rsidR="00C81FC9" w:rsidRPr="007671A3" w:rsidRDefault="00C81FC9" w:rsidP="00774A8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C81FC9" w:rsidRPr="007671A3" w14:paraId="403A8D22" w14:textId="77777777" w:rsidTr="00774A86">
        <w:tc>
          <w:tcPr>
            <w:tcW w:w="9828" w:type="dxa"/>
            <w:gridSpan w:val="2"/>
            <w:shd w:val="clear" w:color="auto" w:fill="auto"/>
          </w:tcPr>
          <w:p w14:paraId="595F833C" w14:textId="41D589D4" w:rsidR="00C81FC9" w:rsidRPr="007671A3" w:rsidRDefault="00C81FC9" w:rsidP="00774A8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 </w:t>
            </w:r>
            <w:r w:rsidR="004D2A6A" w:rsidRPr="007671A3">
              <w:rPr>
                <w:rFonts w:ascii="Angsana New" w:hAnsi="Angsana New" w:hint="cs"/>
                <w:sz w:val="30"/>
                <w:szCs w:val="30"/>
              </w:rPr>
              <w:t>3</w:t>
            </w:r>
            <w:r w:rsidR="00DB0E7F"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D022FF" w:rsidRPr="007671A3">
              <w:rPr>
                <w:rFonts w:ascii="Angsana New" w:hAnsi="Angsana New"/>
                <w:sz w:val="30"/>
                <w:szCs w:val="30"/>
              </w:rPr>
              <w:t>8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ของงบการเงินรวมและงบการเงินเฉพาะกิจการ </w:t>
            </w:r>
          </w:p>
        </w:tc>
      </w:tr>
      <w:tr w:rsidR="00C81FC9" w:rsidRPr="007671A3" w14:paraId="0EDE3BBF" w14:textId="77777777" w:rsidTr="00774A86">
        <w:tc>
          <w:tcPr>
            <w:tcW w:w="4878" w:type="dxa"/>
            <w:shd w:val="clear" w:color="auto" w:fill="auto"/>
          </w:tcPr>
          <w:p w14:paraId="21453742" w14:textId="77777777" w:rsidR="00C81FC9" w:rsidRPr="007671A3" w:rsidRDefault="00C81FC9" w:rsidP="00774A8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776593A6" w14:textId="77777777" w:rsidR="00C81FC9" w:rsidRPr="007671A3" w:rsidRDefault="00C81FC9" w:rsidP="00774A8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7671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C81FC9" w:rsidRPr="007671A3" w14:paraId="2747D53D" w14:textId="77777777" w:rsidTr="00774A86">
        <w:tc>
          <w:tcPr>
            <w:tcW w:w="4878" w:type="dxa"/>
            <w:shd w:val="clear" w:color="auto" w:fill="auto"/>
          </w:tcPr>
          <w:p w14:paraId="7EA6CC59" w14:textId="032B313B" w:rsidR="00C81FC9" w:rsidRPr="007671A3" w:rsidRDefault="0042586A" w:rsidP="00B93D3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ข้าพเจ้าให้ความสนใจในเรื่องดังกล่าว เนื่องจากตลาดหลักของกลุ่มบริษัท</w:t>
            </w:r>
            <w:r w:rsidRPr="007671A3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และบริษัท</w:t>
            </w:r>
            <w:r w:rsidRPr="007671A3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เป็นตลาดภายในประเทศซึ่งมีการแข่งขันสูง ดังนั้นราคาขายจึงขึ้นอยู่กับภาวการณ์แข่งขันของตลาด </w:t>
            </w:r>
            <w:r w:rsidRPr="007671A3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ซึ่งส่งผลต่อ</w:t>
            </w:r>
            <w:r w:rsidRPr="007671A3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สินค้าคงเหลือของกลุ่มบริษัท</w:t>
            </w:r>
            <w:r w:rsidRPr="007671A3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และบริษัทที่</w:t>
            </w:r>
            <w:r w:rsidRPr="007671A3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ต้องรับรู้ในมูลค่าที่ต่ำกว่าระหว่างราคาทุนและมูลค่าสุทธิที่คาดว่าจะได้รับ กลุ่มบริษัท</w:t>
            </w:r>
            <w:r w:rsidRPr="007671A3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และบริษัท</w:t>
            </w:r>
            <w:r w:rsidRPr="007671A3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จึงมีการวัดมูลค่าของสินค้าคงเหลือ</w:t>
            </w:r>
            <w:r w:rsidRPr="007671A3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โดยการเปรียบเทียบต้นทุนของสินค้าคงเหลือกับมูลค่าสุทธิที่คาดว่าจะได้รับ </w:t>
            </w:r>
            <w:r w:rsidRPr="007671A3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เพื่อ</w:t>
            </w:r>
            <w:r w:rsidRPr="007671A3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พิจารณาประมาณการสินค้า</w:t>
            </w:r>
            <w:r w:rsidRPr="006A1B77">
              <w:rPr>
                <w:rFonts w:ascii="Angsana New" w:hAnsi="Angsana New" w:cs="Angsana New"/>
                <w:sz w:val="30"/>
                <w:szCs w:val="30"/>
                <w:cs/>
              </w:rPr>
              <w:t>คงเหลือ</w:t>
            </w:r>
            <w:r w:rsidRPr="006A1B77">
              <w:rPr>
                <w:rFonts w:ascii="Angsana New" w:hAnsi="Angsana New" w:cs="Angsana New" w:hint="cs"/>
                <w:sz w:val="30"/>
                <w:szCs w:val="30"/>
                <w:cs/>
              </w:rPr>
              <w:t>ที่ลดลง</w:t>
            </w:r>
            <w:r w:rsidRPr="006A1B7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A1B77">
              <w:rPr>
                <w:rFonts w:ascii="Angsana New" w:hAnsi="Angsana New" w:cs="Angsana New" w:hint="cs"/>
                <w:sz w:val="30"/>
                <w:szCs w:val="30"/>
                <w:cs/>
              </w:rPr>
              <w:t>โดยการประมาณการ</w:t>
            </w:r>
            <w:r w:rsidRPr="006A1B77">
              <w:rPr>
                <w:rFonts w:ascii="Angsana New" w:hAnsi="Angsana New" w:cs="Angsana New"/>
                <w:sz w:val="30"/>
                <w:szCs w:val="30"/>
                <w:cs/>
              </w:rPr>
              <w:t>เกี่ยวข้องกับการใช้</w:t>
            </w:r>
            <w:r w:rsidRPr="007671A3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ดุลยพินิจของผู้บริหารและอยู่บนพื้นฐานของภาวการณ์ของตลาด</w:t>
            </w:r>
            <w:r w:rsidRPr="007671A3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นอกจากนี้</w:t>
            </w:r>
            <w:r w:rsidRPr="007671A3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สินค้าคงเหลือมียอดคงเหลือที่มีนัยสำคัญในงบการเงินรวมและงบการเงินเฉพาะกิจการ</w:t>
            </w:r>
            <w:r w:rsidRPr="007671A3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</w:t>
            </w:r>
            <w:r w:rsidRPr="007671A3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ดังนั้นข้าพเจ้าจึงถือเป็นเรื่องสำคัญในการตรวจสอบของข้าพเจ้า</w:t>
            </w:r>
          </w:p>
        </w:tc>
        <w:tc>
          <w:tcPr>
            <w:tcW w:w="4950" w:type="dxa"/>
            <w:shd w:val="clear" w:color="auto" w:fill="auto"/>
          </w:tcPr>
          <w:p w14:paraId="5FFA7ADA" w14:textId="2A7D281D" w:rsidR="00C81FC9" w:rsidRPr="007671A3" w:rsidRDefault="0042586A" w:rsidP="00D0486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กระบวนการตรวจสอบของข้าพเจ้าได้รวมถึงการสอบถามผู้บริหารซึ่งเป็นผู้รับผิดชอบในเรื่องดังกล่าว เพื่อให้ได้มาซึ่งความเข้าใจเกี่ยวกับนโยบายของกลุ่มบริษัท</w:t>
            </w:r>
            <w:r w:rsidRPr="007671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และบริษัท</w:t>
            </w:r>
            <w:r w:rsidRPr="007671A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ในการประมาณ</w:t>
            </w:r>
            <w:r w:rsidRPr="007671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การ</w:t>
            </w:r>
            <w:r w:rsidRPr="007671A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มูลค่าสุทธิที่คาดว่าจะได้รับของสินค้าคงเหลือ ข้าพเจ้าได้ตรวจสอบการประมาณการ</w:t>
            </w:r>
            <w:r w:rsidRPr="007671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ดังกล่าว</w:t>
            </w:r>
            <w:r w:rsidRPr="007671A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ว่ามีความสอดคล้องกับนโยบายการบัญชีของกลุ่มบริษัท</w:t>
            </w:r>
            <w:r w:rsidRPr="007671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และบริษัท</w:t>
            </w:r>
            <w:r w:rsidRPr="007671A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นอกจากนี้วิธีการของข้าพเจ้ารวมถึงการทดสอบการคำนวณ</w:t>
            </w:r>
            <w:r w:rsidRPr="007671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การประมาณการมูลค่าสุทธิที่คาดว่าจะได้รับของ</w:t>
            </w:r>
            <w:r w:rsidRPr="007671A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สินค้าคงเหลือ โดยการเปรียบเทียบต้นทุนของสินค้าคงเหลือกับมูลค่าสุทธิที่คาดว่าจะได้รับที่คาดการณ์ไว้ (เช่น ราคาขายในใบแจ้งหนี้ล่าสุด หักด้วยต้นทุนที่จำเป็นต้องจ่ายไปเพื่อให้ขายสินค้าได้) และการคำนวณอีกครั้งเพื่อทดสอบความถูกต้องของการคำนวณในรายงานสินค้าคงเหลือ</w:t>
            </w:r>
            <w:r w:rsidR="00390A7F" w:rsidRPr="007671A3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ตลอดจนสุ่มทดสอบกับเอกสารที่เกี่ยวข้อง</w:t>
            </w:r>
            <w:r w:rsidRPr="007671A3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7671A3">
              <w:rPr>
                <w:rFonts w:ascii="Angsana New" w:eastAsia="Arial" w:hAnsi="Angsana New" w:cs="Angsana New"/>
                <w:spacing w:val="-6"/>
                <w:sz w:val="30"/>
                <w:szCs w:val="30"/>
                <w:cs/>
              </w:rPr>
              <w:t>ข้าพเจ้ายังได้พิจารณาถึงความเพียงพอของการเปิดเผยข้อมูลของกลุ่มบริษัท</w:t>
            </w:r>
            <w:r w:rsidRPr="007671A3">
              <w:rPr>
                <w:rFonts w:ascii="Angsana New" w:eastAsia="Arial" w:hAnsi="Angsana New" w:cs="Angsana New" w:hint="cs"/>
                <w:spacing w:val="-6"/>
                <w:sz w:val="30"/>
                <w:szCs w:val="30"/>
                <w:cs/>
              </w:rPr>
              <w:t>และบริษัท</w:t>
            </w:r>
            <w:r w:rsidRPr="007671A3">
              <w:rPr>
                <w:rFonts w:ascii="Angsana New" w:eastAsia="Arial" w:hAnsi="Angsana New" w:cs="Angsana New"/>
                <w:spacing w:val="-6"/>
                <w:sz w:val="30"/>
                <w:szCs w:val="30"/>
                <w:cs/>
              </w:rPr>
              <w:t>ที่เกี่ยวกับสินค้าคงเหลือในงบการเงินรวมและงบการเงินเฉพาะกิจการอีกด้วย</w:t>
            </w:r>
          </w:p>
        </w:tc>
      </w:tr>
    </w:tbl>
    <w:p w14:paraId="09CC490C" w14:textId="77777777" w:rsidR="00C81FC9" w:rsidRPr="007671A3" w:rsidRDefault="00C81FC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14:paraId="0DC1106B" w14:textId="77777777" w:rsidR="0042586A" w:rsidRPr="007671A3" w:rsidRDefault="0042586A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950"/>
      </w:tblGrid>
      <w:tr w:rsidR="007127B5" w:rsidRPr="007671A3" w14:paraId="19BFB062" w14:textId="77777777" w:rsidTr="00774A86">
        <w:tc>
          <w:tcPr>
            <w:tcW w:w="9828" w:type="dxa"/>
            <w:gridSpan w:val="2"/>
            <w:shd w:val="clear" w:color="auto" w:fill="auto"/>
          </w:tcPr>
          <w:p w14:paraId="2C6780A9" w14:textId="77777777" w:rsidR="007127B5" w:rsidRPr="007671A3" w:rsidRDefault="007127B5" w:rsidP="00774A8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การทดสอบด้อยค่าของที่ดิน อาคารและอุปกรณ์</w:t>
            </w:r>
          </w:p>
        </w:tc>
      </w:tr>
      <w:tr w:rsidR="007127B5" w:rsidRPr="007671A3" w14:paraId="138A3C65" w14:textId="77777777" w:rsidTr="00774A86">
        <w:tc>
          <w:tcPr>
            <w:tcW w:w="9828" w:type="dxa"/>
            <w:gridSpan w:val="2"/>
            <w:shd w:val="clear" w:color="auto" w:fill="auto"/>
          </w:tcPr>
          <w:p w14:paraId="69DE6309" w14:textId="78D9BF10" w:rsidR="007127B5" w:rsidRPr="007671A3" w:rsidRDefault="007127B5" w:rsidP="00774A8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 </w:t>
            </w:r>
            <w:r w:rsidR="00DB0E7F" w:rsidRPr="007671A3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DB0E7F"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D022FF" w:rsidRPr="007671A3">
              <w:rPr>
                <w:rFonts w:ascii="Angsana New" w:hAnsi="Angsana New"/>
                <w:sz w:val="30"/>
                <w:szCs w:val="30"/>
              </w:rPr>
              <w:t>11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ของงบการเงินรวมและงบการเงินเฉพาะกิจการ </w:t>
            </w:r>
          </w:p>
        </w:tc>
      </w:tr>
      <w:tr w:rsidR="007127B5" w:rsidRPr="007671A3" w14:paraId="52965F9F" w14:textId="77777777" w:rsidTr="00774A86">
        <w:tc>
          <w:tcPr>
            <w:tcW w:w="4878" w:type="dxa"/>
            <w:shd w:val="clear" w:color="auto" w:fill="auto"/>
          </w:tcPr>
          <w:p w14:paraId="393BA64A" w14:textId="77777777" w:rsidR="007127B5" w:rsidRPr="007671A3" w:rsidRDefault="007127B5" w:rsidP="00774A8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4067362E" w14:textId="77777777" w:rsidR="007127B5" w:rsidRPr="007671A3" w:rsidRDefault="007127B5" w:rsidP="00774A8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7671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774A86" w:rsidRPr="007671A3" w14:paraId="45A97D79" w14:textId="77777777" w:rsidTr="00774A86">
        <w:tc>
          <w:tcPr>
            <w:tcW w:w="4878" w:type="dxa"/>
            <w:shd w:val="clear" w:color="auto" w:fill="auto"/>
          </w:tcPr>
          <w:p w14:paraId="7CF377AA" w14:textId="55860A73" w:rsidR="00A94F6B" w:rsidRPr="007671A3" w:rsidRDefault="0042586A" w:rsidP="00585D68">
            <w:pPr>
              <w:pStyle w:val="BodyText"/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eastAsia="Calibri" w:hAnsi="Angsana New"/>
                <w:sz w:val="30"/>
                <w:szCs w:val="30"/>
                <w:cs/>
              </w:rPr>
              <w:t>ข้าพเจ้าให้ความสนใจในเรื่องดังกล่าวเนื่องจาก</w:t>
            </w:r>
            <w:r w:rsidRPr="007671A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7671A3">
              <w:rPr>
                <w:rFonts w:ascii="Angsana New" w:eastAsia="Calibri" w:hAnsi="Angsana New"/>
                <w:sz w:val="30"/>
                <w:szCs w:val="30"/>
                <w:cs/>
              </w:rPr>
              <w:t>สภาวการณ์ในภาคธุรกิจผลิตภัณฑ์ก่อสร้างของประเทศไทยในปัจจุบัน</w:t>
            </w:r>
            <w:r w:rsidRPr="007671A3">
              <w:rPr>
                <w:rFonts w:ascii="Angsana New" w:eastAsia="Calibri" w:hAnsi="Angsana New" w:hint="cs"/>
                <w:sz w:val="30"/>
                <w:szCs w:val="30"/>
                <w:cs/>
              </w:rPr>
              <w:t>ส่งผลกระทบอย่างมีนัยสำคัญต่อผลการดำเนินงานของกลุ่มบริษัทและบริษัท</w:t>
            </w:r>
            <w:r w:rsidRPr="007671A3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</w:t>
            </w:r>
            <w:r w:rsidRPr="007671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อาจ</w:t>
            </w: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ส่งผลให้มูลค่าตามบัญชีของสินทรัพย์สูงกว่ามูลค่าที่คาดว่าจะได้รับคืน</w:t>
            </w:r>
            <w:r w:rsidRPr="007671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ซึ่ง</w:t>
            </w:r>
            <w:r w:rsidR="00390A7F" w:rsidRPr="007671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อาจ</w:t>
            </w:r>
            <w:r w:rsidRPr="007671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ทำให้เกิดผล</w:t>
            </w: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ขาดทุนจากการด้อยค่า</w:t>
            </w:r>
          </w:p>
          <w:p w14:paraId="57DBF54D" w14:textId="77777777" w:rsidR="0042586A" w:rsidRPr="007671A3" w:rsidRDefault="0042586A" w:rsidP="00585D68">
            <w:pPr>
              <w:pStyle w:val="BodyText"/>
              <w:spacing w:after="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0AE4BB21" w14:textId="7A432CED" w:rsidR="00F50A3F" w:rsidRPr="007671A3" w:rsidRDefault="0042586A" w:rsidP="00F50A3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การทดสอบด้อยค่าของรายการ</w:t>
            </w:r>
            <w:r w:rsidR="00BA4A9C" w:rsidRPr="007671A3">
              <w:rPr>
                <w:rFonts w:ascii="Angsana New" w:hAnsi="Angsana New" w:cs="Angsana New" w:hint="cs"/>
                <w:sz w:val="30"/>
                <w:szCs w:val="30"/>
                <w:cs/>
              </w:rPr>
              <w:t>ที่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ดิน อาคารและอุปกรณ์ ถูกพิจารณาเป็นความเสี่ยงที่สำคัญ เนื่องมาจากเกี่ยวข้องกับ</w:t>
            </w:r>
            <w:r w:rsidRPr="005B0859">
              <w:rPr>
                <w:rFonts w:ascii="Angsana New" w:hAnsi="Angsana New" w:cs="Angsana New"/>
                <w:spacing w:val="4"/>
                <w:sz w:val="30"/>
                <w:szCs w:val="30"/>
                <w:cs/>
              </w:rPr>
              <w:t>การใช้ดุลยพินิจที่สำคัญของผู้บริหารในการพิจารณาว่ามี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ข้อบ่งชี้ในการด้อยค่าหรือไม่ มูลค่าที่คาดว่าจะได้รับคืนของสินทรัพย์ประเมินโดยวิธี</w:t>
            </w:r>
            <w:r w:rsidR="00390A7F" w:rsidRPr="007671A3">
              <w:rPr>
                <w:rFonts w:ascii="Angsana New" w:hAnsi="Angsana New" w:cs="Angsana New"/>
                <w:sz w:val="30"/>
                <w:szCs w:val="30"/>
                <w:cs/>
              </w:rPr>
              <w:t>มูลค่าจากการใช้</w:t>
            </w:r>
            <w:r w:rsidR="00390A7F" w:rsidRPr="007671A3">
              <w:rPr>
                <w:rFonts w:ascii="Angsana New" w:hAnsi="Angsana New" w:cs="Angsana New" w:hint="cs"/>
                <w:sz w:val="30"/>
                <w:szCs w:val="30"/>
                <w:cs/>
              </w:rPr>
              <w:t>และ/หรือ</w:t>
            </w:r>
            <w:r w:rsidRPr="001938AD">
              <w:rPr>
                <w:rFonts w:ascii="Angsana New" w:hAnsi="Angsana New" w:cs="Angsana New"/>
                <w:spacing w:val="8"/>
                <w:sz w:val="30"/>
                <w:szCs w:val="30"/>
                <w:cs/>
              </w:rPr>
              <w:t>มูลค่ายุติธรรมหักต้นทุนในการจำหน่าย</w:t>
            </w:r>
            <w:r w:rsidR="00390A7F" w:rsidRPr="001938AD">
              <w:rPr>
                <w:rFonts w:ascii="Angsana New" w:hAnsi="Angsana New" w:cs="Angsana New" w:hint="cs"/>
                <w:spacing w:val="8"/>
                <w:sz w:val="30"/>
                <w:szCs w:val="30"/>
                <w:cs/>
              </w:rPr>
              <w:t xml:space="preserve"> แล้วแต่ตัวใด</w:t>
            </w:r>
            <w:r w:rsidR="00390A7F" w:rsidRPr="007671A3">
              <w:rPr>
                <w:rFonts w:ascii="Angsana New" w:hAnsi="Angsana New" w:cs="Angsana New" w:hint="cs"/>
                <w:sz w:val="30"/>
                <w:szCs w:val="30"/>
                <w:cs/>
              </w:rPr>
              <w:t>ตัวหนึ่งจะสูงกว่า</w:t>
            </w:r>
            <w:r w:rsidR="00496E48" w:rsidRPr="007671A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ารประเมินมูลค่าจากการใช้นั้นใช้วิธีประมาณการจากกระแสเงินสดที่จะได้รับในอนาคตคิดลดเป็นมูลค่าปัจจุบัน</w:t>
            </w:r>
            <w:r w:rsidRPr="007671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ซึ่งดุลยพินิจดังกล่าวรวมถึง ข้อสมมติเรื่องความสามารถในการทำกำไรในอนาคต การเจริญเติบโตของรายได้ อัตรากำไร และการคาดการณ์กระแสเงินสดในอนาคต </w:t>
            </w:r>
            <w:r w:rsidRPr="007671A3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การเลือกใช้อัตราคิดลดที่เหมาะสม</w:t>
            </w:r>
            <w:r w:rsidRPr="007671A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นอกจากนี้</w:t>
            </w:r>
            <w:r w:rsidRPr="007671A3">
              <w:rPr>
                <w:rFonts w:ascii="Angsana New" w:eastAsia="Arial" w:hAnsi="Angsana New" w:cs="Angsana New"/>
                <w:sz w:val="30"/>
                <w:szCs w:val="30"/>
                <w:cs/>
              </w:rPr>
              <w:t>รายการที่ดิน อาคาร และอุปกรณ์ มียอดคงเหลือที่มีนัยสำคัญในงบการเงินรวมและงบการเงินเฉพาะกิจการ</w:t>
            </w:r>
            <w:r w:rsidRPr="007671A3">
              <w:rPr>
                <w:rFonts w:ascii="Angsana New" w:eastAsia="Arial" w:hAnsi="Angsana New" w:cs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ดังนั้นข้าพเจ้าจึงถือเป็นเรื่องสำคัญในการตรวจสอบของข้าพเจ้า</w:t>
            </w:r>
          </w:p>
          <w:p w14:paraId="010FDADF" w14:textId="77777777" w:rsidR="00F50A3F" w:rsidRPr="007671A3" w:rsidRDefault="00F50A3F" w:rsidP="00F50A3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6DB0AD1" w14:textId="2CCE8426" w:rsidR="007127B5" w:rsidRPr="007671A3" w:rsidRDefault="007127B5" w:rsidP="00F50A3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69151773" w14:textId="77777777" w:rsidR="0042586A" w:rsidRPr="007671A3" w:rsidRDefault="0042586A" w:rsidP="0042586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กระบวนการตรวจสอบของข้าพเจ้าสำหรับเรื่องดังกล่าว </w:t>
            </w:r>
            <w:r w:rsidRPr="00545B7C">
              <w:rPr>
                <w:rFonts w:ascii="Angsana New" w:hAnsi="Angsana New"/>
                <w:spacing w:val="10"/>
                <w:sz w:val="30"/>
                <w:szCs w:val="30"/>
                <w:cs/>
              </w:rPr>
              <w:t>ข้าพเจ้าให้ความสนใจเกี่ยวกับความสมเหตุสมผลของ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ข้อบ่งชี้ที่แสดงว่ารายการที่ดิน อาคารและอุปกรณ์อาจเกิดการด้อยค่าและข้อสมมติที่สำคัญซึ่งสนับสนุนการคาดการณ์ของผู้บริหาร</w:t>
            </w:r>
          </w:p>
          <w:p w14:paraId="69317D80" w14:textId="77777777" w:rsidR="0042586A" w:rsidRPr="007671A3" w:rsidRDefault="0042586A" w:rsidP="0042586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B0F0"/>
                <w:sz w:val="30"/>
                <w:szCs w:val="30"/>
              </w:rPr>
            </w:pPr>
          </w:p>
          <w:p w14:paraId="2AA898D4" w14:textId="77777777" w:rsidR="0042586A" w:rsidRPr="007671A3" w:rsidRDefault="0042586A" w:rsidP="0042586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ข้าพเจ้าประเมินความสมเหตุสมผลของข้อบ่งชี้การด้อยค่าโดยอ้างอิงถึงภาวการณ์ของตลาด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ในปัจจุบัน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สภาพแวดล้อมการดำเนินงาน ความรู้เกี่ยวกับอุตสาหกรรม และข้อมูลอื่นที่ได้รับระหว่างการตรวจสอบ </w:t>
            </w:r>
          </w:p>
          <w:p w14:paraId="20FBC420" w14:textId="77777777" w:rsidR="0042586A" w:rsidRPr="007671A3" w:rsidRDefault="0042586A" w:rsidP="0042586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464449F" w14:textId="336E83BF" w:rsidR="007127B5" w:rsidRPr="007671A3" w:rsidRDefault="0042586A" w:rsidP="0042586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B4F9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นอกจากนี้ข้าพเจ้าทดสอบข้อสมมติที่สำ</w:t>
            </w:r>
            <w:r w:rsidR="005B0859" w:rsidRPr="002B4F9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คัญ</w:t>
            </w:r>
            <w:r w:rsidR="005B0859" w:rsidRPr="002B4F9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ซึ่ง</w:t>
            </w:r>
            <w:r w:rsidRPr="002B4F9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สนับสนุนการ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ประมาณกระแสเงินสดที่จะได้รับในอนาคตคิดลดเป็นมูลค่าปัจจุบันของผู้บริหาร</w:t>
            </w:r>
            <w:r w:rsidRPr="007671A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โดยอ้างอิงถึงผลการดำเนินงานที่ผ่านมา การวิเคราะห์แนวโน้มในอดีต และทดสอบความถูกต้องของการคำนวณการด้อยค่า </w:t>
            </w:r>
            <w:r w:rsidRPr="007671A3">
              <w:rPr>
                <w:rFonts w:ascii="Angsana New" w:eastAsia="Arial" w:hAnsi="Angsana New" w:cs="Angsana New"/>
                <w:sz w:val="30"/>
                <w:szCs w:val="30"/>
                <w:cs/>
              </w:rPr>
              <w:t>ข้าพเจ้ายังได้พิจารณาถึงความเพียงพอของการเปิดเผยข้อมูลของกลุ่มบริษัท</w:t>
            </w:r>
            <w:r w:rsidRPr="007671A3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และบริษัท</w:t>
            </w:r>
            <w:r w:rsidRPr="007671A3">
              <w:rPr>
                <w:rFonts w:ascii="Angsana New" w:eastAsia="Arial" w:hAnsi="Angsana New" w:cs="Angsana New"/>
                <w:sz w:val="30"/>
                <w:szCs w:val="30"/>
                <w:cs/>
              </w:rPr>
              <w:t>ที่เกี่ยวกับข้อสมมติ</w:t>
            </w:r>
            <w:r w:rsidRPr="007671A3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หลัก</w:t>
            </w:r>
            <w:r w:rsidRPr="007671A3">
              <w:rPr>
                <w:rFonts w:ascii="Angsana New" w:eastAsia="Arial" w:hAnsi="Angsana New" w:cs="Angsana New"/>
                <w:sz w:val="30"/>
                <w:szCs w:val="30"/>
                <w:cs/>
              </w:rPr>
              <w:t>ที่สำคัญในการทดสอบการด้อยค่าในงบการเงินรวมและงบการเงินเฉพาะกิจการอีกด้วย</w:t>
            </w:r>
          </w:p>
        </w:tc>
      </w:tr>
    </w:tbl>
    <w:p w14:paraId="123F7296" w14:textId="77777777" w:rsidR="007127B5" w:rsidRPr="007671A3" w:rsidRDefault="007127B5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14:paraId="23E09B9E" w14:textId="77777777" w:rsidR="00466789" w:rsidRPr="007671A3" w:rsidRDefault="0046678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14:paraId="7ABEB8F0" w14:textId="77777777" w:rsidR="00466789" w:rsidRPr="007671A3" w:rsidRDefault="0046678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14:paraId="01C9C667" w14:textId="77777777" w:rsidR="00466789" w:rsidRPr="007671A3" w:rsidRDefault="0046678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14:paraId="34CD1098" w14:textId="77777777" w:rsidR="00466789" w:rsidRPr="007671A3" w:rsidRDefault="0046678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14:paraId="6898DB9C" w14:textId="77777777" w:rsidR="00466789" w:rsidRPr="007671A3" w:rsidRDefault="0046678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14:paraId="36D4449C" w14:textId="77777777" w:rsidR="000F33FA" w:rsidRPr="007671A3" w:rsidRDefault="000F33FA" w:rsidP="00150731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858DE08" w14:textId="77777777" w:rsidR="000F33FA" w:rsidRDefault="000F33FA" w:rsidP="00150731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0E75290" w14:textId="77777777" w:rsidR="00067BA0" w:rsidRPr="007671A3" w:rsidRDefault="00067BA0" w:rsidP="00150731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71B9FFD" w14:textId="77777777" w:rsidR="00CC5934" w:rsidRPr="007671A3" w:rsidRDefault="00CC5934" w:rsidP="00150731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671A3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69D568ED" w14:textId="77777777" w:rsidR="00CC5934" w:rsidRPr="007671A3" w:rsidRDefault="00CC5934" w:rsidP="00CC593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B2738E5" w14:textId="5483B2E9" w:rsidR="00CC5934" w:rsidRPr="007671A3" w:rsidRDefault="00CC5934" w:rsidP="00CC593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671A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7671A3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7671A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7671A3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7671A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Pr="007671A3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7671A3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7671A3">
        <w:rPr>
          <w:rFonts w:ascii="Angsana New" w:eastAsia="Calibri" w:hAnsi="Angsana New"/>
          <w:sz w:val="30"/>
          <w:szCs w:val="30"/>
          <w:cs/>
        </w:rPr>
        <w:t>และ</w:t>
      </w:r>
      <w:r w:rsidRPr="007671A3">
        <w:rPr>
          <w:rFonts w:ascii="Angsana New" w:eastAsia="Calibri" w:hAnsi="Angsana New"/>
          <w:color w:val="000000"/>
          <w:sz w:val="30"/>
          <w:szCs w:val="30"/>
          <w:cs/>
        </w:rPr>
        <w:t>รายงานของผู้สอบบัญชีที่อยู่ในรายงานนั้น</w:t>
      </w:r>
      <w:r w:rsidRPr="007671A3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59A4D733" w14:textId="77777777" w:rsidR="00466789" w:rsidRPr="007671A3" w:rsidRDefault="00466789" w:rsidP="00CC593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83A2CA7" w14:textId="77777777" w:rsidR="00CC5934" w:rsidRPr="007671A3" w:rsidRDefault="00CC5934" w:rsidP="00CC593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7671A3">
        <w:rPr>
          <w:rFonts w:ascii="Angsana New" w:eastAsia="Calibri" w:hAnsi="Angsana New"/>
          <w:color w:val="000000"/>
          <w:sz w:val="30"/>
          <w:szCs w:val="30"/>
          <w:cs/>
        </w:rPr>
        <w:t>ความเห็น</w:t>
      </w:r>
      <w:r w:rsidRPr="007671A3">
        <w:rPr>
          <w:rFonts w:ascii="Angsana New" w:eastAsia="Calibri" w:hAnsi="Angsana New"/>
          <w:sz w:val="30"/>
          <w:szCs w:val="30"/>
          <w:cs/>
        </w:rPr>
        <w:t>ของข้าพเจ้าต่องบการเงิน</w:t>
      </w:r>
      <w:r w:rsidRPr="007671A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671A3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7671A3">
        <w:rPr>
          <w:rFonts w:ascii="Angsana New" w:eastAsia="Calibri" w:hAnsi="Angsana New"/>
          <w:sz w:val="30"/>
          <w:szCs w:val="30"/>
        </w:rPr>
        <w:t xml:space="preserve"> </w:t>
      </w:r>
    </w:p>
    <w:p w14:paraId="5ACFBC96" w14:textId="77777777" w:rsidR="00CC5934" w:rsidRPr="007671A3" w:rsidRDefault="00CC5934" w:rsidP="00CC593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C31A51A" w14:textId="3BD5F950" w:rsidR="00CC5934" w:rsidRPr="007671A3" w:rsidRDefault="00CC5934" w:rsidP="00CC593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671A3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7671A3">
        <w:rPr>
          <w:rFonts w:ascii="Angsana New" w:eastAsia="Calibri" w:hAnsi="Angsana New"/>
          <w:sz w:val="30"/>
          <w:szCs w:val="30"/>
          <w:cs/>
        </w:rPr>
        <w:t>การเงิน</w:t>
      </w:r>
      <w:r w:rsidRPr="007671A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671A3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Pr="007671A3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Pr="007671A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7671A3">
        <w:rPr>
          <w:rFonts w:ascii="Angsana New" w:eastAsia="Calibri" w:hAnsi="Angsana New"/>
          <w:color w:val="000000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</w:t>
      </w:r>
      <w:r w:rsidRPr="007671A3">
        <w:rPr>
          <w:rFonts w:ascii="Angsana New" w:eastAsia="Calibri" w:hAnsi="Angsana New"/>
          <w:sz w:val="30"/>
          <w:szCs w:val="30"/>
          <w:cs/>
        </w:rPr>
        <w:t>กับงบการเงิน</w:t>
      </w:r>
      <w:r w:rsidRPr="007671A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671A3">
        <w:rPr>
          <w:rFonts w:ascii="Angsana New" w:eastAsia="Calibri" w:hAnsi="Angsana New"/>
          <w:sz w:val="30"/>
          <w:szCs w:val="30"/>
          <w:cs/>
        </w:rPr>
        <w:t>หรื</w:t>
      </w:r>
      <w:r w:rsidRPr="007671A3">
        <w:rPr>
          <w:rFonts w:ascii="Angsana New" w:eastAsia="Calibri" w:hAnsi="Angsana New"/>
          <w:color w:val="000000"/>
          <w:sz w:val="30"/>
          <w:szCs w:val="30"/>
          <w:cs/>
        </w:rPr>
        <w:t>อกับความรู้ที่ได้รับจากการตรวจสอบของข้าพเจ้า</w:t>
      </w:r>
      <w:r w:rsidRPr="007671A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7671A3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671A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="00DB0E7F" w:rsidRPr="007671A3">
        <w:rPr>
          <w:rFonts w:ascii="Angsana New" w:eastAsia="Calibri" w:hAnsi="Angsana New" w:hint="cs"/>
          <w:color w:val="000000"/>
          <w:sz w:val="30"/>
          <w:szCs w:val="30"/>
          <w:cs/>
        </w:rPr>
        <w:t>หากในการ</w:t>
      </w:r>
      <w:proofErr w:type="spellStart"/>
      <w:r w:rsidR="00DB0E7F" w:rsidRPr="007671A3">
        <w:rPr>
          <w:rFonts w:ascii="Angsana New" w:eastAsia="Calibri" w:hAnsi="Angsana New" w:hint="cs"/>
          <w:color w:val="000000"/>
          <w:sz w:val="30"/>
          <w:szCs w:val="30"/>
          <w:cs/>
        </w:rPr>
        <w:t>ปฎิบัติงาน</w:t>
      </w:r>
      <w:proofErr w:type="spellEnd"/>
      <w:r w:rsidR="00DB0E7F" w:rsidRPr="007671A3">
        <w:rPr>
          <w:rFonts w:ascii="Angsana New" w:eastAsia="Calibri" w:hAnsi="Angsana New" w:hint="cs"/>
          <w:color w:val="000000"/>
          <w:sz w:val="30"/>
          <w:szCs w:val="30"/>
          <w:cs/>
        </w:rPr>
        <w:t>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ทั้งนี้ข้าพเจ้าไม่พบว่ามีเรื่อง</w:t>
      </w:r>
      <w:r w:rsidR="00C937AA" w:rsidRPr="007671A3">
        <w:rPr>
          <w:rFonts w:ascii="Angsana New" w:eastAsia="Calibri" w:hAnsi="Angsana New" w:hint="cs"/>
          <w:color w:val="000000"/>
          <w:sz w:val="30"/>
          <w:szCs w:val="30"/>
          <w:cs/>
        </w:rPr>
        <w:t>ดังกล่าว</w:t>
      </w:r>
      <w:r w:rsidR="00DB0E7F" w:rsidRPr="007671A3">
        <w:rPr>
          <w:rFonts w:ascii="Angsana New" w:eastAsia="Calibri" w:hAnsi="Angsana New" w:hint="cs"/>
          <w:color w:val="000000"/>
          <w:sz w:val="30"/>
          <w:szCs w:val="30"/>
          <w:cs/>
        </w:rPr>
        <w:t>ที่ต้องรายงาน</w:t>
      </w:r>
    </w:p>
    <w:p w14:paraId="4797BF58" w14:textId="77777777" w:rsidR="00CC5934" w:rsidRPr="007671A3" w:rsidRDefault="00CC5934" w:rsidP="00CC593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3947833" w14:textId="77777777" w:rsidR="00CC5934" w:rsidRPr="007671A3" w:rsidRDefault="00CC5934" w:rsidP="00CC593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671A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7671A3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11D3FF37" w14:textId="77777777" w:rsidR="00CC5934" w:rsidRPr="007671A3" w:rsidRDefault="00CC5934" w:rsidP="00CC593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CF2ADC9" w14:textId="77777777" w:rsidR="00CC5934" w:rsidRPr="007671A3" w:rsidRDefault="00CC5934" w:rsidP="00CC5934">
      <w:pPr>
        <w:jc w:val="thaiDistribute"/>
        <w:rPr>
          <w:rFonts w:ascii="Angsana New" w:eastAsia="Calibri" w:hAnsi="Angsana New"/>
          <w:sz w:val="30"/>
          <w:szCs w:val="30"/>
        </w:rPr>
      </w:pPr>
      <w:r w:rsidRPr="007671A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7671A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671A3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7671A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671A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501B276" w14:textId="77777777" w:rsidR="00CC5934" w:rsidRPr="007671A3" w:rsidRDefault="00CC5934" w:rsidP="00CC593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D284CC8" w14:textId="77777777" w:rsidR="00CC5934" w:rsidRPr="007671A3" w:rsidRDefault="00CC5934" w:rsidP="00CC5934">
      <w:pPr>
        <w:jc w:val="thaiDistribute"/>
        <w:rPr>
          <w:rFonts w:ascii="Angsana New" w:eastAsia="Calibri" w:hAnsi="Angsana New"/>
          <w:sz w:val="30"/>
          <w:szCs w:val="30"/>
        </w:rPr>
      </w:pPr>
      <w:r w:rsidRPr="007671A3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7671A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671A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71A3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7671A3">
        <w:rPr>
          <w:rFonts w:ascii="Angsana New" w:eastAsia="Calibri" w:hAnsi="Angsana New"/>
          <w:sz w:val="30"/>
          <w:szCs w:val="30"/>
          <w:cs/>
        </w:rPr>
        <w:t>กลุ่มบริษัทและ</w:t>
      </w:r>
      <w:r w:rsidRPr="007671A3">
        <w:rPr>
          <w:rFonts w:ascii="Angsana New" w:eastAsia="Calibri" w:hAnsi="Angsana New" w:hint="cs"/>
          <w:sz w:val="30"/>
          <w:szCs w:val="30"/>
          <w:cs/>
        </w:rPr>
        <w:t>บริษัทในการดำเนินงานต่อเนื่อง</w:t>
      </w:r>
      <w:r w:rsidRPr="007671A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71A3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671A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7671A3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7671A3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7671A3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7671A3">
        <w:rPr>
          <w:rFonts w:ascii="Angsana New" w:eastAsia="Calibri" w:hAnsi="Angsana New"/>
          <w:sz w:val="30"/>
          <w:szCs w:val="30"/>
          <w:cs/>
        </w:rPr>
        <w:t>กลุ่มบริษัทและ</w:t>
      </w:r>
      <w:r w:rsidRPr="007671A3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7671A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71A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4E166E6B" w14:textId="77777777" w:rsidR="00CC5934" w:rsidRPr="007671A3" w:rsidRDefault="00CC5934" w:rsidP="00CC593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D96EFF0" w14:textId="77777777" w:rsidR="007127B5" w:rsidRPr="007671A3" w:rsidRDefault="00CC5934" w:rsidP="00CC5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7671A3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327FA7B3" w14:textId="77777777" w:rsidR="007127B5" w:rsidRPr="007671A3" w:rsidRDefault="007127B5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14:paraId="4B2DE7A2" w14:textId="77777777" w:rsidR="00466789" w:rsidRPr="007671A3" w:rsidRDefault="0046678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14:paraId="3B1C0446" w14:textId="77777777" w:rsidR="00466789" w:rsidRPr="007671A3" w:rsidRDefault="0046678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14:paraId="3CDCC3C7" w14:textId="77777777" w:rsidR="00466789" w:rsidRPr="007671A3" w:rsidRDefault="0046678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14:paraId="7C4F74AB" w14:textId="77777777" w:rsidR="00466789" w:rsidRPr="007671A3" w:rsidRDefault="0046678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14:paraId="0F3BB9FD" w14:textId="77777777" w:rsidR="00466789" w:rsidRPr="007671A3" w:rsidRDefault="0046678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14:paraId="015AC7C0" w14:textId="77777777" w:rsidR="00466789" w:rsidRPr="007671A3" w:rsidRDefault="00466789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14:paraId="5C862286" w14:textId="77777777" w:rsidR="00067BA0" w:rsidRPr="007671A3" w:rsidRDefault="00067BA0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</w:p>
    <w:p w14:paraId="66514BE0" w14:textId="77777777" w:rsidR="00CC5934" w:rsidRPr="007671A3" w:rsidRDefault="00CC5934" w:rsidP="00CC5934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7D8C603" w14:textId="77777777" w:rsidR="00CC5934" w:rsidRPr="007671A3" w:rsidRDefault="00CC5934" w:rsidP="00CC593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23141AC" w14:textId="77777777" w:rsidR="00CC5934" w:rsidRPr="007671A3" w:rsidRDefault="00CC5934" w:rsidP="00CC5934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671A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671A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671A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</w:t>
      </w:r>
      <w:r w:rsidRPr="007671A3">
        <w:rPr>
          <w:rFonts w:ascii="Angsana New" w:eastAsia="Calibri" w:hAnsi="Angsana New"/>
          <w:spacing w:val="4"/>
          <w:sz w:val="30"/>
          <w:szCs w:val="30"/>
          <w:cs/>
        </w:rPr>
        <w:t>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Pr="007671A3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</w:t>
      </w:r>
      <w:r w:rsidRPr="007671A3">
        <w:rPr>
          <w:rFonts w:ascii="Angsana New" w:eastAsia="Calibri" w:hAnsi="Angsana New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671A3">
        <w:rPr>
          <w:rFonts w:ascii="Angsana New" w:hAnsi="Angsana New"/>
          <w:spacing w:val="4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Pr="007671A3">
        <w:rPr>
          <w:rFonts w:ascii="Angsana New" w:hAnsi="Angsana New"/>
          <w:sz w:val="30"/>
          <w:szCs w:val="30"/>
          <w:cs/>
        </w:rPr>
        <w:t>เฉพาะกิจการเหล่านี้</w:t>
      </w:r>
    </w:p>
    <w:p w14:paraId="26B1427F" w14:textId="77777777" w:rsidR="00CC5934" w:rsidRPr="007671A3" w:rsidRDefault="00CC5934" w:rsidP="00CC5934">
      <w:pPr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2844E07E" w14:textId="77777777" w:rsidR="00CC5934" w:rsidRPr="007671A3" w:rsidRDefault="00CC5934" w:rsidP="00CC5934">
      <w:pPr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564FC97" w14:textId="77777777" w:rsidR="00CC5934" w:rsidRPr="007671A3" w:rsidRDefault="00CC5934" w:rsidP="00CC5934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eastAsia="Calibri" w:hAnsi="Angsana New"/>
          <w:spacing w:val="6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671A3">
        <w:rPr>
          <w:rFonts w:ascii="Angsana New" w:hAnsi="Angsana New"/>
          <w:spacing w:val="6"/>
          <w:sz w:val="30"/>
          <w:szCs w:val="30"/>
          <w:cs/>
        </w:rPr>
        <w:t>รวมและ</w:t>
      </w:r>
      <w:r w:rsidRPr="007671A3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7671A3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671A3">
        <w:rPr>
          <w:rFonts w:ascii="Angsana New" w:hAnsi="Angsana New"/>
          <w:sz w:val="30"/>
          <w:szCs w:val="30"/>
          <w:cs/>
        </w:rPr>
        <w:t>ายใน</w:t>
      </w:r>
    </w:p>
    <w:p w14:paraId="3E3B1D40" w14:textId="77777777" w:rsidR="00CC5934" w:rsidRPr="007671A3" w:rsidRDefault="00CC5934" w:rsidP="00CC5934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7671A3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7671A3">
        <w:rPr>
          <w:rFonts w:ascii="Angsana New" w:hAnsi="Angsana New"/>
          <w:sz w:val="30"/>
          <w:szCs w:val="30"/>
          <w:cs/>
        </w:rPr>
        <w:t>บริษัท</w:t>
      </w:r>
    </w:p>
    <w:p w14:paraId="7CDDE568" w14:textId="77777777" w:rsidR="00CC5934" w:rsidRPr="007671A3" w:rsidRDefault="00CC5934" w:rsidP="00CC5934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71A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44A85B6" w14:textId="77777777" w:rsidR="000F33FA" w:rsidRPr="007671A3" w:rsidRDefault="000F33FA" w:rsidP="000F3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49F888C8" w14:textId="77777777" w:rsidR="000F33FA" w:rsidRPr="007671A3" w:rsidRDefault="000F33FA" w:rsidP="000F3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EA44F8C" w14:textId="77777777" w:rsidR="000F33FA" w:rsidRPr="007671A3" w:rsidRDefault="000F33FA" w:rsidP="000F3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08CA777" w14:textId="77777777" w:rsidR="000F33FA" w:rsidRPr="007671A3" w:rsidRDefault="000F33FA" w:rsidP="000F3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F0178DE" w14:textId="77777777" w:rsidR="000F33FA" w:rsidRPr="007671A3" w:rsidRDefault="000F33FA" w:rsidP="000F3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4686A10F" w14:textId="77777777" w:rsidR="000F33FA" w:rsidRPr="007671A3" w:rsidRDefault="000F33FA" w:rsidP="000F3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35DD9012" w14:textId="77777777" w:rsidR="000F33FA" w:rsidRPr="007671A3" w:rsidRDefault="000F33FA" w:rsidP="000F3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FECD14B" w14:textId="77777777" w:rsidR="000F33FA" w:rsidRPr="007671A3" w:rsidRDefault="000F33FA" w:rsidP="000F3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B25DA0E" w14:textId="77777777" w:rsidR="000F33FA" w:rsidRPr="007671A3" w:rsidRDefault="000F33FA" w:rsidP="000F3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462AFA37" w14:textId="77777777" w:rsidR="000F33FA" w:rsidRPr="007671A3" w:rsidRDefault="000F33FA" w:rsidP="000F3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C705552" w14:textId="77777777" w:rsidR="00067BA0" w:rsidRPr="007671A3" w:rsidRDefault="00067BA0" w:rsidP="000F3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7B6B9B8" w14:textId="7D8E44B9" w:rsidR="00CC5934" w:rsidRPr="007671A3" w:rsidRDefault="00CC5934" w:rsidP="00CC5934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7671A3">
        <w:rPr>
          <w:rFonts w:ascii="Angsana New" w:hAnsi="Angsana New"/>
          <w:spacing w:val="6"/>
          <w:sz w:val="30"/>
          <w:szCs w:val="30"/>
          <w:cs/>
        </w:rPr>
        <w:t>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7671A3">
        <w:rPr>
          <w:rFonts w:ascii="Angsana New" w:hAnsi="Angsana New"/>
          <w:sz w:val="30"/>
          <w:szCs w:val="30"/>
          <w:cs/>
        </w:rPr>
        <w:t xml:space="preserve"> ถ้าข้าพเจ้าได้ข้อสรุปว่ามีความไม่แน่นอนที่มีสาระสำคัญ</w:t>
      </w:r>
      <w:r w:rsidRPr="007671A3">
        <w:rPr>
          <w:rFonts w:ascii="Angsana New" w:hAnsi="Angsana New" w:hint="cs"/>
          <w:sz w:val="30"/>
          <w:szCs w:val="30"/>
          <w:cs/>
        </w:rPr>
        <w:t xml:space="preserve"> </w:t>
      </w:r>
      <w:r w:rsidR="001062D6" w:rsidRPr="007671A3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1062D6" w:rsidRPr="007671A3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="001062D6" w:rsidRPr="007671A3">
        <w:rPr>
          <w:rFonts w:ascii="Angsana New" w:hAnsi="Angsana New"/>
          <w:sz w:val="30"/>
          <w:szCs w:val="30"/>
          <w:cs/>
        </w:rPr>
        <w:t>ถึงการเปิดเผย</w:t>
      </w:r>
      <w:r w:rsidR="001062D6" w:rsidRPr="007671A3">
        <w:rPr>
          <w:rFonts w:ascii="Angsana New" w:hAnsi="Angsana New" w:hint="cs"/>
          <w:sz w:val="30"/>
          <w:szCs w:val="30"/>
          <w:cs/>
        </w:rPr>
        <w:t>ข้อมูล</w:t>
      </w:r>
      <w:r w:rsidR="001062D6" w:rsidRPr="007671A3">
        <w:rPr>
          <w:rFonts w:ascii="Angsana New" w:hAnsi="Angsana New"/>
          <w:sz w:val="30"/>
          <w:szCs w:val="30"/>
          <w:cs/>
        </w:rPr>
        <w:t>ในงบการเงินรวม</w:t>
      </w:r>
      <w:r w:rsidR="00BD1930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1062D6" w:rsidRPr="007671A3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1062D6" w:rsidRPr="007671A3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1062D6" w:rsidRPr="007671A3">
        <w:rPr>
          <w:rFonts w:ascii="Angsana New" w:hAnsi="Angsana New" w:hint="cs"/>
          <w:sz w:val="30"/>
          <w:szCs w:val="30"/>
          <w:cs/>
        </w:rPr>
        <w:t>ข้อมูล</w:t>
      </w:r>
      <w:r w:rsidRPr="007671A3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</w:t>
      </w:r>
      <w:r w:rsidRPr="007671A3">
        <w:rPr>
          <w:rFonts w:ascii="Angsana New" w:hAnsi="Angsana New"/>
          <w:spacing w:val="4"/>
          <w:sz w:val="30"/>
          <w:szCs w:val="30"/>
          <w:cs/>
        </w:rPr>
        <w:t>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7671A3">
        <w:rPr>
          <w:rFonts w:ascii="Angsana New" w:hAnsi="Angsana New"/>
          <w:sz w:val="30"/>
          <w:szCs w:val="30"/>
          <w:cs/>
        </w:rPr>
        <w:t xml:space="preserve">กลุ่มบริษัทและบริษัทต้องหยุดการดำเนินงานต่อเนื่อง </w:t>
      </w:r>
    </w:p>
    <w:p w14:paraId="67FFBA42" w14:textId="3B74B0BD" w:rsidR="00CC5934" w:rsidRPr="007671A3" w:rsidRDefault="001062D6" w:rsidP="00CC5934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4"/>
          <w:sz w:val="30"/>
          <w:szCs w:val="30"/>
          <w:cs/>
        </w:rPr>
        <w:t>ประเมินการนำเสนอโครงสร้างและเนื้อหาของงบการเงินรวม</w:t>
      </w:r>
      <w:r w:rsidR="00BD1930">
        <w:rPr>
          <w:rFonts w:ascii="Angsana New" w:hAnsi="Angsana New" w:hint="cs"/>
          <w:spacing w:val="4"/>
          <w:sz w:val="30"/>
          <w:szCs w:val="30"/>
          <w:cs/>
        </w:rPr>
        <w:t>และงบการเงินเฉพาะกิจการ</w:t>
      </w:r>
      <w:r w:rsidRPr="007671A3">
        <w:rPr>
          <w:rFonts w:ascii="Angsana New" w:hAnsi="Angsana New"/>
          <w:spacing w:val="4"/>
          <w:sz w:val="30"/>
          <w:szCs w:val="30"/>
          <w:cs/>
        </w:rPr>
        <w:t>โดยรวม รวมถึงการเปิดเผย</w:t>
      </w:r>
      <w:r w:rsidRPr="007671A3">
        <w:rPr>
          <w:rFonts w:ascii="Angsana New" w:hAnsi="Angsana New" w:hint="cs"/>
          <w:spacing w:val="4"/>
          <w:sz w:val="30"/>
          <w:szCs w:val="30"/>
          <w:cs/>
        </w:rPr>
        <w:t>ข้อมูล</w:t>
      </w:r>
      <w:r w:rsidRPr="007671A3">
        <w:rPr>
          <w:rFonts w:ascii="Angsana New" w:hAnsi="Angsana New"/>
          <w:spacing w:val="4"/>
          <w:sz w:val="30"/>
          <w:szCs w:val="30"/>
          <w:cs/>
        </w:rPr>
        <w:t>ว่างบการเงินรวม</w:t>
      </w:r>
      <w:r w:rsidR="00BD1930">
        <w:rPr>
          <w:rFonts w:ascii="Angsana New" w:hAnsi="Angsana New" w:hint="cs"/>
          <w:spacing w:val="4"/>
          <w:sz w:val="30"/>
          <w:szCs w:val="30"/>
          <w:cs/>
        </w:rPr>
        <w:t>และงบการเงินเฉพาะกิจการ</w:t>
      </w:r>
      <w:r w:rsidRPr="007671A3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7671A3">
        <w:rPr>
          <w:rFonts w:ascii="Angsana New" w:hAnsi="Angsana New" w:hint="cs"/>
          <w:sz w:val="30"/>
          <w:szCs w:val="30"/>
          <w:cs/>
        </w:rPr>
        <w:t>หรือไม่</w:t>
      </w:r>
      <w:r w:rsidR="00CC5934" w:rsidRPr="007671A3">
        <w:rPr>
          <w:rFonts w:ascii="Angsana New" w:hAnsi="Angsana New"/>
          <w:sz w:val="30"/>
          <w:szCs w:val="30"/>
          <w:cs/>
        </w:rPr>
        <w:t xml:space="preserve">   </w:t>
      </w:r>
    </w:p>
    <w:p w14:paraId="58995DD3" w14:textId="77777777" w:rsidR="00CC5934" w:rsidRPr="007671A3" w:rsidRDefault="00CC5934" w:rsidP="00150731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671A3">
        <w:rPr>
          <w:rFonts w:ascii="Angsana New" w:hAnsi="Angsana New"/>
          <w:sz w:val="30"/>
          <w:szCs w:val="30"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7671A3">
        <w:rPr>
          <w:rFonts w:ascii="Angsana New" w:hAnsi="Angsana New"/>
          <w:sz w:val="30"/>
          <w:szCs w:val="30"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41B690B" w14:textId="77777777" w:rsidR="00107B2C" w:rsidRPr="007671A3" w:rsidRDefault="00107B2C" w:rsidP="00CC593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A9994F3" w14:textId="7CA27B9C" w:rsidR="00CC5934" w:rsidRPr="007671A3" w:rsidRDefault="00753000" w:rsidP="00CC5934">
      <w:pPr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7671A3">
        <w:rPr>
          <w:rFonts w:ascii="Angsana New" w:hAnsi="Angsana New" w:hint="cs"/>
          <w:sz w:val="30"/>
          <w:szCs w:val="30"/>
          <w:cs/>
        </w:rPr>
        <w:t>ในเรื่องต่างๆ ที่สำคัญ ซึ่งรวมถึงข</w:t>
      </w:r>
      <w:r w:rsidRPr="007671A3">
        <w:rPr>
          <w:rFonts w:ascii="Angsana New" w:hAnsi="Angsana New"/>
          <w:sz w:val="30"/>
          <w:szCs w:val="30"/>
          <w:cs/>
        </w:rPr>
        <w:t>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7671A3">
        <w:rPr>
          <w:rFonts w:ascii="Angsana New" w:hAnsi="Angsana New" w:hint="cs"/>
          <w:sz w:val="30"/>
          <w:szCs w:val="30"/>
          <w:cs/>
        </w:rPr>
        <w:t>หาก</w:t>
      </w:r>
      <w:r w:rsidRPr="007671A3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00F412D6" w14:textId="77777777" w:rsidR="00CC5934" w:rsidRPr="007671A3" w:rsidRDefault="00CC5934" w:rsidP="00CC593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E834614" w14:textId="77777777" w:rsidR="00CC5934" w:rsidRPr="007671A3" w:rsidRDefault="00CC5934" w:rsidP="00CC5934">
      <w:pPr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7671A3">
        <w:rPr>
          <w:rFonts w:ascii="Angsana New" w:hAnsi="Angsana New"/>
          <w:sz w:val="30"/>
          <w:szCs w:val="30"/>
          <w:cs/>
        </w:rPr>
        <w:t>อิสระ</w:t>
      </w:r>
    </w:p>
    <w:p w14:paraId="7D2438CB" w14:textId="77777777" w:rsidR="00CC5934" w:rsidRPr="007671A3" w:rsidRDefault="00CC5934" w:rsidP="00CC5934">
      <w:pPr>
        <w:jc w:val="thaiDistribute"/>
        <w:rPr>
          <w:rFonts w:ascii="Angsana New" w:hAnsi="Angsana New"/>
          <w:sz w:val="30"/>
          <w:szCs w:val="30"/>
        </w:rPr>
      </w:pPr>
    </w:p>
    <w:p w14:paraId="6D02BE47" w14:textId="77777777" w:rsidR="000F33FA" w:rsidRPr="007671A3" w:rsidRDefault="000F33FA" w:rsidP="00CC5934">
      <w:pPr>
        <w:jc w:val="thaiDistribute"/>
        <w:rPr>
          <w:rFonts w:ascii="Angsana New" w:hAnsi="Angsana New"/>
          <w:sz w:val="30"/>
          <w:szCs w:val="30"/>
        </w:rPr>
      </w:pPr>
    </w:p>
    <w:p w14:paraId="1D4A88BB" w14:textId="77777777" w:rsidR="000F33FA" w:rsidRPr="007671A3" w:rsidRDefault="000F33FA" w:rsidP="00CC5934">
      <w:pPr>
        <w:jc w:val="thaiDistribute"/>
        <w:rPr>
          <w:rFonts w:ascii="Angsana New" w:hAnsi="Angsana New"/>
          <w:sz w:val="30"/>
          <w:szCs w:val="30"/>
        </w:rPr>
      </w:pPr>
    </w:p>
    <w:p w14:paraId="4F6C26CE" w14:textId="77777777" w:rsidR="000F33FA" w:rsidRPr="007671A3" w:rsidRDefault="000F33FA" w:rsidP="00CC5934">
      <w:pPr>
        <w:jc w:val="thaiDistribute"/>
        <w:rPr>
          <w:rFonts w:ascii="Angsana New" w:hAnsi="Angsana New"/>
          <w:sz w:val="30"/>
          <w:szCs w:val="30"/>
        </w:rPr>
      </w:pPr>
    </w:p>
    <w:p w14:paraId="03198182" w14:textId="77777777" w:rsidR="000F33FA" w:rsidRPr="007671A3" w:rsidRDefault="000F33FA" w:rsidP="00CC5934">
      <w:pPr>
        <w:jc w:val="thaiDistribute"/>
        <w:rPr>
          <w:rFonts w:ascii="Angsana New" w:hAnsi="Angsana New"/>
          <w:sz w:val="30"/>
          <w:szCs w:val="30"/>
        </w:rPr>
      </w:pPr>
    </w:p>
    <w:p w14:paraId="048A1572" w14:textId="77777777" w:rsidR="000F33FA" w:rsidRPr="007671A3" w:rsidRDefault="000F33FA" w:rsidP="00CC5934">
      <w:pPr>
        <w:jc w:val="thaiDistribute"/>
        <w:rPr>
          <w:rFonts w:ascii="Angsana New" w:hAnsi="Angsana New"/>
          <w:sz w:val="30"/>
          <w:szCs w:val="30"/>
        </w:rPr>
      </w:pPr>
    </w:p>
    <w:p w14:paraId="40657941" w14:textId="77777777" w:rsidR="000F33FA" w:rsidRPr="007671A3" w:rsidRDefault="000F33FA" w:rsidP="00CC5934">
      <w:pPr>
        <w:jc w:val="thaiDistribute"/>
        <w:rPr>
          <w:rFonts w:ascii="Angsana New" w:hAnsi="Angsana New"/>
          <w:sz w:val="30"/>
          <w:szCs w:val="30"/>
        </w:rPr>
      </w:pPr>
    </w:p>
    <w:p w14:paraId="0FE97DFC" w14:textId="77777777" w:rsidR="000F33FA" w:rsidRPr="007671A3" w:rsidRDefault="000F33FA" w:rsidP="00CC5934">
      <w:pPr>
        <w:jc w:val="thaiDistribute"/>
        <w:rPr>
          <w:rFonts w:ascii="Angsana New" w:hAnsi="Angsana New"/>
          <w:sz w:val="30"/>
          <w:szCs w:val="30"/>
        </w:rPr>
      </w:pPr>
    </w:p>
    <w:p w14:paraId="0B92ECC4" w14:textId="77777777" w:rsidR="000F33FA" w:rsidRPr="007671A3" w:rsidRDefault="000F33FA" w:rsidP="00CC5934">
      <w:pPr>
        <w:jc w:val="thaiDistribute"/>
        <w:rPr>
          <w:rFonts w:ascii="Angsana New" w:hAnsi="Angsana New"/>
          <w:sz w:val="30"/>
          <w:szCs w:val="30"/>
        </w:rPr>
      </w:pPr>
    </w:p>
    <w:p w14:paraId="1E91C1DE" w14:textId="77777777" w:rsidR="000F33FA" w:rsidRPr="007671A3" w:rsidRDefault="000F33FA" w:rsidP="00CC5934">
      <w:pPr>
        <w:jc w:val="thaiDistribute"/>
        <w:rPr>
          <w:rFonts w:ascii="Angsana New" w:hAnsi="Angsana New"/>
          <w:sz w:val="30"/>
          <w:szCs w:val="30"/>
        </w:rPr>
      </w:pPr>
    </w:p>
    <w:p w14:paraId="6CAF8E2F" w14:textId="77777777" w:rsidR="000F33FA" w:rsidRDefault="000F33FA" w:rsidP="00CC5934">
      <w:pPr>
        <w:jc w:val="thaiDistribute"/>
        <w:rPr>
          <w:rFonts w:ascii="Angsana New" w:hAnsi="Angsana New"/>
          <w:sz w:val="30"/>
          <w:szCs w:val="30"/>
        </w:rPr>
      </w:pPr>
    </w:p>
    <w:p w14:paraId="396D8BB6" w14:textId="77777777" w:rsidR="00BD1930" w:rsidRPr="007671A3" w:rsidRDefault="00BD1930" w:rsidP="00CC5934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71A3ACAE" w14:textId="06AD178F" w:rsidR="00CC5934" w:rsidRPr="007671A3" w:rsidRDefault="00CC5934" w:rsidP="00CC5934">
      <w:pPr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6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D022FF" w:rsidRPr="007671A3">
        <w:rPr>
          <w:rFonts w:ascii="Angsana New" w:hAnsi="Angsana New"/>
          <w:spacing w:val="6"/>
          <w:sz w:val="30"/>
          <w:szCs w:val="30"/>
          <w:cs/>
        </w:rPr>
        <w:t>แล ข้าพเจ้าได้พิจารณาเรื่องต่าง</w:t>
      </w:r>
      <w:r w:rsidRPr="007671A3">
        <w:rPr>
          <w:rFonts w:ascii="Angsana New" w:hAnsi="Angsana New"/>
          <w:spacing w:val="6"/>
          <w:sz w:val="30"/>
          <w:szCs w:val="30"/>
          <w:cs/>
        </w:rPr>
        <w:t>ๆ ที่มีนัยสำคัญที่สุดในการตรวจสอบ</w:t>
      </w:r>
      <w:r w:rsidR="00BD1930">
        <w:rPr>
          <w:rFonts w:ascii="Angsana New" w:hAnsi="Angsana New" w:hint="cs"/>
          <w:spacing w:val="6"/>
          <w:sz w:val="30"/>
          <w:szCs w:val="30"/>
          <w:cs/>
        </w:rPr>
        <w:t xml:space="preserve">  </w:t>
      </w:r>
      <w:r w:rsidRPr="007671A3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F248B38" w14:textId="77777777" w:rsidR="00CC5934" w:rsidRPr="007671A3" w:rsidRDefault="00CC5934" w:rsidP="00CC593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A1C1F18" w14:textId="77777777" w:rsidR="005504EA" w:rsidRPr="007671A3" w:rsidRDefault="005504EA" w:rsidP="00CC5934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33E1B735" w14:textId="77777777" w:rsidR="005504EA" w:rsidRPr="007671A3" w:rsidRDefault="005504EA" w:rsidP="00CC5934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4ED630BB" w14:textId="77777777" w:rsidR="000F33FA" w:rsidRPr="007671A3" w:rsidRDefault="000F33FA" w:rsidP="00CC5934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753E3DC6" w14:textId="45690959" w:rsidR="005504EA" w:rsidRPr="007671A3" w:rsidRDefault="005504EA" w:rsidP="00CC5934">
      <w:pPr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 w:hint="cs"/>
          <w:sz w:val="30"/>
          <w:szCs w:val="30"/>
          <w:cs/>
        </w:rPr>
        <w:t>(</w:t>
      </w:r>
      <w:r w:rsidR="00FF3285" w:rsidRPr="007671A3">
        <w:rPr>
          <w:rFonts w:ascii="Angsana New" w:hAnsi="Angsana New" w:hint="cs"/>
          <w:sz w:val="30"/>
          <w:szCs w:val="30"/>
          <w:cs/>
        </w:rPr>
        <w:t>ธัญลักษณ์ เกตุแก้ว</w:t>
      </w:r>
      <w:r w:rsidRPr="007671A3">
        <w:rPr>
          <w:rFonts w:ascii="Angsana New" w:hAnsi="Angsana New" w:hint="cs"/>
          <w:sz w:val="30"/>
          <w:szCs w:val="30"/>
          <w:cs/>
        </w:rPr>
        <w:t>)</w:t>
      </w:r>
    </w:p>
    <w:p w14:paraId="6FD4C6BE" w14:textId="77777777" w:rsidR="00CC5934" w:rsidRPr="007671A3" w:rsidRDefault="00CC5934" w:rsidP="00CC5934">
      <w:pPr>
        <w:jc w:val="thaiDistribute"/>
        <w:rPr>
          <w:rFonts w:ascii="Angsana New" w:hAnsi="Angsana New"/>
          <w:color w:val="0000FF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0D963EE" w14:textId="0EA1FBB8" w:rsidR="00CC5934" w:rsidRPr="007671A3" w:rsidRDefault="00CC5934" w:rsidP="00CC5934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  <w:r w:rsidRPr="007671A3">
        <w:rPr>
          <w:rFonts w:ascii="Angsana New" w:hAnsi="Angsana New"/>
          <w:sz w:val="30"/>
          <w:szCs w:val="30"/>
          <w:cs/>
        </w:rPr>
        <w:t>เลขทะเบียน</w:t>
      </w:r>
      <w:r w:rsidR="00FF3285" w:rsidRPr="007671A3">
        <w:rPr>
          <w:rFonts w:ascii="Angsana New" w:hAnsi="Angsana New" w:hint="cs"/>
          <w:sz w:val="30"/>
          <w:szCs w:val="30"/>
          <w:cs/>
        </w:rPr>
        <w:t xml:space="preserve"> </w:t>
      </w:r>
      <w:r w:rsidR="00FF3285" w:rsidRPr="007671A3">
        <w:rPr>
          <w:rFonts w:ascii="Angsana New" w:hAnsi="Angsana New"/>
          <w:sz w:val="30"/>
          <w:szCs w:val="30"/>
        </w:rPr>
        <w:t>8179</w:t>
      </w:r>
    </w:p>
    <w:p w14:paraId="3EDB7382" w14:textId="77777777" w:rsidR="00CC5934" w:rsidRPr="007671A3" w:rsidRDefault="00CC5934" w:rsidP="00CC5934">
      <w:pPr>
        <w:jc w:val="thaiDistribute"/>
        <w:rPr>
          <w:rFonts w:ascii="Angsana New" w:hAnsi="Angsana New"/>
          <w:sz w:val="30"/>
          <w:szCs w:val="30"/>
        </w:rPr>
      </w:pPr>
    </w:p>
    <w:p w14:paraId="03EB1819" w14:textId="77777777" w:rsidR="00CC5934" w:rsidRPr="007671A3" w:rsidRDefault="00CC5934" w:rsidP="00CC5934">
      <w:pPr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7671A3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7671A3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7671A3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7671A3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14:paraId="6D0830B3" w14:textId="77777777" w:rsidR="00CC5934" w:rsidRPr="007671A3" w:rsidRDefault="00CC5934" w:rsidP="00CC5934">
      <w:pPr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6E8752F" w14:textId="470DC994" w:rsidR="003E0BC3" w:rsidRDefault="00FF3285" w:rsidP="003E0BC3">
      <w:pPr>
        <w:jc w:val="both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</w:rPr>
        <w:t xml:space="preserve">1 </w:t>
      </w:r>
      <w:r w:rsidRPr="007671A3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7671A3">
        <w:rPr>
          <w:rFonts w:ascii="Angsana New" w:hAnsi="Angsana New"/>
          <w:sz w:val="30"/>
          <w:szCs w:val="30"/>
        </w:rPr>
        <w:t>2561</w:t>
      </w:r>
    </w:p>
    <w:p w14:paraId="73B86393" w14:textId="77777777" w:rsidR="00F21209" w:rsidRPr="00032934" w:rsidRDefault="00F21209" w:rsidP="00032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sectPr w:rsidR="00F21209" w:rsidRPr="00032934" w:rsidSect="00F1391B">
      <w:headerReference w:type="default" r:id="rId12"/>
      <w:footerReference w:type="default" r:id="rId13"/>
      <w:pgSz w:w="11909" w:h="16834" w:code="9"/>
      <w:pgMar w:top="691" w:right="1152" w:bottom="576" w:left="1152" w:header="720" w:footer="186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75E472" w14:textId="77777777" w:rsidR="00550C35" w:rsidRDefault="00550C35">
      <w:r>
        <w:separator/>
      </w:r>
    </w:p>
  </w:endnote>
  <w:endnote w:type="continuationSeparator" w:id="0">
    <w:p w14:paraId="16F55F0C" w14:textId="77777777" w:rsidR="00550C35" w:rsidRDefault="00550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0057A" w14:textId="13D1AF23" w:rsidR="00361D37" w:rsidRPr="000F33FA" w:rsidRDefault="00361D37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546A364F" w14:textId="77777777" w:rsidR="00361D37" w:rsidRPr="000F33FA" w:rsidRDefault="00361D37" w:rsidP="003E0BC3">
    <w:pPr>
      <w:pStyle w:val="Footer"/>
      <w:rPr>
        <w:rFonts w:asciiTheme="majorBidi" w:hAnsiTheme="majorBidi" w:cstheme="majorBidi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EF7C0" w14:textId="77777777" w:rsidR="00067BA0" w:rsidRPr="000F33FA" w:rsidRDefault="00067BA0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252375F1" w14:textId="77777777" w:rsidR="00067BA0" w:rsidRPr="000F33FA" w:rsidRDefault="00067BA0" w:rsidP="003E0BC3">
    <w:pPr>
      <w:pStyle w:val="Footer"/>
      <w:rPr>
        <w:rFonts w:asciiTheme="majorBidi" w:hAnsiTheme="majorBidi" w:cstheme="majorBidi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4831E" w14:textId="77777777" w:rsidR="00361D37" w:rsidRPr="002448B9" w:rsidRDefault="00361D37">
    <w:pPr>
      <w:pStyle w:val="Footer"/>
      <w:jc w:val="center"/>
      <w:rPr>
        <w:rFonts w:ascii="Angsana New" w:hAnsi="Angsana New"/>
        <w:sz w:val="30"/>
        <w:szCs w:val="30"/>
      </w:rPr>
    </w:pPr>
    <w:r w:rsidRPr="002448B9">
      <w:rPr>
        <w:rFonts w:ascii="Angsana New" w:hAnsi="Angsana New"/>
        <w:sz w:val="30"/>
        <w:szCs w:val="30"/>
      </w:rPr>
      <w:fldChar w:fldCharType="begin"/>
    </w:r>
    <w:r w:rsidRPr="002448B9">
      <w:rPr>
        <w:rFonts w:ascii="Angsana New" w:hAnsi="Angsana New"/>
        <w:sz w:val="30"/>
        <w:szCs w:val="30"/>
      </w:rPr>
      <w:instrText xml:space="preserve"> PAGE   \* MERGEFORMAT </w:instrText>
    </w:r>
    <w:r w:rsidRPr="002448B9">
      <w:rPr>
        <w:rFonts w:ascii="Angsana New" w:hAnsi="Angsana New"/>
        <w:sz w:val="30"/>
        <w:szCs w:val="30"/>
      </w:rPr>
      <w:fldChar w:fldCharType="separate"/>
    </w:r>
    <w:r w:rsidR="00067BA0">
      <w:rPr>
        <w:rFonts w:ascii="Angsana New" w:hAnsi="Angsana New"/>
        <w:noProof/>
        <w:sz w:val="30"/>
        <w:szCs w:val="30"/>
      </w:rPr>
      <w:t>7</w:t>
    </w:r>
    <w:r w:rsidRPr="002448B9">
      <w:rPr>
        <w:rFonts w:ascii="Angsana New" w:hAnsi="Angsana New"/>
        <w:sz w:val="30"/>
        <w:szCs w:val="30"/>
      </w:rPr>
      <w:fldChar w:fldCharType="end"/>
    </w:r>
  </w:p>
  <w:p w14:paraId="2636F5A9" w14:textId="77777777" w:rsidR="00361D37" w:rsidRPr="000257B8" w:rsidRDefault="00361D37" w:rsidP="00E82F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6322"/>
        <w:tab w:val="clear" w:pos="6549"/>
        <w:tab w:val="left" w:pos="70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062847" w14:textId="77777777" w:rsidR="00550C35" w:rsidRDefault="00550C35">
      <w:r>
        <w:separator/>
      </w:r>
    </w:p>
  </w:footnote>
  <w:footnote w:type="continuationSeparator" w:id="0">
    <w:p w14:paraId="2DDE9476" w14:textId="77777777" w:rsidR="00550C35" w:rsidRDefault="00550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04E91" w14:textId="77777777" w:rsidR="00361D37" w:rsidRPr="00F9367B" w:rsidRDefault="00361D37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E99BBF" w14:textId="77777777" w:rsidR="00067BA0" w:rsidRPr="00F9367B" w:rsidRDefault="00067BA0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C7D961" w14:textId="77777777" w:rsidR="00361D37" w:rsidRPr="00F9367B" w:rsidRDefault="00361D37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7D06E0"/>
    <w:multiLevelType w:val="hybridMultilevel"/>
    <w:tmpl w:val="4D5EA024"/>
    <w:lvl w:ilvl="0" w:tplc="49D0352C">
      <w:start w:val="1"/>
      <w:numFmt w:val="thaiLetters"/>
      <w:lvlText w:val="(%1)"/>
      <w:lvlJc w:val="left"/>
      <w:pPr>
        <w:ind w:left="1075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9D136E8"/>
    <w:multiLevelType w:val="hybridMultilevel"/>
    <w:tmpl w:val="3DC89C90"/>
    <w:lvl w:ilvl="0" w:tplc="BF3A9C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23475FC"/>
    <w:multiLevelType w:val="hybridMultilevel"/>
    <w:tmpl w:val="F7A2B70A"/>
    <w:lvl w:ilvl="0" w:tplc="AA1A333E">
      <w:start w:val="1"/>
      <w:numFmt w:val="thaiLetters"/>
      <w:pStyle w:val="AccPolicyHeading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8438B1"/>
    <w:multiLevelType w:val="multilevel"/>
    <w:tmpl w:val="3996A83C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6EC7D4E"/>
    <w:multiLevelType w:val="hybridMultilevel"/>
    <w:tmpl w:val="7452C85A"/>
    <w:lvl w:ilvl="0" w:tplc="D680931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7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629129C9"/>
    <w:multiLevelType w:val="hybridMultilevel"/>
    <w:tmpl w:val="DB48DA24"/>
    <w:lvl w:ilvl="0" w:tplc="CC86BE2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FB76ABD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71261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85E6D1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B6AB2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13426E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430660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42AD3E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D3E4900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8563E8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29"/>
  </w:num>
  <w:num w:numId="14">
    <w:abstractNumId w:val="19"/>
  </w:num>
  <w:num w:numId="15">
    <w:abstractNumId w:val="22"/>
  </w:num>
  <w:num w:numId="16">
    <w:abstractNumId w:val="30"/>
  </w:num>
  <w:num w:numId="17">
    <w:abstractNumId w:val="31"/>
  </w:num>
  <w:num w:numId="18">
    <w:abstractNumId w:val="14"/>
  </w:num>
  <w:num w:numId="19">
    <w:abstractNumId w:val="25"/>
  </w:num>
  <w:num w:numId="20">
    <w:abstractNumId w:val="13"/>
  </w:num>
  <w:num w:numId="21">
    <w:abstractNumId w:val="15"/>
  </w:num>
  <w:num w:numId="22">
    <w:abstractNumId w:val="10"/>
  </w:num>
  <w:num w:numId="23">
    <w:abstractNumId w:val="23"/>
  </w:num>
  <w:num w:numId="24">
    <w:abstractNumId w:val="16"/>
  </w:num>
  <w:num w:numId="25">
    <w:abstractNumId w:val="28"/>
  </w:num>
  <w:num w:numId="26">
    <w:abstractNumId w:val="12"/>
  </w:num>
  <w:num w:numId="27">
    <w:abstractNumId w:val="18"/>
  </w:num>
  <w:num w:numId="28">
    <w:abstractNumId w:val="27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26"/>
  </w:num>
  <w:num w:numId="39">
    <w:abstractNumId w:val="11"/>
  </w:num>
  <w:num w:numId="40">
    <w:abstractNumId w:val="24"/>
  </w:num>
  <w:num w:numId="41">
    <w:abstractNumId w:val="20"/>
  </w:num>
  <w:num w:numId="42">
    <w:abstractNumId w:val="5"/>
  </w:num>
  <w:num w:numId="43">
    <w:abstractNumId w:val="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1"/>
  </w:docVars>
  <w:rsids>
    <w:rsidRoot w:val="00926A88"/>
    <w:rsid w:val="000000F9"/>
    <w:rsid w:val="000001C9"/>
    <w:rsid w:val="00000AB1"/>
    <w:rsid w:val="00000B55"/>
    <w:rsid w:val="00000CAE"/>
    <w:rsid w:val="00000D00"/>
    <w:rsid w:val="0000124A"/>
    <w:rsid w:val="00001828"/>
    <w:rsid w:val="00001C5C"/>
    <w:rsid w:val="0000259F"/>
    <w:rsid w:val="000025E7"/>
    <w:rsid w:val="00002D20"/>
    <w:rsid w:val="00002D4C"/>
    <w:rsid w:val="00003093"/>
    <w:rsid w:val="000035EC"/>
    <w:rsid w:val="00004E5A"/>
    <w:rsid w:val="00005144"/>
    <w:rsid w:val="00005218"/>
    <w:rsid w:val="000054D6"/>
    <w:rsid w:val="000054F7"/>
    <w:rsid w:val="000055B7"/>
    <w:rsid w:val="00006270"/>
    <w:rsid w:val="00006606"/>
    <w:rsid w:val="0000670A"/>
    <w:rsid w:val="00006A97"/>
    <w:rsid w:val="00006D8F"/>
    <w:rsid w:val="00006E55"/>
    <w:rsid w:val="00006ED5"/>
    <w:rsid w:val="00007195"/>
    <w:rsid w:val="00007275"/>
    <w:rsid w:val="000073B9"/>
    <w:rsid w:val="0000758D"/>
    <w:rsid w:val="00007BE5"/>
    <w:rsid w:val="00010063"/>
    <w:rsid w:val="000100EE"/>
    <w:rsid w:val="00010826"/>
    <w:rsid w:val="00010C8C"/>
    <w:rsid w:val="00010E04"/>
    <w:rsid w:val="00010E56"/>
    <w:rsid w:val="00011524"/>
    <w:rsid w:val="00012BDB"/>
    <w:rsid w:val="000131EC"/>
    <w:rsid w:val="0001330E"/>
    <w:rsid w:val="00013D11"/>
    <w:rsid w:val="000149D7"/>
    <w:rsid w:val="00014BD9"/>
    <w:rsid w:val="00014ED6"/>
    <w:rsid w:val="0001516F"/>
    <w:rsid w:val="0001523D"/>
    <w:rsid w:val="00015415"/>
    <w:rsid w:val="000156A3"/>
    <w:rsid w:val="00015DF2"/>
    <w:rsid w:val="00015E0E"/>
    <w:rsid w:val="0001680B"/>
    <w:rsid w:val="0001698E"/>
    <w:rsid w:val="00016C76"/>
    <w:rsid w:val="000170CE"/>
    <w:rsid w:val="000171A8"/>
    <w:rsid w:val="0001721D"/>
    <w:rsid w:val="00017CA3"/>
    <w:rsid w:val="000201AE"/>
    <w:rsid w:val="00020411"/>
    <w:rsid w:val="000205E4"/>
    <w:rsid w:val="00020800"/>
    <w:rsid w:val="00020AC3"/>
    <w:rsid w:val="000212FC"/>
    <w:rsid w:val="00021BEC"/>
    <w:rsid w:val="00022187"/>
    <w:rsid w:val="00022C69"/>
    <w:rsid w:val="000233EE"/>
    <w:rsid w:val="000238F5"/>
    <w:rsid w:val="00023A10"/>
    <w:rsid w:val="00023F99"/>
    <w:rsid w:val="0002405C"/>
    <w:rsid w:val="00024486"/>
    <w:rsid w:val="0002477D"/>
    <w:rsid w:val="00024E82"/>
    <w:rsid w:val="00025587"/>
    <w:rsid w:val="000257B8"/>
    <w:rsid w:val="00025800"/>
    <w:rsid w:val="0002657C"/>
    <w:rsid w:val="000267F3"/>
    <w:rsid w:val="000271CE"/>
    <w:rsid w:val="000272C0"/>
    <w:rsid w:val="00027A4F"/>
    <w:rsid w:val="00030046"/>
    <w:rsid w:val="0003027A"/>
    <w:rsid w:val="00030326"/>
    <w:rsid w:val="000303D6"/>
    <w:rsid w:val="000307A1"/>
    <w:rsid w:val="0003082D"/>
    <w:rsid w:val="0003115F"/>
    <w:rsid w:val="00031B6D"/>
    <w:rsid w:val="000321ED"/>
    <w:rsid w:val="00032437"/>
    <w:rsid w:val="000326CE"/>
    <w:rsid w:val="00032934"/>
    <w:rsid w:val="00032E07"/>
    <w:rsid w:val="000332BF"/>
    <w:rsid w:val="00033E85"/>
    <w:rsid w:val="00034CC4"/>
    <w:rsid w:val="00035A74"/>
    <w:rsid w:val="00037B92"/>
    <w:rsid w:val="00040229"/>
    <w:rsid w:val="0004048C"/>
    <w:rsid w:val="000406AC"/>
    <w:rsid w:val="00040CD2"/>
    <w:rsid w:val="00040FA9"/>
    <w:rsid w:val="00041035"/>
    <w:rsid w:val="00041417"/>
    <w:rsid w:val="00041861"/>
    <w:rsid w:val="00041C99"/>
    <w:rsid w:val="00041D72"/>
    <w:rsid w:val="00041EE6"/>
    <w:rsid w:val="0004313D"/>
    <w:rsid w:val="000434DC"/>
    <w:rsid w:val="0004379D"/>
    <w:rsid w:val="00043984"/>
    <w:rsid w:val="00043D2E"/>
    <w:rsid w:val="00045126"/>
    <w:rsid w:val="000452AB"/>
    <w:rsid w:val="0004539A"/>
    <w:rsid w:val="0004560C"/>
    <w:rsid w:val="000458AA"/>
    <w:rsid w:val="00045B14"/>
    <w:rsid w:val="00045DD1"/>
    <w:rsid w:val="00045EBB"/>
    <w:rsid w:val="0004662B"/>
    <w:rsid w:val="000468F4"/>
    <w:rsid w:val="00046CD4"/>
    <w:rsid w:val="00046D1C"/>
    <w:rsid w:val="00046F7E"/>
    <w:rsid w:val="0004732A"/>
    <w:rsid w:val="00047454"/>
    <w:rsid w:val="0004764A"/>
    <w:rsid w:val="0005055E"/>
    <w:rsid w:val="00050E37"/>
    <w:rsid w:val="00051437"/>
    <w:rsid w:val="000523FA"/>
    <w:rsid w:val="0005256C"/>
    <w:rsid w:val="000525CB"/>
    <w:rsid w:val="00052976"/>
    <w:rsid w:val="00052D9C"/>
    <w:rsid w:val="00052F28"/>
    <w:rsid w:val="00052F3E"/>
    <w:rsid w:val="00053059"/>
    <w:rsid w:val="0005323E"/>
    <w:rsid w:val="000556DB"/>
    <w:rsid w:val="000558D8"/>
    <w:rsid w:val="00055FE1"/>
    <w:rsid w:val="00056CB8"/>
    <w:rsid w:val="00056DAA"/>
    <w:rsid w:val="00057E4B"/>
    <w:rsid w:val="0006007C"/>
    <w:rsid w:val="00060193"/>
    <w:rsid w:val="0006031C"/>
    <w:rsid w:val="00060600"/>
    <w:rsid w:val="00060897"/>
    <w:rsid w:val="00060A35"/>
    <w:rsid w:val="00060AA7"/>
    <w:rsid w:val="00060AB2"/>
    <w:rsid w:val="00060AD0"/>
    <w:rsid w:val="000610FD"/>
    <w:rsid w:val="00061503"/>
    <w:rsid w:val="000616F4"/>
    <w:rsid w:val="00061CF8"/>
    <w:rsid w:val="00061F12"/>
    <w:rsid w:val="0006242A"/>
    <w:rsid w:val="000628AC"/>
    <w:rsid w:val="00062B9E"/>
    <w:rsid w:val="00063026"/>
    <w:rsid w:val="00063FCE"/>
    <w:rsid w:val="00063FFE"/>
    <w:rsid w:val="00064635"/>
    <w:rsid w:val="00064784"/>
    <w:rsid w:val="0006499C"/>
    <w:rsid w:val="00064ABA"/>
    <w:rsid w:val="00064D74"/>
    <w:rsid w:val="00064FCF"/>
    <w:rsid w:val="0006505C"/>
    <w:rsid w:val="000653B7"/>
    <w:rsid w:val="000659EA"/>
    <w:rsid w:val="00066571"/>
    <w:rsid w:val="00066B52"/>
    <w:rsid w:val="00066B57"/>
    <w:rsid w:val="00066EAF"/>
    <w:rsid w:val="00067306"/>
    <w:rsid w:val="000677AB"/>
    <w:rsid w:val="00067BA0"/>
    <w:rsid w:val="000704CA"/>
    <w:rsid w:val="00070792"/>
    <w:rsid w:val="00071180"/>
    <w:rsid w:val="00071417"/>
    <w:rsid w:val="0007154C"/>
    <w:rsid w:val="00071703"/>
    <w:rsid w:val="00071852"/>
    <w:rsid w:val="0007191E"/>
    <w:rsid w:val="000719C4"/>
    <w:rsid w:val="000722B2"/>
    <w:rsid w:val="00072CBA"/>
    <w:rsid w:val="00073430"/>
    <w:rsid w:val="00073583"/>
    <w:rsid w:val="00073B38"/>
    <w:rsid w:val="00074981"/>
    <w:rsid w:val="00074D9C"/>
    <w:rsid w:val="00074DFE"/>
    <w:rsid w:val="00074FF3"/>
    <w:rsid w:val="00075003"/>
    <w:rsid w:val="0007515B"/>
    <w:rsid w:val="00075675"/>
    <w:rsid w:val="00075A79"/>
    <w:rsid w:val="000763DA"/>
    <w:rsid w:val="000764A8"/>
    <w:rsid w:val="0007655F"/>
    <w:rsid w:val="000773EC"/>
    <w:rsid w:val="000774D8"/>
    <w:rsid w:val="000778C5"/>
    <w:rsid w:val="000779B6"/>
    <w:rsid w:val="00077C24"/>
    <w:rsid w:val="00077D2D"/>
    <w:rsid w:val="00080546"/>
    <w:rsid w:val="00080EF3"/>
    <w:rsid w:val="00081618"/>
    <w:rsid w:val="0008163F"/>
    <w:rsid w:val="00082D49"/>
    <w:rsid w:val="00082F3E"/>
    <w:rsid w:val="00083062"/>
    <w:rsid w:val="00083356"/>
    <w:rsid w:val="000838CE"/>
    <w:rsid w:val="00083A92"/>
    <w:rsid w:val="00083BAE"/>
    <w:rsid w:val="00084EC4"/>
    <w:rsid w:val="000851AC"/>
    <w:rsid w:val="000865FF"/>
    <w:rsid w:val="00086E2D"/>
    <w:rsid w:val="00087771"/>
    <w:rsid w:val="00087791"/>
    <w:rsid w:val="000879A9"/>
    <w:rsid w:val="00087CF8"/>
    <w:rsid w:val="00087EA8"/>
    <w:rsid w:val="00087F50"/>
    <w:rsid w:val="0009010F"/>
    <w:rsid w:val="00090466"/>
    <w:rsid w:val="00090B52"/>
    <w:rsid w:val="00090D04"/>
    <w:rsid w:val="000918BC"/>
    <w:rsid w:val="00091A53"/>
    <w:rsid w:val="00092597"/>
    <w:rsid w:val="0009325E"/>
    <w:rsid w:val="000934A0"/>
    <w:rsid w:val="0009365D"/>
    <w:rsid w:val="00093881"/>
    <w:rsid w:val="0009390D"/>
    <w:rsid w:val="00093B22"/>
    <w:rsid w:val="00093C30"/>
    <w:rsid w:val="000944F9"/>
    <w:rsid w:val="00094B0E"/>
    <w:rsid w:val="00095610"/>
    <w:rsid w:val="00095761"/>
    <w:rsid w:val="00095CD4"/>
    <w:rsid w:val="00095D65"/>
    <w:rsid w:val="00095E33"/>
    <w:rsid w:val="000960D5"/>
    <w:rsid w:val="00096333"/>
    <w:rsid w:val="00096528"/>
    <w:rsid w:val="00096BD0"/>
    <w:rsid w:val="000970D5"/>
    <w:rsid w:val="00097373"/>
    <w:rsid w:val="000973FC"/>
    <w:rsid w:val="00097DC0"/>
    <w:rsid w:val="00097EA6"/>
    <w:rsid w:val="00097F05"/>
    <w:rsid w:val="000A0496"/>
    <w:rsid w:val="000A0AF6"/>
    <w:rsid w:val="000A198C"/>
    <w:rsid w:val="000A1F92"/>
    <w:rsid w:val="000A1FC2"/>
    <w:rsid w:val="000A2070"/>
    <w:rsid w:val="000A2363"/>
    <w:rsid w:val="000A2457"/>
    <w:rsid w:val="000A2C74"/>
    <w:rsid w:val="000A2FC6"/>
    <w:rsid w:val="000A3447"/>
    <w:rsid w:val="000A34EE"/>
    <w:rsid w:val="000A39D3"/>
    <w:rsid w:val="000A3A33"/>
    <w:rsid w:val="000A3A4C"/>
    <w:rsid w:val="000A3A99"/>
    <w:rsid w:val="000A3EEE"/>
    <w:rsid w:val="000A3F59"/>
    <w:rsid w:val="000A3FB1"/>
    <w:rsid w:val="000A4209"/>
    <w:rsid w:val="000A435D"/>
    <w:rsid w:val="000A4377"/>
    <w:rsid w:val="000A45E8"/>
    <w:rsid w:val="000A70BC"/>
    <w:rsid w:val="000A7164"/>
    <w:rsid w:val="000A75C3"/>
    <w:rsid w:val="000A75CB"/>
    <w:rsid w:val="000B054E"/>
    <w:rsid w:val="000B08C9"/>
    <w:rsid w:val="000B0A6C"/>
    <w:rsid w:val="000B0D72"/>
    <w:rsid w:val="000B0F0E"/>
    <w:rsid w:val="000B1370"/>
    <w:rsid w:val="000B1395"/>
    <w:rsid w:val="000B16D9"/>
    <w:rsid w:val="000B20EB"/>
    <w:rsid w:val="000B2518"/>
    <w:rsid w:val="000B35BC"/>
    <w:rsid w:val="000B3794"/>
    <w:rsid w:val="000B37FA"/>
    <w:rsid w:val="000B3B42"/>
    <w:rsid w:val="000B3F14"/>
    <w:rsid w:val="000B47E1"/>
    <w:rsid w:val="000B5568"/>
    <w:rsid w:val="000B5575"/>
    <w:rsid w:val="000B718F"/>
    <w:rsid w:val="000B74F2"/>
    <w:rsid w:val="000B760E"/>
    <w:rsid w:val="000B7ADB"/>
    <w:rsid w:val="000B7CAE"/>
    <w:rsid w:val="000C071B"/>
    <w:rsid w:val="000C0B73"/>
    <w:rsid w:val="000C0C2F"/>
    <w:rsid w:val="000C0E24"/>
    <w:rsid w:val="000C0F68"/>
    <w:rsid w:val="000C108D"/>
    <w:rsid w:val="000C11BF"/>
    <w:rsid w:val="000C1261"/>
    <w:rsid w:val="000C1577"/>
    <w:rsid w:val="000C1C6C"/>
    <w:rsid w:val="000C260D"/>
    <w:rsid w:val="000C2855"/>
    <w:rsid w:val="000C3306"/>
    <w:rsid w:val="000C3816"/>
    <w:rsid w:val="000C3D69"/>
    <w:rsid w:val="000C3FAF"/>
    <w:rsid w:val="000C40DF"/>
    <w:rsid w:val="000C4521"/>
    <w:rsid w:val="000C47D7"/>
    <w:rsid w:val="000C4898"/>
    <w:rsid w:val="000C4A30"/>
    <w:rsid w:val="000C524B"/>
    <w:rsid w:val="000C52F3"/>
    <w:rsid w:val="000C565B"/>
    <w:rsid w:val="000C57E3"/>
    <w:rsid w:val="000C588A"/>
    <w:rsid w:val="000C595B"/>
    <w:rsid w:val="000C5B6E"/>
    <w:rsid w:val="000C5C9A"/>
    <w:rsid w:val="000C5EFA"/>
    <w:rsid w:val="000C6363"/>
    <w:rsid w:val="000C648A"/>
    <w:rsid w:val="000C6DB9"/>
    <w:rsid w:val="000D187E"/>
    <w:rsid w:val="000D1EB8"/>
    <w:rsid w:val="000D20BC"/>
    <w:rsid w:val="000D23E4"/>
    <w:rsid w:val="000D27EE"/>
    <w:rsid w:val="000D2A2D"/>
    <w:rsid w:val="000D30DB"/>
    <w:rsid w:val="000D3189"/>
    <w:rsid w:val="000D3C8D"/>
    <w:rsid w:val="000D48FE"/>
    <w:rsid w:val="000D5471"/>
    <w:rsid w:val="000D5970"/>
    <w:rsid w:val="000D5B65"/>
    <w:rsid w:val="000D5B6A"/>
    <w:rsid w:val="000D670D"/>
    <w:rsid w:val="000D69DF"/>
    <w:rsid w:val="000D6B87"/>
    <w:rsid w:val="000D6D66"/>
    <w:rsid w:val="000D7217"/>
    <w:rsid w:val="000D78E0"/>
    <w:rsid w:val="000D7924"/>
    <w:rsid w:val="000E0060"/>
    <w:rsid w:val="000E049A"/>
    <w:rsid w:val="000E05BE"/>
    <w:rsid w:val="000E088C"/>
    <w:rsid w:val="000E0D74"/>
    <w:rsid w:val="000E0ED5"/>
    <w:rsid w:val="000E2451"/>
    <w:rsid w:val="000E259F"/>
    <w:rsid w:val="000E29C7"/>
    <w:rsid w:val="000E4351"/>
    <w:rsid w:val="000E483C"/>
    <w:rsid w:val="000E48A5"/>
    <w:rsid w:val="000E492F"/>
    <w:rsid w:val="000E4DF1"/>
    <w:rsid w:val="000E5646"/>
    <w:rsid w:val="000E5C0A"/>
    <w:rsid w:val="000E6210"/>
    <w:rsid w:val="000E7D05"/>
    <w:rsid w:val="000E7D75"/>
    <w:rsid w:val="000E7E48"/>
    <w:rsid w:val="000F015A"/>
    <w:rsid w:val="000F0586"/>
    <w:rsid w:val="000F0F93"/>
    <w:rsid w:val="000F13D7"/>
    <w:rsid w:val="000F1512"/>
    <w:rsid w:val="000F18AE"/>
    <w:rsid w:val="000F18EC"/>
    <w:rsid w:val="000F197E"/>
    <w:rsid w:val="000F2333"/>
    <w:rsid w:val="000F23AA"/>
    <w:rsid w:val="000F2463"/>
    <w:rsid w:val="000F267F"/>
    <w:rsid w:val="000F27B7"/>
    <w:rsid w:val="000F290C"/>
    <w:rsid w:val="000F2DF8"/>
    <w:rsid w:val="000F2E63"/>
    <w:rsid w:val="000F2F15"/>
    <w:rsid w:val="000F3093"/>
    <w:rsid w:val="000F33FA"/>
    <w:rsid w:val="000F39E1"/>
    <w:rsid w:val="000F4025"/>
    <w:rsid w:val="000F498E"/>
    <w:rsid w:val="000F4D17"/>
    <w:rsid w:val="000F4E2C"/>
    <w:rsid w:val="000F52D7"/>
    <w:rsid w:val="000F54A1"/>
    <w:rsid w:val="000F5522"/>
    <w:rsid w:val="000F5724"/>
    <w:rsid w:val="000F5B44"/>
    <w:rsid w:val="000F5BD5"/>
    <w:rsid w:val="000F609E"/>
    <w:rsid w:val="000F6405"/>
    <w:rsid w:val="000F661B"/>
    <w:rsid w:val="000F7046"/>
    <w:rsid w:val="000F704E"/>
    <w:rsid w:val="001000D4"/>
    <w:rsid w:val="001000DB"/>
    <w:rsid w:val="00100493"/>
    <w:rsid w:val="00100A18"/>
    <w:rsid w:val="00100F43"/>
    <w:rsid w:val="0010149E"/>
    <w:rsid w:val="00101B62"/>
    <w:rsid w:val="001022EC"/>
    <w:rsid w:val="00102BE5"/>
    <w:rsid w:val="00102DF3"/>
    <w:rsid w:val="001037FC"/>
    <w:rsid w:val="00103AD6"/>
    <w:rsid w:val="0010429A"/>
    <w:rsid w:val="00104377"/>
    <w:rsid w:val="00104386"/>
    <w:rsid w:val="00104ADD"/>
    <w:rsid w:val="001054C3"/>
    <w:rsid w:val="001056C3"/>
    <w:rsid w:val="00105744"/>
    <w:rsid w:val="0010588F"/>
    <w:rsid w:val="001058E0"/>
    <w:rsid w:val="00105963"/>
    <w:rsid w:val="001059BC"/>
    <w:rsid w:val="00105C87"/>
    <w:rsid w:val="00105EE3"/>
    <w:rsid w:val="0010600A"/>
    <w:rsid w:val="00106295"/>
    <w:rsid w:val="001062D6"/>
    <w:rsid w:val="00106899"/>
    <w:rsid w:val="00107509"/>
    <w:rsid w:val="00107B2C"/>
    <w:rsid w:val="0011000D"/>
    <w:rsid w:val="001100E8"/>
    <w:rsid w:val="0011062F"/>
    <w:rsid w:val="001106DF"/>
    <w:rsid w:val="00110C1D"/>
    <w:rsid w:val="00111614"/>
    <w:rsid w:val="00111B28"/>
    <w:rsid w:val="00111C40"/>
    <w:rsid w:val="00111DC4"/>
    <w:rsid w:val="0011265E"/>
    <w:rsid w:val="00112E89"/>
    <w:rsid w:val="00112F85"/>
    <w:rsid w:val="00112FEB"/>
    <w:rsid w:val="00113A33"/>
    <w:rsid w:val="0011460E"/>
    <w:rsid w:val="00115A16"/>
    <w:rsid w:val="00115D19"/>
    <w:rsid w:val="00115D81"/>
    <w:rsid w:val="00116284"/>
    <w:rsid w:val="00116856"/>
    <w:rsid w:val="001169FA"/>
    <w:rsid w:val="00116E11"/>
    <w:rsid w:val="001173BE"/>
    <w:rsid w:val="00117D86"/>
    <w:rsid w:val="001201C4"/>
    <w:rsid w:val="00120F74"/>
    <w:rsid w:val="001229C5"/>
    <w:rsid w:val="00122C75"/>
    <w:rsid w:val="0012305C"/>
    <w:rsid w:val="00123ED3"/>
    <w:rsid w:val="00124176"/>
    <w:rsid w:val="00124DF3"/>
    <w:rsid w:val="00124EEF"/>
    <w:rsid w:val="00124F57"/>
    <w:rsid w:val="00125673"/>
    <w:rsid w:val="00125905"/>
    <w:rsid w:val="00125B83"/>
    <w:rsid w:val="001266D2"/>
    <w:rsid w:val="001268AC"/>
    <w:rsid w:val="00126956"/>
    <w:rsid w:val="001269EB"/>
    <w:rsid w:val="00130165"/>
    <w:rsid w:val="0013075F"/>
    <w:rsid w:val="00130F88"/>
    <w:rsid w:val="00130F99"/>
    <w:rsid w:val="00130FF9"/>
    <w:rsid w:val="0013101C"/>
    <w:rsid w:val="001314A4"/>
    <w:rsid w:val="00131727"/>
    <w:rsid w:val="00131DF3"/>
    <w:rsid w:val="00131EF4"/>
    <w:rsid w:val="001324D5"/>
    <w:rsid w:val="001326A6"/>
    <w:rsid w:val="001329FD"/>
    <w:rsid w:val="001330D0"/>
    <w:rsid w:val="00133331"/>
    <w:rsid w:val="00133523"/>
    <w:rsid w:val="00133FE0"/>
    <w:rsid w:val="0013467C"/>
    <w:rsid w:val="001350B5"/>
    <w:rsid w:val="00135156"/>
    <w:rsid w:val="00135213"/>
    <w:rsid w:val="0013566C"/>
    <w:rsid w:val="00135E00"/>
    <w:rsid w:val="00136469"/>
    <w:rsid w:val="001368DD"/>
    <w:rsid w:val="00136E62"/>
    <w:rsid w:val="00136EC4"/>
    <w:rsid w:val="00137091"/>
    <w:rsid w:val="00137748"/>
    <w:rsid w:val="00137C8C"/>
    <w:rsid w:val="00137E32"/>
    <w:rsid w:val="001402A8"/>
    <w:rsid w:val="001405D6"/>
    <w:rsid w:val="00140DF2"/>
    <w:rsid w:val="001413C9"/>
    <w:rsid w:val="001426F6"/>
    <w:rsid w:val="00142796"/>
    <w:rsid w:val="00142C7A"/>
    <w:rsid w:val="00142DCB"/>
    <w:rsid w:val="00142E3B"/>
    <w:rsid w:val="0014301C"/>
    <w:rsid w:val="001436EA"/>
    <w:rsid w:val="001439C9"/>
    <w:rsid w:val="00143F0A"/>
    <w:rsid w:val="001461C9"/>
    <w:rsid w:val="001462C3"/>
    <w:rsid w:val="00146A79"/>
    <w:rsid w:val="00147634"/>
    <w:rsid w:val="00150731"/>
    <w:rsid w:val="00151DCE"/>
    <w:rsid w:val="00153281"/>
    <w:rsid w:val="00153289"/>
    <w:rsid w:val="00153378"/>
    <w:rsid w:val="001534FD"/>
    <w:rsid w:val="001535A0"/>
    <w:rsid w:val="0015368B"/>
    <w:rsid w:val="00153772"/>
    <w:rsid w:val="00153FB1"/>
    <w:rsid w:val="00154B5C"/>
    <w:rsid w:val="0015535B"/>
    <w:rsid w:val="00155647"/>
    <w:rsid w:val="00155797"/>
    <w:rsid w:val="00155EFD"/>
    <w:rsid w:val="00156157"/>
    <w:rsid w:val="001562C6"/>
    <w:rsid w:val="00156752"/>
    <w:rsid w:val="00156BB1"/>
    <w:rsid w:val="0015711A"/>
    <w:rsid w:val="00157599"/>
    <w:rsid w:val="0015765F"/>
    <w:rsid w:val="00157C1A"/>
    <w:rsid w:val="0016090C"/>
    <w:rsid w:val="00160B35"/>
    <w:rsid w:val="001610F5"/>
    <w:rsid w:val="0016116E"/>
    <w:rsid w:val="0016156F"/>
    <w:rsid w:val="00161623"/>
    <w:rsid w:val="00162436"/>
    <w:rsid w:val="00163029"/>
    <w:rsid w:val="001630EC"/>
    <w:rsid w:val="001635C3"/>
    <w:rsid w:val="001649F7"/>
    <w:rsid w:val="00164FA8"/>
    <w:rsid w:val="001657DF"/>
    <w:rsid w:val="00165870"/>
    <w:rsid w:val="00165B77"/>
    <w:rsid w:val="00165EB6"/>
    <w:rsid w:val="00165EEC"/>
    <w:rsid w:val="00166402"/>
    <w:rsid w:val="00166923"/>
    <w:rsid w:val="00166F22"/>
    <w:rsid w:val="0016720D"/>
    <w:rsid w:val="0016792D"/>
    <w:rsid w:val="001706FA"/>
    <w:rsid w:val="00170D3B"/>
    <w:rsid w:val="0017103D"/>
    <w:rsid w:val="00171055"/>
    <w:rsid w:val="0017158F"/>
    <w:rsid w:val="00171B55"/>
    <w:rsid w:val="00171BBA"/>
    <w:rsid w:val="00171F6F"/>
    <w:rsid w:val="001722FB"/>
    <w:rsid w:val="00172BF0"/>
    <w:rsid w:val="0017314A"/>
    <w:rsid w:val="0017347D"/>
    <w:rsid w:val="0017436B"/>
    <w:rsid w:val="001749BA"/>
    <w:rsid w:val="00174B85"/>
    <w:rsid w:val="0017539E"/>
    <w:rsid w:val="001753DF"/>
    <w:rsid w:val="001756AB"/>
    <w:rsid w:val="00175BFA"/>
    <w:rsid w:val="00175EC3"/>
    <w:rsid w:val="00175EEE"/>
    <w:rsid w:val="00176205"/>
    <w:rsid w:val="001775D3"/>
    <w:rsid w:val="00177BF9"/>
    <w:rsid w:val="00177CEB"/>
    <w:rsid w:val="00180260"/>
    <w:rsid w:val="001815B4"/>
    <w:rsid w:val="00181696"/>
    <w:rsid w:val="001819D1"/>
    <w:rsid w:val="00181B18"/>
    <w:rsid w:val="001840BD"/>
    <w:rsid w:val="001842DC"/>
    <w:rsid w:val="0018434C"/>
    <w:rsid w:val="001843E9"/>
    <w:rsid w:val="00184E9B"/>
    <w:rsid w:val="001851EB"/>
    <w:rsid w:val="00185813"/>
    <w:rsid w:val="00185B11"/>
    <w:rsid w:val="00185C47"/>
    <w:rsid w:val="00186501"/>
    <w:rsid w:val="00186F41"/>
    <w:rsid w:val="00187B8E"/>
    <w:rsid w:val="00190481"/>
    <w:rsid w:val="001905C9"/>
    <w:rsid w:val="00191198"/>
    <w:rsid w:val="00191547"/>
    <w:rsid w:val="00192366"/>
    <w:rsid w:val="0019279A"/>
    <w:rsid w:val="00192995"/>
    <w:rsid w:val="0019345E"/>
    <w:rsid w:val="001936CB"/>
    <w:rsid w:val="0019384A"/>
    <w:rsid w:val="001938AD"/>
    <w:rsid w:val="00193E41"/>
    <w:rsid w:val="001940B5"/>
    <w:rsid w:val="001949A1"/>
    <w:rsid w:val="00194B31"/>
    <w:rsid w:val="00194B68"/>
    <w:rsid w:val="00194ED0"/>
    <w:rsid w:val="00195FEA"/>
    <w:rsid w:val="001962AA"/>
    <w:rsid w:val="001967E5"/>
    <w:rsid w:val="00197472"/>
    <w:rsid w:val="00197927"/>
    <w:rsid w:val="001A0314"/>
    <w:rsid w:val="001A058B"/>
    <w:rsid w:val="001A0F79"/>
    <w:rsid w:val="001A2CBB"/>
    <w:rsid w:val="001A2F00"/>
    <w:rsid w:val="001A3123"/>
    <w:rsid w:val="001A3BE9"/>
    <w:rsid w:val="001A43B3"/>
    <w:rsid w:val="001A49F1"/>
    <w:rsid w:val="001A52E9"/>
    <w:rsid w:val="001A56AD"/>
    <w:rsid w:val="001A593B"/>
    <w:rsid w:val="001A5D5F"/>
    <w:rsid w:val="001A5F5B"/>
    <w:rsid w:val="001A5FC2"/>
    <w:rsid w:val="001A6190"/>
    <w:rsid w:val="001A6439"/>
    <w:rsid w:val="001A6D6B"/>
    <w:rsid w:val="001A735A"/>
    <w:rsid w:val="001A74A4"/>
    <w:rsid w:val="001A77D7"/>
    <w:rsid w:val="001A7A85"/>
    <w:rsid w:val="001A7A88"/>
    <w:rsid w:val="001A7E7D"/>
    <w:rsid w:val="001A7F83"/>
    <w:rsid w:val="001B02A9"/>
    <w:rsid w:val="001B09E7"/>
    <w:rsid w:val="001B10CD"/>
    <w:rsid w:val="001B148B"/>
    <w:rsid w:val="001B1697"/>
    <w:rsid w:val="001B1A81"/>
    <w:rsid w:val="001B27B5"/>
    <w:rsid w:val="001B3178"/>
    <w:rsid w:val="001B319E"/>
    <w:rsid w:val="001B3608"/>
    <w:rsid w:val="001B4703"/>
    <w:rsid w:val="001B4BA2"/>
    <w:rsid w:val="001B56F0"/>
    <w:rsid w:val="001B5803"/>
    <w:rsid w:val="001B5B0B"/>
    <w:rsid w:val="001B6251"/>
    <w:rsid w:val="001B762E"/>
    <w:rsid w:val="001B7C22"/>
    <w:rsid w:val="001B7C8F"/>
    <w:rsid w:val="001C05BE"/>
    <w:rsid w:val="001C05D0"/>
    <w:rsid w:val="001C0B5B"/>
    <w:rsid w:val="001C128D"/>
    <w:rsid w:val="001C130E"/>
    <w:rsid w:val="001C1DC0"/>
    <w:rsid w:val="001C22D3"/>
    <w:rsid w:val="001C29A9"/>
    <w:rsid w:val="001C2EFB"/>
    <w:rsid w:val="001C3B3F"/>
    <w:rsid w:val="001C4CBC"/>
    <w:rsid w:val="001C4FBC"/>
    <w:rsid w:val="001C5097"/>
    <w:rsid w:val="001C5256"/>
    <w:rsid w:val="001C5742"/>
    <w:rsid w:val="001C5A1B"/>
    <w:rsid w:val="001C60B6"/>
    <w:rsid w:val="001C65B0"/>
    <w:rsid w:val="001C6D02"/>
    <w:rsid w:val="001C70E5"/>
    <w:rsid w:val="001C7527"/>
    <w:rsid w:val="001D01A1"/>
    <w:rsid w:val="001D0E48"/>
    <w:rsid w:val="001D124B"/>
    <w:rsid w:val="001D16C5"/>
    <w:rsid w:val="001D17D5"/>
    <w:rsid w:val="001D2017"/>
    <w:rsid w:val="001D21CA"/>
    <w:rsid w:val="001D29BC"/>
    <w:rsid w:val="001D311E"/>
    <w:rsid w:val="001D3288"/>
    <w:rsid w:val="001D3802"/>
    <w:rsid w:val="001D3F5B"/>
    <w:rsid w:val="001D444F"/>
    <w:rsid w:val="001D46EA"/>
    <w:rsid w:val="001D54D5"/>
    <w:rsid w:val="001D7046"/>
    <w:rsid w:val="001D7270"/>
    <w:rsid w:val="001D7302"/>
    <w:rsid w:val="001D793F"/>
    <w:rsid w:val="001D7D35"/>
    <w:rsid w:val="001E036B"/>
    <w:rsid w:val="001E11DE"/>
    <w:rsid w:val="001E17A0"/>
    <w:rsid w:val="001E1B56"/>
    <w:rsid w:val="001E21C4"/>
    <w:rsid w:val="001E2347"/>
    <w:rsid w:val="001E23EC"/>
    <w:rsid w:val="001E2A3C"/>
    <w:rsid w:val="001E3871"/>
    <w:rsid w:val="001E3A07"/>
    <w:rsid w:val="001E3DE3"/>
    <w:rsid w:val="001E4A07"/>
    <w:rsid w:val="001E52AE"/>
    <w:rsid w:val="001E536A"/>
    <w:rsid w:val="001E53ED"/>
    <w:rsid w:val="001E5EDE"/>
    <w:rsid w:val="001E65A8"/>
    <w:rsid w:val="001E6C89"/>
    <w:rsid w:val="001E6E89"/>
    <w:rsid w:val="001E6F9C"/>
    <w:rsid w:val="001E7729"/>
    <w:rsid w:val="001E788A"/>
    <w:rsid w:val="001E7998"/>
    <w:rsid w:val="001F05F8"/>
    <w:rsid w:val="001F0A31"/>
    <w:rsid w:val="001F0DEB"/>
    <w:rsid w:val="001F0EE5"/>
    <w:rsid w:val="001F157E"/>
    <w:rsid w:val="001F1B69"/>
    <w:rsid w:val="001F28ED"/>
    <w:rsid w:val="001F2CCC"/>
    <w:rsid w:val="001F2FB8"/>
    <w:rsid w:val="001F31B7"/>
    <w:rsid w:val="001F3849"/>
    <w:rsid w:val="001F3889"/>
    <w:rsid w:val="001F3B1C"/>
    <w:rsid w:val="001F3B93"/>
    <w:rsid w:val="001F4300"/>
    <w:rsid w:val="001F47A0"/>
    <w:rsid w:val="001F47DA"/>
    <w:rsid w:val="001F4DDB"/>
    <w:rsid w:val="001F57D1"/>
    <w:rsid w:val="001F5D18"/>
    <w:rsid w:val="001F5EBA"/>
    <w:rsid w:val="001F63DA"/>
    <w:rsid w:val="001F685E"/>
    <w:rsid w:val="001F7163"/>
    <w:rsid w:val="001F71AF"/>
    <w:rsid w:val="001F75B2"/>
    <w:rsid w:val="001F7E29"/>
    <w:rsid w:val="00200BC3"/>
    <w:rsid w:val="00200E15"/>
    <w:rsid w:val="00200F14"/>
    <w:rsid w:val="00201E47"/>
    <w:rsid w:val="00202158"/>
    <w:rsid w:val="002027C3"/>
    <w:rsid w:val="002028C4"/>
    <w:rsid w:val="002029A7"/>
    <w:rsid w:val="00202F87"/>
    <w:rsid w:val="00203290"/>
    <w:rsid w:val="00203728"/>
    <w:rsid w:val="00203744"/>
    <w:rsid w:val="00203CA9"/>
    <w:rsid w:val="00204B0C"/>
    <w:rsid w:val="00204BCD"/>
    <w:rsid w:val="0020571B"/>
    <w:rsid w:val="002058E1"/>
    <w:rsid w:val="00205CE4"/>
    <w:rsid w:val="002065C1"/>
    <w:rsid w:val="002067E4"/>
    <w:rsid w:val="002069FE"/>
    <w:rsid w:val="00206E3E"/>
    <w:rsid w:val="00207479"/>
    <w:rsid w:val="00207CB8"/>
    <w:rsid w:val="00207DF5"/>
    <w:rsid w:val="0021021C"/>
    <w:rsid w:val="0021029C"/>
    <w:rsid w:val="0021161A"/>
    <w:rsid w:val="00211791"/>
    <w:rsid w:val="002117AF"/>
    <w:rsid w:val="00211C73"/>
    <w:rsid w:val="00211E6A"/>
    <w:rsid w:val="00211FCE"/>
    <w:rsid w:val="0021222D"/>
    <w:rsid w:val="0021288D"/>
    <w:rsid w:val="00212A50"/>
    <w:rsid w:val="00213245"/>
    <w:rsid w:val="00213493"/>
    <w:rsid w:val="00213A79"/>
    <w:rsid w:val="00213AB4"/>
    <w:rsid w:val="00213E67"/>
    <w:rsid w:val="00213F76"/>
    <w:rsid w:val="002144E8"/>
    <w:rsid w:val="00214809"/>
    <w:rsid w:val="002149D8"/>
    <w:rsid w:val="0021551A"/>
    <w:rsid w:val="00215644"/>
    <w:rsid w:val="0021580A"/>
    <w:rsid w:val="0021580C"/>
    <w:rsid w:val="00215983"/>
    <w:rsid w:val="00215BD0"/>
    <w:rsid w:val="00215F43"/>
    <w:rsid w:val="002170EC"/>
    <w:rsid w:val="00217312"/>
    <w:rsid w:val="0021777D"/>
    <w:rsid w:val="002177BC"/>
    <w:rsid w:val="0021792C"/>
    <w:rsid w:val="00217A87"/>
    <w:rsid w:val="00220645"/>
    <w:rsid w:val="002207B1"/>
    <w:rsid w:val="002207CA"/>
    <w:rsid w:val="00220D8C"/>
    <w:rsid w:val="00220F42"/>
    <w:rsid w:val="0022102C"/>
    <w:rsid w:val="00221752"/>
    <w:rsid w:val="00221A28"/>
    <w:rsid w:val="00221ACA"/>
    <w:rsid w:val="00221E29"/>
    <w:rsid w:val="002222E4"/>
    <w:rsid w:val="00222329"/>
    <w:rsid w:val="0022320A"/>
    <w:rsid w:val="00224965"/>
    <w:rsid w:val="0022499B"/>
    <w:rsid w:val="00224C45"/>
    <w:rsid w:val="00225EC1"/>
    <w:rsid w:val="00226546"/>
    <w:rsid w:val="002265F1"/>
    <w:rsid w:val="00227CA4"/>
    <w:rsid w:val="00230226"/>
    <w:rsid w:val="002302EF"/>
    <w:rsid w:val="0023116C"/>
    <w:rsid w:val="00231A71"/>
    <w:rsid w:val="00231F11"/>
    <w:rsid w:val="00232181"/>
    <w:rsid w:val="002322D5"/>
    <w:rsid w:val="002322EE"/>
    <w:rsid w:val="002337A5"/>
    <w:rsid w:val="00233C4E"/>
    <w:rsid w:val="00233E0D"/>
    <w:rsid w:val="0023417E"/>
    <w:rsid w:val="002341D8"/>
    <w:rsid w:val="002343FF"/>
    <w:rsid w:val="00234621"/>
    <w:rsid w:val="00234822"/>
    <w:rsid w:val="00234BD3"/>
    <w:rsid w:val="00234CEE"/>
    <w:rsid w:val="00234F4A"/>
    <w:rsid w:val="0023518F"/>
    <w:rsid w:val="00235EED"/>
    <w:rsid w:val="0023640F"/>
    <w:rsid w:val="002365DF"/>
    <w:rsid w:val="00236E3D"/>
    <w:rsid w:val="00237C16"/>
    <w:rsid w:val="00237EF0"/>
    <w:rsid w:val="00240062"/>
    <w:rsid w:val="00240758"/>
    <w:rsid w:val="002411DC"/>
    <w:rsid w:val="00241B1F"/>
    <w:rsid w:val="00241B2D"/>
    <w:rsid w:val="00241E5E"/>
    <w:rsid w:val="002424D1"/>
    <w:rsid w:val="002425C9"/>
    <w:rsid w:val="002429DE"/>
    <w:rsid w:val="00242DCF"/>
    <w:rsid w:val="00242F6F"/>
    <w:rsid w:val="002431BD"/>
    <w:rsid w:val="002434B9"/>
    <w:rsid w:val="002434C9"/>
    <w:rsid w:val="0024390D"/>
    <w:rsid w:val="002447B8"/>
    <w:rsid w:val="002447DF"/>
    <w:rsid w:val="002448B9"/>
    <w:rsid w:val="00244E4E"/>
    <w:rsid w:val="00245146"/>
    <w:rsid w:val="00245E95"/>
    <w:rsid w:val="00245EDE"/>
    <w:rsid w:val="00246281"/>
    <w:rsid w:val="002464A3"/>
    <w:rsid w:val="00246708"/>
    <w:rsid w:val="00246D4A"/>
    <w:rsid w:val="002471EB"/>
    <w:rsid w:val="00247FEE"/>
    <w:rsid w:val="00250943"/>
    <w:rsid w:val="00250CA7"/>
    <w:rsid w:val="0025127C"/>
    <w:rsid w:val="002515A4"/>
    <w:rsid w:val="002518CC"/>
    <w:rsid w:val="0025195A"/>
    <w:rsid w:val="0025227E"/>
    <w:rsid w:val="002523BA"/>
    <w:rsid w:val="0025294D"/>
    <w:rsid w:val="00252F28"/>
    <w:rsid w:val="00252F65"/>
    <w:rsid w:val="002530F5"/>
    <w:rsid w:val="002531A2"/>
    <w:rsid w:val="002535D2"/>
    <w:rsid w:val="002535EA"/>
    <w:rsid w:val="00253C53"/>
    <w:rsid w:val="002540FA"/>
    <w:rsid w:val="002546F3"/>
    <w:rsid w:val="002548A1"/>
    <w:rsid w:val="0025511F"/>
    <w:rsid w:val="00255D9E"/>
    <w:rsid w:val="00256791"/>
    <w:rsid w:val="00256E8B"/>
    <w:rsid w:val="00257F3E"/>
    <w:rsid w:val="00260073"/>
    <w:rsid w:val="002607C5"/>
    <w:rsid w:val="00260EAA"/>
    <w:rsid w:val="00261A21"/>
    <w:rsid w:val="00261F2E"/>
    <w:rsid w:val="002621A6"/>
    <w:rsid w:val="002623C2"/>
    <w:rsid w:val="002624E3"/>
    <w:rsid w:val="00262BDE"/>
    <w:rsid w:val="00262CCC"/>
    <w:rsid w:val="00262DD8"/>
    <w:rsid w:val="00263117"/>
    <w:rsid w:val="0026361B"/>
    <w:rsid w:val="00263CD1"/>
    <w:rsid w:val="0026479B"/>
    <w:rsid w:val="00264B0C"/>
    <w:rsid w:val="00265FB0"/>
    <w:rsid w:val="002669C3"/>
    <w:rsid w:val="00266D0C"/>
    <w:rsid w:val="0027046C"/>
    <w:rsid w:val="002704C8"/>
    <w:rsid w:val="002704F7"/>
    <w:rsid w:val="00270CFA"/>
    <w:rsid w:val="00270D7F"/>
    <w:rsid w:val="00271C20"/>
    <w:rsid w:val="00271D2D"/>
    <w:rsid w:val="002725A2"/>
    <w:rsid w:val="002732F0"/>
    <w:rsid w:val="0027369A"/>
    <w:rsid w:val="002737DD"/>
    <w:rsid w:val="002741BE"/>
    <w:rsid w:val="00274237"/>
    <w:rsid w:val="00274BFE"/>
    <w:rsid w:val="00274CAF"/>
    <w:rsid w:val="00274D6A"/>
    <w:rsid w:val="00274FC5"/>
    <w:rsid w:val="002752D6"/>
    <w:rsid w:val="0027546F"/>
    <w:rsid w:val="0027563E"/>
    <w:rsid w:val="002759E4"/>
    <w:rsid w:val="00275A96"/>
    <w:rsid w:val="00275B9A"/>
    <w:rsid w:val="00275F28"/>
    <w:rsid w:val="00275F61"/>
    <w:rsid w:val="0027616E"/>
    <w:rsid w:val="00277387"/>
    <w:rsid w:val="002775CE"/>
    <w:rsid w:val="0027765B"/>
    <w:rsid w:val="002802F6"/>
    <w:rsid w:val="00280807"/>
    <w:rsid w:val="00280C4E"/>
    <w:rsid w:val="00281080"/>
    <w:rsid w:val="002824CD"/>
    <w:rsid w:val="0028271E"/>
    <w:rsid w:val="00282831"/>
    <w:rsid w:val="002835BA"/>
    <w:rsid w:val="00283600"/>
    <w:rsid w:val="002839DB"/>
    <w:rsid w:val="00283AEC"/>
    <w:rsid w:val="00283C91"/>
    <w:rsid w:val="00285839"/>
    <w:rsid w:val="002858EF"/>
    <w:rsid w:val="00285AF1"/>
    <w:rsid w:val="00285D88"/>
    <w:rsid w:val="002860CB"/>
    <w:rsid w:val="00286159"/>
    <w:rsid w:val="00286AAE"/>
    <w:rsid w:val="00286E0F"/>
    <w:rsid w:val="002870E2"/>
    <w:rsid w:val="002872C5"/>
    <w:rsid w:val="00287960"/>
    <w:rsid w:val="00287CAB"/>
    <w:rsid w:val="00287DF3"/>
    <w:rsid w:val="002901A3"/>
    <w:rsid w:val="00290C70"/>
    <w:rsid w:val="00290F1F"/>
    <w:rsid w:val="00292071"/>
    <w:rsid w:val="00292183"/>
    <w:rsid w:val="002921FB"/>
    <w:rsid w:val="002925CB"/>
    <w:rsid w:val="002928E2"/>
    <w:rsid w:val="00293070"/>
    <w:rsid w:val="00293227"/>
    <w:rsid w:val="00293A3A"/>
    <w:rsid w:val="00293E62"/>
    <w:rsid w:val="00294064"/>
    <w:rsid w:val="002941ED"/>
    <w:rsid w:val="00294518"/>
    <w:rsid w:val="0029464B"/>
    <w:rsid w:val="002948B1"/>
    <w:rsid w:val="00294FF7"/>
    <w:rsid w:val="0029504C"/>
    <w:rsid w:val="002950B8"/>
    <w:rsid w:val="002951C6"/>
    <w:rsid w:val="00295243"/>
    <w:rsid w:val="002955BB"/>
    <w:rsid w:val="0029602D"/>
    <w:rsid w:val="002977FD"/>
    <w:rsid w:val="002A03BF"/>
    <w:rsid w:val="002A0D8F"/>
    <w:rsid w:val="002A15F4"/>
    <w:rsid w:val="002A161C"/>
    <w:rsid w:val="002A2055"/>
    <w:rsid w:val="002A266D"/>
    <w:rsid w:val="002A28CB"/>
    <w:rsid w:val="002A29DA"/>
    <w:rsid w:val="002A2BAC"/>
    <w:rsid w:val="002A2D1B"/>
    <w:rsid w:val="002A2DD3"/>
    <w:rsid w:val="002A2F03"/>
    <w:rsid w:val="002A322E"/>
    <w:rsid w:val="002A32BF"/>
    <w:rsid w:val="002A3556"/>
    <w:rsid w:val="002A48FF"/>
    <w:rsid w:val="002A4F2E"/>
    <w:rsid w:val="002A54EF"/>
    <w:rsid w:val="002A5D05"/>
    <w:rsid w:val="002A6429"/>
    <w:rsid w:val="002A6501"/>
    <w:rsid w:val="002A6CCC"/>
    <w:rsid w:val="002A75B6"/>
    <w:rsid w:val="002B0A5D"/>
    <w:rsid w:val="002B0C88"/>
    <w:rsid w:val="002B16CA"/>
    <w:rsid w:val="002B1EFD"/>
    <w:rsid w:val="002B27A1"/>
    <w:rsid w:val="002B35D1"/>
    <w:rsid w:val="002B36AF"/>
    <w:rsid w:val="002B3C6B"/>
    <w:rsid w:val="002B3F05"/>
    <w:rsid w:val="002B3F9C"/>
    <w:rsid w:val="002B4472"/>
    <w:rsid w:val="002B4893"/>
    <w:rsid w:val="002B4F98"/>
    <w:rsid w:val="002B52C6"/>
    <w:rsid w:val="002B55CF"/>
    <w:rsid w:val="002B592E"/>
    <w:rsid w:val="002B5A18"/>
    <w:rsid w:val="002B5AF1"/>
    <w:rsid w:val="002B615B"/>
    <w:rsid w:val="002B69D3"/>
    <w:rsid w:val="002B6D08"/>
    <w:rsid w:val="002B6DDD"/>
    <w:rsid w:val="002B72A3"/>
    <w:rsid w:val="002B775F"/>
    <w:rsid w:val="002B7A60"/>
    <w:rsid w:val="002C0265"/>
    <w:rsid w:val="002C06DD"/>
    <w:rsid w:val="002C0D5E"/>
    <w:rsid w:val="002C1846"/>
    <w:rsid w:val="002C184D"/>
    <w:rsid w:val="002C2031"/>
    <w:rsid w:val="002C282A"/>
    <w:rsid w:val="002C3072"/>
    <w:rsid w:val="002C351B"/>
    <w:rsid w:val="002C3EB3"/>
    <w:rsid w:val="002C47C8"/>
    <w:rsid w:val="002C48E3"/>
    <w:rsid w:val="002C4C10"/>
    <w:rsid w:val="002C4D7A"/>
    <w:rsid w:val="002C4F8A"/>
    <w:rsid w:val="002C5163"/>
    <w:rsid w:val="002C590E"/>
    <w:rsid w:val="002C5CE7"/>
    <w:rsid w:val="002C61DB"/>
    <w:rsid w:val="002C644E"/>
    <w:rsid w:val="002C64A8"/>
    <w:rsid w:val="002C65AB"/>
    <w:rsid w:val="002C6F0A"/>
    <w:rsid w:val="002C70F4"/>
    <w:rsid w:val="002C72A6"/>
    <w:rsid w:val="002C7BE1"/>
    <w:rsid w:val="002C7FD1"/>
    <w:rsid w:val="002D05CA"/>
    <w:rsid w:val="002D0AA9"/>
    <w:rsid w:val="002D0BA3"/>
    <w:rsid w:val="002D0D33"/>
    <w:rsid w:val="002D13AA"/>
    <w:rsid w:val="002D1610"/>
    <w:rsid w:val="002D1804"/>
    <w:rsid w:val="002D2003"/>
    <w:rsid w:val="002D2982"/>
    <w:rsid w:val="002D2BC7"/>
    <w:rsid w:val="002D2C0F"/>
    <w:rsid w:val="002D2F2F"/>
    <w:rsid w:val="002D3956"/>
    <w:rsid w:val="002D4A06"/>
    <w:rsid w:val="002D4D27"/>
    <w:rsid w:val="002D502E"/>
    <w:rsid w:val="002D5D9D"/>
    <w:rsid w:val="002D6909"/>
    <w:rsid w:val="002D6B5C"/>
    <w:rsid w:val="002D6E87"/>
    <w:rsid w:val="002D7257"/>
    <w:rsid w:val="002D7611"/>
    <w:rsid w:val="002D7A4C"/>
    <w:rsid w:val="002E0630"/>
    <w:rsid w:val="002E10BF"/>
    <w:rsid w:val="002E1433"/>
    <w:rsid w:val="002E1489"/>
    <w:rsid w:val="002E1639"/>
    <w:rsid w:val="002E1692"/>
    <w:rsid w:val="002E2020"/>
    <w:rsid w:val="002E2174"/>
    <w:rsid w:val="002E2AC8"/>
    <w:rsid w:val="002E37C0"/>
    <w:rsid w:val="002E44A9"/>
    <w:rsid w:val="002E4F15"/>
    <w:rsid w:val="002E4F41"/>
    <w:rsid w:val="002E5B07"/>
    <w:rsid w:val="002E5CFA"/>
    <w:rsid w:val="002E6003"/>
    <w:rsid w:val="002E633D"/>
    <w:rsid w:val="002E659E"/>
    <w:rsid w:val="002E69EF"/>
    <w:rsid w:val="002E6B4D"/>
    <w:rsid w:val="002E6D40"/>
    <w:rsid w:val="002E6E0F"/>
    <w:rsid w:val="002E77FF"/>
    <w:rsid w:val="002E7A83"/>
    <w:rsid w:val="002F01AF"/>
    <w:rsid w:val="002F053E"/>
    <w:rsid w:val="002F0836"/>
    <w:rsid w:val="002F0999"/>
    <w:rsid w:val="002F119B"/>
    <w:rsid w:val="002F2027"/>
    <w:rsid w:val="002F2380"/>
    <w:rsid w:val="002F24EF"/>
    <w:rsid w:val="002F2815"/>
    <w:rsid w:val="002F29EC"/>
    <w:rsid w:val="002F2B36"/>
    <w:rsid w:val="002F2BE6"/>
    <w:rsid w:val="002F2C81"/>
    <w:rsid w:val="002F2D1B"/>
    <w:rsid w:val="002F2F94"/>
    <w:rsid w:val="002F3D10"/>
    <w:rsid w:val="002F45F8"/>
    <w:rsid w:val="002F52C8"/>
    <w:rsid w:val="002F57A8"/>
    <w:rsid w:val="002F592B"/>
    <w:rsid w:val="002F5C44"/>
    <w:rsid w:val="002F5D29"/>
    <w:rsid w:val="002F623A"/>
    <w:rsid w:val="002F63B1"/>
    <w:rsid w:val="002F6758"/>
    <w:rsid w:val="002F68DC"/>
    <w:rsid w:val="002F6D58"/>
    <w:rsid w:val="002F6ECF"/>
    <w:rsid w:val="002F77FC"/>
    <w:rsid w:val="002F7C89"/>
    <w:rsid w:val="0030059F"/>
    <w:rsid w:val="00300698"/>
    <w:rsid w:val="00301215"/>
    <w:rsid w:val="00302218"/>
    <w:rsid w:val="00302411"/>
    <w:rsid w:val="003034F5"/>
    <w:rsid w:val="0030368D"/>
    <w:rsid w:val="00304462"/>
    <w:rsid w:val="00304670"/>
    <w:rsid w:val="0030478A"/>
    <w:rsid w:val="0030489F"/>
    <w:rsid w:val="00304E36"/>
    <w:rsid w:val="00304EAD"/>
    <w:rsid w:val="00305253"/>
    <w:rsid w:val="00306246"/>
    <w:rsid w:val="0030630A"/>
    <w:rsid w:val="003063CE"/>
    <w:rsid w:val="003066E0"/>
    <w:rsid w:val="003070A0"/>
    <w:rsid w:val="003070EB"/>
    <w:rsid w:val="00307261"/>
    <w:rsid w:val="00307BD7"/>
    <w:rsid w:val="00307EF1"/>
    <w:rsid w:val="00307FBA"/>
    <w:rsid w:val="00310357"/>
    <w:rsid w:val="003104AF"/>
    <w:rsid w:val="00310BFE"/>
    <w:rsid w:val="00310C67"/>
    <w:rsid w:val="0031124B"/>
    <w:rsid w:val="00311A1C"/>
    <w:rsid w:val="00312045"/>
    <w:rsid w:val="00312125"/>
    <w:rsid w:val="00313345"/>
    <w:rsid w:val="00313B45"/>
    <w:rsid w:val="00313E5A"/>
    <w:rsid w:val="003140D7"/>
    <w:rsid w:val="00314116"/>
    <w:rsid w:val="00314791"/>
    <w:rsid w:val="00314C56"/>
    <w:rsid w:val="00314C5A"/>
    <w:rsid w:val="00314D56"/>
    <w:rsid w:val="00315E0F"/>
    <w:rsid w:val="00316451"/>
    <w:rsid w:val="003168F1"/>
    <w:rsid w:val="00316BA3"/>
    <w:rsid w:val="00316D7D"/>
    <w:rsid w:val="00320213"/>
    <w:rsid w:val="003203BF"/>
    <w:rsid w:val="0032065D"/>
    <w:rsid w:val="00320B7D"/>
    <w:rsid w:val="00320D7E"/>
    <w:rsid w:val="003212A7"/>
    <w:rsid w:val="003214FF"/>
    <w:rsid w:val="00321934"/>
    <w:rsid w:val="00321DBC"/>
    <w:rsid w:val="00321FC8"/>
    <w:rsid w:val="003221AE"/>
    <w:rsid w:val="0032220C"/>
    <w:rsid w:val="00322F63"/>
    <w:rsid w:val="003230C9"/>
    <w:rsid w:val="0032452F"/>
    <w:rsid w:val="003247D9"/>
    <w:rsid w:val="0032495B"/>
    <w:rsid w:val="00324FCD"/>
    <w:rsid w:val="00325802"/>
    <w:rsid w:val="00325C97"/>
    <w:rsid w:val="003261E2"/>
    <w:rsid w:val="00326364"/>
    <w:rsid w:val="0032687B"/>
    <w:rsid w:val="00326A21"/>
    <w:rsid w:val="00326F36"/>
    <w:rsid w:val="00327247"/>
    <w:rsid w:val="0032729D"/>
    <w:rsid w:val="00327531"/>
    <w:rsid w:val="0032760B"/>
    <w:rsid w:val="00327F50"/>
    <w:rsid w:val="00330B79"/>
    <w:rsid w:val="00330C04"/>
    <w:rsid w:val="00330C58"/>
    <w:rsid w:val="003311F9"/>
    <w:rsid w:val="00331213"/>
    <w:rsid w:val="003312FA"/>
    <w:rsid w:val="003320F8"/>
    <w:rsid w:val="0033390C"/>
    <w:rsid w:val="00333B14"/>
    <w:rsid w:val="00333CF5"/>
    <w:rsid w:val="00333DF1"/>
    <w:rsid w:val="00334182"/>
    <w:rsid w:val="00334D99"/>
    <w:rsid w:val="00334F5F"/>
    <w:rsid w:val="00335161"/>
    <w:rsid w:val="003351F9"/>
    <w:rsid w:val="003354B9"/>
    <w:rsid w:val="00335846"/>
    <w:rsid w:val="003358B1"/>
    <w:rsid w:val="00335ED9"/>
    <w:rsid w:val="003363FA"/>
    <w:rsid w:val="003367B5"/>
    <w:rsid w:val="00337031"/>
    <w:rsid w:val="003370E6"/>
    <w:rsid w:val="0033733C"/>
    <w:rsid w:val="00337519"/>
    <w:rsid w:val="003377DB"/>
    <w:rsid w:val="00337D43"/>
    <w:rsid w:val="00337DEE"/>
    <w:rsid w:val="00340AC5"/>
    <w:rsid w:val="00340D71"/>
    <w:rsid w:val="00340F7F"/>
    <w:rsid w:val="003414B8"/>
    <w:rsid w:val="003415E8"/>
    <w:rsid w:val="003417DA"/>
    <w:rsid w:val="0034191B"/>
    <w:rsid w:val="0034218E"/>
    <w:rsid w:val="00342357"/>
    <w:rsid w:val="0034272A"/>
    <w:rsid w:val="00343364"/>
    <w:rsid w:val="003433F1"/>
    <w:rsid w:val="00343876"/>
    <w:rsid w:val="00343DA8"/>
    <w:rsid w:val="00343E75"/>
    <w:rsid w:val="0034436F"/>
    <w:rsid w:val="0034460D"/>
    <w:rsid w:val="003448E3"/>
    <w:rsid w:val="00344AE3"/>
    <w:rsid w:val="00344EB9"/>
    <w:rsid w:val="00345718"/>
    <w:rsid w:val="0034574C"/>
    <w:rsid w:val="00345CFD"/>
    <w:rsid w:val="00345E67"/>
    <w:rsid w:val="0034608E"/>
    <w:rsid w:val="00346257"/>
    <w:rsid w:val="00346308"/>
    <w:rsid w:val="003468D6"/>
    <w:rsid w:val="00346E38"/>
    <w:rsid w:val="00346E39"/>
    <w:rsid w:val="003475DE"/>
    <w:rsid w:val="00350055"/>
    <w:rsid w:val="003501CA"/>
    <w:rsid w:val="00350314"/>
    <w:rsid w:val="003508F9"/>
    <w:rsid w:val="00350958"/>
    <w:rsid w:val="003518EB"/>
    <w:rsid w:val="00351A87"/>
    <w:rsid w:val="00352433"/>
    <w:rsid w:val="00352778"/>
    <w:rsid w:val="003529D6"/>
    <w:rsid w:val="00353004"/>
    <w:rsid w:val="00353194"/>
    <w:rsid w:val="00353328"/>
    <w:rsid w:val="003535F7"/>
    <w:rsid w:val="00353B40"/>
    <w:rsid w:val="0035475C"/>
    <w:rsid w:val="00355524"/>
    <w:rsid w:val="00355C14"/>
    <w:rsid w:val="00357186"/>
    <w:rsid w:val="0035720B"/>
    <w:rsid w:val="0035765A"/>
    <w:rsid w:val="00357F84"/>
    <w:rsid w:val="00357FCD"/>
    <w:rsid w:val="00357FE5"/>
    <w:rsid w:val="0036077A"/>
    <w:rsid w:val="003608B5"/>
    <w:rsid w:val="0036129F"/>
    <w:rsid w:val="003615FC"/>
    <w:rsid w:val="00361D37"/>
    <w:rsid w:val="003620B1"/>
    <w:rsid w:val="00362A0C"/>
    <w:rsid w:val="00363083"/>
    <w:rsid w:val="00363CC8"/>
    <w:rsid w:val="003640CF"/>
    <w:rsid w:val="00364561"/>
    <w:rsid w:val="003645EF"/>
    <w:rsid w:val="00364852"/>
    <w:rsid w:val="00364870"/>
    <w:rsid w:val="00365045"/>
    <w:rsid w:val="00365114"/>
    <w:rsid w:val="003655CC"/>
    <w:rsid w:val="00365828"/>
    <w:rsid w:val="00365DDF"/>
    <w:rsid w:val="00366334"/>
    <w:rsid w:val="003663FA"/>
    <w:rsid w:val="00366E1A"/>
    <w:rsid w:val="0036705C"/>
    <w:rsid w:val="003671D4"/>
    <w:rsid w:val="003671D7"/>
    <w:rsid w:val="003678E6"/>
    <w:rsid w:val="0036799B"/>
    <w:rsid w:val="0037097C"/>
    <w:rsid w:val="00370A27"/>
    <w:rsid w:val="003717C3"/>
    <w:rsid w:val="00371BFC"/>
    <w:rsid w:val="00372067"/>
    <w:rsid w:val="00372294"/>
    <w:rsid w:val="00372492"/>
    <w:rsid w:val="00372791"/>
    <w:rsid w:val="00372AFB"/>
    <w:rsid w:val="00372C59"/>
    <w:rsid w:val="003730C9"/>
    <w:rsid w:val="003741AB"/>
    <w:rsid w:val="00374BBA"/>
    <w:rsid w:val="00374BFA"/>
    <w:rsid w:val="00374C21"/>
    <w:rsid w:val="00374DB7"/>
    <w:rsid w:val="00374EC7"/>
    <w:rsid w:val="0037539F"/>
    <w:rsid w:val="003755FA"/>
    <w:rsid w:val="00376117"/>
    <w:rsid w:val="003761C4"/>
    <w:rsid w:val="003764A1"/>
    <w:rsid w:val="00376DDE"/>
    <w:rsid w:val="00377874"/>
    <w:rsid w:val="00377AAD"/>
    <w:rsid w:val="00377D52"/>
    <w:rsid w:val="00380110"/>
    <w:rsid w:val="003801A0"/>
    <w:rsid w:val="00380385"/>
    <w:rsid w:val="003803DC"/>
    <w:rsid w:val="003803DD"/>
    <w:rsid w:val="00380C1C"/>
    <w:rsid w:val="00381114"/>
    <w:rsid w:val="0038124D"/>
    <w:rsid w:val="0038137C"/>
    <w:rsid w:val="003816BE"/>
    <w:rsid w:val="0038253B"/>
    <w:rsid w:val="003828E3"/>
    <w:rsid w:val="00382FCD"/>
    <w:rsid w:val="0038366D"/>
    <w:rsid w:val="00383681"/>
    <w:rsid w:val="00383FB7"/>
    <w:rsid w:val="00384775"/>
    <w:rsid w:val="00384BAA"/>
    <w:rsid w:val="00386386"/>
    <w:rsid w:val="003871F7"/>
    <w:rsid w:val="003876B9"/>
    <w:rsid w:val="00387856"/>
    <w:rsid w:val="00387D23"/>
    <w:rsid w:val="00390951"/>
    <w:rsid w:val="00390A7F"/>
    <w:rsid w:val="00390B9A"/>
    <w:rsid w:val="003913ED"/>
    <w:rsid w:val="00392376"/>
    <w:rsid w:val="0039332D"/>
    <w:rsid w:val="00393E22"/>
    <w:rsid w:val="003940BF"/>
    <w:rsid w:val="00394D10"/>
    <w:rsid w:val="00394D45"/>
    <w:rsid w:val="00395387"/>
    <w:rsid w:val="00395599"/>
    <w:rsid w:val="003957D3"/>
    <w:rsid w:val="003958EE"/>
    <w:rsid w:val="00395931"/>
    <w:rsid w:val="00397473"/>
    <w:rsid w:val="003977A9"/>
    <w:rsid w:val="00397AF7"/>
    <w:rsid w:val="00397D5B"/>
    <w:rsid w:val="00397E9C"/>
    <w:rsid w:val="003A04F7"/>
    <w:rsid w:val="003A0723"/>
    <w:rsid w:val="003A0903"/>
    <w:rsid w:val="003A1AC6"/>
    <w:rsid w:val="003A2409"/>
    <w:rsid w:val="003A2C2A"/>
    <w:rsid w:val="003A3058"/>
    <w:rsid w:val="003A323D"/>
    <w:rsid w:val="003A35D4"/>
    <w:rsid w:val="003A376B"/>
    <w:rsid w:val="003A43C6"/>
    <w:rsid w:val="003A4886"/>
    <w:rsid w:val="003A4A49"/>
    <w:rsid w:val="003A4F5B"/>
    <w:rsid w:val="003A4F6C"/>
    <w:rsid w:val="003A54F7"/>
    <w:rsid w:val="003A690C"/>
    <w:rsid w:val="003A6971"/>
    <w:rsid w:val="003A6CD2"/>
    <w:rsid w:val="003A71F1"/>
    <w:rsid w:val="003A72CB"/>
    <w:rsid w:val="003A72F8"/>
    <w:rsid w:val="003A74AE"/>
    <w:rsid w:val="003A7D4E"/>
    <w:rsid w:val="003B099F"/>
    <w:rsid w:val="003B0A9F"/>
    <w:rsid w:val="003B128A"/>
    <w:rsid w:val="003B1411"/>
    <w:rsid w:val="003B174F"/>
    <w:rsid w:val="003B194B"/>
    <w:rsid w:val="003B26AB"/>
    <w:rsid w:val="003B28FD"/>
    <w:rsid w:val="003B2905"/>
    <w:rsid w:val="003B2968"/>
    <w:rsid w:val="003B2B82"/>
    <w:rsid w:val="003B3478"/>
    <w:rsid w:val="003B3672"/>
    <w:rsid w:val="003B3B88"/>
    <w:rsid w:val="003B438B"/>
    <w:rsid w:val="003B4560"/>
    <w:rsid w:val="003B4588"/>
    <w:rsid w:val="003B46D0"/>
    <w:rsid w:val="003B497C"/>
    <w:rsid w:val="003B4FC1"/>
    <w:rsid w:val="003B50C3"/>
    <w:rsid w:val="003B51F1"/>
    <w:rsid w:val="003B5212"/>
    <w:rsid w:val="003B529B"/>
    <w:rsid w:val="003B550E"/>
    <w:rsid w:val="003B5B3A"/>
    <w:rsid w:val="003B5C8F"/>
    <w:rsid w:val="003B6775"/>
    <w:rsid w:val="003B7975"/>
    <w:rsid w:val="003C073A"/>
    <w:rsid w:val="003C129F"/>
    <w:rsid w:val="003C1381"/>
    <w:rsid w:val="003C13A2"/>
    <w:rsid w:val="003C3693"/>
    <w:rsid w:val="003C3B9E"/>
    <w:rsid w:val="003C4D5E"/>
    <w:rsid w:val="003C547B"/>
    <w:rsid w:val="003C559F"/>
    <w:rsid w:val="003C5D90"/>
    <w:rsid w:val="003C6798"/>
    <w:rsid w:val="003C67ED"/>
    <w:rsid w:val="003C6E15"/>
    <w:rsid w:val="003C7563"/>
    <w:rsid w:val="003C7D8E"/>
    <w:rsid w:val="003D02A1"/>
    <w:rsid w:val="003D0540"/>
    <w:rsid w:val="003D084A"/>
    <w:rsid w:val="003D13AE"/>
    <w:rsid w:val="003D1D60"/>
    <w:rsid w:val="003D2108"/>
    <w:rsid w:val="003D2871"/>
    <w:rsid w:val="003D2F7B"/>
    <w:rsid w:val="003D3005"/>
    <w:rsid w:val="003D34F9"/>
    <w:rsid w:val="003D3ECC"/>
    <w:rsid w:val="003D3FB3"/>
    <w:rsid w:val="003D43A8"/>
    <w:rsid w:val="003D46FD"/>
    <w:rsid w:val="003D4A64"/>
    <w:rsid w:val="003D4BCB"/>
    <w:rsid w:val="003D4EB7"/>
    <w:rsid w:val="003D4F03"/>
    <w:rsid w:val="003D523E"/>
    <w:rsid w:val="003D52A0"/>
    <w:rsid w:val="003D52A1"/>
    <w:rsid w:val="003D5327"/>
    <w:rsid w:val="003D539D"/>
    <w:rsid w:val="003D5A85"/>
    <w:rsid w:val="003D5BD3"/>
    <w:rsid w:val="003D5F89"/>
    <w:rsid w:val="003D6018"/>
    <w:rsid w:val="003D6AA3"/>
    <w:rsid w:val="003D6BBA"/>
    <w:rsid w:val="003D710C"/>
    <w:rsid w:val="003D77DD"/>
    <w:rsid w:val="003D7ABD"/>
    <w:rsid w:val="003E0150"/>
    <w:rsid w:val="003E0BC3"/>
    <w:rsid w:val="003E20E4"/>
    <w:rsid w:val="003E21B6"/>
    <w:rsid w:val="003E2253"/>
    <w:rsid w:val="003E286A"/>
    <w:rsid w:val="003E287F"/>
    <w:rsid w:val="003E2C86"/>
    <w:rsid w:val="003E3020"/>
    <w:rsid w:val="003E37E6"/>
    <w:rsid w:val="003E3BE4"/>
    <w:rsid w:val="003E3C3E"/>
    <w:rsid w:val="003E4155"/>
    <w:rsid w:val="003E4DF2"/>
    <w:rsid w:val="003E5A42"/>
    <w:rsid w:val="003E6093"/>
    <w:rsid w:val="003E6682"/>
    <w:rsid w:val="003E670E"/>
    <w:rsid w:val="003E67F5"/>
    <w:rsid w:val="003E6FB1"/>
    <w:rsid w:val="003E7AAE"/>
    <w:rsid w:val="003F0EDA"/>
    <w:rsid w:val="003F1148"/>
    <w:rsid w:val="003F1B98"/>
    <w:rsid w:val="003F1F59"/>
    <w:rsid w:val="003F2073"/>
    <w:rsid w:val="003F20F9"/>
    <w:rsid w:val="003F2A9C"/>
    <w:rsid w:val="003F3691"/>
    <w:rsid w:val="003F3D08"/>
    <w:rsid w:val="003F46B4"/>
    <w:rsid w:val="003F4D0B"/>
    <w:rsid w:val="003F5304"/>
    <w:rsid w:val="003F5688"/>
    <w:rsid w:val="003F6591"/>
    <w:rsid w:val="003F6CAF"/>
    <w:rsid w:val="003F6CB5"/>
    <w:rsid w:val="003F7102"/>
    <w:rsid w:val="003F78B7"/>
    <w:rsid w:val="003F7B76"/>
    <w:rsid w:val="003F7CB4"/>
    <w:rsid w:val="00400435"/>
    <w:rsid w:val="0040074F"/>
    <w:rsid w:val="004009D0"/>
    <w:rsid w:val="004015BB"/>
    <w:rsid w:val="0040191B"/>
    <w:rsid w:val="00401A17"/>
    <w:rsid w:val="00402166"/>
    <w:rsid w:val="00402226"/>
    <w:rsid w:val="004023E6"/>
    <w:rsid w:val="00402557"/>
    <w:rsid w:val="00402EE7"/>
    <w:rsid w:val="00402F21"/>
    <w:rsid w:val="00403DEA"/>
    <w:rsid w:val="00404207"/>
    <w:rsid w:val="004048C8"/>
    <w:rsid w:val="004050F5"/>
    <w:rsid w:val="0040515F"/>
    <w:rsid w:val="00405A86"/>
    <w:rsid w:val="00405E06"/>
    <w:rsid w:val="004064EF"/>
    <w:rsid w:val="00406522"/>
    <w:rsid w:val="004067EC"/>
    <w:rsid w:val="00406E4C"/>
    <w:rsid w:val="00407B8A"/>
    <w:rsid w:val="00407C75"/>
    <w:rsid w:val="00407E89"/>
    <w:rsid w:val="004104A8"/>
    <w:rsid w:val="00410799"/>
    <w:rsid w:val="00410B4C"/>
    <w:rsid w:val="0041118F"/>
    <w:rsid w:val="0041146C"/>
    <w:rsid w:val="004117F7"/>
    <w:rsid w:val="004119F6"/>
    <w:rsid w:val="00411A54"/>
    <w:rsid w:val="00411AEB"/>
    <w:rsid w:val="00411FE5"/>
    <w:rsid w:val="00412125"/>
    <w:rsid w:val="004125AA"/>
    <w:rsid w:val="00412AFA"/>
    <w:rsid w:val="00412B7F"/>
    <w:rsid w:val="00413097"/>
    <w:rsid w:val="00413468"/>
    <w:rsid w:val="00413A8B"/>
    <w:rsid w:val="004141D1"/>
    <w:rsid w:val="0041434F"/>
    <w:rsid w:val="00414690"/>
    <w:rsid w:val="00414A06"/>
    <w:rsid w:val="00414FF3"/>
    <w:rsid w:val="004151FB"/>
    <w:rsid w:val="0041594C"/>
    <w:rsid w:val="004159DB"/>
    <w:rsid w:val="00415AA9"/>
    <w:rsid w:val="00415C3B"/>
    <w:rsid w:val="004164FB"/>
    <w:rsid w:val="004166F8"/>
    <w:rsid w:val="00416BFA"/>
    <w:rsid w:val="00417456"/>
    <w:rsid w:val="004177C0"/>
    <w:rsid w:val="00417F1A"/>
    <w:rsid w:val="0042036F"/>
    <w:rsid w:val="00420ED7"/>
    <w:rsid w:val="00420F0C"/>
    <w:rsid w:val="004210E0"/>
    <w:rsid w:val="00421810"/>
    <w:rsid w:val="004218A6"/>
    <w:rsid w:val="00421C00"/>
    <w:rsid w:val="0042210D"/>
    <w:rsid w:val="00422CD0"/>
    <w:rsid w:val="0042330F"/>
    <w:rsid w:val="004235C8"/>
    <w:rsid w:val="00423E86"/>
    <w:rsid w:val="00424791"/>
    <w:rsid w:val="00424792"/>
    <w:rsid w:val="00424CBD"/>
    <w:rsid w:val="00424CF8"/>
    <w:rsid w:val="0042512B"/>
    <w:rsid w:val="00425267"/>
    <w:rsid w:val="00425786"/>
    <w:rsid w:val="00425816"/>
    <w:rsid w:val="0042586A"/>
    <w:rsid w:val="00425A5E"/>
    <w:rsid w:val="00425F76"/>
    <w:rsid w:val="004263B7"/>
    <w:rsid w:val="00426D0B"/>
    <w:rsid w:val="00426FBE"/>
    <w:rsid w:val="004274D7"/>
    <w:rsid w:val="004277C3"/>
    <w:rsid w:val="00427993"/>
    <w:rsid w:val="00427F92"/>
    <w:rsid w:val="004301F5"/>
    <w:rsid w:val="00430206"/>
    <w:rsid w:val="004303C1"/>
    <w:rsid w:val="0043069B"/>
    <w:rsid w:val="004307E2"/>
    <w:rsid w:val="00430983"/>
    <w:rsid w:val="00430D83"/>
    <w:rsid w:val="00430FD2"/>
    <w:rsid w:val="00431054"/>
    <w:rsid w:val="004319B5"/>
    <w:rsid w:val="00431E84"/>
    <w:rsid w:val="00431EDE"/>
    <w:rsid w:val="0043341C"/>
    <w:rsid w:val="004336D0"/>
    <w:rsid w:val="00433C86"/>
    <w:rsid w:val="00433FFF"/>
    <w:rsid w:val="004345DB"/>
    <w:rsid w:val="00434A03"/>
    <w:rsid w:val="00435316"/>
    <w:rsid w:val="00435436"/>
    <w:rsid w:val="004359A5"/>
    <w:rsid w:val="00435A5D"/>
    <w:rsid w:val="00435A9D"/>
    <w:rsid w:val="00436025"/>
    <w:rsid w:val="00436A4E"/>
    <w:rsid w:val="00437C77"/>
    <w:rsid w:val="0044001E"/>
    <w:rsid w:val="00440250"/>
    <w:rsid w:val="00440CBF"/>
    <w:rsid w:val="00441406"/>
    <w:rsid w:val="004416F7"/>
    <w:rsid w:val="00441A12"/>
    <w:rsid w:val="00441BE8"/>
    <w:rsid w:val="0044212F"/>
    <w:rsid w:val="0044225D"/>
    <w:rsid w:val="00442338"/>
    <w:rsid w:val="00442633"/>
    <w:rsid w:val="00442894"/>
    <w:rsid w:val="00442FDD"/>
    <w:rsid w:val="0044310E"/>
    <w:rsid w:val="00443423"/>
    <w:rsid w:val="00443ECC"/>
    <w:rsid w:val="004440E2"/>
    <w:rsid w:val="00444131"/>
    <w:rsid w:val="0044443D"/>
    <w:rsid w:val="0044469F"/>
    <w:rsid w:val="00444A34"/>
    <w:rsid w:val="00444C10"/>
    <w:rsid w:val="004450E7"/>
    <w:rsid w:val="004457E0"/>
    <w:rsid w:val="00445AF2"/>
    <w:rsid w:val="00445AF4"/>
    <w:rsid w:val="00445E50"/>
    <w:rsid w:val="00446CB1"/>
    <w:rsid w:val="00446DC4"/>
    <w:rsid w:val="00447F89"/>
    <w:rsid w:val="00450CAE"/>
    <w:rsid w:val="00450EE7"/>
    <w:rsid w:val="004512D4"/>
    <w:rsid w:val="004513A9"/>
    <w:rsid w:val="004513BF"/>
    <w:rsid w:val="00451536"/>
    <w:rsid w:val="00451E38"/>
    <w:rsid w:val="00451F8C"/>
    <w:rsid w:val="004523D8"/>
    <w:rsid w:val="0045291C"/>
    <w:rsid w:val="004529E2"/>
    <w:rsid w:val="00452C45"/>
    <w:rsid w:val="00452CEB"/>
    <w:rsid w:val="00452F82"/>
    <w:rsid w:val="004531A0"/>
    <w:rsid w:val="004531BC"/>
    <w:rsid w:val="0045367D"/>
    <w:rsid w:val="00453FC4"/>
    <w:rsid w:val="004542DA"/>
    <w:rsid w:val="004544C4"/>
    <w:rsid w:val="004549C7"/>
    <w:rsid w:val="004549E1"/>
    <w:rsid w:val="00454A47"/>
    <w:rsid w:val="00454FFC"/>
    <w:rsid w:val="004555CE"/>
    <w:rsid w:val="004558D1"/>
    <w:rsid w:val="004563AF"/>
    <w:rsid w:val="00457A88"/>
    <w:rsid w:val="00457E7D"/>
    <w:rsid w:val="00460556"/>
    <w:rsid w:val="0046058F"/>
    <w:rsid w:val="0046205D"/>
    <w:rsid w:val="0046252B"/>
    <w:rsid w:val="004625CD"/>
    <w:rsid w:val="00462EDC"/>
    <w:rsid w:val="004639C8"/>
    <w:rsid w:val="004645B9"/>
    <w:rsid w:val="00464FF5"/>
    <w:rsid w:val="00465DBB"/>
    <w:rsid w:val="00466520"/>
    <w:rsid w:val="00466789"/>
    <w:rsid w:val="004668EF"/>
    <w:rsid w:val="004670EB"/>
    <w:rsid w:val="00467261"/>
    <w:rsid w:val="004672D6"/>
    <w:rsid w:val="004674E4"/>
    <w:rsid w:val="00467CBB"/>
    <w:rsid w:val="00470DED"/>
    <w:rsid w:val="00470F67"/>
    <w:rsid w:val="0047174B"/>
    <w:rsid w:val="00471A84"/>
    <w:rsid w:val="004721CC"/>
    <w:rsid w:val="004723EF"/>
    <w:rsid w:val="00473734"/>
    <w:rsid w:val="0047444B"/>
    <w:rsid w:val="00474910"/>
    <w:rsid w:val="00474A67"/>
    <w:rsid w:val="00474C81"/>
    <w:rsid w:val="0047568A"/>
    <w:rsid w:val="00475AC8"/>
    <w:rsid w:val="00475C84"/>
    <w:rsid w:val="0047628D"/>
    <w:rsid w:val="004769FD"/>
    <w:rsid w:val="00477D48"/>
    <w:rsid w:val="00480682"/>
    <w:rsid w:val="004808C0"/>
    <w:rsid w:val="004809AE"/>
    <w:rsid w:val="00481084"/>
    <w:rsid w:val="00481726"/>
    <w:rsid w:val="0048184A"/>
    <w:rsid w:val="004819E1"/>
    <w:rsid w:val="004823B1"/>
    <w:rsid w:val="0048273B"/>
    <w:rsid w:val="00482B97"/>
    <w:rsid w:val="00482EA5"/>
    <w:rsid w:val="004831A8"/>
    <w:rsid w:val="00483B18"/>
    <w:rsid w:val="00484512"/>
    <w:rsid w:val="00484D3E"/>
    <w:rsid w:val="00484EF3"/>
    <w:rsid w:val="00485A8C"/>
    <w:rsid w:val="00486C4B"/>
    <w:rsid w:val="00486C8F"/>
    <w:rsid w:val="00486CCE"/>
    <w:rsid w:val="00486F71"/>
    <w:rsid w:val="004872C7"/>
    <w:rsid w:val="004876BC"/>
    <w:rsid w:val="00487A6B"/>
    <w:rsid w:val="00487B08"/>
    <w:rsid w:val="004908B5"/>
    <w:rsid w:val="00490D9F"/>
    <w:rsid w:val="00491034"/>
    <w:rsid w:val="00491D71"/>
    <w:rsid w:val="00491F73"/>
    <w:rsid w:val="004924B4"/>
    <w:rsid w:val="0049259B"/>
    <w:rsid w:val="00492A47"/>
    <w:rsid w:val="00492A71"/>
    <w:rsid w:val="00492B34"/>
    <w:rsid w:val="0049331C"/>
    <w:rsid w:val="00493B6A"/>
    <w:rsid w:val="00493F63"/>
    <w:rsid w:val="004946EF"/>
    <w:rsid w:val="0049496B"/>
    <w:rsid w:val="00494AE8"/>
    <w:rsid w:val="004956F7"/>
    <w:rsid w:val="00495F7C"/>
    <w:rsid w:val="00496419"/>
    <w:rsid w:val="00496603"/>
    <w:rsid w:val="00496B25"/>
    <w:rsid w:val="00496BC0"/>
    <w:rsid w:val="00496E48"/>
    <w:rsid w:val="0049723D"/>
    <w:rsid w:val="00497E2D"/>
    <w:rsid w:val="004A05D7"/>
    <w:rsid w:val="004A07E4"/>
    <w:rsid w:val="004A08F9"/>
    <w:rsid w:val="004A0D04"/>
    <w:rsid w:val="004A109F"/>
    <w:rsid w:val="004A1278"/>
    <w:rsid w:val="004A15DE"/>
    <w:rsid w:val="004A23BA"/>
    <w:rsid w:val="004A2ACC"/>
    <w:rsid w:val="004A2FD6"/>
    <w:rsid w:val="004A3935"/>
    <w:rsid w:val="004A3988"/>
    <w:rsid w:val="004A3CB2"/>
    <w:rsid w:val="004A3DEE"/>
    <w:rsid w:val="004A45E1"/>
    <w:rsid w:val="004A467E"/>
    <w:rsid w:val="004A47E1"/>
    <w:rsid w:val="004A4958"/>
    <w:rsid w:val="004A4B2D"/>
    <w:rsid w:val="004A4B35"/>
    <w:rsid w:val="004A507A"/>
    <w:rsid w:val="004A5573"/>
    <w:rsid w:val="004A59C0"/>
    <w:rsid w:val="004A59DE"/>
    <w:rsid w:val="004A5F47"/>
    <w:rsid w:val="004A60BC"/>
    <w:rsid w:val="004A6105"/>
    <w:rsid w:val="004A6B5F"/>
    <w:rsid w:val="004A7B15"/>
    <w:rsid w:val="004B0776"/>
    <w:rsid w:val="004B0E4D"/>
    <w:rsid w:val="004B1102"/>
    <w:rsid w:val="004B1171"/>
    <w:rsid w:val="004B16DD"/>
    <w:rsid w:val="004B17C5"/>
    <w:rsid w:val="004B1F1A"/>
    <w:rsid w:val="004B21A7"/>
    <w:rsid w:val="004B21BE"/>
    <w:rsid w:val="004B27EA"/>
    <w:rsid w:val="004B2D20"/>
    <w:rsid w:val="004B3202"/>
    <w:rsid w:val="004B3AC6"/>
    <w:rsid w:val="004B40C3"/>
    <w:rsid w:val="004B421A"/>
    <w:rsid w:val="004B45E1"/>
    <w:rsid w:val="004B47FF"/>
    <w:rsid w:val="004B526A"/>
    <w:rsid w:val="004B53DD"/>
    <w:rsid w:val="004B5C66"/>
    <w:rsid w:val="004B5F62"/>
    <w:rsid w:val="004B66D6"/>
    <w:rsid w:val="004B67B4"/>
    <w:rsid w:val="004B711F"/>
    <w:rsid w:val="004C069F"/>
    <w:rsid w:val="004C0850"/>
    <w:rsid w:val="004C0E5B"/>
    <w:rsid w:val="004C1E8E"/>
    <w:rsid w:val="004C25C6"/>
    <w:rsid w:val="004C2964"/>
    <w:rsid w:val="004C2A06"/>
    <w:rsid w:val="004C3175"/>
    <w:rsid w:val="004C32ED"/>
    <w:rsid w:val="004C3C75"/>
    <w:rsid w:val="004C3DAF"/>
    <w:rsid w:val="004C3FFF"/>
    <w:rsid w:val="004C41CE"/>
    <w:rsid w:val="004C4C01"/>
    <w:rsid w:val="004C5468"/>
    <w:rsid w:val="004C5672"/>
    <w:rsid w:val="004C67A8"/>
    <w:rsid w:val="004C791D"/>
    <w:rsid w:val="004C7B32"/>
    <w:rsid w:val="004D0566"/>
    <w:rsid w:val="004D07DF"/>
    <w:rsid w:val="004D108A"/>
    <w:rsid w:val="004D1642"/>
    <w:rsid w:val="004D1EDB"/>
    <w:rsid w:val="004D1F15"/>
    <w:rsid w:val="004D21C2"/>
    <w:rsid w:val="004D2350"/>
    <w:rsid w:val="004D2478"/>
    <w:rsid w:val="004D27EF"/>
    <w:rsid w:val="004D2A6A"/>
    <w:rsid w:val="004D3228"/>
    <w:rsid w:val="004D3341"/>
    <w:rsid w:val="004D34BE"/>
    <w:rsid w:val="004D3938"/>
    <w:rsid w:val="004D4B0C"/>
    <w:rsid w:val="004D4CDC"/>
    <w:rsid w:val="004D55A3"/>
    <w:rsid w:val="004D59FC"/>
    <w:rsid w:val="004D5DCF"/>
    <w:rsid w:val="004D6B04"/>
    <w:rsid w:val="004D6EC2"/>
    <w:rsid w:val="004D7F87"/>
    <w:rsid w:val="004D7FB1"/>
    <w:rsid w:val="004E035B"/>
    <w:rsid w:val="004E098B"/>
    <w:rsid w:val="004E09BF"/>
    <w:rsid w:val="004E19CA"/>
    <w:rsid w:val="004E230D"/>
    <w:rsid w:val="004E2A15"/>
    <w:rsid w:val="004E2C5F"/>
    <w:rsid w:val="004E2E99"/>
    <w:rsid w:val="004E3807"/>
    <w:rsid w:val="004E3B6B"/>
    <w:rsid w:val="004E48F6"/>
    <w:rsid w:val="004E4940"/>
    <w:rsid w:val="004E4955"/>
    <w:rsid w:val="004E504C"/>
    <w:rsid w:val="004E529B"/>
    <w:rsid w:val="004E52FC"/>
    <w:rsid w:val="004E537B"/>
    <w:rsid w:val="004E5CAD"/>
    <w:rsid w:val="004E651C"/>
    <w:rsid w:val="004E6CC3"/>
    <w:rsid w:val="004E6F23"/>
    <w:rsid w:val="004E7147"/>
    <w:rsid w:val="004E77C8"/>
    <w:rsid w:val="004E77FF"/>
    <w:rsid w:val="004F07FF"/>
    <w:rsid w:val="004F1930"/>
    <w:rsid w:val="004F1C96"/>
    <w:rsid w:val="004F1D46"/>
    <w:rsid w:val="004F21F9"/>
    <w:rsid w:val="004F2721"/>
    <w:rsid w:val="004F2DAB"/>
    <w:rsid w:val="004F388E"/>
    <w:rsid w:val="004F3EC0"/>
    <w:rsid w:val="004F40A5"/>
    <w:rsid w:val="004F4531"/>
    <w:rsid w:val="004F4A79"/>
    <w:rsid w:val="004F4D4A"/>
    <w:rsid w:val="004F4F1F"/>
    <w:rsid w:val="004F4F75"/>
    <w:rsid w:val="004F558E"/>
    <w:rsid w:val="004F5B2C"/>
    <w:rsid w:val="004F5B96"/>
    <w:rsid w:val="004F6384"/>
    <w:rsid w:val="004F658C"/>
    <w:rsid w:val="004F65EE"/>
    <w:rsid w:val="004F670E"/>
    <w:rsid w:val="004F6985"/>
    <w:rsid w:val="004F6A8A"/>
    <w:rsid w:val="004F6C42"/>
    <w:rsid w:val="004F6ECC"/>
    <w:rsid w:val="004F75E7"/>
    <w:rsid w:val="004F7EFF"/>
    <w:rsid w:val="00500683"/>
    <w:rsid w:val="005006EE"/>
    <w:rsid w:val="00500903"/>
    <w:rsid w:val="00501090"/>
    <w:rsid w:val="005013CA"/>
    <w:rsid w:val="0050174F"/>
    <w:rsid w:val="0050178E"/>
    <w:rsid w:val="00502514"/>
    <w:rsid w:val="005027CE"/>
    <w:rsid w:val="00502F78"/>
    <w:rsid w:val="005039A1"/>
    <w:rsid w:val="005039E5"/>
    <w:rsid w:val="00504049"/>
    <w:rsid w:val="00504636"/>
    <w:rsid w:val="005048B8"/>
    <w:rsid w:val="00504DB4"/>
    <w:rsid w:val="0050521F"/>
    <w:rsid w:val="005052DB"/>
    <w:rsid w:val="00505DBA"/>
    <w:rsid w:val="00506E9B"/>
    <w:rsid w:val="005076DB"/>
    <w:rsid w:val="005077E5"/>
    <w:rsid w:val="00507A8A"/>
    <w:rsid w:val="00510412"/>
    <w:rsid w:val="005104AB"/>
    <w:rsid w:val="0051058A"/>
    <w:rsid w:val="00510876"/>
    <w:rsid w:val="005109EF"/>
    <w:rsid w:val="005110C6"/>
    <w:rsid w:val="005112DA"/>
    <w:rsid w:val="0051147D"/>
    <w:rsid w:val="0051156F"/>
    <w:rsid w:val="0051173E"/>
    <w:rsid w:val="00511810"/>
    <w:rsid w:val="00511F50"/>
    <w:rsid w:val="00512D25"/>
    <w:rsid w:val="00513A48"/>
    <w:rsid w:val="00514234"/>
    <w:rsid w:val="00514CFA"/>
    <w:rsid w:val="005157DA"/>
    <w:rsid w:val="005159B0"/>
    <w:rsid w:val="005159E9"/>
    <w:rsid w:val="00515BDA"/>
    <w:rsid w:val="00515E2E"/>
    <w:rsid w:val="00515FB5"/>
    <w:rsid w:val="00516947"/>
    <w:rsid w:val="00516F37"/>
    <w:rsid w:val="005170D9"/>
    <w:rsid w:val="00517967"/>
    <w:rsid w:val="00517E18"/>
    <w:rsid w:val="00520682"/>
    <w:rsid w:val="005225E0"/>
    <w:rsid w:val="005228C2"/>
    <w:rsid w:val="005228F0"/>
    <w:rsid w:val="00522C97"/>
    <w:rsid w:val="00523641"/>
    <w:rsid w:val="0052370C"/>
    <w:rsid w:val="005240F1"/>
    <w:rsid w:val="00524D20"/>
    <w:rsid w:val="00525094"/>
    <w:rsid w:val="005250B4"/>
    <w:rsid w:val="00525491"/>
    <w:rsid w:val="005258B5"/>
    <w:rsid w:val="00525AE9"/>
    <w:rsid w:val="00525C98"/>
    <w:rsid w:val="00526284"/>
    <w:rsid w:val="00526299"/>
    <w:rsid w:val="0052638F"/>
    <w:rsid w:val="00526B06"/>
    <w:rsid w:val="00526B51"/>
    <w:rsid w:val="00526D60"/>
    <w:rsid w:val="005274E5"/>
    <w:rsid w:val="00530AEA"/>
    <w:rsid w:val="00530C60"/>
    <w:rsid w:val="00531E3C"/>
    <w:rsid w:val="00532C74"/>
    <w:rsid w:val="005334DA"/>
    <w:rsid w:val="0053418D"/>
    <w:rsid w:val="005356AC"/>
    <w:rsid w:val="00535767"/>
    <w:rsid w:val="00536399"/>
    <w:rsid w:val="00536D3D"/>
    <w:rsid w:val="00537076"/>
    <w:rsid w:val="005371A3"/>
    <w:rsid w:val="0053754E"/>
    <w:rsid w:val="00537845"/>
    <w:rsid w:val="00537981"/>
    <w:rsid w:val="00537D5E"/>
    <w:rsid w:val="00540CE9"/>
    <w:rsid w:val="00540EE5"/>
    <w:rsid w:val="0054123A"/>
    <w:rsid w:val="005425DC"/>
    <w:rsid w:val="00542794"/>
    <w:rsid w:val="00542AB3"/>
    <w:rsid w:val="00542FC9"/>
    <w:rsid w:val="00543BFF"/>
    <w:rsid w:val="00543C74"/>
    <w:rsid w:val="00543CCF"/>
    <w:rsid w:val="00543F1E"/>
    <w:rsid w:val="0054440A"/>
    <w:rsid w:val="00545235"/>
    <w:rsid w:val="005452D5"/>
    <w:rsid w:val="00545B7C"/>
    <w:rsid w:val="00545C28"/>
    <w:rsid w:val="00546D98"/>
    <w:rsid w:val="00546E46"/>
    <w:rsid w:val="00547044"/>
    <w:rsid w:val="005476C6"/>
    <w:rsid w:val="005477DA"/>
    <w:rsid w:val="00547C3E"/>
    <w:rsid w:val="00547EEF"/>
    <w:rsid w:val="005500CD"/>
    <w:rsid w:val="005504EA"/>
    <w:rsid w:val="00550816"/>
    <w:rsid w:val="00550C35"/>
    <w:rsid w:val="00551307"/>
    <w:rsid w:val="0055190D"/>
    <w:rsid w:val="00552F24"/>
    <w:rsid w:val="005532FB"/>
    <w:rsid w:val="005533D9"/>
    <w:rsid w:val="005537F7"/>
    <w:rsid w:val="005546D2"/>
    <w:rsid w:val="00554D3B"/>
    <w:rsid w:val="00555A88"/>
    <w:rsid w:val="005569B8"/>
    <w:rsid w:val="0055753C"/>
    <w:rsid w:val="0055759E"/>
    <w:rsid w:val="005576F6"/>
    <w:rsid w:val="00560ED2"/>
    <w:rsid w:val="005614C7"/>
    <w:rsid w:val="00561607"/>
    <w:rsid w:val="005619B0"/>
    <w:rsid w:val="00561D4F"/>
    <w:rsid w:val="00562E7E"/>
    <w:rsid w:val="00565115"/>
    <w:rsid w:val="00565555"/>
    <w:rsid w:val="005655F3"/>
    <w:rsid w:val="0056564B"/>
    <w:rsid w:val="00566A44"/>
    <w:rsid w:val="00566EDA"/>
    <w:rsid w:val="0056757D"/>
    <w:rsid w:val="00570744"/>
    <w:rsid w:val="0057083E"/>
    <w:rsid w:val="005711CB"/>
    <w:rsid w:val="00571334"/>
    <w:rsid w:val="00572143"/>
    <w:rsid w:val="0057319B"/>
    <w:rsid w:val="005731AF"/>
    <w:rsid w:val="005735B3"/>
    <w:rsid w:val="00573696"/>
    <w:rsid w:val="005740D3"/>
    <w:rsid w:val="00574431"/>
    <w:rsid w:val="005745B3"/>
    <w:rsid w:val="005747C9"/>
    <w:rsid w:val="005757A1"/>
    <w:rsid w:val="00575943"/>
    <w:rsid w:val="00575BAA"/>
    <w:rsid w:val="00575C74"/>
    <w:rsid w:val="00576279"/>
    <w:rsid w:val="005769A8"/>
    <w:rsid w:val="00576FCC"/>
    <w:rsid w:val="0057734F"/>
    <w:rsid w:val="0057761D"/>
    <w:rsid w:val="00577B3A"/>
    <w:rsid w:val="00577B47"/>
    <w:rsid w:val="00577BAD"/>
    <w:rsid w:val="00577BE4"/>
    <w:rsid w:val="00580075"/>
    <w:rsid w:val="00580B27"/>
    <w:rsid w:val="00580B8D"/>
    <w:rsid w:val="00581494"/>
    <w:rsid w:val="00581517"/>
    <w:rsid w:val="00582641"/>
    <w:rsid w:val="00582671"/>
    <w:rsid w:val="005838A6"/>
    <w:rsid w:val="00583F6C"/>
    <w:rsid w:val="005845FB"/>
    <w:rsid w:val="00584776"/>
    <w:rsid w:val="00584DB5"/>
    <w:rsid w:val="005851DE"/>
    <w:rsid w:val="00585642"/>
    <w:rsid w:val="00585D68"/>
    <w:rsid w:val="00585DEF"/>
    <w:rsid w:val="00586787"/>
    <w:rsid w:val="005867A4"/>
    <w:rsid w:val="00586A81"/>
    <w:rsid w:val="00587265"/>
    <w:rsid w:val="00587390"/>
    <w:rsid w:val="00587635"/>
    <w:rsid w:val="00587C86"/>
    <w:rsid w:val="00590507"/>
    <w:rsid w:val="00590F89"/>
    <w:rsid w:val="00591221"/>
    <w:rsid w:val="005913B1"/>
    <w:rsid w:val="00591686"/>
    <w:rsid w:val="00591CC9"/>
    <w:rsid w:val="00592CBF"/>
    <w:rsid w:val="00592E03"/>
    <w:rsid w:val="00592F0D"/>
    <w:rsid w:val="005933E3"/>
    <w:rsid w:val="0059384F"/>
    <w:rsid w:val="00593E45"/>
    <w:rsid w:val="0059496B"/>
    <w:rsid w:val="00594A15"/>
    <w:rsid w:val="005951F4"/>
    <w:rsid w:val="00595461"/>
    <w:rsid w:val="00595465"/>
    <w:rsid w:val="00595619"/>
    <w:rsid w:val="005959FA"/>
    <w:rsid w:val="00595A0F"/>
    <w:rsid w:val="00595CD7"/>
    <w:rsid w:val="00595DE1"/>
    <w:rsid w:val="00596854"/>
    <w:rsid w:val="00596AA4"/>
    <w:rsid w:val="00596C0C"/>
    <w:rsid w:val="005971F4"/>
    <w:rsid w:val="00597A81"/>
    <w:rsid w:val="005A04DC"/>
    <w:rsid w:val="005A0D81"/>
    <w:rsid w:val="005A1700"/>
    <w:rsid w:val="005A1B5D"/>
    <w:rsid w:val="005A1C96"/>
    <w:rsid w:val="005A2484"/>
    <w:rsid w:val="005A24ED"/>
    <w:rsid w:val="005A2770"/>
    <w:rsid w:val="005A3A1F"/>
    <w:rsid w:val="005A3E6D"/>
    <w:rsid w:val="005A427C"/>
    <w:rsid w:val="005A4F1E"/>
    <w:rsid w:val="005A5420"/>
    <w:rsid w:val="005A638B"/>
    <w:rsid w:val="005A6609"/>
    <w:rsid w:val="005A69FC"/>
    <w:rsid w:val="005A6BA4"/>
    <w:rsid w:val="005A7470"/>
    <w:rsid w:val="005A7BDC"/>
    <w:rsid w:val="005B0127"/>
    <w:rsid w:val="005B0471"/>
    <w:rsid w:val="005B0859"/>
    <w:rsid w:val="005B0CC2"/>
    <w:rsid w:val="005B0F26"/>
    <w:rsid w:val="005B0FF1"/>
    <w:rsid w:val="005B1112"/>
    <w:rsid w:val="005B16AB"/>
    <w:rsid w:val="005B16C7"/>
    <w:rsid w:val="005B1744"/>
    <w:rsid w:val="005B24EC"/>
    <w:rsid w:val="005B2551"/>
    <w:rsid w:val="005B2C1D"/>
    <w:rsid w:val="005B3B34"/>
    <w:rsid w:val="005B3BBE"/>
    <w:rsid w:val="005B3D77"/>
    <w:rsid w:val="005B3DDF"/>
    <w:rsid w:val="005B3F02"/>
    <w:rsid w:val="005B46DA"/>
    <w:rsid w:val="005B4710"/>
    <w:rsid w:val="005B4D6A"/>
    <w:rsid w:val="005B4F0D"/>
    <w:rsid w:val="005B5587"/>
    <w:rsid w:val="005B55B4"/>
    <w:rsid w:val="005B5620"/>
    <w:rsid w:val="005B6926"/>
    <w:rsid w:val="005B69B4"/>
    <w:rsid w:val="005B6D80"/>
    <w:rsid w:val="005B6F9F"/>
    <w:rsid w:val="005B72C6"/>
    <w:rsid w:val="005B735C"/>
    <w:rsid w:val="005B787A"/>
    <w:rsid w:val="005B7CEB"/>
    <w:rsid w:val="005C0E86"/>
    <w:rsid w:val="005C1449"/>
    <w:rsid w:val="005C14EE"/>
    <w:rsid w:val="005C29EF"/>
    <w:rsid w:val="005C2B99"/>
    <w:rsid w:val="005C2C8C"/>
    <w:rsid w:val="005C359A"/>
    <w:rsid w:val="005C3AE3"/>
    <w:rsid w:val="005C3D52"/>
    <w:rsid w:val="005C4303"/>
    <w:rsid w:val="005C4498"/>
    <w:rsid w:val="005C4A42"/>
    <w:rsid w:val="005C5253"/>
    <w:rsid w:val="005C58D2"/>
    <w:rsid w:val="005C5B16"/>
    <w:rsid w:val="005C5FDA"/>
    <w:rsid w:val="005C63E1"/>
    <w:rsid w:val="005C678A"/>
    <w:rsid w:val="005C69AC"/>
    <w:rsid w:val="005C7D7B"/>
    <w:rsid w:val="005D1D4D"/>
    <w:rsid w:val="005D27F0"/>
    <w:rsid w:val="005D2ECF"/>
    <w:rsid w:val="005D32F0"/>
    <w:rsid w:val="005D39D7"/>
    <w:rsid w:val="005D3A19"/>
    <w:rsid w:val="005D3D64"/>
    <w:rsid w:val="005D3D7B"/>
    <w:rsid w:val="005D4042"/>
    <w:rsid w:val="005D44C9"/>
    <w:rsid w:val="005D4FB3"/>
    <w:rsid w:val="005D5855"/>
    <w:rsid w:val="005D5FCC"/>
    <w:rsid w:val="005D63DB"/>
    <w:rsid w:val="005D7727"/>
    <w:rsid w:val="005D7ED6"/>
    <w:rsid w:val="005E0F9B"/>
    <w:rsid w:val="005E1362"/>
    <w:rsid w:val="005E1388"/>
    <w:rsid w:val="005E2D03"/>
    <w:rsid w:val="005E34AA"/>
    <w:rsid w:val="005E37CB"/>
    <w:rsid w:val="005E3DAC"/>
    <w:rsid w:val="005E4487"/>
    <w:rsid w:val="005E48A1"/>
    <w:rsid w:val="005E491B"/>
    <w:rsid w:val="005E4ABA"/>
    <w:rsid w:val="005E4C0E"/>
    <w:rsid w:val="005E53EC"/>
    <w:rsid w:val="005E5AD4"/>
    <w:rsid w:val="005E5C34"/>
    <w:rsid w:val="005E5D3B"/>
    <w:rsid w:val="005E5ED8"/>
    <w:rsid w:val="005E6A04"/>
    <w:rsid w:val="005E731A"/>
    <w:rsid w:val="005F00EF"/>
    <w:rsid w:val="005F0DC8"/>
    <w:rsid w:val="005F1579"/>
    <w:rsid w:val="005F1BB8"/>
    <w:rsid w:val="005F23A4"/>
    <w:rsid w:val="005F2DAA"/>
    <w:rsid w:val="005F2E9A"/>
    <w:rsid w:val="005F2F6F"/>
    <w:rsid w:val="005F316F"/>
    <w:rsid w:val="005F3170"/>
    <w:rsid w:val="005F349F"/>
    <w:rsid w:val="005F41D0"/>
    <w:rsid w:val="005F4850"/>
    <w:rsid w:val="005F4FA0"/>
    <w:rsid w:val="005F5B10"/>
    <w:rsid w:val="005F78A1"/>
    <w:rsid w:val="0060003E"/>
    <w:rsid w:val="0060012E"/>
    <w:rsid w:val="0060119F"/>
    <w:rsid w:val="0060155C"/>
    <w:rsid w:val="00601AF7"/>
    <w:rsid w:val="00601D10"/>
    <w:rsid w:val="00602A13"/>
    <w:rsid w:val="00602D3E"/>
    <w:rsid w:val="006036BF"/>
    <w:rsid w:val="00603751"/>
    <w:rsid w:val="00603883"/>
    <w:rsid w:val="0060479F"/>
    <w:rsid w:val="00604F3F"/>
    <w:rsid w:val="00605014"/>
    <w:rsid w:val="00605139"/>
    <w:rsid w:val="0060581C"/>
    <w:rsid w:val="00605FBD"/>
    <w:rsid w:val="00606191"/>
    <w:rsid w:val="0060666A"/>
    <w:rsid w:val="006101F0"/>
    <w:rsid w:val="006107FD"/>
    <w:rsid w:val="006116E5"/>
    <w:rsid w:val="00611CB1"/>
    <w:rsid w:val="00611D04"/>
    <w:rsid w:val="00611DB0"/>
    <w:rsid w:val="00612B23"/>
    <w:rsid w:val="00612E09"/>
    <w:rsid w:val="0061332A"/>
    <w:rsid w:val="006135DA"/>
    <w:rsid w:val="00613E12"/>
    <w:rsid w:val="00614615"/>
    <w:rsid w:val="00615E91"/>
    <w:rsid w:val="00615FA6"/>
    <w:rsid w:val="0061629D"/>
    <w:rsid w:val="00616CFD"/>
    <w:rsid w:val="00616F5D"/>
    <w:rsid w:val="00616FB0"/>
    <w:rsid w:val="00616FD2"/>
    <w:rsid w:val="00617297"/>
    <w:rsid w:val="006175AF"/>
    <w:rsid w:val="00617675"/>
    <w:rsid w:val="006176A7"/>
    <w:rsid w:val="00617A57"/>
    <w:rsid w:val="006201BF"/>
    <w:rsid w:val="00620248"/>
    <w:rsid w:val="0062043D"/>
    <w:rsid w:val="00620597"/>
    <w:rsid w:val="006208BE"/>
    <w:rsid w:val="00621E74"/>
    <w:rsid w:val="0062254B"/>
    <w:rsid w:val="0062276E"/>
    <w:rsid w:val="00622BFC"/>
    <w:rsid w:val="00622C2B"/>
    <w:rsid w:val="00622CAA"/>
    <w:rsid w:val="00622CD6"/>
    <w:rsid w:val="00622F03"/>
    <w:rsid w:val="006232BD"/>
    <w:rsid w:val="00623A9E"/>
    <w:rsid w:val="006240D3"/>
    <w:rsid w:val="006247E4"/>
    <w:rsid w:val="00625A1A"/>
    <w:rsid w:val="00626721"/>
    <w:rsid w:val="00626730"/>
    <w:rsid w:val="0063001D"/>
    <w:rsid w:val="006300D8"/>
    <w:rsid w:val="00630F30"/>
    <w:rsid w:val="006310F3"/>
    <w:rsid w:val="006314FF"/>
    <w:rsid w:val="00631A68"/>
    <w:rsid w:val="00631B93"/>
    <w:rsid w:val="006321BC"/>
    <w:rsid w:val="006329C2"/>
    <w:rsid w:val="00632C93"/>
    <w:rsid w:val="00633391"/>
    <w:rsid w:val="006335D0"/>
    <w:rsid w:val="00633717"/>
    <w:rsid w:val="00633E5D"/>
    <w:rsid w:val="006341BA"/>
    <w:rsid w:val="00634335"/>
    <w:rsid w:val="00634451"/>
    <w:rsid w:val="006346F3"/>
    <w:rsid w:val="00636488"/>
    <w:rsid w:val="006364ED"/>
    <w:rsid w:val="00636DAC"/>
    <w:rsid w:val="006374BA"/>
    <w:rsid w:val="00637755"/>
    <w:rsid w:val="00637F26"/>
    <w:rsid w:val="00640438"/>
    <w:rsid w:val="00640AE7"/>
    <w:rsid w:val="00640CD2"/>
    <w:rsid w:val="00640DC1"/>
    <w:rsid w:val="0064183F"/>
    <w:rsid w:val="006418E2"/>
    <w:rsid w:val="0064204D"/>
    <w:rsid w:val="00642501"/>
    <w:rsid w:val="00642ECF"/>
    <w:rsid w:val="00643173"/>
    <w:rsid w:val="0064323A"/>
    <w:rsid w:val="00643BA2"/>
    <w:rsid w:val="00643BFD"/>
    <w:rsid w:val="006443E4"/>
    <w:rsid w:val="006449CB"/>
    <w:rsid w:val="006454DF"/>
    <w:rsid w:val="006454EA"/>
    <w:rsid w:val="00645A14"/>
    <w:rsid w:val="00645CAF"/>
    <w:rsid w:val="0064632F"/>
    <w:rsid w:val="0064678A"/>
    <w:rsid w:val="00646AA7"/>
    <w:rsid w:val="00646ED4"/>
    <w:rsid w:val="006478C5"/>
    <w:rsid w:val="00647B07"/>
    <w:rsid w:val="00650840"/>
    <w:rsid w:val="00651181"/>
    <w:rsid w:val="006521EA"/>
    <w:rsid w:val="006524CA"/>
    <w:rsid w:val="006528B3"/>
    <w:rsid w:val="0065346C"/>
    <w:rsid w:val="006536CD"/>
    <w:rsid w:val="00653D18"/>
    <w:rsid w:val="00653E24"/>
    <w:rsid w:val="0065444E"/>
    <w:rsid w:val="006545DA"/>
    <w:rsid w:val="00654D0A"/>
    <w:rsid w:val="00654D90"/>
    <w:rsid w:val="00655E1E"/>
    <w:rsid w:val="00657166"/>
    <w:rsid w:val="00657704"/>
    <w:rsid w:val="006605C0"/>
    <w:rsid w:val="006608F1"/>
    <w:rsid w:val="00660AF3"/>
    <w:rsid w:val="00660B67"/>
    <w:rsid w:val="00660B8B"/>
    <w:rsid w:val="00661394"/>
    <w:rsid w:val="006616C5"/>
    <w:rsid w:val="00661ACE"/>
    <w:rsid w:val="00661CC0"/>
    <w:rsid w:val="00661D43"/>
    <w:rsid w:val="006621A9"/>
    <w:rsid w:val="006621D4"/>
    <w:rsid w:val="0066271E"/>
    <w:rsid w:val="00662CEF"/>
    <w:rsid w:val="00663316"/>
    <w:rsid w:val="00663B26"/>
    <w:rsid w:val="00663C6F"/>
    <w:rsid w:val="00664105"/>
    <w:rsid w:val="006641C2"/>
    <w:rsid w:val="00664BEA"/>
    <w:rsid w:val="00664F97"/>
    <w:rsid w:val="00664FFC"/>
    <w:rsid w:val="00665432"/>
    <w:rsid w:val="00665B4B"/>
    <w:rsid w:val="00666B4A"/>
    <w:rsid w:val="00667691"/>
    <w:rsid w:val="00667D88"/>
    <w:rsid w:val="00670791"/>
    <w:rsid w:val="00670AF8"/>
    <w:rsid w:val="00671131"/>
    <w:rsid w:val="006713EC"/>
    <w:rsid w:val="006713F7"/>
    <w:rsid w:val="006717DD"/>
    <w:rsid w:val="006720E3"/>
    <w:rsid w:val="006722E7"/>
    <w:rsid w:val="00672716"/>
    <w:rsid w:val="00672F04"/>
    <w:rsid w:val="00673E27"/>
    <w:rsid w:val="0067407E"/>
    <w:rsid w:val="00674147"/>
    <w:rsid w:val="006744E5"/>
    <w:rsid w:val="00674B12"/>
    <w:rsid w:val="006750C3"/>
    <w:rsid w:val="006766E3"/>
    <w:rsid w:val="006769B7"/>
    <w:rsid w:val="00676A49"/>
    <w:rsid w:val="00676B89"/>
    <w:rsid w:val="00676D5F"/>
    <w:rsid w:val="0067762B"/>
    <w:rsid w:val="00677778"/>
    <w:rsid w:val="00677B0C"/>
    <w:rsid w:val="0068050A"/>
    <w:rsid w:val="00680C33"/>
    <w:rsid w:val="00680FD8"/>
    <w:rsid w:val="0068193C"/>
    <w:rsid w:val="00681962"/>
    <w:rsid w:val="00681AB1"/>
    <w:rsid w:val="00681EFF"/>
    <w:rsid w:val="00682D07"/>
    <w:rsid w:val="00682FBC"/>
    <w:rsid w:val="00683096"/>
    <w:rsid w:val="0068368C"/>
    <w:rsid w:val="00684854"/>
    <w:rsid w:val="00684BE1"/>
    <w:rsid w:val="00685EB6"/>
    <w:rsid w:val="00686170"/>
    <w:rsid w:val="00687053"/>
    <w:rsid w:val="0068757E"/>
    <w:rsid w:val="00687685"/>
    <w:rsid w:val="00687D56"/>
    <w:rsid w:val="00690514"/>
    <w:rsid w:val="00690B59"/>
    <w:rsid w:val="006912DC"/>
    <w:rsid w:val="00691ECC"/>
    <w:rsid w:val="00691F75"/>
    <w:rsid w:val="006920DB"/>
    <w:rsid w:val="006923CE"/>
    <w:rsid w:val="00692582"/>
    <w:rsid w:val="006929FA"/>
    <w:rsid w:val="00692D79"/>
    <w:rsid w:val="00693D63"/>
    <w:rsid w:val="00693E53"/>
    <w:rsid w:val="006940EC"/>
    <w:rsid w:val="00694245"/>
    <w:rsid w:val="00694703"/>
    <w:rsid w:val="00694F68"/>
    <w:rsid w:val="00695A28"/>
    <w:rsid w:val="00695AEF"/>
    <w:rsid w:val="00696166"/>
    <w:rsid w:val="00696AED"/>
    <w:rsid w:val="00697449"/>
    <w:rsid w:val="006A0DF0"/>
    <w:rsid w:val="006A0E25"/>
    <w:rsid w:val="006A130D"/>
    <w:rsid w:val="006A143B"/>
    <w:rsid w:val="006A1B77"/>
    <w:rsid w:val="006A267A"/>
    <w:rsid w:val="006A29CD"/>
    <w:rsid w:val="006A30C2"/>
    <w:rsid w:val="006A339F"/>
    <w:rsid w:val="006A3753"/>
    <w:rsid w:val="006A39F4"/>
    <w:rsid w:val="006A4041"/>
    <w:rsid w:val="006A4738"/>
    <w:rsid w:val="006A4AD4"/>
    <w:rsid w:val="006A4C8C"/>
    <w:rsid w:val="006A5288"/>
    <w:rsid w:val="006A54F6"/>
    <w:rsid w:val="006A5590"/>
    <w:rsid w:val="006A58D0"/>
    <w:rsid w:val="006A5D2D"/>
    <w:rsid w:val="006A5DDF"/>
    <w:rsid w:val="006A60C9"/>
    <w:rsid w:val="006A6448"/>
    <w:rsid w:val="006A6FDB"/>
    <w:rsid w:val="006A77B1"/>
    <w:rsid w:val="006A7F17"/>
    <w:rsid w:val="006B05E3"/>
    <w:rsid w:val="006B0BBC"/>
    <w:rsid w:val="006B0F33"/>
    <w:rsid w:val="006B1461"/>
    <w:rsid w:val="006B22FF"/>
    <w:rsid w:val="006B32A6"/>
    <w:rsid w:val="006B340E"/>
    <w:rsid w:val="006B43A2"/>
    <w:rsid w:val="006B4B1F"/>
    <w:rsid w:val="006B517A"/>
    <w:rsid w:val="006B53C6"/>
    <w:rsid w:val="006B6233"/>
    <w:rsid w:val="006B62A2"/>
    <w:rsid w:val="006B6ACB"/>
    <w:rsid w:val="006B73CA"/>
    <w:rsid w:val="006B75AF"/>
    <w:rsid w:val="006B7AB6"/>
    <w:rsid w:val="006B7E2D"/>
    <w:rsid w:val="006B7FEC"/>
    <w:rsid w:val="006C018F"/>
    <w:rsid w:val="006C1620"/>
    <w:rsid w:val="006C18B1"/>
    <w:rsid w:val="006C1A77"/>
    <w:rsid w:val="006C1AE6"/>
    <w:rsid w:val="006C1B65"/>
    <w:rsid w:val="006C1B8F"/>
    <w:rsid w:val="006C1C21"/>
    <w:rsid w:val="006C1FA1"/>
    <w:rsid w:val="006C2BD3"/>
    <w:rsid w:val="006C3119"/>
    <w:rsid w:val="006C3597"/>
    <w:rsid w:val="006C36A9"/>
    <w:rsid w:val="006C38CF"/>
    <w:rsid w:val="006C3A56"/>
    <w:rsid w:val="006C45BE"/>
    <w:rsid w:val="006C482D"/>
    <w:rsid w:val="006C4D8F"/>
    <w:rsid w:val="006C4FF8"/>
    <w:rsid w:val="006C5187"/>
    <w:rsid w:val="006C5C8D"/>
    <w:rsid w:val="006C6061"/>
    <w:rsid w:val="006C62BA"/>
    <w:rsid w:val="006C7449"/>
    <w:rsid w:val="006C777B"/>
    <w:rsid w:val="006C7910"/>
    <w:rsid w:val="006C7981"/>
    <w:rsid w:val="006C798A"/>
    <w:rsid w:val="006C7CA2"/>
    <w:rsid w:val="006D041B"/>
    <w:rsid w:val="006D06C8"/>
    <w:rsid w:val="006D0CCC"/>
    <w:rsid w:val="006D12F9"/>
    <w:rsid w:val="006D2137"/>
    <w:rsid w:val="006D23EC"/>
    <w:rsid w:val="006D32F7"/>
    <w:rsid w:val="006D39F5"/>
    <w:rsid w:val="006D3C69"/>
    <w:rsid w:val="006D464A"/>
    <w:rsid w:val="006D480A"/>
    <w:rsid w:val="006D4DA4"/>
    <w:rsid w:val="006D4E82"/>
    <w:rsid w:val="006D50B0"/>
    <w:rsid w:val="006D56A9"/>
    <w:rsid w:val="006D5C37"/>
    <w:rsid w:val="006D5F41"/>
    <w:rsid w:val="006D6976"/>
    <w:rsid w:val="006D6B46"/>
    <w:rsid w:val="006D6CBD"/>
    <w:rsid w:val="006D71C0"/>
    <w:rsid w:val="006D7547"/>
    <w:rsid w:val="006D75DC"/>
    <w:rsid w:val="006E0254"/>
    <w:rsid w:val="006E06F3"/>
    <w:rsid w:val="006E0CD4"/>
    <w:rsid w:val="006E0F0F"/>
    <w:rsid w:val="006E0FCB"/>
    <w:rsid w:val="006E1395"/>
    <w:rsid w:val="006E1407"/>
    <w:rsid w:val="006E14F2"/>
    <w:rsid w:val="006E196B"/>
    <w:rsid w:val="006E1F99"/>
    <w:rsid w:val="006E21CC"/>
    <w:rsid w:val="006E24AE"/>
    <w:rsid w:val="006E295A"/>
    <w:rsid w:val="006E2D30"/>
    <w:rsid w:val="006E3398"/>
    <w:rsid w:val="006E3A7A"/>
    <w:rsid w:val="006E3C7E"/>
    <w:rsid w:val="006E482F"/>
    <w:rsid w:val="006E48C4"/>
    <w:rsid w:val="006E4E4A"/>
    <w:rsid w:val="006E5103"/>
    <w:rsid w:val="006E521E"/>
    <w:rsid w:val="006E5C34"/>
    <w:rsid w:val="006E5EA2"/>
    <w:rsid w:val="006E6A16"/>
    <w:rsid w:val="006E714B"/>
    <w:rsid w:val="006E74FC"/>
    <w:rsid w:val="006E7CED"/>
    <w:rsid w:val="006E7DEE"/>
    <w:rsid w:val="006F002F"/>
    <w:rsid w:val="006F1493"/>
    <w:rsid w:val="006F1543"/>
    <w:rsid w:val="006F29F7"/>
    <w:rsid w:val="006F2E7C"/>
    <w:rsid w:val="006F3016"/>
    <w:rsid w:val="006F3840"/>
    <w:rsid w:val="006F390D"/>
    <w:rsid w:val="006F4131"/>
    <w:rsid w:val="006F43A2"/>
    <w:rsid w:val="006F4981"/>
    <w:rsid w:val="006F4D61"/>
    <w:rsid w:val="006F64BD"/>
    <w:rsid w:val="006F71D4"/>
    <w:rsid w:val="006F7506"/>
    <w:rsid w:val="006F7A1F"/>
    <w:rsid w:val="006F7E76"/>
    <w:rsid w:val="00700656"/>
    <w:rsid w:val="00700681"/>
    <w:rsid w:val="00700CC5"/>
    <w:rsid w:val="0070159C"/>
    <w:rsid w:val="00701B52"/>
    <w:rsid w:val="0070230B"/>
    <w:rsid w:val="007024D7"/>
    <w:rsid w:val="0070253B"/>
    <w:rsid w:val="0070253C"/>
    <w:rsid w:val="0070263A"/>
    <w:rsid w:val="007029B7"/>
    <w:rsid w:val="00702B4D"/>
    <w:rsid w:val="00702C1D"/>
    <w:rsid w:val="00703259"/>
    <w:rsid w:val="00703D04"/>
    <w:rsid w:val="00704086"/>
    <w:rsid w:val="00704484"/>
    <w:rsid w:val="007051F3"/>
    <w:rsid w:val="007054D6"/>
    <w:rsid w:val="0070608B"/>
    <w:rsid w:val="00706C92"/>
    <w:rsid w:val="00706E35"/>
    <w:rsid w:val="00707122"/>
    <w:rsid w:val="0071022E"/>
    <w:rsid w:val="00710370"/>
    <w:rsid w:val="007109BF"/>
    <w:rsid w:val="00711806"/>
    <w:rsid w:val="00711E2C"/>
    <w:rsid w:val="007121CC"/>
    <w:rsid w:val="007127B5"/>
    <w:rsid w:val="00713223"/>
    <w:rsid w:val="007132C7"/>
    <w:rsid w:val="00713EDD"/>
    <w:rsid w:val="007143A1"/>
    <w:rsid w:val="007152C5"/>
    <w:rsid w:val="00715510"/>
    <w:rsid w:val="007155DA"/>
    <w:rsid w:val="00715820"/>
    <w:rsid w:val="00716370"/>
    <w:rsid w:val="00716840"/>
    <w:rsid w:val="00716F48"/>
    <w:rsid w:val="0071795D"/>
    <w:rsid w:val="00720105"/>
    <w:rsid w:val="00720843"/>
    <w:rsid w:val="00720E97"/>
    <w:rsid w:val="00721A2D"/>
    <w:rsid w:val="00721CAF"/>
    <w:rsid w:val="007224D9"/>
    <w:rsid w:val="00723638"/>
    <w:rsid w:val="00724250"/>
    <w:rsid w:val="0072486A"/>
    <w:rsid w:val="007256D2"/>
    <w:rsid w:val="0072572F"/>
    <w:rsid w:val="007273BA"/>
    <w:rsid w:val="007276AF"/>
    <w:rsid w:val="00727BD8"/>
    <w:rsid w:val="00727D6F"/>
    <w:rsid w:val="00727F11"/>
    <w:rsid w:val="00731479"/>
    <w:rsid w:val="007327A5"/>
    <w:rsid w:val="00732FCC"/>
    <w:rsid w:val="00733A2D"/>
    <w:rsid w:val="00733C00"/>
    <w:rsid w:val="00735712"/>
    <w:rsid w:val="007359CC"/>
    <w:rsid w:val="00735A60"/>
    <w:rsid w:val="00735C59"/>
    <w:rsid w:val="00735F47"/>
    <w:rsid w:val="007365DD"/>
    <w:rsid w:val="00736ABF"/>
    <w:rsid w:val="00736DBD"/>
    <w:rsid w:val="00737123"/>
    <w:rsid w:val="007378FC"/>
    <w:rsid w:val="007400A7"/>
    <w:rsid w:val="0074017A"/>
    <w:rsid w:val="0074055D"/>
    <w:rsid w:val="00740B75"/>
    <w:rsid w:val="0074142C"/>
    <w:rsid w:val="00741490"/>
    <w:rsid w:val="007426EF"/>
    <w:rsid w:val="0074301B"/>
    <w:rsid w:val="00743108"/>
    <w:rsid w:val="007434BB"/>
    <w:rsid w:val="00743CE1"/>
    <w:rsid w:val="00744044"/>
    <w:rsid w:val="00744087"/>
    <w:rsid w:val="0074464D"/>
    <w:rsid w:val="00744EFD"/>
    <w:rsid w:val="007453F4"/>
    <w:rsid w:val="00745785"/>
    <w:rsid w:val="007458BD"/>
    <w:rsid w:val="00746013"/>
    <w:rsid w:val="00746033"/>
    <w:rsid w:val="0074663F"/>
    <w:rsid w:val="0074690D"/>
    <w:rsid w:val="0074766D"/>
    <w:rsid w:val="00747946"/>
    <w:rsid w:val="00747B41"/>
    <w:rsid w:val="00750682"/>
    <w:rsid w:val="00750F49"/>
    <w:rsid w:val="0075105D"/>
    <w:rsid w:val="00751158"/>
    <w:rsid w:val="00751910"/>
    <w:rsid w:val="0075191F"/>
    <w:rsid w:val="00751C2E"/>
    <w:rsid w:val="00751CEB"/>
    <w:rsid w:val="00751EA6"/>
    <w:rsid w:val="00752776"/>
    <w:rsid w:val="007529A6"/>
    <w:rsid w:val="00753000"/>
    <w:rsid w:val="00753AF9"/>
    <w:rsid w:val="0075445E"/>
    <w:rsid w:val="00754852"/>
    <w:rsid w:val="00754D89"/>
    <w:rsid w:val="00754F09"/>
    <w:rsid w:val="00755102"/>
    <w:rsid w:val="00755118"/>
    <w:rsid w:val="007553DB"/>
    <w:rsid w:val="00755D68"/>
    <w:rsid w:val="00755DF5"/>
    <w:rsid w:val="00756589"/>
    <w:rsid w:val="00756835"/>
    <w:rsid w:val="0075717D"/>
    <w:rsid w:val="0075770A"/>
    <w:rsid w:val="0075794E"/>
    <w:rsid w:val="00760A54"/>
    <w:rsid w:val="00760AEA"/>
    <w:rsid w:val="00760E1D"/>
    <w:rsid w:val="007610D9"/>
    <w:rsid w:val="00762252"/>
    <w:rsid w:val="00762336"/>
    <w:rsid w:val="00762A7B"/>
    <w:rsid w:val="00763806"/>
    <w:rsid w:val="0076380B"/>
    <w:rsid w:val="00765176"/>
    <w:rsid w:val="00765276"/>
    <w:rsid w:val="0076547A"/>
    <w:rsid w:val="00765981"/>
    <w:rsid w:val="00765A3F"/>
    <w:rsid w:val="00765C90"/>
    <w:rsid w:val="00765F28"/>
    <w:rsid w:val="00766259"/>
    <w:rsid w:val="00766532"/>
    <w:rsid w:val="007665A6"/>
    <w:rsid w:val="00766E67"/>
    <w:rsid w:val="007671A3"/>
    <w:rsid w:val="00767272"/>
    <w:rsid w:val="00767649"/>
    <w:rsid w:val="00767CA5"/>
    <w:rsid w:val="00770881"/>
    <w:rsid w:val="00770B72"/>
    <w:rsid w:val="00770BF2"/>
    <w:rsid w:val="00771674"/>
    <w:rsid w:val="00771AC9"/>
    <w:rsid w:val="0077213D"/>
    <w:rsid w:val="007728D9"/>
    <w:rsid w:val="00773131"/>
    <w:rsid w:val="00773908"/>
    <w:rsid w:val="00773EF5"/>
    <w:rsid w:val="00773F18"/>
    <w:rsid w:val="00774380"/>
    <w:rsid w:val="00774A86"/>
    <w:rsid w:val="00774EA8"/>
    <w:rsid w:val="007754BF"/>
    <w:rsid w:val="0077554D"/>
    <w:rsid w:val="00775BDD"/>
    <w:rsid w:val="007760C7"/>
    <w:rsid w:val="0077749C"/>
    <w:rsid w:val="007777D5"/>
    <w:rsid w:val="00777D8B"/>
    <w:rsid w:val="0078020C"/>
    <w:rsid w:val="00780A27"/>
    <w:rsid w:val="00780DEE"/>
    <w:rsid w:val="007810DE"/>
    <w:rsid w:val="007813F1"/>
    <w:rsid w:val="007818DD"/>
    <w:rsid w:val="00781AE7"/>
    <w:rsid w:val="00781B6E"/>
    <w:rsid w:val="00782199"/>
    <w:rsid w:val="0078239A"/>
    <w:rsid w:val="00782729"/>
    <w:rsid w:val="00782D15"/>
    <w:rsid w:val="00782D5F"/>
    <w:rsid w:val="0078315F"/>
    <w:rsid w:val="0078338C"/>
    <w:rsid w:val="00783445"/>
    <w:rsid w:val="007834A6"/>
    <w:rsid w:val="00785552"/>
    <w:rsid w:val="00785AA3"/>
    <w:rsid w:val="00785CDF"/>
    <w:rsid w:val="00786290"/>
    <w:rsid w:val="007862E4"/>
    <w:rsid w:val="00786D83"/>
    <w:rsid w:val="00786F99"/>
    <w:rsid w:val="007871B5"/>
    <w:rsid w:val="007872E6"/>
    <w:rsid w:val="007876EB"/>
    <w:rsid w:val="00787888"/>
    <w:rsid w:val="007904DA"/>
    <w:rsid w:val="0079070F"/>
    <w:rsid w:val="00790B28"/>
    <w:rsid w:val="00790C83"/>
    <w:rsid w:val="007914CF"/>
    <w:rsid w:val="00792772"/>
    <w:rsid w:val="007929BC"/>
    <w:rsid w:val="0079301E"/>
    <w:rsid w:val="00793999"/>
    <w:rsid w:val="00793A8F"/>
    <w:rsid w:val="00795FFE"/>
    <w:rsid w:val="007964EE"/>
    <w:rsid w:val="007A0673"/>
    <w:rsid w:val="007A0714"/>
    <w:rsid w:val="007A1580"/>
    <w:rsid w:val="007A168A"/>
    <w:rsid w:val="007A176D"/>
    <w:rsid w:val="007A1CCD"/>
    <w:rsid w:val="007A20B4"/>
    <w:rsid w:val="007A234A"/>
    <w:rsid w:val="007A27B4"/>
    <w:rsid w:val="007A2B14"/>
    <w:rsid w:val="007A2FA8"/>
    <w:rsid w:val="007A3036"/>
    <w:rsid w:val="007A30A9"/>
    <w:rsid w:val="007A337D"/>
    <w:rsid w:val="007A3587"/>
    <w:rsid w:val="007A4871"/>
    <w:rsid w:val="007A4A65"/>
    <w:rsid w:val="007A5418"/>
    <w:rsid w:val="007A60A0"/>
    <w:rsid w:val="007A6654"/>
    <w:rsid w:val="007A67D0"/>
    <w:rsid w:val="007A701C"/>
    <w:rsid w:val="007A7216"/>
    <w:rsid w:val="007B0556"/>
    <w:rsid w:val="007B06CB"/>
    <w:rsid w:val="007B0A51"/>
    <w:rsid w:val="007B10E7"/>
    <w:rsid w:val="007B1206"/>
    <w:rsid w:val="007B1DFC"/>
    <w:rsid w:val="007B274D"/>
    <w:rsid w:val="007B2A7F"/>
    <w:rsid w:val="007B2B75"/>
    <w:rsid w:val="007B324A"/>
    <w:rsid w:val="007B327D"/>
    <w:rsid w:val="007B3485"/>
    <w:rsid w:val="007B3991"/>
    <w:rsid w:val="007B3CBA"/>
    <w:rsid w:val="007B442F"/>
    <w:rsid w:val="007B4A38"/>
    <w:rsid w:val="007B4BF1"/>
    <w:rsid w:val="007B67F3"/>
    <w:rsid w:val="007B680D"/>
    <w:rsid w:val="007B763F"/>
    <w:rsid w:val="007B76A1"/>
    <w:rsid w:val="007B7E43"/>
    <w:rsid w:val="007C02B1"/>
    <w:rsid w:val="007C02CA"/>
    <w:rsid w:val="007C06D1"/>
    <w:rsid w:val="007C0C22"/>
    <w:rsid w:val="007C0C3E"/>
    <w:rsid w:val="007C1251"/>
    <w:rsid w:val="007C3346"/>
    <w:rsid w:val="007C3412"/>
    <w:rsid w:val="007C35F9"/>
    <w:rsid w:val="007C3A6B"/>
    <w:rsid w:val="007C48D5"/>
    <w:rsid w:val="007C4A64"/>
    <w:rsid w:val="007C5176"/>
    <w:rsid w:val="007C56F5"/>
    <w:rsid w:val="007C575F"/>
    <w:rsid w:val="007C5860"/>
    <w:rsid w:val="007C5E2D"/>
    <w:rsid w:val="007C6777"/>
    <w:rsid w:val="007C6877"/>
    <w:rsid w:val="007C6BBD"/>
    <w:rsid w:val="007C6CD9"/>
    <w:rsid w:val="007C74F2"/>
    <w:rsid w:val="007C764C"/>
    <w:rsid w:val="007C7740"/>
    <w:rsid w:val="007C7B5D"/>
    <w:rsid w:val="007D005A"/>
    <w:rsid w:val="007D02C0"/>
    <w:rsid w:val="007D037F"/>
    <w:rsid w:val="007D0897"/>
    <w:rsid w:val="007D115B"/>
    <w:rsid w:val="007D137E"/>
    <w:rsid w:val="007D1593"/>
    <w:rsid w:val="007D1821"/>
    <w:rsid w:val="007D1AE4"/>
    <w:rsid w:val="007D1E15"/>
    <w:rsid w:val="007D1E3E"/>
    <w:rsid w:val="007D2067"/>
    <w:rsid w:val="007D22AB"/>
    <w:rsid w:val="007D25CF"/>
    <w:rsid w:val="007D27CE"/>
    <w:rsid w:val="007D29B5"/>
    <w:rsid w:val="007D2A33"/>
    <w:rsid w:val="007D3282"/>
    <w:rsid w:val="007D3A31"/>
    <w:rsid w:val="007D3BA4"/>
    <w:rsid w:val="007D3E69"/>
    <w:rsid w:val="007D412E"/>
    <w:rsid w:val="007D42BD"/>
    <w:rsid w:val="007D4669"/>
    <w:rsid w:val="007D4FF8"/>
    <w:rsid w:val="007D5AE1"/>
    <w:rsid w:val="007D5D92"/>
    <w:rsid w:val="007D5E89"/>
    <w:rsid w:val="007D6679"/>
    <w:rsid w:val="007D6FD3"/>
    <w:rsid w:val="007D766E"/>
    <w:rsid w:val="007D7759"/>
    <w:rsid w:val="007E079A"/>
    <w:rsid w:val="007E0912"/>
    <w:rsid w:val="007E0E02"/>
    <w:rsid w:val="007E0F95"/>
    <w:rsid w:val="007E1317"/>
    <w:rsid w:val="007E16A5"/>
    <w:rsid w:val="007E191B"/>
    <w:rsid w:val="007E1D0F"/>
    <w:rsid w:val="007E2E54"/>
    <w:rsid w:val="007E384D"/>
    <w:rsid w:val="007E3D21"/>
    <w:rsid w:val="007E3DA5"/>
    <w:rsid w:val="007E4232"/>
    <w:rsid w:val="007E488B"/>
    <w:rsid w:val="007E491B"/>
    <w:rsid w:val="007E5132"/>
    <w:rsid w:val="007E526C"/>
    <w:rsid w:val="007E553C"/>
    <w:rsid w:val="007E5B38"/>
    <w:rsid w:val="007E675F"/>
    <w:rsid w:val="007E6917"/>
    <w:rsid w:val="007E7017"/>
    <w:rsid w:val="007E701A"/>
    <w:rsid w:val="007E741A"/>
    <w:rsid w:val="007E7D66"/>
    <w:rsid w:val="007F00E2"/>
    <w:rsid w:val="007F09DD"/>
    <w:rsid w:val="007F0F89"/>
    <w:rsid w:val="007F1A2C"/>
    <w:rsid w:val="007F1A76"/>
    <w:rsid w:val="007F1DCA"/>
    <w:rsid w:val="007F1E7B"/>
    <w:rsid w:val="007F206D"/>
    <w:rsid w:val="007F22A1"/>
    <w:rsid w:val="007F2E28"/>
    <w:rsid w:val="007F3204"/>
    <w:rsid w:val="007F33F2"/>
    <w:rsid w:val="007F453B"/>
    <w:rsid w:val="007F4D1C"/>
    <w:rsid w:val="007F4D83"/>
    <w:rsid w:val="007F5009"/>
    <w:rsid w:val="007F53A7"/>
    <w:rsid w:val="007F6C40"/>
    <w:rsid w:val="007F792C"/>
    <w:rsid w:val="007F7C29"/>
    <w:rsid w:val="00800C16"/>
    <w:rsid w:val="00800D5B"/>
    <w:rsid w:val="00800E01"/>
    <w:rsid w:val="00800E46"/>
    <w:rsid w:val="008014C0"/>
    <w:rsid w:val="00801B75"/>
    <w:rsid w:val="00801C8B"/>
    <w:rsid w:val="00801EA6"/>
    <w:rsid w:val="00801F58"/>
    <w:rsid w:val="008021D8"/>
    <w:rsid w:val="00802372"/>
    <w:rsid w:val="00802CD2"/>
    <w:rsid w:val="008035EC"/>
    <w:rsid w:val="00803659"/>
    <w:rsid w:val="0080380A"/>
    <w:rsid w:val="008038FF"/>
    <w:rsid w:val="00803972"/>
    <w:rsid w:val="00803D25"/>
    <w:rsid w:val="0080423A"/>
    <w:rsid w:val="008058F8"/>
    <w:rsid w:val="008074E9"/>
    <w:rsid w:val="0080761A"/>
    <w:rsid w:val="0080780E"/>
    <w:rsid w:val="00810761"/>
    <w:rsid w:val="008107D4"/>
    <w:rsid w:val="00810BFF"/>
    <w:rsid w:val="00811208"/>
    <w:rsid w:val="00811A56"/>
    <w:rsid w:val="008122E8"/>
    <w:rsid w:val="008130FA"/>
    <w:rsid w:val="008134CE"/>
    <w:rsid w:val="0081365C"/>
    <w:rsid w:val="00813F35"/>
    <w:rsid w:val="008147D3"/>
    <w:rsid w:val="00814FA6"/>
    <w:rsid w:val="008150FF"/>
    <w:rsid w:val="008154C5"/>
    <w:rsid w:val="008157DC"/>
    <w:rsid w:val="008158DF"/>
    <w:rsid w:val="00815A2C"/>
    <w:rsid w:val="00815A63"/>
    <w:rsid w:val="008164E9"/>
    <w:rsid w:val="00816894"/>
    <w:rsid w:val="00816FFA"/>
    <w:rsid w:val="0081743C"/>
    <w:rsid w:val="00817471"/>
    <w:rsid w:val="0081776C"/>
    <w:rsid w:val="00820C71"/>
    <w:rsid w:val="0082122E"/>
    <w:rsid w:val="00821352"/>
    <w:rsid w:val="008214FE"/>
    <w:rsid w:val="008216D8"/>
    <w:rsid w:val="0082175C"/>
    <w:rsid w:val="00821B62"/>
    <w:rsid w:val="00821D07"/>
    <w:rsid w:val="00821E95"/>
    <w:rsid w:val="008223B3"/>
    <w:rsid w:val="008224F9"/>
    <w:rsid w:val="0082308B"/>
    <w:rsid w:val="00823865"/>
    <w:rsid w:val="00823C54"/>
    <w:rsid w:val="008240C7"/>
    <w:rsid w:val="0082421D"/>
    <w:rsid w:val="00824768"/>
    <w:rsid w:val="00825508"/>
    <w:rsid w:val="0082568B"/>
    <w:rsid w:val="00825B6A"/>
    <w:rsid w:val="0082629F"/>
    <w:rsid w:val="00826326"/>
    <w:rsid w:val="00826AB1"/>
    <w:rsid w:val="00827489"/>
    <w:rsid w:val="008276D3"/>
    <w:rsid w:val="00827E7A"/>
    <w:rsid w:val="008300E2"/>
    <w:rsid w:val="00830212"/>
    <w:rsid w:val="008302F6"/>
    <w:rsid w:val="00830386"/>
    <w:rsid w:val="0083044D"/>
    <w:rsid w:val="00830B61"/>
    <w:rsid w:val="00830BFB"/>
    <w:rsid w:val="00831147"/>
    <w:rsid w:val="0083178C"/>
    <w:rsid w:val="008319E2"/>
    <w:rsid w:val="00831BE2"/>
    <w:rsid w:val="00832283"/>
    <w:rsid w:val="0083253E"/>
    <w:rsid w:val="0083261F"/>
    <w:rsid w:val="00832F73"/>
    <w:rsid w:val="00833179"/>
    <w:rsid w:val="00833304"/>
    <w:rsid w:val="00833FC1"/>
    <w:rsid w:val="00834009"/>
    <w:rsid w:val="008345B8"/>
    <w:rsid w:val="008347B4"/>
    <w:rsid w:val="008347CF"/>
    <w:rsid w:val="008348A1"/>
    <w:rsid w:val="00834B92"/>
    <w:rsid w:val="0083534A"/>
    <w:rsid w:val="008355FF"/>
    <w:rsid w:val="00836374"/>
    <w:rsid w:val="00836E89"/>
    <w:rsid w:val="00837028"/>
    <w:rsid w:val="0083747F"/>
    <w:rsid w:val="008377A4"/>
    <w:rsid w:val="00837E5E"/>
    <w:rsid w:val="008401EB"/>
    <w:rsid w:val="00840444"/>
    <w:rsid w:val="008404E8"/>
    <w:rsid w:val="00840AD3"/>
    <w:rsid w:val="008418F2"/>
    <w:rsid w:val="00841B15"/>
    <w:rsid w:val="00841E3F"/>
    <w:rsid w:val="00841E72"/>
    <w:rsid w:val="00841F0D"/>
    <w:rsid w:val="0084224B"/>
    <w:rsid w:val="0084271D"/>
    <w:rsid w:val="0084331F"/>
    <w:rsid w:val="0084392E"/>
    <w:rsid w:val="00843C02"/>
    <w:rsid w:val="0084430A"/>
    <w:rsid w:val="0084460B"/>
    <w:rsid w:val="0084484D"/>
    <w:rsid w:val="00844D55"/>
    <w:rsid w:val="00844F04"/>
    <w:rsid w:val="0084508A"/>
    <w:rsid w:val="00845BE7"/>
    <w:rsid w:val="008467AD"/>
    <w:rsid w:val="008469F3"/>
    <w:rsid w:val="00846F7E"/>
    <w:rsid w:val="00847288"/>
    <w:rsid w:val="0084782E"/>
    <w:rsid w:val="008479B3"/>
    <w:rsid w:val="00847BDF"/>
    <w:rsid w:val="00847C18"/>
    <w:rsid w:val="008505BA"/>
    <w:rsid w:val="0085097C"/>
    <w:rsid w:val="00850E2D"/>
    <w:rsid w:val="00850E52"/>
    <w:rsid w:val="00850ED8"/>
    <w:rsid w:val="008517F4"/>
    <w:rsid w:val="00851B31"/>
    <w:rsid w:val="008522CF"/>
    <w:rsid w:val="008529C7"/>
    <w:rsid w:val="00852BDA"/>
    <w:rsid w:val="00852F59"/>
    <w:rsid w:val="00852FCA"/>
    <w:rsid w:val="008538FC"/>
    <w:rsid w:val="00854534"/>
    <w:rsid w:val="0085490F"/>
    <w:rsid w:val="00854B0C"/>
    <w:rsid w:val="00855667"/>
    <w:rsid w:val="00855B68"/>
    <w:rsid w:val="00855DE8"/>
    <w:rsid w:val="00856153"/>
    <w:rsid w:val="008568BC"/>
    <w:rsid w:val="00857980"/>
    <w:rsid w:val="00857AC6"/>
    <w:rsid w:val="00857B2C"/>
    <w:rsid w:val="00857C49"/>
    <w:rsid w:val="00857EEC"/>
    <w:rsid w:val="0086070D"/>
    <w:rsid w:val="008607C3"/>
    <w:rsid w:val="00860958"/>
    <w:rsid w:val="00860C81"/>
    <w:rsid w:val="0086112B"/>
    <w:rsid w:val="00863B15"/>
    <w:rsid w:val="00863DBF"/>
    <w:rsid w:val="00864146"/>
    <w:rsid w:val="00864685"/>
    <w:rsid w:val="008647A7"/>
    <w:rsid w:val="00864A6D"/>
    <w:rsid w:val="00865834"/>
    <w:rsid w:val="00866ADA"/>
    <w:rsid w:val="00866B33"/>
    <w:rsid w:val="00866DB5"/>
    <w:rsid w:val="0086764B"/>
    <w:rsid w:val="00867FF1"/>
    <w:rsid w:val="008703FA"/>
    <w:rsid w:val="008704F5"/>
    <w:rsid w:val="008709BE"/>
    <w:rsid w:val="00870BF2"/>
    <w:rsid w:val="00870E80"/>
    <w:rsid w:val="008713C9"/>
    <w:rsid w:val="00871BCD"/>
    <w:rsid w:val="00872893"/>
    <w:rsid w:val="008729DE"/>
    <w:rsid w:val="008735AB"/>
    <w:rsid w:val="008737B0"/>
    <w:rsid w:val="008739C5"/>
    <w:rsid w:val="00875C43"/>
    <w:rsid w:val="00876774"/>
    <w:rsid w:val="00876DCE"/>
    <w:rsid w:val="00876FE3"/>
    <w:rsid w:val="008770E6"/>
    <w:rsid w:val="008770E9"/>
    <w:rsid w:val="00877121"/>
    <w:rsid w:val="00877451"/>
    <w:rsid w:val="0088029A"/>
    <w:rsid w:val="00880D64"/>
    <w:rsid w:val="00880DF8"/>
    <w:rsid w:val="00881116"/>
    <w:rsid w:val="00881591"/>
    <w:rsid w:val="008820B9"/>
    <w:rsid w:val="008836EF"/>
    <w:rsid w:val="00883A12"/>
    <w:rsid w:val="0088424A"/>
    <w:rsid w:val="008848C5"/>
    <w:rsid w:val="0088504F"/>
    <w:rsid w:val="0088527C"/>
    <w:rsid w:val="00886177"/>
    <w:rsid w:val="00886331"/>
    <w:rsid w:val="00886502"/>
    <w:rsid w:val="00886F71"/>
    <w:rsid w:val="0088704D"/>
    <w:rsid w:val="00887B62"/>
    <w:rsid w:val="00887E81"/>
    <w:rsid w:val="00887F4D"/>
    <w:rsid w:val="00890655"/>
    <w:rsid w:val="00890C20"/>
    <w:rsid w:val="008910F4"/>
    <w:rsid w:val="00891201"/>
    <w:rsid w:val="0089122D"/>
    <w:rsid w:val="00891D58"/>
    <w:rsid w:val="00891EA8"/>
    <w:rsid w:val="0089222C"/>
    <w:rsid w:val="008927F8"/>
    <w:rsid w:val="00893E4D"/>
    <w:rsid w:val="00894E83"/>
    <w:rsid w:val="0089509C"/>
    <w:rsid w:val="0089550F"/>
    <w:rsid w:val="0089567D"/>
    <w:rsid w:val="008967CB"/>
    <w:rsid w:val="00896B59"/>
    <w:rsid w:val="00896E90"/>
    <w:rsid w:val="0089701E"/>
    <w:rsid w:val="00897535"/>
    <w:rsid w:val="00897695"/>
    <w:rsid w:val="00897A68"/>
    <w:rsid w:val="008A0A40"/>
    <w:rsid w:val="008A1091"/>
    <w:rsid w:val="008A1629"/>
    <w:rsid w:val="008A1C46"/>
    <w:rsid w:val="008A22D1"/>
    <w:rsid w:val="008A2662"/>
    <w:rsid w:val="008A2726"/>
    <w:rsid w:val="008A29D1"/>
    <w:rsid w:val="008A2A4B"/>
    <w:rsid w:val="008A2E5F"/>
    <w:rsid w:val="008A31C9"/>
    <w:rsid w:val="008A3B5D"/>
    <w:rsid w:val="008A3D85"/>
    <w:rsid w:val="008A3DF3"/>
    <w:rsid w:val="008A4480"/>
    <w:rsid w:val="008A484A"/>
    <w:rsid w:val="008A4CED"/>
    <w:rsid w:val="008A63C0"/>
    <w:rsid w:val="008A65BA"/>
    <w:rsid w:val="008A6E11"/>
    <w:rsid w:val="008A7184"/>
    <w:rsid w:val="008A7C66"/>
    <w:rsid w:val="008B002B"/>
    <w:rsid w:val="008B0F23"/>
    <w:rsid w:val="008B143F"/>
    <w:rsid w:val="008B1ECC"/>
    <w:rsid w:val="008B20B9"/>
    <w:rsid w:val="008B22A5"/>
    <w:rsid w:val="008B22D0"/>
    <w:rsid w:val="008B2EE7"/>
    <w:rsid w:val="008B30A4"/>
    <w:rsid w:val="008B3210"/>
    <w:rsid w:val="008B3429"/>
    <w:rsid w:val="008B3FA3"/>
    <w:rsid w:val="008B467B"/>
    <w:rsid w:val="008B5433"/>
    <w:rsid w:val="008B5DB2"/>
    <w:rsid w:val="008B61FB"/>
    <w:rsid w:val="008B6359"/>
    <w:rsid w:val="008B6FE2"/>
    <w:rsid w:val="008B7082"/>
    <w:rsid w:val="008B76AA"/>
    <w:rsid w:val="008B7B26"/>
    <w:rsid w:val="008B7DA6"/>
    <w:rsid w:val="008C00B3"/>
    <w:rsid w:val="008C037E"/>
    <w:rsid w:val="008C052C"/>
    <w:rsid w:val="008C05B2"/>
    <w:rsid w:val="008C0C1C"/>
    <w:rsid w:val="008C0C85"/>
    <w:rsid w:val="008C163A"/>
    <w:rsid w:val="008C1BF2"/>
    <w:rsid w:val="008C312C"/>
    <w:rsid w:val="008C3C27"/>
    <w:rsid w:val="008C3FC0"/>
    <w:rsid w:val="008C4008"/>
    <w:rsid w:val="008C415F"/>
    <w:rsid w:val="008C4378"/>
    <w:rsid w:val="008C4983"/>
    <w:rsid w:val="008C4B42"/>
    <w:rsid w:val="008C4BE1"/>
    <w:rsid w:val="008C52BF"/>
    <w:rsid w:val="008C534C"/>
    <w:rsid w:val="008C568F"/>
    <w:rsid w:val="008C5694"/>
    <w:rsid w:val="008C595C"/>
    <w:rsid w:val="008C59E4"/>
    <w:rsid w:val="008C5BDB"/>
    <w:rsid w:val="008C6241"/>
    <w:rsid w:val="008C6953"/>
    <w:rsid w:val="008C6EDD"/>
    <w:rsid w:val="008C7008"/>
    <w:rsid w:val="008C717B"/>
    <w:rsid w:val="008C7333"/>
    <w:rsid w:val="008C7395"/>
    <w:rsid w:val="008C7972"/>
    <w:rsid w:val="008C7F92"/>
    <w:rsid w:val="008D0056"/>
    <w:rsid w:val="008D02BE"/>
    <w:rsid w:val="008D0EE9"/>
    <w:rsid w:val="008D1420"/>
    <w:rsid w:val="008D176B"/>
    <w:rsid w:val="008D1959"/>
    <w:rsid w:val="008D19BF"/>
    <w:rsid w:val="008D2207"/>
    <w:rsid w:val="008D2B8F"/>
    <w:rsid w:val="008D3007"/>
    <w:rsid w:val="008D3436"/>
    <w:rsid w:val="008D3EA0"/>
    <w:rsid w:val="008D4BE8"/>
    <w:rsid w:val="008D4E58"/>
    <w:rsid w:val="008D5758"/>
    <w:rsid w:val="008D62C6"/>
    <w:rsid w:val="008D6B6D"/>
    <w:rsid w:val="008D6D1D"/>
    <w:rsid w:val="008D729F"/>
    <w:rsid w:val="008D743A"/>
    <w:rsid w:val="008D7CB2"/>
    <w:rsid w:val="008D7F7B"/>
    <w:rsid w:val="008E07B5"/>
    <w:rsid w:val="008E08B5"/>
    <w:rsid w:val="008E1038"/>
    <w:rsid w:val="008E1097"/>
    <w:rsid w:val="008E137A"/>
    <w:rsid w:val="008E13B3"/>
    <w:rsid w:val="008E17A4"/>
    <w:rsid w:val="008E2083"/>
    <w:rsid w:val="008E2A29"/>
    <w:rsid w:val="008E2E35"/>
    <w:rsid w:val="008E3EE0"/>
    <w:rsid w:val="008E4B2A"/>
    <w:rsid w:val="008E6E32"/>
    <w:rsid w:val="008E7293"/>
    <w:rsid w:val="008E7600"/>
    <w:rsid w:val="008E7A23"/>
    <w:rsid w:val="008E7BF2"/>
    <w:rsid w:val="008E7CB0"/>
    <w:rsid w:val="008F004A"/>
    <w:rsid w:val="008F019A"/>
    <w:rsid w:val="008F07F8"/>
    <w:rsid w:val="008F0BE9"/>
    <w:rsid w:val="008F0C95"/>
    <w:rsid w:val="008F1336"/>
    <w:rsid w:val="008F1422"/>
    <w:rsid w:val="008F17D7"/>
    <w:rsid w:val="008F196A"/>
    <w:rsid w:val="008F1C0D"/>
    <w:rsid w:val="008F1E99"/>
    <w:rsid w:val="008F207B"/>
    <w:rsid w:val="008F21EB"/>
    <w:rsid w:val="008F2648"/>
    <w:rsid w:val="008F26C0"/>
    <w:rsid w:val="008F28C9"/>
    <w:rsid w:val="008F2F25"/>
    <w:rsid w:val="008F362A"/>
    <w:rsid w:val="008F3A93"/>
    <w:rsid w:val="008F3D45"/>
    <w:rsid w:val="008F3E05"/>
    <w:rsid w:val="008F3FAC"/>
    <w:rsid w:val="008F51D8"/>
    <w:rsid w:val="008F5269"/>
    <w:rsid w:val="008F531F"/>
    <w:rsid w:val="008F53CE"/>
    <w:rsid w:val="008F5747"/>
    <w:rsid w:val="008F5A8E"/>
    <w:rsid w:val="008F5B2E"/>
    <w:rsid w:val="008F5BF1"/>
    <w:rsid w:val="008F6E21"/>
    <w:rsid w:val="008F6F76"/>
    <w:rsid w:val="008F73C8"/>
    <w:rsid w:val="008F7916"/>
    <w:rsid w:val="008F7C6B"/>
    <w:rsid w:val="0090037E"/>
    <w:rsid w:val="009005E3"/>
    <w:rsid w:val="009006E0"/>
    <w:rsid w:val="009007B4"/>
    <w:rsid w:val="009012BB"/>
    <w:rsid w:val="009018CC"/>
    <w:rsid w:val="00901B83"/>
    <w:rsid w:val="0090201A"/>
    <w:rsid w:val="009021F6"/>
    <w:rsid w:val="009023D1"/>
    <w:rsid w:val="0090316B"/>
    <w:rsid w:val="00903B43"/>
    <w:rsid w:val="00904038"/>
    <w:rsid w:val="00904AD4"/>
    <w:rsid w:val="00904E63"/>
    <w:rsid w:val="00905243"/>
    <w:rsid w:val="0090553E"/>
    <w:rsid w:val="00905609"/>
    <w:rsid w:val="00905E86"/>
    <w:rsid w:val="0090637F"/>
    <w:rsid w:val="00907165"/>
    <w:rsid w:val="00907AC7"/>
    <w:rsid w:val="00907D70"/>
    <w:rsid w:val="00907DE8"/>
    <w:rsid w:val="00910011"/>
    <w:rsid w:val="00910B4B"/>
    <w:rsid w:val="00910DAA"/>
    <w:rsid w:val="009114DA"/>
    <w:rsid w:val="009117A5"/>
    <w:rsid w:val="009119DD"/>
    <w:rsid w:val="00911B2E"/>
    <w:rsid w:val="00911BF8"/>
    <w:rsid w:val="00911C97"/>
    <w:rsid w:val="009121AD"/>
    <w:rsid w:val="0091253D"/>
    <w:rsid w:val="00912880"/>
    <w:rsid w:val="009130AB"/>
    <w:rsid w:val="009131AD"/>
    <w:rsid w:val="00913D8D"/>
    <w:rsid w:val="0091427D"/>
    <w:rsid w:val="00914B53"/>
    <w:rsid w:val="00914C9E"/>
    <w:rsid w:val="0091529B"/>
    <w:rsid w:val="009155D9"/>
    <w:rsid w:val="0091590C"/>
    <w:rsid w:val="00915927"/>
    <w:rsid w:val="00915F51"/>
    <w:rsid w:val="00915FD7"/>
    <w:rsid w:val="00916147"/>
    <w:rsid w:val="00916E23"/>
    <w:rsid w:val="009175C3"/>
    <w:rsid w:val="009177D5"/>
    <w:rsid w:val="00917B0F"/>
    <w:rsid w:val="00917CFF"/>
    <w:rsid w:val="00917FD8"/>
    <w:rsid w:val="009202FF"/>
    <w:rsid w:val="00921053"/>
    <w:rsid w:val="009210D2"/>
    <w:rsid w:val="00921492"/>
    <w:rsid w:val="00921575"/>
    <w:rsid w:val="00921AE9"/>
    <w:rsid w:val="00921C0F"/>
    <w:rsid w:val="00921D7C"/>
    <w:rsid w:val="009222A0"/>
    <w:rsid w:val="009226AE"/>
    <w:rsid w:val="00922735"/>
    <w:rsid w:val="00922C45"/>
    <w:rsid w:val="009232B0"/>
    <w:rsid w:val="0092334F"/>
    <w:rsid w:val="009233BB"/>
    <w:rsid w:val="0092380F"/>
    <w:rsid w:val="009238BA"/>
    <w:rsid w:val="00923971"/>
    <w:rsid w:val="0092406E"/>
    <w:rsid w:val="00925B3A"/>
    <w:rsid w:val="00925BFF"/>
    <w:rsid w:val="00926094"/>
    <w:rsid w:val="009260E9"/>
    <w:rsid w:val="009261A1"/>
    <w:rsid w:val="009265E3"/>
    <w:rsid w:val="00926715"/>
    <w:rsid w:val="0092693B"/>
    <w:rsid w:val="00926A88"/>
    <w:rsid w:val="00926C3D"/>
    <w:rsid w:val="00926CBE"/>
    <w:rsid w:val="0092719C"/>
    <w:rsid w:val="009272D1"/>
    <w:rsid w:val="00927A78"/>
    <w:rsid w:val="00927B0C"/>
    <w:rsid w:val="00927D93"/>
    <w:rsid w:val="00927FFC"/>
    <w:rsid w:val="00930468"/>
    <w:rsid w:val="0093227E"/>
    <w:rsid w:val="009322C8"/>
    <w:rsid w:val="0093234E"/>
    <w:rsid w:val="00932B25"/>
    <w:rsid w:val="0093344A"/>
    <w:rsid w:val="009335F1"/>
    <w:rsid w:val="00933C9B"/>
    <w:rsid w:val="00933E85"/>
    <w:rsid w:val="00933FD3"/>
    <w:rsid w:val="0093425A"/>
    <w:rsid w:val="00934574"/>
    <w:rsid w:val="00935052"/>
    <w:rsid w:val="009356CE"/>
    <w:rsid w:val="00935721"/>
    <w:rsid w:val="00935D3F"/>
    <w:rsid w:val="00937043"/>
    <w:rsid w:val="00937117"/>
    <w:rsid w:val="00937A67"/>
    <w:rsid w:val="00937AF9"/>
    <w:rsid w:val="00937ECB"/>
    <w:rsid w:val="00940113"/>
    <w:rsid w:val="0094027E"/>
    <w:rsid w:val="00940885"/>
    <w:rsid w:val="009421EB"/>
    <w:rsid w:val="0094222D"/>
    <w:rsid w:val="0094269D"/>
    <w:rsid w:val="00943332"/>
    <w:rsid w:val="009433D2"/>
    <w:rsid w:val="009438C7"/>
    <w:rsid w:val="00943DD3"/>
    <w:rsid w:val="00943FF9"/>
    <w:rsid w:val="00944344"/>
    <w:rsid w:val="009445E7"/>
    <w:rsid w:val="009446E3"/>
    <w:rsid w:val="00944829"/>
    <w:rsid w:val="00944D71"/>
    <w:rsid w:val="00945CC9"/>
    <w:rsid w:val="00945F21"/>
    <w:rsid w:val="00946064"/>
    <w:rsid w:val="0094617E"/>
    <w:rsid w:val="00947364"/>
    <w:rsid w:val="009504EC"/>
    <w:rsid w:val="00950986"/>
    <w:rsid w:val="00950E27"/>
    <w:rsid w:val="00950EF8"/>
    <w:rsid w:val="00950F78"/>
    <w:rsid w:val="009516A1"/>
    <w:rsid w:val="00951F1F"/>
    <w:rsid w:val="009521EE"/>
    <w:rsid w:val="009526F5"/>
    <w:rsid w:val="00953FA5"/>
    <w:rsid w:val="00954594"/>
    <w:rsid w:val="00954A66"/>
    <w:rsid w:val="00955275"/>
    <w:rsid w:val="00955FBD"/>
    <w:rsid w:val="00956777"/>
    <w:rsid w:val="00956AE7"/>
    <w:rsid w:val="00956EC5"/>
    <w:rsid w:val="009574CA"/>
    <w:rsid w:val="00957D80"/>
    <w:rsid w:val="00957E83"/>
    <w:rsid w:val="00957F14"/>
    <w:rsid w:val="009606CE"/>
    <w:rsid w:val="0096096A"/>
    <w:rsid w:val="00962222"/>
    <w:rsid w:val="009623A1"/>
    <w:rsid w:val="00962453"/>
    <w:rsid w:val="00962A56"/>
    <w:rsid w:val="00962EF5"/>
    <w:rsid w:val="00962F9D"/>
    <w:rsid w:val="0096338A"/>
    <w:rsid w:val="009635BC"/>
    <w:rsid w:val="00963C4D"/>
    <w:rsid w:val="00963E02"/>
    <w:rsid w:val="009655C9"/>
    <w:rsid w:val="00965C17"/>
    <w:rsid w:val="00965CA1"/>
    <w:rsid w:val="00965D71"/>
    <w:rsid w:val="00966113"/>
    <w:rsid w:val="009661A0"/>
    <w:rsid w:val="009665CE"/>
    <w:rsid w:val="0096680B"/>
    <w:rsid w:val="0096686A"/>
    <w:rsid w:val="009672A3"/>
    <w:rsid w:val="00967420"/>
    <w:rsid w:val="00967CF5"/>
    <w:rsid w:val="00967D7E"/>
    <w:rsid w:val="00967EC4"/>
    <w:rsid w:val="00970400"/>
    <w:rsid w:val="009706B3"/>
    <w:rsid w:val="00970B38"/>
    <w:rsid w:val="00970DF9"/>
    <w:rsid w:val="00970E67"/>
    <w:rsid w:val="00971113"/>
    <w:rsid w:val="00972CC2"/>
    <w:rsid w:val="009732AD"/>
    <w:rsid w:val="009736CE"/>
    <w:rsid w:val="009738B3"/>
    <w:rsid w:val="00974470"/>
    <w:rsid w:val="00974A10"/>
    <w:rsid w:val="00974B80"/>
    <w:rsid w:val="00974CA8"/>
    <w:rsid w:val="00975042"/>
    <w:rsid w:val="00975386"/>
    <w:rsid w:val="00975759"/>
    <w:rsid w:val="00975787"/>
    <w:rsid w:val="009759DE"/>
    <w:rsid w:val="00975AD0"/>
    <w:rsid w:val="009770ED"/>
    <w:rsid w:val="00977546"/>
    <w:rsid w:val="009777CB"/>
    <w:rsid w:val="00977BBB"/>
    <w:rsid w:val="0098017B"/>
    <w:rsid w:val="0098087D"/>
    <w:rsid w:val="009810A4"/>
    <w:rsid w:val="00981356"/>
    <w:rsid w:val="009822C6"/>
    <w:rsid w:val="00982665"/>
    <w:rsid w:val="00983A52"/>
    <w:rsid w:val="00983DD4"/>
    <w:rsid w:val="00983F97"/>
    <w:rsid w:val="009841EA"/>
    <w:rsid w:val="00984760"/>
    <w:rsid w:val="009847DF"/>
    <w:rsid w:val="00985942"/>
    <w:rsid w:val="00985C95"/>
    <w:rsid w:val="00985F8F"/>
    <w:rsid w:val="00986527"/>
    <w:rsid w:val="009867BA"/>
    <w:rsid w:val="009869C2"/>
    <w:rsid w:val="00986DB3"/>
    <w:rsid w:val="0098757A"/>
    <w:rsid w:val="00987EB5"/>
    <w:rsid w:val="009900D5"/>
    <w:rsid w:val="0099104B"/>
    <w:rsid w:val="00991206"/>
    <w:rsid w:val="00991917"/>
    <w:rsid w:val="009919CC"/>
    <w:rsid w:val="00991AD1"/>
    <w:rsid w:val="00992149"/>
    <w:rsid w:val="00992769"/>
    <w:rsid w:val="009928CB"/>
    <w:rsid w:val="009938DC"/>
    <w:rsid w:val="00993949"/>
    <w:rsid w:val="00993E2E"/>
    <w:rsid w:val="009944AB"/>
    <w:rsid w:val="00994503"/>
    <w:rsid w:val="00994623"/>
    <w:rsid w:val="00994822"/>
    <w:rsid w:val="009949B1"/>
    <w:rsid w:val="00995392"/>
    <w:rsid w:val="00995662"/>
    <w:rsid w:val="0099669C"/>
    <w:rsid w:val="009979AD"/>
    <w:rsid w:val="00997A68"/>
    <w:rsid w:val="00997B73"/>
    <w:rsid w:val="009A0854"/>
    <w:rsid w:val="009A135D"/>
    <w:rsid w:val="009A178F"/>
    <w:rsid w:val="009A1E6A"/>
    <w:rsid w:val="009A226B"/>
    <w:rsid w:val="009A352C"/>
    <w:rsid w:val="009A360E"/>
    <w:rsid w:val="009A3D71"/>
    <w:rsid w:val="009A4320"/>
    <w:rsid w:val="009A4C46"/>
    <w:rsid w:val="009A51AE"/>
    <w:rsid w:val="009A5B87"/>
    <w:rsid w:val="009A6070"/>
    <w:rsid w:val="009A60BA"/>
    <w:rsid w:val="009A6519"/>
    <w:rsid w:val="009A671B"/>
    <w:rsid w:val="009A6765"/>
    <w:rsid w:val="009A6B97"/>
    <w:rsid w:val="009A6CEF"/>
    <w:rsid w:val="009A7496"/>
    <w:rsid w:val="009A7CDF"/>
    <w:rsid w:val="009B06A9"/>
    <w:rsid w:val="009B18ED"/>
    <w:rsid w:val="009B22DC"/>
    <w:rsid w:val="009B2894"/>
    <w:rsid w:val="009B2FDE"/>
    <w:rsid w:val="009B374C"/>
    <w:rsid w:val="009B3929"/>
    <w:rsid w:val="009B3B6A"/>
    <w:rsid w:val="009B4B4C"/>
    <w:rsid w:val="009B53F8"/>
    <w:rsid w:val="009B543B"/>
    <w:rsid w:val="009B5B9C"/>
    <w:rsid w:val="009B5F90"/>
    <w:rsid w:val="009B5FFE"/>
    <w:rsid w:val="009B62F6"/>
    <w:rsid w:val="009B6B96"/>
    <w:rsid w:val="009B71B2"/>
    <w:rsid w:val="009B766C"/>
    <w:rsid w:val="009B7829"/>
    <w:rsid w:val="009B7D54"/>
    <w:rsid w:val="009C0502"/>
    <w:rsid w:val="009C05B7"/>
    <w:rsid w:val="009C0656"/>
    <w:rsid w:val="009C0F0B"/>
    <w:rsid w:val="009C1302"/>
    <w:rsid w:val="009C13E6"/>
    <w:rsid w:val="009C14D9"/>
    <w:rsid w:val="009C15C3"/>
    <w:rsid w:val="009C17BC"/>
    <w:rsid w:val="009C2803"/>
    <w:rsid w:val="009C323F"/>
    <w:rsid w:val="009C36A8"/>
    <w:rsid w:val="009C37D0"/>
    <w:rsid w:val="009C403B"/>
    <w:rsid w:val="009C4179"/>
    <w:rsid w:val="009C48FD"/>
    <w:rsid w:val="009C51E2"/>
    <w:rsid w:val="009C5A40"/>
    <w:rsid w:val="009C60B4"/>
    <w:rsid w:val="009C691E"/>
    <w:rsid w:val="009C6C8F"/>
    <w:rsid w:val="009C75A0"/>
    <w:rsid w:val="009C79A4"/>
    <w:rsid w:val="009C7E4F"/>
    <w:rsid w:val="009D0358"/>
    <w:rsid w:val="009D090C"/>
    <w:rsid w:val="009D0C41"/>
    <w:rsid w:val="009D1440"/>
    <w:rsid w:val="009D1AEE"/>
    <w:rsid w:val="009D1C7B"/>
    <w:rsid w:val="009D2060"/>
    <w:rsid w:val="009D2442"/>
    <w:rsid w:val="009D27F5"/>
    <w:rsid w:val="009D2E98"/>
    <w:rsid w:val="009D331D"/>
    <w:rsid w:val="009D3842"/>
    <w:rsid w:val="009D41D3"/>
    <w:rsid w:val="009D44F8"/>
    <w:rsid w:val="009D4663"/>
    <w:rsid w:val="009D4709"/>
    <w:rsid w:val="009D4C05"/>
    <w:rsid w:val="009D5192"/>
    <w:rsid w:val="009D5223"/>
    <w:rsid w:val="009D5A52"/>
    <w:rsid w:val="009D5CA2"/>
    <w:rsid w:val="009D60B2"/>
    <w:rsid w:val="009D6F72"/>
    <w:rsid w:val="009D75E6"/>
    <w:rsid w:val="009D75ED"/>
    <w:rsid w:val="009D78B3"/>
    <w:rsid w:val="009D7FCA"/>
    <w:rsid w:val="009E049B"/>
    <w:rsid w:val="009E0FFB"/>
    <w:rsid w:val="009E11D6"/>
    <w:rsid w:val="009E1936"/>
    <w:rsid w:val="009E19C2"/>
    <w:rsid w:val="009E1B20"/>
    <w:rsid w:val="009E1C80"/>
    <w:rsid w:val="009E25A9"/>
    <w:rsid w:val="009E279A"/>
    <w:rsid w:val="009E2BF8"/>
    <w:rsid w:val="009E2CBB"/>
    <w:rsid w:val="009E2D40"/>
    <w:rsid w:val="009E2E6D"/>
    <w:rsid w:val="009E33D7"/>
    <w:rsid w:val="009E35C4"/>
    <w:rsid w:val="009E4316"/>
    <w:rsid w:val="009E4A1A"/>
    <w:rsid w:val="009E4FE1"/>
    <w:rsid w:val="009E6232"/>
    <w:rsid w:val="009E6A06"/>
    <w:rsid w:val="009E6C41"/>
    <w:rsid w:val="009E6F70"/>
    <w:rsid w:val="009E748C"/>
    <w:rsid w:val="009E7AF2"/>
    <w:rsid w:val="009F01A2"/>
    <w:rsid w:val="009F101E"/>
    <w:rsid w:val="009F1C7C"/>
    <w:rsid w:val="009F2196"/>
    <w:rsid w:val="009F2199"/>
    <w:rsid w:val="009F27EE"/>
    <w:rsid w:val="009F3369"/>
    <w:rsid w:val="009F3945"/>
    <w:rsid w:val="009F429E"/>
    <w:rsid w:val="009F44E7"/>
    <w:rsid w:val="009F4947"/>
    <w:rsid w:val="009F4CA3"/>
    <w:rsid w:val="009F4E93"/>
    <w:rsid w:val="009F5A34"/>
    <w:rsid w:val="009F5BA9"/>
    <w:rsid w:val="009F6523"/>
    <w:rsid w:val="009F6629"/>
    <w:rsid w:val="009F670F"/>
    <w:rsid w:val="009F679C"/>
    <w:rsid w:val="009F69C2"/>
    <w:rsid w:val="009F6E27"/>
    <w:rsid w:val="009F6EE9"/>
    <w:rsid w:val="009F702C"/>
    <w:rsid w:val="009F7800"/>
    <w:rsid w:val="009F7FEB"/>
    <w:rsid w:val="00A00770"/>
    <w:rsid w:val="00A00DF0"/>
    <w:rsid w:val="00A00E49"/>
    <w:rsid w:val="00A0142E"/>
    <w:rsid w:val="00A01542"/>
    <w:rsid w:val="00A02394"/>
    <w:rsid w:val="00A037F5"/>
    <w:rsid w:val="00A03903"/>
    <w:rsid w:val="00A03E1D"/>
    <w:rsid w:val="00A03EB1"/>
    <w:rsid w:val="00A03F1D"/>
    <w:rsid w:val="00A04BF3"/>
    <w:rsid w:val="00A0505A"/>
    <w:rsid w:val="00A05B02"/>
    <w:rsid w:val="00A05DBE"/>
    <w:rsid w:val="00A05F0A"/>
    <w:rsid w:val="00A06498"/>
    <w:rsid w:val="00A07245"/>
    <w:rsid w:val="00A07731"/>
    <w:rsid w:val="00A07AE1"/>
    <w:rsid w:val="00A07D8E"/>
    <w:rsid w:val="00A100B0"/>
    <w:rsid w:val="00A122CB"/>
    <w:rsid w:val="00A13625"/>
    <w:rsid w:val="00A13939"/>
    <w:rsid w:val="00A13C6E"/>
    <w:rsid w:val="00A14304"/>
    <w:rsid w:val="00A147D2"/>
    <w:rsid w:val="00A14AFB"/>
    <w:rsid w:val="00A15269"/>
    <w:rsid w:val="00A153EB"/>
    <w:rsid w:val="00A15E24"/>
    <w:rsid w:val="00A1620B"/>
    <w:rsid w:val="00A162A3"/>
    <w:rsid w:val="00A16767"/>
    <w:rsid w:val="00A16C14"/>
    <w:rsid w:val="00A16FE8"/>
    <w:rsid w:val="00A17537"/>
    <w:rsid w:val="00A17995"/>
    <w:rsid w:val="00A17CA9"/>
    <w:rsid w:val="00A202D2"/>
    <w:rsid w:val="00A210B9"/>
    <w:rsid w:val="00A21484"/>
    <w:rsid w:val="00A21575"/>
    <w:rsid w:val="00A21673"/>
    <w:rsid w:val="00A2171D"/>
    <w:rsid w:val="00A219FB"/>
    <w:rsid w:val="00A21A03"/>
    <w:rsid w:val="00A21C00"/>
    <w:rsid w:val="00A21FF8"/>
    <w:rsid w:val="00A223AC"/>
    <w:rsid w:val="00A22847"/>
    <w:rsid w:val="00A22A17"/>
    <w:rsid w:val="00A236D9"/>
    <w:rsid w:val="00A239AA"/>
    <w:rsid w:val="00A23C7A"/>
    <w:rsid w:val="00A23FF5"/>
    <w:rsid w:val="00A24210"/>
    <w:rsid w:val="00A24CDA"/>
    <w:rsid w:val="00A25A5F"/>
    <w:rsid w:val="00A2674D"/>
    <w:rsid w:val="00A277B0"/>
    <w:rsid w:val="00A277F6"/>
    <w:rsid w:val="00A307D4"/>
    <w:rsid w:val="00A30838"/>
    <w:rsid w:val="00A3117C"/>
    <w:rsid w:val="00A31422"/>
    <w:rsid w:val="00A31ECA"/>
    <w:rsid w:val="00A32455"/>
    <w:rsid w:val="00A324D0"/>
    <w:rsid w:val="00A325EF"/>
    <w:rsid w:val="00A329A8"/>
    <w:rsid w:val="00A32C02"/>
    <w:rsid w:val="00A334BD"/>
    <w:rsid w:val="00A335E5"/>
    <w:rsid w:val="00A33A5F"/>
    <w:rsid w:val="00A33ACA"/>
    <w:rsid w:val="00A340BF"/>
    <w:rsid w:val="00A344C4"/>
    <w:rsid w:val="00A3451E"/>
    <w:rsid w:val="00A34CC6"/>
    <w:rsid w:val="00A34D87"/>
    <w:rsid w:val="00A35030"/>
    <w:rsid w:val="00A353B9"/>
    <w:rsid w:val="00A358C2"/>
    <w:rsid w:val="00A376D5"/>
    <w:rsid w:val="00A377D1"/>
    <w:rsid w:val="00A378C5"/>
    <w:rsid w:val="00A37A04"/>
    <w:rsid w:val="00A37A13"/>
    <w:rsid w:val="00A40A1F"/>
    <w:rsid w:val="00A40F08"/>
    <w:rsid w:val="00A41B18"/>
    <w:rsid w:val="00A4203C"/>
    <w:rsid w:val="00A428AE"/>
    <w:rsid w:val="00A42CB3"/>
    <w:rsid w:val="00A43492"/>
    <w:rsid w:val="00A439C5"/>
    <w:rsid w:val="00A43A24"/>
    <w:rsid w:val="00A43DF0"/>
    <w:rsid w:val="00A43E8C"/>
    <w:rsid w:val="00A44341"/>
    <w:rsid w:val="00A445BE"/>
    <w:rsid w:val="00A445E9"/>
    <w:rsid w:val="00A44A81"/>
    <w:rsid w:val="00A44BCB"/>
    <w:rsid w:val="00A44C56"/>
    <w:rsid w:val="00A44EAE"/>
    <w:rsid w:val="00A45401"/>
    <w:rsid w:val="00A455D6"/>
    <w:rsid w:val="00A458B0"/>
    <w:rsid w:val="00A45BFC"/>
    <w:rsid w:val="00A45DC6"/>
    <w:rsid w:val="00A46240"/>
    <w:rsid w:val="00A4776C"/>
    <w:rsid w:val="00A47C36"/>
    <w:rsid w:val="00A504ED"/>
    <w:rsid w:val="00A50ED8"/>
    <w:rsid w:val="00A5100A"/>
    <w:rsid w:val="00A51756"/>
    <w:rsid w:val="00A5184A"/>
    <w:rsid w:val="00A520AF"/>
    <w:rsid w:val="00A532D9"/>
    <w:rsid w:val="00A534B5"/>
    <w:rsid w:val="00A5372B"/>
    <w:rsid w:val="00A539F0"/>
    <w:rsid w:val="00A5430B"/>
    <w:rsid w:val="00A547D4"/>
    <w:rsid w:val="00A554F1"/>
    <w:rsid w:val="00A555FB"/>
    <w:rsid w:val="00A556C4"/>
    <w:rsid w:val="00A55A13"/>
    <w:rsid w:val="00A55EF1"/>
    <w:rsid w:val="00A56301"/>
    <w:rsid w:val="00A567EA"/>
    <w:rsid w:val="00A56B93"/>
    <w:rsid w:val="00A56F96"/>
    <w:rsid w:val="00A57AA6"/>
    <w:rsid w:val="00A601CB"/>
    <w:rsid w:val="00A60DD2"/>
    <w:rsid w:val="00A61495"/>
    <w:rsid w:val="00A61724"/>
    <w:rsid w:val="00A618B3"/>
    <w:rsid w:val="00A618D7"/>
    <w:rsid w:val="00A61AF8"/>
    <w:rsid w:val="00A61F8D"/>
    <w:rsid w:val="00A6265F"/>
    <w:rsid w:val="00A6273F"/>
    <w:rsid w:val="00A62B53"/>
    <w:rsid w:val="00A62FEA"/>
    <w:rsid w:val="00A632F8"/>
    <w:rsid w:val="00A63A60"/>
    <w:rsid w:val="00A64A3F"/>
    <w:rsid w:val="00A6575B"/>
    <w:rsid w:val="00A65820"/>
    <w:rsid w:val="00A65A6B"/>
    <w:rsid w:val="00A664B7"/>
    <w:rsid w:val="00A675A7"/>
    <w:rsid w:val="00A7030F"/>
    <w:rsid w:val="00A7046C"/>
    <w:rsid w:val="00A709FD"/>
    <w:rsid w:val="00A70A6F"/>
    <w:rsid w:val="00A70B93"/>
    <w:rsid w:val="00A710CC"/>
    <w:rsid w:val="00A7137E"/>
    <w:rsid w:val="00A71B89"/>
    <w:rsid w:val="00A72352"/>
    <w:rsid w:val="00A72BCE"/>
    <w:rsid w:val="00A72DD1"/>
    <w:rsid w:val="00A7371B"/>
    <w:rsid w:val="00A7414A"/>
    <w:rsid w:val="00A75433"/>
    <w:rsid w:val="00A75704"/>
    <w:rsid w:val="00A75BD3"/>
    <w:rsid w:val="00A7607D"/>
    <w:rsid w:val="00A7649D"/>
    <w:rsid w:val="00A768E0"/>
    <w:rsid w:val="00A76A9C"/>
    <w:rsid w:val="00A77D34"/>
    <w:rsid w:val="00A77E17"/>
    <w:rsid w:val="00A812C2"/>
    <w:rsid w:val="00A8172F"/>
    <w:rsid w:val="00A8177D"/>
    <w:rsid w:val="00A81CF2"/>
    <w:rsid w:val="00A81D23"/>
    <w:rsid w:val="00A827B1"/>
    <w:rsid w:val="00A8286E"/>
    <w:rsid w:val="00A82ED1"/>
    <w:rsid w:val="00A82F4D"/>
    <w:rsid w:val="00A838AA"/>
    <w:rsid w:val="00A83C2C"/>
    <w:rsid w:val="00A83CCA"/>
    <w:rsid w:val="00A84632"/>
    <w:rsid w:val="00A84737"/>
    <w:rsid w:val="00A8479E"/>
    <w:rsid w:val="00A84A34"/>
    <w:rsid w:val="00A84F33"/>
    <w:rsid w:val="00A856D1"/>
    <w:rsid w:val="00A85A8E"/>
    <w:rsid w:val="00A85AEE"/>
    <w:rsid w:val="00A862AE"/>
    <w:rsid w:val="00A86580"/>
    <w:rsid w:val="00A86623"/>
    <w:rsid w:val="00A867DE"/>
    <w:rsid w:val="00A86DFD"/>
    <w:rsid w:val="00A871F5"/>
    <w:rsid w:val="00A876EC"/>
    <w:rsid w:val="00A90170"/>
    <w:rsid w:val="00A906D2"/>
    <w:rsid w:val="00A90BDB"/>
    <w:rsid w:val="00A90FF9"/>
    <w:rsid w:val="00A92183"/>
    <w:rsid w:val="00A924C1"/>
    <w:rsid w:val="00A9297F"/>
    <w:rsid w:val="00A92A2B"/>
    <w:rsid w:val="00A934C4"/>
    <w:rsid w:val="00A9380E"/>
    <w:rsid w:val="00A93816"/>
    <w:rsid w:val="00A93C97"/>
    <w:rsid w:val="00A93DD4"/>
    <w:rsid w:val="00A948B4"/>
    <w:rsid w:val="00A94B84"/>
    <w:rsid w:val="00A94F6B"/>
    <w:rsid w:val="00A95723"/>
    <w:rsid w:val="00A9599D"/>
    <w:rsid w:val="00A95AC6"/>
    <w:rsid w:val="00A95B26"/>
    <w:rsid w:val="00A95FA5"/>
    <w:rsid w:val="00A97350"/>
    <w:rsid w:val="00A9788C"/>
    <w:rsid w:val="00A97A63"/>
    <w:rsid w:val="00A97EAE"/>
    <w:rsid w:val="00A97FEC"/>
    <w:rsid w:val="00AA081C"/>
    <w:rsid w:val="00AA0BA4"/>
    <w:rsid w:val="00AA185D"/>
    <w:rsid w:val="00AA1957"/>
    <w:rsid w:val="00AA2115"/>
    <w:rsid w:val="00AA2141"/>
    <w:rsid w:val="00AA21D6"/>
    <w:rsid w:val="00AA2964"/>
    <w:rsid w:val="00AA301E"/>
    <w:rsid w:val="00AA36E1"/>
    <w:rsid w:val="00AA3870"/>
    <w:rsid w:val="00AA3A97"/>
    <w:rsid w:val="00AA3F5A"/>
    <w:rsid w:val="00AA3FB5"/>
    <w:rsid w:val="00AA4158"/>
    <w:rsid w:val="00AA4237"/>
    <w:rsid w:val="00AA45F2"/>
    <w:rsid w:val="00AA4B6A"/>
    <w:rsid w:val="00AA4ECC"/>
    <w:rsid w:val="00AA52DE"/>
    <w:rsid w:val="00AA5A63"/>
    <w:rsid w:val="00AA6C9F"/>
    <w:rsid w:val="00AA70D4"/>
    <w:rsid w:val="00AA71EA"/>
    <w:rsid w:val="00AA79C5"/>
    <w:rsid w:val="00AA7FC4"/>
    <w:rsid w:val="00AB0086"/>
    <w:rsid w:val="00AB0FFD"/>
    <w:rsid w:val="00AB3A09"/>
    <w:rsid w:val="00AB413D"/>
    <w:rsid w:val="00AB41D8"/>
    <w:rsid w:val="00AB4461"/>
    <w:rsid w:val="00AB4F4E"/>
    <w:rsid w:val="00AB529D"/>
    <w:rsid w:val="00AB5760"/>
    <w:rsid w:val="00AB5D12"/>
    <w:rsid w:val="00AB62E8"/>
    <w:rsid w:val="00AB73B7"/>
    <w:rsid w:val="00AC0BC2"/>
    <w:rsid w:val="00AC10ED"/>
    <w:rsid w:val="00AC14E0"/>
    <w:rsid w:val="00AC1D25"/>
    <w:rsid w:val="00AC1F0A"/>
    <w:rsid w:val="00AC1FCD"/>
    <w:rsid w:val="00AC2494"/>
    <w:rsid w:val="00AC2613"/>
    <w:rsid w:val="00AC2664"/>
    <w:rsid w:val="00AC26F9"/>
    <w:rsid w:val="00AC30DC"/>
    <w:rsid w:val="00AC3659"/>
    <w:rsid w:val="00AC3EB7"/>
    <w:rsid w:val="00AC3F5C"/>
    <w:rsid w:val="00AC4081"/>
    <w:rsid w:val="00AC45C1"/>
    <w:rsid w:val="00AC47E4"/>
    <w:rsid w:val="00AC4CF4"/>
    <w:rsid w:val="00AC4E4E"/>
    <w:rsid w:val="00AC5045"/>
    <w:rsid w:val="00AC545F"/>
    <w:rsid w:val="00AC56C5"/>
    <w:rsid w:val="00AC6133"/>
    <w:rsid w:val="00AC6F18"/>
    <w:rsid w:val="00AC6FE1"/>
    <w:rsid w:val="00AD021B"/>
    <w:rsid w:val="00AD0733"/>
    <w:rsid w:val="00AD073A"/>
    <w:rsid w:val="00AD0924"/>
    <w:rsid w:val="00AD0CCE"/>
    <w:rsid w:val="00AD16EF"/>
    <w:rsid w:val="00AD1832"/>
    <w:rsid w:val="00AD18A1"/>
    <w:rsid w:val="00AD18C5"/>
    <w:rsid w:val="00AD2696"/>
    <w:rsid w:val="00AD2D22"/>
    <w:rsid w:val="00AD383A"/>
    <w:rsid w:val="00AD39B8"/>
    <w:rsid w:val="00AD4445"/>
    <w:rsid w:val="00AD464F"/>
    <w:rsid w:val="00AD4EDB"/>
    <w:rsid w:val="00AD526B"/>
    <w:rsid w:val="00AD52BD"/>
    <w:rsid w:val="00AD5A1F"/>
    <w:rsid w:val="00AD5A9F"/>
    <w:rsid w:val="00AD5C54"/>
    <w:rsid w:val="00AD651C"/>
    <w:rsid w:val="00AD6637"/>
    <w:rsid w:val="00AD66BD"/>
    <w:rsid w:val="00AD67C8"/>
    <w:rsid w:val="00AD6BAE"/>
    <w:rsid w:val="00AD6E00"/>
    <w:rsid w:val="00AD7145"/>
    <w:rsid w:val="00AD732C"/>
    <w:rsid w:val="00AD7352"/>
    <w:rsid w:val="00AE0F86"/>
    <w:rsid w:val="00AE0FF8"/>
    <w:rsid w:val="00AE11CB"/>
    <w:rsid w:val="00AE163C"/>
    <w:rsid w:val="00AE19B4"/>
    <w:rsid w:val="00AE1F4A"/>
    <w:rsid w:val="00AE2909"/>
    <w:rsid w:val="00AE2A7C"/>
    <w:rsid w:val="00AE3100"/>
    <w:rsid w:val="00AE3103"/>
    <w:rsid w:val="00AE31A3"/>
    <w:rsid w:val="00AE38BA"/>
    <w:rsid w:val="00AE3D78"/>
    <w:rsid w:val="00AE3F10"/>
    <w:rsid w:val="00AE4BF1"/>
    <w:rsid w:val="00AE4D22"/>
    <w:rsid w:val="00AE521E"/>
    <w:rsid w:val="00AE5524"/>
    <w:rsid w:val="00AE5636"/>
    <w:rsid w:val="00AE5743"/>
    <w:rsid w:val="00AE5AF5"/>
    <w:rsid w:val="00AE5B2C"/>
    <w:rsid w:val="00AE6106"/>
    <w:rsid w:val="00AE62CF"/>
    <w:rsid w:val="00AE6571"/>
    <w:rsid w:val="00AE68BB"/>
    <w:rsid w:val="00AE69C1"/>
    <w:rsid w:val="00AE6BA5"/>
    <w:rsid w:val="00AE6BE3"/>
    <w:rsid w:val="00AE7A7D"/>
    <w:rsid w:val="00AF0058"/>
    <w:rsid w:val="00AF04D3"/>
    <w:rsid w:val="00AF0A85"/>
    <w:rsid w:val="00AF0BE4"/>
    <w:rsid w:val="00AF1BD8"/>
    <w:rsid w:val="00AF1BFD"/>
    <w:rsid w:val="00AF1E8B"/>
    <w:rsid w:val="00AF2087"/>
    <w:rsid w:val="00AF21B6"/>
    <w:rsid w:val="00AF2A11"/>
    <w:rsid w:val="00AF2FC1"/>
    <w:rsid w:val="00AF3C4A"/>
    <w:rsid w:val="00AF3E6C"/>
    <w:rsid w:val="00AF4257"/>
    <w:rsid w:val="00AF48ED"/>
    <w:rsid w:val="00AF601F"/>
    <w:rsid w:val="00AF612E"/>
    <w:rsid w:val="00AF6D15"/>
    <w:rsid w:val="00AF6F2B"/>
    <w:rsid w:val="00AF725D"/>
    <w:rsid w:val="00AF737B"/>
    <w:rsid w:val="00AF7C2E"/>
    <w:rsid w:val="00B0014E"/>
    <w:rsid w:val="00B00C2D"/>
    <w:rsid w:val="00B014F8"/>
    <w:rsid w:val="00B016F5"/>
    <w:rsid w:val="00B01920"/>
    <w:rsid w:val="00B01E60"/>
    <w:rsid w:val="00B01F49"/>
    <w:rsid w:val="00B02519"/>
    <w:rsid w:val="00B0262D"/>
    <w:rsid w:val="00B02868"/>
    <w:rsid w:val="00B02B14"/>
    <w:rsid w:val="00B03014"/>
    <w:rsid w:val="00B0359F"/>
    <w:rsid w:val="00B03BE0"/>
    <w:rsid w:val="00B03F7A"/>
    <w:rsid w:val="00B04583"/>
    <w:rsid w:val="00B04C96"/>
    <w:rsid w:val="00B04FFF"/>
    <w:rsid w:val="00B05B36"/>
    <w:rsid w:val="00B05CBE"/>
    <w:rsid w:val="00B05E9D"/>
    <w:rsid w:val="00B062C9"/>
    <w:rsid w:val="00B0693A"/>
    <w:rsid w:val="00B07142"/>
    <w:rsid w:val="00B0716C"/>
    <w:rsid w:val="00B07561"/>
    <w:rsid w:val="00B10199"/>
    <w:rsid w:val="00B1046A"/>
    <w:rsid w:val="00B105B9"/>
    <w:rsid w:val="00B10E8A"/>
    <w:rsid w:val="00B1169B"/>
    <w:rsid w:val="00B1177B"/>
    <w:rsid w:val="00B11C4A"/>
    <w:rsid w:val="00B1273A"/>
    <w:rsid w:val="00B12A96"/>
    <w:rsid w:val="00B12B1C"/>
    <w:rsid w:val="00B13B16"/>
    <w:rsid w:val="00B13D76"/>
    <w:rsid w:val="00B13DC2"/>
    <w:rsid w:val="00B13EEA"/>
    <w:rsid w:val="00B13FF9"/>
    <w:rsid w:val="00B14134"/>
    <w:rsid w:val="00B14228"/>
    <w:rsid w:val="00B1464E"/>
    <w:rsid w:val="00B15146"/>
    <w:rsid w:val="00B15A40"/>
    <w:rsid w:val="00B15F71"/>
    <w:rsid w:val="00B1643C"/>
    <w:rsid w:val="00B1643E"/>
    <w:rsid w:val="00B168A6"/>
    <w:rsid w:val="00B16A1F"/>
    <w:rsid w:val="00B16E76"/>
    <w:rsid w:val="00B1746B"/>
    <w:rsid w:val="00B17730"/>
    <w:rsid w:val="00B201C3"/>
    <w:rsid w:val="00B20B2C"/>
    <w:rsid w:val="00B217C4"/>
    <w:rsid w:val="00B218DE"/>
    <w:rsid w:val="00B2199E"/>
    <w:rsid w:val="00B21AA4"/>
    <w:rsid w:val="00B21B90"/>
    <w:rsid w:val="00B21C95"/>
    <w:rsid w:val="00B22A15"/>
    <w:rsid w:val="00B22DBD"/>
    <w:rsid w:val="00B23296"/>
    <w:rsid w:val="00B23826"/>
    <w:rsid w:val="00B23E1E"/>
    <w:rsid w:val="00B24134"/>
    <w:rsid w:val="00B24789"/>
    <w:rsid w:val="00B249DE"/>
    <w:rsid w:val="00B24AFA"/>
    <w:rsid w:val="00B254F1"/>
    <w:rsid w:val="00B25578"/>
    <w:rsid w:val="00B2572C"/>
    <w:rsid w:val="00B25820"/>
    <w:rsid w:val="00B259C4"/>
    <w:rsid w:val="00B25A3E"/>
    <w:rsid w:val="00B25E47"/>
    <w:rsid w:val="00B264EA"/>
    <w:rsid w:val="00B265B1"/>
    <w:rsid w:val="00B26606"/>
    <w:rsid w:val="00B2673B"/>
    <w:rsid w:val="00B26F0D"/>
    <w:rsid w:val="00B27027"/>
    <w:rsid w:val="00B27293"/>
    <w:rsid w:val="00B27DD9"/>
    <w:rsid w:val="00B27F63"/>
    <w:rsid w:val="00B3029B"/>
    <w:rsid w:val="00B30E04"/>
    <w:rsid w:val="00B31201"/>
    <w:rsid w:val="00B313A1"/>
    <w:rsid w:val="00B32220"/>
    <w:rsid w:val="00B32C5A"/>
    <w:rsid w:val="00B32FCC"/>
    <w:rsid w:val="00B333D5"/>
    <w:rsid w:val="00B33AF5"/>
    <w:rsid w:val="00B34573"/>
    <w:rsid w:val="00B34757"/>
    <w:rsid w:val="00B34B38"/>
    <w:rsid w:val="00B34F5A"/>
    <w:rsid w:val="00B35495"/>
    <w:rsid w:val="00B35C4E"/>
    <w:rsid w:val="00B35FBF"/>
    <w:rsid w:val="00B3663C"/>
    <w:rsid w:val="00B366B7"/>
    <w:rsid w:val="00B36701"/>
    <w:rsid w:val="00B374BA"/>
    <w:rsid w:val="00B375F0"/>
    <w:rsid w:val="00B37708"/>
    <w:rsid w:val="00B377CB"/>
    <w:rsid w:val="00B379A1"/>
    <w:rsid w:val="00B37D63"/>
    <w:rsid w:val="00B4058A"/>
    <w:rsid w:val="00B40F6E"/>
    <w:rsid w:val="00B40F8F"/>
    <w:rsid w:val="00B4180C"/>
    <w:rsid w:val="00B41C6C"/>
    <w:rsid w:val="00B42432"/>
    <w:rsid w:val="00B42696"/>
    <w:rsid w:val="00B42B30"/>
    <w:rsid w:val="00B430FD"/>
    <w:rsid w:val="00B436E5"/>
    <w:rsid w:val="00B43E46"/>
    <w:rsid w:val="00B43F98"/>
    <w:rsid w:val="00B44808"/>
    <w:rsid w:val="00B4487E"/>
    <w:rsid w:val="00B44979"/>
    <w:rsid w:val="00B44AB9"/>
    <w:rsid w:val="00B44E75"/>
    <w:rsid w:val="00B44F1F"/>
    <w:rsid w:val="00B45017"/>
    <w:rsid w:val="00B451FB"/>
    <w:rsid w:val="00B45B3C"/>
    <w:rsid w:val="00B45B52"/>
    <w:rsid w:val="00B4694E"/>
    <w:rsid w:val="00B47538"/>
    <w:rsid w:val="00B47BE2"/>
    <w:rsid w:val="00B50376"/>
    <w:rsid w:val="00B50593"/>
    <w:rsid w:val="00B508F4"/>
    <w:rsid w:val="00B50C20"/>
    <w:rsid w:val="00B50E2D"/>
    <w:rsid w:val="00B50F8D"/>
    <w:rsid w:val="00B5100D"/>
    <w:rsid w:val="00B51456"/>
    <w:rsid w:val="00B51665"/>
    <w:rsid w:val="00B51AD2"/>
    <w:rsid w:val="00B51CD8"/>
    <w:rsid w:val="00B5245F"/>
    <w:rsid w:val="00B52611"/>
    <w:rsid w:val="00B533F9"/>
    <w:rsid w:val="00B53F57"/>
    <w:rsid w:val="00B54008"/>
    <w:rsid w:val="00B540D9"/>
    <w:rsid w:val="00B54E30"/>
    <w:rsid w:val="00B55079"/>
    <w:rsid w:val="00B5526F"/>
    <w:rsid w:val="00B5558E"/>
    <w:rsid w:val="00B5567F"/>
    <w:rsid w:val="00B55A08"/>
    <w:rsid w:val="00B55ACD"/>
    <w:rsid w:val="00B55D67"/>
    <w:rsid w:val="00B564CF"/>
    <w:rsid w:val="00B567A8"/>
    <w:rsid w:val="00B571DA"/>
    <w:rsid w:val="00B5742A"/>
    <w:rsid w:val="00B60346"/>
    <w:rsid w:val="00B6063E"/>
    <w:rsid w:val="00B6205B"/>
    <w:rsid w:val="00B620A2"/>
    <w:rsid w:val="00B6216A"/>
    <w:rsid w:val="00B62214"/>
    <w:rsid w:val="00B6234C"/>
    <w:rsid w:val="00B62D84"/>
    <w:rsid w:val="00B62DD9"/>
    <w:rsid w:val="00B62FB1"/>
    <w:rsid w:val="00B631C3"/>
    <w:rsid w:val="00B63A79"/>
    <w:rsid w:val="00B63ABC"/>
    <w:rsid w:val="00B63F62"/>
    <w:rsid w:val="00B64242"/>
    <w:rsid w:val="00B64693"/>
    <w:rsid w:val="00B6539C"/>
    <w:rsid w:val="00B659AB"/>
    <w:rsid w:val="00B65A28"/>
    <w:rsid w:val="00B65DFA"/>
    <w:rsid w:val="00B66005"/>
    <w:rsid w:val="00B6633F"/>
    <w:rsid w:val="00B66EC3"/>
    <w:rsid w:val="00B674D4"/>
    <w:rsid w:val="00B7093E"/>
    <w:rsid w:val="00B7170E"/>
    <w:rsid w:val="00B71805"/>
    <w:rsid w:val="00B72120"/>
    <w:rsid w:val="00B73614"/>
    <w:rsid w:val="00B738CB"/>
    <w:rsid w:val="00B738FE"/>
    <w:rsid w:val="00B73B39"/>
    <w:rsid w:val="00B73DF7"/>
    <w:rsid w:val="00B73FA5"/>
    <w:rsid w:val="00B74546"/>
    <w:rsid w:val="00B7479C"/>
    <w:rsid w:val="00B74B54"/>
    <w:rsid w:val="00B74E75"/>
    <w:rsid w:val="00B74EFF"/>
    <w:rsid w:val="00B75061"/>
    <w:rsid w:val="00B759FA"/>
    <w:rsid w:val="00B75B16"/>
    <w:rsid w:val="00B75BE0"/>
    <w:rsid w:val="00B75F3E"/>
    <w:rsid w:val="00B76B44"/>
    <w:rsid w:val="00B77299"/>
    <w:rsid w:val="00B800D3"/>
    <w:rsid w:val="00B8143A"/>
    <w:rsid w:val="00B81D13"/>
    <w:rsid w:val="00B8203D"/>
    <w:rsid w:val="00B82737"/>
    <w:rsid w:val="00B82C4A"/>
    <w:rsid w:val="00B82DFC"/>
    <w:rsid w:val="00B830E3"/>
    <w:rsid w:val="00B8354A"/>
    <w:rsid w:val="00B83A09"/>
    <w:rsid w:val="00B83AB4"/>
    <w:rsid w:val="00B83F04"/>
    <w:rsid w:val="00B83FF3"/>
    <w:rsid w:val="00B848CE"/>
    <w:rsid w:val="00B84EF3"/>
    <w:rsid w:val="00B852EC"/>
    <w:rsid w:val="00B856BC"/>
    <w:rsid w:val="00B85D0D"/>
    <w:rsid w:val="00B85EC3"/>
    <w:rsid w:val="00B85FD4"/>
    <w:rsid w:val="00B86EE8"/>
    <w:rsid w:val="00B87447"/>
    <w:rsid w:val="00B879B1"/>
    <w:rsid w:val="00B905CF"/>
    <w:rsid w:val="00B90CDC"/>
    <w:rsid w:val="00B90D9C"/>
    <w:rsid w:val="00B91081"/>
    <w:rsid w:val="00B918B7"/>
    <w:rsid w:val="00B91D4D"/>
    <w:rsid w:val="00B91FE7"/>
    <w:rsid w:val="00B92340"/>
    <w:rsid w:val="00B932BA"/>
    <w:rsid w:val="00B934F8"/>
    <w:rsid w:val="00B9352C"/>
    <w:rsid w:val="00B93C36"/>
    <w:rsid w:val="00B93C4C"/>
    <w:rsid w:val="00B93C87"/>
    <w:rsid w:val="00B93D3A"/>
    <w:rsid w:val="00B93F98"/>
    <w:rsid w:val="00B93FE9"/>
    <w:rsid w:val="00B944C5"/>
    <w:rsid w:val="00B94FA1"/>
    <w:rsid w:val="00B9597D"/>
    <w:rsid w:val="00B960F1"/>
    <w:rsid w:val="00B962AB"/>
    <w:rsid w:val="00B96509"/>
    <w:rsid w:val="00B96BBF"/>
    <w:rsid w:val="00B96D28"/>
    <w:rsid w:val="00B96E83"/>
    <w:rsid w:val="00B97151"/>
    <w:rsid w:val="00BA1346"/>
    <w:rsid w:val="00BA1BDA"/>
    <w:rsid w:val="00BA1C58"/>
    <w:rsid w:val="00BA1D34"/>
    <w:rsid w:val="00BA1F25"/>
    <w:rsid w:val="00BA213F"/>
    <w:rsid w:val="00BA2681"/>
    <w:rsid w:val="00BA3075"/>
    <w:rsid w:val="00BA317E"/>
    <w:rsid w:val="00BA416A"/>
    <w:rsid w:val="00BA4A9C"/>
    <w:rsid w:val="00BA4E12"/>
    <w:rsid w:val="00BA5432"/>
    <w:rsid w:val="00BA5689"/>
    <w:rsid w:val="00BA5B70"/>
    <w:rsid w:val="00BA5E94"/>
    <w:rsid w:val="00BA6425"/>
    <w:rsid w:val="00BA64DE"/>
    <w:rsid w:val="00BA6818"/>
    <w:rsid w:val="00BA68AB"/>
    <w:rsid w:val="00BA709B"/>
    <w:rsid w:val="00BA7CCF"/>
    <w:rsid w:val="00BA7D89"/>
    <w:rsid w:val="00BB0B79"/>
    <w:rsid w:val="00BB1337"/>
    <w:rsid w:val="00BB14DE"/>
    <w:rsid w:val="00BB171F"/>
    <w:rsid w:val="00BB1895"/>
    <w:rsid w:val="00BB25A1"/>
    <w:rsid w:val="00BB26DA"/>
    <w:rsid w:val="00BB2CA5"/>
    <w:rsid w:val="00BB3520"/>
    <w:rsid w:val="00BB3ABF"/>
    <w:rsid w:val="00BB3DEA"/>
    <w:rsid w:val="00BB4157"/>
    <w:rsid w:val="00BB43BA"/>
    <w:rsid w:val="00BB44BD"/>
    <w:rsid w:val="00BB4B0E"/>
    <w:rsid w:val="00BB4CC7"/>
    <w:rsid w:val="00BB4D58"/>
    <w:rsid w:val="00BB530E"/>
    <w:rsid w:val="00BB592A"/>
    <w:rsid w:val="00BB5A1B"/>
    <w:rsid w:val="00BB5C6E"/>
    <w:rsid w:val="00BB5D72"/>
    <w:rsid w:val="00BB65A3"/>
    <w:rsid w:val="00BB709B"/>
    <w:rsid w:val="00BB71DB"/>
    <w:rsid w:val="00BB7292"/>
    <w:rsid w:val="00BC0199"/>
    <w:rsid w:val="00BC0295"/>
    <w:rsid w:val="00BC2282"/>
    <w:rsid w:val="00BC22B6"/>
    <w:rsid w:val="00BC2359"/>
    <w:rsid w:val="00BC23F2"/>
    <w:rsid w:val="00BC2E0C"/>
    <w:rsid w:val="00BC2EC9"/>
    <w:rsid w:val="00BC3084"/>
    <w:rsid w:val="00BC319D"/>
    <w:rsid w:val="00BC39DC"/>
    <w:rsid w:val="00BC3DAD"/>
    <w:rsid w:val="00BC4658"/>
    <w:rsid w:val="00BC497A"/>
    <w:rsid w:val="00BC4D27"/>
    <w:rsid w:val="00BC6067"/>
    <w:rsid w:val="00BC6525"/>
    <w:rsid w:val="00BC7EF1"/>
    <w:rsid w:val="00BC7F3C"/>
    <w:rsid w:val="00BC7F79"/>
    <w:rsid w:val="00BD0183"/>
    <w:rsid w:val="00BD060C"/>
    <w:rsid w:val="00BD0CC1"/>
    <w:rsid w:val="00BD0E62"/>
    <w:rsid w:val="00BD1494"/>
    <w:rsid w:val="00BD160A"/>
    <w:rsid w:val="00BD1930"/>
    <w:rsid w:val="00BD24C2"/>
    <w:rsid w:val="00BD2AFD"/>
    <w:rsid w:val="00BD2C2C"/>
    <w:rsid w:val="00BD3205"/>
    <w:rsid w:val="00BD39A3"/>
    <w:rsid w:val="00BD3D44"/>
    <w:rsid w:val="00BD3E58"/>
    <w:rsid w:val="00BD48EE"/>
    <w:rsid w:val="00BD49FB"/>
    <w:rsid w:val="00BD5555"/>
    <w:rsid w:val="00BD5C16"/>
    <w:rsid w:val="00BD5D79"/>
    <w:rsid w:val="00BD6609"/>
    <w:rsid w:val="00BD674C"/>
    <w:rsid w:val="00BD6ED4"/>
    <w:rsid w:val="00BD6F26"/>
    <w:rsid w:val="00BD7250"/>
    <w:rsid w:val="00BE0227"/>
    <w:rsid w:val="00BE0387"/>
    <w:rsid w:val="00BE09B4"/>
    <w:rsid w:val="00BE0C7F"/>
    <w:rsid w:val="00BE116A"/>
    <w:rsid w:val="00BE1741"/>
    <w:rsid w:val="00BE343D"/>
    <w:rsid w:val="00BE34A3"/>
    <w:rsid w:val="00BE34B2"/>
    <w:rsid w:val="00BE35A8"/>
    <w:rsid w:val="00BE3716"/>
    <w:rsid w:val="00BE3D1A"/>
    <w:rsid w:val="00BE3EFC"/>
    <w:rsid w:val="00BE40C7"/>
    <w:rsid w:val="00BE414D"/>
    <w:rsid w:val="00BE4263"/>
    <w:rsid w:val="00BE42A0"/>
    <w:rsid w:val="00BE4BF0"/>
    <w:rsid w:val="00BE4C85"/>
    <w:rsid w:val="00BE54DE"/>
    <w:rsid w:val="00BE5827"/>
    <w:rsid w:val="00BE5F2B"/>
    <w:rsid w:val="00BF00E7"/>
    <w:rsid w:val="00BF010F"/>
    <w:rsid w:val="00BF018F"/>
    <w:rsid w:val="00BF0572"/>
    <w:rsid w:val="00BF139D"/>
    <w:rsid w:val="00BF1B4A"/>
    <w:rsid w:val="00BF1FCB"/>
    <w:rsid w:val="00BF2168"/>
    <w:rsid w:val="00BF2190"/>
    <w:rsid w:val="00BF2A91"/>
    <w:rsid w:val="00BF2FAB"/>
    <w:rsid w:val="00BF40D2"/>
    <w:rsid w:val="00BF45BC"/>
    <w:rsid w:val="00BF4621"/>
    <w:rsid w:val="00BF4AAF"/>
    <w:rsid w:val="00BF4AB2"/>
    <w:rsid w:val="00BF4AB8"/>
    <w:rsid w:val="00BF5079"/>
    <w:rsid w:val="00BF5311"/>
    <w:rsid w:val="00BF59CB"/>
    <w:rsid w:val="00BF5B5E"/>
    <w:rsid w:val="00BF5BD6"/>
    <w:rsid w:val="00BF5C36"/>
    <w:rsid w:val="00BF6255"/>
    <w:rsid w:val="00BF6483"/>
    <w:rsid w:val="00BF657A"/>
    <w:rsid w:val="00BF672A"/>
    <w:rsid w:val="00BF6917"/>
    <w:rsid w:val="00BF6BE4"/>
    <w:rsid w:val="00BF6D2E"/>
    <w:rsid w:val="00BF79D5"/>
    <w:rsid w:val="00BF7B60"/>
    <w:rsid w:val="00C00248"/>
    <w:rsid w:val="00C0033C"/>
    <w:rsid w:val="00C00CF8"/>
    <w:rsid w:val="00C00EF8"/>
    <w:rsid w:val="00C013D8"/>
    <w:rsid w:val="00C02BC0"/>
    <w:rsid w:val="00C02E1E"/>
    <w:rsid w:val="00C0300C"/>
    <w:rsid w:val="00C03D3B"/>
    <w:rsid w:val="00C03F20"/>
    <w:rsid w:val="00C0433B"/>
    <w:rsid w:val="00C04694"/>
    <w:rsid w:val="00C04BB6"/>
    <w:rsid w:val="00C05618"/>
    <w:rsid w:val="00C05AFC"/>
    <w:rsid w:val="00C0634B"/>
    <w:rsid w:val="00C07090"/>
    <w:rsid w:val="00C0712B"/>
    <w:rsid w:val="00C073AF"/>
    <w:rsid w:val="00C079C4"/>
    <w:rsid w:val="00C07C17"/>
    <w:rsid w:val="00C07C8B"/>
    <w:rsid w:val="00C1019B"/>
    <w:rsid w:val="00C1076C"/>
    <w:rsid w:val="00C108FC"/>
    <w:rsid w:val="00C10A39"/>
    <w:rsid w:val="00C10D32"/>
    <w:rsid w:val="00C11587"/>
    <w:rsid w:val="00C11A7D"/>
    <w:rsid w:val="00C11DCA"/>
    <w:rsid w:val="00C11F34"/>
    <w:rsid w:val="00C12021"/>
    <w:rsid w:val="00C1204A"/>
    <w:rsid w:val="00C12656"/>
    <w:rsid w:val="00C1290E"/>
    <w:rsid w:val="00C12DE7"/>
    <w:rsid w:val="00C12FDF"/>
    <w:rsid w:val="00C13236"/>
    <w:rsid w:val="00C13806"/>
    <w:rsid w:val="00C139C5"/>
    <w:rsid w:val="00C13A72"/>
    <w:rsid w:val="00C141CD"/>
    <w:rsid w:val="00C14961"/>
    <w:rsid w:val="00C15359"/>
    <w:rsid w:val="00C155F5"/>
    <w:rsid w:val="00C16E1D"/>
    <w:rsid w:val="00C1749B"/>
    <w:rsid w:val="00C17A7F"/>
    <w:rsid w:val="00C17EE9"/>
    <w:rsid w:val="00C207F3"/>
    <w:rsid w:val="00C20B90"/>
    <w:rsid w:val="00C20DB5"/>
    <w:rsid w:val="00C21990"/>
    <w:rsid w:val="00C220DF"/>
    <w:rsid w:val="00C225A6"/>
    <w:rsid w:val="00C2286F"/>
    <w:rsid w:val="00C2367D"/>
    <w:rsid w:val="00C23AA8"/>
    <w:rsid w:val="00C246D3"/>
    <w:rsid w:val="00C249DA"/>
    <w:rsid w:val="00C2523C"/>
    <w:rsid w:val="00C2541C"/>
    <w:rsid w:val="00C2615B"/>
    <w:rsid w:val="00C2698D"/>
    <w:rsid w:val="00C26B83"/>
    <w:rsid w:val="00C27132"/>
    <w:rsid w:val="00C27B90"/>
    <w:rsid w:val="00C30E2E"/>
    <w:rsid w:val="00C321C8"/>
    <w:rsid w:val="00C324D9"/>
    <w:rsid w:val="00C32A6F"/>
    <w:rsid w:val="00C331EE"/>
    <w:rsid w:val="00C33371"/>
    <w:rsid w:val="00C3354B"/>
    <w:rsid w:val="00C3356C"/>
    <w:rsid w:val="00C33EAF"/>
    <w:rsid w:val="00C33F06"/>
    <w:rsid w:val="00C35351"/>
    <w:rsid w:val="00C354A3"/>
    <w:rsid w:val="00C35A9D"/>
    <w:rsid w:val="00C35EFE"/>
    <w:rsid w:val="00C35F94"/>
    <w:rsid w:val="00C36214"/>
    <w:rsid w:val="00C366CD"/>
    <w:rsid w:val="00C366D8"/>
    <w:rsid w:val="00C37BF7"/>
    <w:rsid w:val="00C40740"/>
    <w:rsid w:val="00C41170"/>
    <w:rsid w:val="00C41498"/>
    <w:rsid w:val="00C41EA7"/>
    <w:rsid w:val="00C4237A"/>
    <w:rsid w:val="00C42E16"/>
    <w:rsid w:val="00C4335F"/>
    <w:rsid w:val="00C43401"/>
    <w:rsid w:val="00C445FD"/>
    <w:rsid w:val="00C4470C"/>
    <w:rsid w:val="00C4492B"/>
    <w:rsid w:val="00C44955"/>
    <w:rsid w:val="00C44AFD"/>
    <w:rsid w:val="00C4530A"/>
    <w:rsid w:val="00C453D0"/>
    <w:rsid w:val="00C45BF1"/>
    <w:rsid w:val="00C45C81"/>
    <w:rsid w:val="00C45EB9"/>
    <w:rsid w:val="00C46091"/>
    <w:rsid w:val="00C46451"/>
    <w:rsid w:val="00C4655F"/>
    <w:rsid w:val="00C4687A"/>
    <w:rsid w:val="00C46B7A"/>
    <w:rsid w:val="00C475CD"/>
    <w:rsid w:val="00C47808"/>
    <w:rsid w:val="00C47BCE"/>
    <w:rsid w:val="00C500EF"/>
    <w:rsid w:val="00C502DB"/>
    <w:rsid w:val="00C50E0F"/>
    <w:rsid w:val="00C50FE0"/>
    <w:rsid w:val="00C51261"/>
    <w:rsid w:val="00C517BA"/>
    <w:rsid w:val="00C51DBC"/>
    <w:rsid w:val="00C52859"/>
    <w:rsid w:val="00C52E26"/>
    <w:rsid w:val="00C53862"/>
    <w:rsid w:val="00C53B45"/>
    <w:rsid w:val="00C53D84"/>
    <w:rsid w:val="00C54412"/>
    <w:rsid w:val="00C54633"/>
    <w:rsid w:val="00C546D0"/>
    <w:rsid w:val="00C550DD"/>
    <w:rsid w:val="00C55AB4"/>
    <w:rsid w:val="00C564C6"/>
    <w:rsid w:val="00C566BC"/>
    <w:rsid w:val="00C5691E"/>
    <w:rsid w:val="00C570A1"/>
    <w:rsid w:val="00C606B6"/>
    <w:rsid w:val="00C6096A"/>
    <w:rsid w:val="00C60D7A"/>
    <w:rsid w:val="00C61375"/>
    <w:rsid w:val="00C614DC"/>
    <w:rsid w:val="00C61635"/>
    <w:rsid w:val="00C61A48"/>
    <w:rsid w:val="00C61DF5"/>
    <w:rsid w:val="00C61FC4"/>
    <w:rsid w:val="00C62721"/>
    <w:rsid w:val="00C62A20"/>
    <w:rsid w:val="00C62A47"/>
    <w:rsid w:val="00C62A56"/>
    <w:rsid w:val="00C62AC2"/>
    <w:rsid w:val="00C63852"/>
    <w:rsid w:val="00C6390C"/>
    <w:rsid w:val="00C64064"/>
    <w:rsid w:val="00C6443D"/>
    <w:rsid w:val="00C64834"/>
    <w:rsid w:val="00C64EA8"/>
    <w:rsid w:val="00C64F7D"/>
    <w:rsid w:val="00C657BA"/>
    <w:rsid w:val="00C6586F"/>
    <w:rsid w:val="00C66AA6"/>
    <w:rsid w:val="00C66B61"/>
    <w:rsid w:val="00C67528"/>
    <w:rsid w:val="00C70743"/>
    <w:rsid w:val="00C70F92"/>
    <w:rsid w:val="00C70FEB"/>
    <w:rsid w:val="00C710B3"/>
    <w:rsid w:val="00C714E7"/>
    <w:rsid w:val="00C71A8D"/>
    <w:rsid w:val="00C720B7"/>
    <w:rsid w:val="00C74067"/>
    <w:rsid w:val="00C74370"/>
    <w:rsid w:val="00C74454"/>
    <w:rsid w:val="00C746D8"/>
    <w:rsid w:val="00C747F7"/>
    <w:rsid w:val="00C74FEC"/>
    <w:rsid w:val="00C75695"/>
    <w:rsid w:val="00C75B02"/>
    <w:rsid w:val="00C75DD1"/>
    <w:rsid w:val="00C75E97"/>
    <w:rsid w:val="00C75EB7"/>
    <w:rsid w:val="00C760A2"/>
    <w:rsid w:val="00C76841"/>
    <w:rsid w:val="00C77C21"/>
    <w:rsid w:val="00C80080"/>
    <w:rsid w:val="00C802E9"/>
    <w:rsid w:val="00C80E30"/>
    <w:rsid w:val="00C815C4"/>
    <w:rsid w:val="00C81BEC"/>
    <w:rsid w:val="00C81CE1"/>
    <w:rsid w:val="00C81E64"/>
    <w:rsid w:val="00C81FC9"/>
    <w:rsid w:val="00C820F8"/>
    <w:rsid w:val="00C829E4"/>
    <w:rsid w:val="00C82A2A"/>
    <w:rsid w:val="00C82C5F"/>
    <w:rsid w:val="00C82CA1"/>
    <w:rsid w:val="00C83891"/>
    <w:rsid w:val="00C83C3F"/>
    <w:rsid w:val="00C83F6C"/>
    <w:rsid w:val="00C83FBE"/>
    <w:rsid w:val="00C84122"/>
    <w:rsid w:val="00C841B0"/>
    <w:rsid w:val="00C8435B"/>
    <w:rsid w:val="00C85024"/>
    <w:rsid w:val="00C85E3B"/>
    <w:rsid w:val="00C86114"/>
    <w:rsid w:val="00C86357"/>
    <w:rsid w:val="00C86C26"/>
    <w:rsid w:val="00C876F8"/>
    <w:rsid w:val="00C87744"/>
    <w:rsid w:val="00C87F14"/>
    <w:rsid w:val="00C90205"/>
    <w:rsid w:val="00C910DB"/>
    <w:rsid w:val="00C91A7A"/>
    <w:rsid w:val="00C921FF"/>
    <w:rsid w:val="00C92D73"/>
    <w:rsid w:val="00C92DD7"/>
    <w:rsid w:val="00C937AA"/>
    <w:rsid w:val="00C93C4D"/>
    <w:rsid w:val="00C940EF"/>
    <w:rsid w:val="00C94B1A"/>
    <w:rsid w:val="00C94CE4"/>
    <w:rsid w:val="00C955E4"/>
    <w:rsid w:val="00C956DD"/>
    <w:rsid w:val="00C95CF8"/>
    <w:rsid w:val="00C95DF8"/>
    <w:rsid w:val="00C964FA"/>
    <w:rsid w:val="00C96725"/>
    <w:rsid w:val="00C96A75"/>
    <w:rsid w:val="00C96F71"/>
    <w:rsid w:val="00C978D2"/>
    <w:rsid w:val="00CA0597"/>
    <w:rsid w:val="00CA078F"/>
    <w:rsid w:val="00CA0C8F"/>
    <w:rsid w:val="00CA1BB3"/>
    <w:rsid w:val="00CA21E5"/>
    <w:rsid w:val="00CA2572"/>
    <w:rsid w:val="00CA2621"/>
    <w:rsid w:val="00CA2B67"/>
    <w:rsid w:val="00CA2CC9"/>
    <w:rsid w:val="00CA3554"/>
    <w:rsid w:val="00CA3EAE"/>
    <w:rsid w:val="00CA403A"/>
    <w:rsid w:val="00CA4366"/>
    <w:rsid w:val="00CA46ED"/>
    <w:rsid w:val="00CA4E97"/>
    <w:rsid w:val="00CA5040"/>
    <w:rsid w:val="00CA515F"/>
    <w:rsid w:val="00CA5278"/>
    <w:rsid w:val="00CA5365"/>
    <w:rsid w:val="00CA54BF"/>
    <w:rsid w:val="00CA5C4F"/>
    <w:rsid w:val="00CA5E64"/>
    <w:rsid w:val="00CA6A0F"/>
    <w:rsid w:val="00CA75EE"/>
    <w:rsid w:val="00CA7B4E"/>
    <w:rsid w:val="00CA7D05"/>
    <w:rsid w:val="00CB04B9"/>
    <w:rsid w:val="00CB0C09"/>
    <w:rsid w:val="00CB0F0D"/>
    <w:rsid w:val="00CB16EF"/>
    <w:rsid w:val="00CB170E"/>
    <w:rsid w:val="00CB1CC7"/>
    <w:rsid w:val="00CB21F7"/>
    <w:rsid w:val="00CB24EB"/>
    <w:rsid w:val="00CB2733"/>
    <w:rsid w:val="00CB29A7"/>
    <w:rsid w:val="00CB2B1B"/>
    <w:rsid w:val="00CB2B43"/>
    <w:rsid w:val="00CB2BA4"/>
    <w:rsid w:val="00CB2C69"/>
    <w:rsid w:val="00CB3057"/>
    <w:rsid w:val="00CB3C76"/>
    <w:rsid w:val="00CB3D5A"/>
    <w:rsid w:val="00CB40EE"/>
    <w:rsid w:val="00CB44AF"/>
    <w:rsid w:val="00CB5143"/>
    <w:rsid w:val="00CB539C"/>
    <w:rsid w:val="00CB575B"/>
    <w:rsid w:val="00CB5982"/>
    <w:rsid w:val="00CB5AD3"/>
    <w:rsid w:val="00CB7921"/>
    <w:rsid w:val="00CB7B98"/>
    <w:rsid w:val="00CB7BBB"/>
    <w:rsid w:val="00CC0181"/>
    <w:rsid w:val="00CC036B"/>
    <w:rsid w:val="00CC087B"/>
    <w:rsid w:val="00CC1A61"/>
    <w:rsid w:val="00CC1B78"/>
    <w:rsid w:val="00CC2055"/>
    <w:rsid w:val="00CC22E2"/>
    <w:rsid w:val="00CC2916"/>
    <w:rsid w:val="00CC3292"/>
    <w:rsid w:val="00CC3312"/>
    <w:rsid w:val="00CC3641"/>
    <w:rsid w:val="00CC36E5"/>
    <w:rsid w:val="00CC4018"/>
    <w:rsid w:val="00CC42EB"/>
    <w:rsid w:val="00CC4421"/>
    <w:rsid w:val="00CC479D"/>
    <w:rsid w:val="00CC4E2D"/>
    <w:rsid w:val="00CC5934"/>
    <w:rsid w:val="00CC59BB"/>
    <w:rsid w:val="00CC5AB1"/>
    <w:rsid w:val="00CC6093"/>
    <w:rsid w:val="00CC6F9E"/>
    <w:rsid w:val="00CC73FA"/>
    <w:rsid w:val="00CC79C9"/>
    <w:rsid w:val="00CC7A17"/>
    <w:rsid w:val="00CD03A8"/>
    <w:rsid w:val="00CD0426"/>
    <w:rsid w:val="00CD052F"/>
    <w:rsid w:val="00CD0946"/>
    <w:rsid w:val="00CD0979"/>
    <w:rsid w:val="00CD0EC0"/>
    <w:rsid w:val="00CD17AC"/>
    <w:rsid w:val="00CD21B2"/>
    <w:rsid w:val="00CD2395"/>
    <w:rsid w:val="00CD2560"/>
    <w:rsid w:val="00CD2F52"/>
    <w:rsid w:val="00CD35E0"/>
    <w:rsid w:val="00CD3E30"/>
    <w:rsid w:val="00CD40B0"/>
    <w:rsid w:val="00CD4250"/>
    <w:rsid w:val="00CD42D3"/>
    <w:rsid w:val="00CD6A4B"/>
    <w:rsid w:val="00CD6BDF"/>
    <w:rsid w:val="00CD6E78"/>
    <w:rsid w:val="00CD7AA8"/>
    <w:rsid w:val="00CE007A"/>
    <w:rsid w:val="00CE045E"/>
    <w:rsid w:val="00CE11B5"/>
    <w:rsid w:val="00CE151B"/>
    <w:rsid w:val="00CE193A"/>
    <w:rsid w:val="00CE1949"/>
    <w:rsid w:val="00CE199C"/>
    <w:rsid w:val="00CE2920"/>
    <w:rsid w:val="00CE2E09"/>
    <w:rsid w:val="00CE3181"/>
    <w:rsid w:val="00CE48CC"/>
    <w:rsid w:val="00CE4F49"/>
    <w:rsid w:val="00CE5163"/>
    <w:rsid w:val="00CE589B"/>
    <w:rsid w:val="00CE5B38"/>
    <w:rsid w:val="00CE619B"/>
    <w:rsid w:val="00CE647E"/>
    <w:rsid w:val="00CE64CA"/>
    <w:rsid w:val="00CE6C06"/>
    <w:rsid w:val="00CE6DA1"/>
    <w:rsid w:val="00CE6E6C"/>
    <w:rsid w:val="00CE71AD"/>
    <w:rsid w:val="00CF025C"/>
    <w:rsid w:val="00CF06E9"/>
    <w:rsid w:val="00CF095E"/>
    <w:rsid w:val="00CF0AEB"/>
    <w:rsid w:val="00CF1145"/>
    <w:rsid w:val="00CF1286"/>
    <w:rsid w:val="00CF1A60"/>
    <w:rsid w:val="00CF1A7B"/>
    <w:rsid w:val="00CF1CB3"/>
    <w:rsid w:val="00CF2413"/>
    <w:rsid w:val="00CF3333"/>
    <w:rsid w:val="00CF36A2"/>
    <w:rsid w:val="00CF3929"/>
    <w:rsid w:val="00CF441C"/>
    <w:rsid w:val="00CF470E"/>
    <w:rsid w:val="00CF4AD2"/>
    <w:rsid w:val="00CF4D0C"/>
    <w:rsid w:val="00CF61A3"/>
    <w:rsid w:val="00CF62A5"/>
    <w:rsid w:val="00CF6373"/>
    <w:rsid w:val="00CF6BCC"/>
    <w:rsid w:val="00CF6CA2"/>
    <w:rsid w:val="00CF6E97"/>
    <w:rsid w:val="00CF7270"/>
    <w:rsid w:val="00CF7A75"/>
    <w:rsid w:val="00D00512"/>
    <w:rsid w:val="00D0084F"/>
    <w:rsid w:val="00D00A1C"/>
    <w:rsid w:val="00D01E0B"/>
    <w:rsid w:val="00D01F26"/>
    <w:rsid w:val="00D022FF"/>
    <w:rsid w:val="00D02754"/>
    <w:rsid w:val="00D03903"/>
    <w:rsid w:val="00D03CF2"/>
    <w:rsid w:val="00D03F13"/>
    <w:rsid w:val="00D04863"/>
    <w:rsid w:val="00D0499B"/>
    <w:rsid w:val="00D04A5F"/>
    <w:rsid w:val="00D04B50"/>
    <w:rsid w:val="00D04E6C"/>
    <w:rsid w:val="00D054A4"/>
    <w:rsid w:val="00D066BF"/>
    <w:rsid w:val="00D06BB7"/>
    <w:rsid w:val="00D06CE4"/>
    <w:rsid w:val="00D06ECE"/>
    <w:rsid w:val="00D07138"/>
    <w:rsid w:val="00D10120"/>
    <w:rsid w:val="00D105F1"/>
    <w:rsid w:val="00D107C2"/>
    <w:rsid w:val="00D10C5B"/>
    <w:rsid w:val="00D10FE9"/>
    <w:rsid w:val="00D113D0"/>
    <w:rsid w:val="00D12675"/>
    <w:rsid w:val="00D12904"/>
    <w:rsid w:val="00D12B95"/>
    <w:rsid w:val="00D1316B"/>
    <w:rsid w:val="00D13D04"/>
    <w:rsid w:val="00D1405F"/>
    <w:rsid w:val="00D14156"/>
    <w:rsid w:val="00D1474C"/>
    <w:rsid w:val="00D14A03"/>
    <w:rsid w:val="00D14DF9"/>
    <w:rsid w:val="00D15CDD"/>
    <w:rsid w:val="00D15DD2"/>
    <w:rsid w:val="00D16166"/>
    <w:rsid w:val="00D164E5"/>
    <w:rsid w:val="00D167DD"/>
    <w:rsid w:val="00D16911"/>
    <w:rsid w:val="00D16ED8"/>
    <w:rsid w:val="00D16EF1"/>
    <w:rsid w:val="00D1730C"/>
    <w:rsid w:val="00D176E0"/>
    <w:rsid w:val="00D17744"/>
    <w:rsid w:val="00D20141"/>
    <w:rsid w:val="00D202F6"/>
    <w:rsid w:val="00D20B6E"/>
    <w:rsid w:val="00D20F56"/>
    <w:rsid w:val="00D21182"/>
    <w:rsid w:val="00D216C4"/>
    <w:rsid w:val="00D21736"/>
    <w:rsid w:val="00D219F4"/>
    <w:rsid w:val="00D21DBD"/>
    <w:rsid w:val="00D2211B"/>
    <w:rsid w:val="00D2234F"/>
    <w:rsid w:val="00D223AD"/>
    <w:rsid w:val="00D2257C"/>
    <w:rsid w:val="00D23491"/>
    <w:rsid w:val="00D235A4"/>
    <w:rsid w:val="00D24112"/>
    <w:rsid w:val="00D24E3A"/>
    <w:rsid w:val="00D24FCE"/>
    <w:rsid w:val="00D25497"/>
    <w:rsid w:val="00D2607B"/>
    <w:rsid w:val="00D2638C"/>
    <w:rsid w:val="00D26963"/>
    <w:rsid w:val="00D26E2E"/>
    <w:rsid w:val="00D27030"/>
    <w:rsid w:val="00D27A94"/>
    <w:rsid w:val="00D27DDD"/>
    <w:rsid w:val="00D308E7"/>
    <w:rsid w:val="00D30A32"/>
    <w:rsid w:val="00D3191D"/>
    <w:rsid w:val="00D31AB4"/>
    <w:rsid w:val="00D31B31"/>
    <w:rsid w:val="00D33150"/>
    <w:rsid w:val="00D33380"/>
    <w:rsid w:val="00D339D8"/>
    <w:rsid w:val="00D33CC4"/>
    <w:rsid w:val="00D3407A"/>
    <w:rsid w:val="00D34860"/>
    <w:rsid w:val="00D34D45"/>
    <w:rsid w:val="00D34D62"/>
    <w:rsid w:val="00D35274"/>
    <w:rsid w:val="00D354D8"/>
    <w:rsid w:val="00D362C4"/>
    <w:rsid w:val="00D36312"/>
    <w:rsid w:val="00D36A5F"/>
    <w:rsid w:val="00D37229"/>
    <w:rsid w:val="00D373C2"/>
    <w:rsid w:val="00D3790F"/>
    <w:rsid w:val="00D37CF7"/>
    <w:rsid w:val="00D37EA4"/>
    <w:rsid w:val="00D37F8A"/>
    <w:rsid w:val="00D40384"/>
    <w:rsid w:val="00D40478"/>
    <w:rsid w:val="00D4069E"/>
    <w:rsid w:val="00D407E0"/>
    <w:rsid w:val="00D4084C"/>
    <w:rsid w:val="00D40E57"/>
    <w:rsid w:val="00D420EA"/>
    <w:rsid w:val="00D42914"/>
    <w:rsid w:val="00D42D03"/>
    <w:rsid w:val="00D42E02"/>
    <w:rsid w:val="00D43888"/>
    <w:rsid w:val="00D44551"/>
    <w:rsid w:val="00D445D5"/>
    <w:rsid w:val="00D44E98"/>
    <w:rsid w:val="00D451B1"/>
    <w:rsid w:val="00D45AE6"/>
    <w:rsid w:val="00D466FB"/>
    <w:rsid w:val="00D46BF9"/>
    <w:rsid w:val="00D46D86"/>
    <w:rsid w:val="00D46FA3"/>
    <w:rsid w:val="00D470D3"/>
    <w:rsid w:val="00D47339"/>
    <w:rsid w:val="00D4756B"/>
    <w:rsid w:val="00D47741"/>
    <w:rsid w:val="00D5066E"/>
    <w:rsid w:val="00D5149B"/>
    <w:rsid w:val="00D51B4D"/>
    <w:rsid w:val="00D5205E"/>
    <w:rsid w:val="00D521AB"/>
    <w:rsid w:val="00D5241E"/>
    <w:rsid w:val="00D524F0"/>
    <w:rsid w:val="00D526FE"/>
    <w:rsid w:val="00D52CF9"/>
    <w:rsid w:val="00D52DB4"/>
    <w:rsid w:val="00D52DDA"/>
    <w:rsid w:val="00D52FC2"/>
    <w:rsid w:val="00D53B46"/>
    <w:rsid w:val="00D53D2E"/>
    <w:rsid w:val="00D5450E"/>
    <w:rsid w:val="00D549AD"/>
    <w:rsid w:val="00D552F3"/>
    <w:rsid w:val="00D55C0F"/>
    <w:rsid w:val="00D55F37"/>
    <w:rsid w:val="00D56532"/>
    <w:rsid w:val="00D56FDB"/>
    <w:rsid w:val="00D574A3"/>
    <w:rsid w:val="00D57679"/>
    <w:rsid w:val="00D57941"/>
    <w:rsid w:val="00D57B1B"/>
    <w:rsid w:val="00D60331"/>
    <w:rsid w:val="00D61148"/>
    <w:rsid w:val="00D61F17"/>
    <w:rsid w:val="00D61FC1"/>
    <w:rsid w:val="00D6238F"/>
    <w:rsid w:val="00D6283C"/>
    <w:rsid w:val="00D62DCB"/>
    <w:rsid w:val="00D63635"/>
    <w:rsid w:val="00D63720"/>
    <w:rsid w:val="00D63D66"/>
    <w:rsid w:val="00D63FD6"/>
    <w:rsid w:val="00D646F9"/>
    <w:rsid w:val="00D647EB"/>
    <w:rsid w:val="00D64A81"/>
    <w:rsid w:val="00D64D89"/>
    <w:rsid w:val="00D65AB8"/>
    <w:rsid w:val="00D65EA7"/>
    <w:rsid w:val="00D65F88"/>
    <w:rsid w:val="00D665E0"/>
    <w:rsid w:val="00D668C6"/>
    <w:rsid w:val="00D66D96"/>
    <w:rsid w:val="00D66DFB"/>
    <w:rsid w:val="00D6788A"/>
    <w:rsid w:val="00D67969"/>
    <w:rsid w:val="00D7016C"/>
    <w:rsid w:val="00D704E3"/>
    <w:rsid w:val="00D70EA1"/>
    <w:rsid w:val="00D715F5"/>
    <w:rsid w:val="00D7196F"/>
    <w:rsid w:val="00D71D09"/>
    <w:rsid w:val="00D720AF"/>
    <w:rsid w:val="00D72300"/>
    <w:rsid w:val="00D72369"/>
    <w:rsid w:val="00D7242A"/>
    <w:rsid w:val="00D72A34"/>
    <w:rsid w:val="00D72ECC"/>
    <w:rsid w:val="00D72F99"/>
    <w:rsid w:val="00D74387"/>
    <w:rsid w:val="00D74A69"/>
    <w:rsid w:val="00D75995"/>
    <w:rsid w:val="00D75EC4"/>
    <w:rsid w:val="00D75FF9"/>
    <w:rsid w:val="00D761B0"/>
    <w:rsid w:val="00D768BB"/>
    <w:rsid w:val="00D76C48"/>
    <w:rsid w:val="00D7712A"/>
    <w:rsid w:val="00D771AF"/>
    <w:rsid w:val="00D775BE"/>
    <w:rsid w:val="00D779FE"/>
    <w:rsid w:val="00D8040F"/>
    <w:rsid w:val="00D80E46"/>
    <w:rsid w:val="00D8143B"/>
    <w:rsid w:val="00D81490"/>
    <w:rsid w:val="00D81BDC"/>
    <w:rsid w:val="00D83132"/>
    <w:rsid w:val="00D832AD"/>
    <w:rsid w:val="00D83C21"/>
    <w:rsid w:val="00D83E2B"/>
    <w:rsid w:val="00D83F8E"/>
    <w:rsid w:val="00D84707"/>
    <w:rsid w:val="00D8552D"/>
    <w:rsid w:val="00D859DD"/>
    <w:rsid w:val="00D85D5F"/>
    <w:rsid w:val="00D871D7"/>
    <w:rsid w:val="00D8744B"/>
    <w:rsid w:val="00D87DF4"/>
    <w:rsid w:val="00D90250"/>
    <w:rsid w:val="00D90831"/>
    <w:rsid w:val="00D91897"/>
    <w:rsid w:val="00D92114"/>
    <w:rsid w:val="00D9258B"/>
    <w:rsid w:val="00D92DEF"/>
    <w:rsid w:val="00D92FD8"/>
    <w:rsid w:val="00D934E2"/>
    <w:rsid w:val="00D94524"/>
    <w:rsid w:val="00D94773"/>
    <w:rsid w:val="00D94983"/>
    <w:rsid w:val="00D94BA3"/>
    <w:rsid w:val="00D94D01"/>
    <w:rsid w:val="00D9500B"/>
    <w:rsid w:val="00D95589"/>
    <w:rsid w:val="00D96433"/>
    <w:rsid w:val="00D971D1"/>
    <w:rsid w:val="00D97A76"/>
    <w:rsid w:val="00D97B6D"/>
    <w:rsid w:val="00D97F64"/>
    <w:rsid w:val="00DA002B"/>
    <w:rsid w:val="00DA0A8B"/>
    <w:rsid w:val="00DA0EE5"/>
    <w:rsid w:val="00DA116D"/>
    <w:rsid w:val="00DA16C4"/>
    <w:rsid w:val="00DA2C50"/>
    <w:rsid w:val="00DA2D8E"/>
    <w:rsid w:val="00DA3D5F"/>
    <w:rsid w:val="00DA3E23"/>
    <w:rsid w:val="00DA3F08"/>
    <w:rsid w:val="00DA41ED"/>
    <w:rsid w:val="00DA4964"/>
    <w:rsid w:val="00DA4DEC"/>
    <w:rsid w:val="00DA5464"/>
    <w:rsid w:val="00DA54EC"/>
    <w:rsid w:val="00DA57EA"/>
    <w:rsid w:val="00DA58BD"/>
    <w:rsid w:val="00DA5BDE"/>
    <w:rsid w:val="00DA5D68"/>
    <w:rsid w:val="00DA5F72"/>
    <w:rsid w:val="00DA6E31"/>
    <w:rsid w:val="00DA6FB5"/>
    <w:rsid w:val="00DA7242"/>
    <w:rsid w:val="00DA7288"/>
    <w:rsid w:val="00DA7729"/>
    <w:rsid w:val="00DA78DF"/>
    <w:rsid w:val="00DA7B14"/>
    <w:rsid w:val="00DA7B6A"/>
    <w:rsid w:val="00DA7E21"/>
    <w:rsid w:val="00DB0E7F"/>
    <w:rsid w:val="00DB1C03"/>
    <w:rsid w:val="00DB2236"/>
    <w:rsid w:val="00DB2605"/>
    <w:rsid w:val="00DB2828"/>
    <w:rsid w:val="00DB29BF"/>
    <w:rsid w:val="00DB2E47"/>
    <w:rsid w:val="00DB4A67"/>
    <w:rsid w:val="00DB5328"/>
    <w:rsid w:val="00DB5D2E"/>
    <w:rsid w:val="00DB60CD"/>
    <w:rsid w:val="00DB6548"/>
    <w:rsid w:val="00DB6A75"/>
    <w:rsid w:val="00DB6B58"/>
    <w:rsid w:val="00DB71CB"/>
    <w:rsid w:val="00DB730B"/>
    <w:rsid w:val="00DB78A8"/>
    <w:rsid w:val="00DB7A33"/>
    <w:rsid w:val="00DB7B4F"/>
    <w:rsid w:val="00DC0A24"/>
    <w:rsid w:val="00DC0FB4"/>
    <w:rsid w:val="00DC1838"/>
    <w:rsid w:val="00DC199E"/>
    <w:rsid w:val="00DC2551"/>
    <w:rsid w:val="00DC2602"/>
    <w:rsid w:val="00DC26F7"/>
    <w:rsid w:val="00DC3637"/>
    <w:rsid w:val="00DC3A97"/>
    <w:rsid w:val="00DC3FC5"/>
    <w:rsid w:val="00DC44CF"/>
    <w:rsid w:val="00DC45DE"/>
    <w:rsid w:val="00DC4664"/>
    <w:rsid w:val="00DC4C47"/>
    <w:rsid w:val="00DC5119"/>
    <w:rsid w:val="00DC5970"/>
    <w:rsid w:val="00DC5CC0"/>
    <w:rsid w:val="00DC5FFD"/>
    <w:rsid w:val="00DC6373"/>
    <w:rsid w:val="00DC6487"/>
    <w:rsid w:val="00DC6F2A"/>
    <w:rsid w:val="00DC769E"/>
    <w:rsid w:val="00DC7732"/>
    <w:rsid w:val="00DC7D39"/>
    <w:rsid w:val="00DC7D60"/>
    <w:rsid w:val="00DD0205"/>
    <w:rsid w:val="00DD02B8"/>
    <w:rsid w:val="00DD06BD"/>
    <w:rsid w:val="00DD07FF"/>
    <w:rsid w:val="00DD0A7B"/>
    <w:rsid w:val="00DD0E2B"/>
    <w:rsid w:val="00DD10EC"/>
    <w:rsid w:val="00DD1A57"/>
    <w:rsid w:val="00DD1BA4"/>
    <w:rsid w:val="00DD1FB1"/>
    <w:rsid w:val="00DD2A03"/>
    <w:rsid w:val="00DD3708"/>
    <w:rsid w:val="00DD3A1B"/>
    <w:rsid w:val="00DD3AE7"/>
    <w:rsid w:val="00DD3FE1"/>
    <w:rsid w:val="00DD6359"/>
    <w:rsid w:val="00DD72AD"/>
    <w:rsid w:val="00DD79B2"/>
    <w:rsid w:val="00DE0216"/>
    <w:rsid w:val="00DE086C"/>
    <w:rsid w:val="00DE0BE5"/>
    <w:rsid w:val="00DE1311"/>
    <w:rsid w:val="00DE14D8"/>
    <w:rsid w:val="00DE191D"/>
    <w:rsid w:val="00DE1B7D"/>
    <w:rsid w:val="00DE2247"/>
    <w:rsid w:val="00DE2E38"/>
    <w:rsid w:val="00DE334F"/>
    <w:rsid w:val="00DE35AD"/>
    <w:rsid w:val="00DE393E"/>
    <w:rsid w:val="00DE3E49"/>
    <w:rsid w:val="00DE3EB6"/>
    <w:rsid w:val="00DE43ED"/>
    <w:rsid w:val="00DE441C"/>
    <w:rsid w:val="00DE4F46"/>
    <w:rsid w:val="00DE5052"/>
    <w:rsid w:val="00DE5481"/>
    <w:rsid w:val="00DE5551"/>
    <w:rsid w:val="00DE5A51"/>
    <w:rsid w:val="00DE60B8"/>
    <w:rsid w:val="00DE682E"/>
    <w:rsid w:val="00DE68AB"/>
    <w:rsid w:val="00DE7087"/>
    <w:rsid w:val="00DE78BA"/>
    <w:rsid w:val="00DE7B96"/>
    <w:rsid w:val="00DF06AF"/>
    <w:rsid w:val="00DF08A9"/>
    <w:rsid w:val="00DF09EE"/>
    <w:rsid w:val="00DF2440"/>
    <w:rsid w:val="00DF26EA"/>
    <w:rsid w:val="00DF3C85"/>
    <w:rsid w:val="00DF4595"/>
    <w:rsid w:val="00DF4FB4"/>
    <w:rsid w:val="00DF53A0"/>
    <w:rsid w:val="00DF5511"/>
    <w:rsid w:val="00DF55AC"/>
    <w:rsid w:val="00DF55CB"/>
    <w:rsid w:val="00DF5751"/>
    <w:rsid w:val="00DF67FE"/>
    <w:rsid w:val="00DF6CB6"/>
    <w:rsid w:val="00DF7127"/>
    <w:rsid w:val="00DF72B5"/>
    <w:rsid w:val="00DF7333"/>
    <w:rsid w:val="00DF77A0"/>
    <w:rsid w:val="00DF7920"/>
    <w:rsid w:val="00DF7CF7"/>
    <w:rsid w:val="00DF7FAB"/>
    <w:rsid w:val="00E00247"/>
    <w:rsid w:val="00E01138"/>
    <w:rsid w:val="00E012D7"/>
    <w:rsid w:val="00E019DF"/>
    <w:rsid w:val="00E01BBA"/>
    <w:rsid w:val="00E021CC"/>
    <w:rsid w:val="00E02579"/>
    <w:rsid w:val="00E0391C"/>
    <w:rsid w:val="00E049EE"/>
    <w:rsid w:val="00E0504A"/>
    <w:rsid w:val="00E05527"/>
    <w:rsid w:val="00E0588B"/>
    <w:rsid w:val="00E05ACE"/>
    <w:rsid w:val="00E05F38"/>
    <w:rsid w:val="00E05FB2"/>
    <w:rsid w:val="00E06CEE"/>
    <w:rsid w:val="00E06E0A"/>
    <w:rsid w:val="00E0716C"/>
    <w:rsid w:val="00E07A63"/>
    <w:rsid w:val="00E07E68"/>
    <w:rsid w:val="00E113C8"/>
    <w:rsid w:val="00E11B46"/>
    <w:rsid w:val="00E11DEE"/>
    <w:rsid w:val="00E11E26"/>
    <w:rsid w:val="00E134BB"/>
    <w:rsid w:val="00E13ADC"/>
    <w:rsid w:val="00E140BD"/>
    <w:rsid w:val="00E14560"/>
    <w:rsid w:val="00E14739"/>
    <w:rsid w:val="00E148CA"/>
    <w:rsid w:val="00E1512B"/>
    <w:rsid w:val="00E15601"/>
    <w:rsid w:val="00E156CB"/>
    <w:rsid w:val="00E15B2C"/>
    <w:rsid w:val="00E15DCE"/>
    <w:rsid w:val="00E165E2"/>
    <w:rsid w:val="00E16981"/>
    <w:rsid w:val="00E17482"/>
    <w:rsid w:val="00E1764E"/>
    <w:rsid w:val="00E178A5"/>
    <w:rsid w:val="00E178C4"/>
    <w:rsid w:val="00E17B10"/>
    <w:rsid w:val="00E20244"/>
    <w:rsid w:val="00E2046F"/>
    <w:rsid w:val="00E2047F"/>
    <w:rsid w:val="00E20A4A"/>
    <w:rsid w:val="00E2183B"/>
    <w:rsid w:val="00E21F21"/>
    <w:rsid w:val="00E229A7"/>
    <w:rsid w:val="00E22BBA"/>
    <w:rsid w:val="00E22E10"/>
    <w:rsid w:val="00E23B18"/>
    <w:rsid w:val="00E23BE8"/>
    <w:rsid w:val="00E240D2"/>
    <w:rsid w:val="00E25102"/>
    <w:rsid w:val="00E25636"/>
    <w:rsid w:val="00E257B2"/>
    <w:rsid w:val="00E259D8"/>
    <w:rsid w:val="00E25E7D"/>
    <w:rsid w:val="00E25EE1"/>
    <w:rsid w:val="00E2618D"/>
    <w:rsid w:val="00E2648A"/>
    <w:rsid w:val="00E26729"/>
    <w:rsid w:val="00E30B36"/>
    <w:rsid w:val="00E30BFE"/>
    <w:rsid w:val="00E30D4D"/>
    <w:rsid w:val="00E30FB9"/>
    <w:rsid w:val="00E31A26"/>
    <w:rsid w:val="00E3259E"/>
    <w:rsid w:val="00E334DC"/>
    <w:rsid w:val="00E33D71"/>
    <w:rsid w:val="00E346BE"/>
    <w:rsid w:val="00E34B14"/>
    <w:rsid w:val="00E34DF0"/>
    <w:rsid w:val="00E35756"/>
    <w:rsid w:val="00E36564"/>
    <w:rsid w:val="00E370E5"/>
    <w:rsid w:val="00E37286"/>
    <w:rsid w:val="00E37653"/>
    <w:rsid w:val="00E379CA"/>
    <w:rsid w:val="00E406B7"/>
    <w:rsid w:val="00E42051"/>
    <w:rsid w:val="00E42433"/>
    <w:rsid w:val="00E42493"/>
    <w:rsid w:val="00E42830"/>
    <w:rsid w:val="00E42B49"/>
    <w:rsid w:val="00E43148"/>
    <w:rsid w:val="00E439ED"/>
    <w:rsid w:val="00E440FD"/>
    <w:rsid w:val="00E444B6"/>
    <w:rsid w:val="00E44C09"/>
    <w:rsid w:val="00E459E1"/>
    <w:rsid w:val="00E45E8E"/>
    <w:rsid w:val="00E463FC"/>
    <w:rsid w:val="00E46E6B"/>
    <w:rsid w:val="00E47505"/>
    <w:rsid w:val="00E4772D"/>
    <w:rsid w:val="00E50242"/>
    <w:rsid w:val="00E50655"/>
    <w:rsid w:val="00E50AC9"/>
    <w:rsid w:val="00E50E02"/>
    <w:rsid w:val="00E50E81"/>
    <w:rsid w:val="00E50EFB"/>
    <w:rsid w:val="00E5120E"/>
    <w:rsid w:val="00E51235"/>
    <w:rsid w:val="00E515B3"/>
    <w:rsid w:val="00E52074"/>
    <w:rsid w:val="00E52286"/>
    <w:rsid w:val="00E52606"/>
    <w:rsid w:val="00E52A4B"/>
    <w:rsid w:val="00E52EEB"/>
    <w:rsid w:val="00E53211"/>
    <w:rsid w:val="00E53FAD"/>
    <w:rsid w:val="00E542B3"/>
    <w:rsid w:val="00E548A7"/>
    <w:rsid w:val="00E54D21"/>
    <w:rsid w:val="00E558E0"/>
    <w:rsid w:val="00E55ADB"/>
    <w:rsid w:val="00E55B00"/>
    <w:rsid w:val="00E55CE3"/>
    <w:rsid w:val="00E56A02"/>
    <w:rsid w:val="00E56FEB"/>
    <w:rsid w:val="00E57481"/>
    <w:rsid w:val="00E57C1B"/>
    <w:rsid w:val="00E57F39"/>
    <w:rsid w:val="00E6036D"/>
    <w:rsid w:val="00E609D5"/>
    <w:rsid w:val="00E6137F"/>
    <w:rsid w:val="00E616D9"/>
    <w:rsid w:val="00E61E21"/>
    <w:rsid w:val="00E62169"/>
    <w:rsid w:val="00E625A2"/>
    <w:rsid w:val="00E62C88"/>
    <w:rsid w:val="00E62D87"/>
    <w:rsid w:val="00E63198"/>
    <w:rsid w:val="00E6336F"/>
    <w:rsid w:val="00E63392"/>
    <w:rsid w:val="00E63560"/>
    <w:rsid w:val="00E63786"/>
    <w:rsid w:val="00E63937"/>
    <w:rsid w:val="00E64864"/>
    <w:rsid w:val="00E64C8E"/>
    <w:rsid w:val="00E64DE3"/>
    <w:rsid w:val="00E64F52"/>
    <w:rsid w:val="00E65180"/>
    <w:rsid w:val="00E6538D"/>
    <w:rsid w:val="00E6583C"/>
    <w:rsid w:val="00E65F2C"/>
    <w:rsid w:val="00E6633A"/>
    <w:rsid w:val="00E664D5"/>
    <w:rsid w:val="00E6656C"/>
    <w:rsid w:val="00E67DA2"/>
    <w:rsid w:val="00E70E9D"/>
    <w:rsid w:val="00E71A01"/>
    <w:rsid w:val="00E71E05"/>
    <w:rsid w:val="00E720AE"/>
    <w:rsid w:val="00E7219F"/>
    <w:rsid w:val="00E72379"/>
    <w:rsid w:val="00E723E4"/>
    <w:rsid w:val="00E728C5"/>
    <w:rsid w:val="00E72D14"/>
    <w:rsid w:val="00E731D7"/>
    <w:rsid w:val="00E737FB"/>
    <w:rsid w:val="00E739B9"/>
    <w:rsid w:val="00E73C53"/>
    <w:rsid w:val="00E73D18"/>
    <w:rsid w:val="00E73DD8"/>
    <w:rsid w:val="00E74412"/>
    <w:rsid w:val="00E74DE9"/>
    <w:rsid w:val="00E74F6C"/>
    <w:rsid w:val="00E75016"/>
    <w:rsid w:val="00E754FE"/>
    <w:rsid w:val="00E75BAB"/>
    <w:rsid w:val="00E75D8E"/>
    <w:rsid w:val="00E76478"/>
    <w:rsid w:val="00E7689A"/>
    <w:rsid w:val="00E7699B"/>
    <w:rsid w:val="00E76FF9"/>
    <w:rsid w:val="00E776B8"/>
    <w:rsid w:val="00E7791F"/>
    <w:rsid w:val="00E779C6"/>
    <w:rsid w:val="00E77AA2"/>
    <w:rsid w:val="00E80BD2"/>
    <w:rsid w:val="00E8151E"/>
    <w:rsid w:val="00E816E0"/>
    <w:rsid w:val="00E81855"/>
    <w:rsid w:val="00E819D1"/>
    <w:rsid w:val="00E81C4A"/>
    <w:rsid w:val="00E8244D"/>
    <w:rsid w:val="00E82492"/>
    <w:rsid w:val="00E82F2B"/>
    <w:rsid w:val="00E82F7D"/>
    <w:rsid w:val="00E82FB7"/>
    <w:rsid w:val="00E83493"/>
    <w:rsid w:val="00E838B9"/>
    <w:rsid w:val="00E839E2"/>
    <w:rsid w:val="00E84286"/>
    <w:rsid w:val="00E85BBC"/>
    <w:rsid w:val="00E85C02"/>
    <w:rsid w:val="00E864BF"/>
    <w:rsid w:val="00E866A9"/>
    <w:rsid w:val="00E870FA"/>
    <w:rsid w:val="00E87839"/>
    <w:rsid w:val="00E87886"/>
    <w:rsid w:val="00E878E6"/>
    <w:rsid w:val="00E900A6"/>
    <w:rsid w:val="00E902F0"/>
    <w:rsid w:val="00E903B1"/>
    <w:rsid w:val="00E904F9"/>
    <w:rsid w:val="00E906E9"/>
    <w:rsid w:val="00E90BAA"/>
    <w:rsid w:val="00E91085"/>
    <w:rsid w:val="00E913A5"/>
    <w:rsid w:val="00E919D2"/>
    <w:rsid w:val="00E929E9"/>
    <w:rsid w:val="00E92CA5"/>
    <w:rsid w:val="00E92FC5"/>
    <w:rsid w:val="00E9353B"/>
    <w:rsid w:val="00E936A0"/>
    <w:rsid w:val="00E93F3F"/>
    <w:rsid w:val="00E93F77"/>
    <w:rsid w:val="00E94315"/>
    <w:rsid w:val="00E943E0"/>
    <w:rsid w:val="00E94784"/>
    <w:rsid w:val="00E94AFA"/>
    <w:rsid w:val="00E951DB"/>
    <w:rsid w:val="00E95EBB"/>
    <w:rsid w:val="00E9657D"/>
    <w:rsid w:val="00E96987"/>
    <w:rsid w:val="00E97151"/>
    <w:rsid w:val="00E973D6"/>
    <w:rsid w:val="00E97540"/>
    <w:rsid w:val="00E97608"/>
    <w:rsid w:val="00E977EF"/>
    <w:rsid w:val="00EA01BB"/>
    <w:rsid w:val="00EA02F2"/>
    <w:rsid w:val="00EA05ED"/>
    <w:rsid w:val="00EA07B7"/>
    <w:rsid w:val="00EA0892"/>
    <w:rsid w:val="00EA0D3D"/>
    <w:rsid w:val="00EA1314"/>
    <w:rsid w:val="00EA13CB"/>
    <w:rsid w:val="00EA1855"/>
    <w:rsid w:val="00EA19B5"/>
    <w:rsid w:val="00EA1A5B"/>
    <w:rsid w:val="00EA1B2C"/>
    <w:rsid w:val="00EA1CDA"/>
    <w:rsid w:val="00EA1D08"/>
    <w:rsid w:val="00EA21F9"/>
    <w:rsid w:val="00EA2326"/>
    <w:rsid w:val="00EA3209"/>
    <w:rsid w:val="00EA3730"/>
    <w:rsid w:val="00EA3940"/>
    <w:rsid w:val="00EA41F6"/>
    <w:rsid w:val="00EA485F"/>
    <w:rsid w:val="00EA48CC"/>
    <w:rsid w:val="00EA533A"/>
    <w:rsid w:val="00EA540A"/>
    <w:rsid w:val="00EA5710"/>
    <w:rsid w:val="00EA5909"/>
    <w:rsid w:val="00EA5B92"/>
    <w:rsid w:val="00EA6040"/>
    <w:rsid w:val="00EA6083"/>
    <w:rsid w:val="00EA63F3"/>
    <w:rsid w:val="00EA6999"/>
    <w:rsid w:val="00EA6C82"/>
    <w:rsid w:val="00EA6F2C"/>
    <w:rsid w:val="00EA71B5"/>
    <w:rsid w:val="00EA7358"/>
    <w:rsid w:val="00EA7802"/>
    <w:rsid w:val="00EA79FB"/>
    <w:rsid w:val="00EA7BFD"/>
    <w:rsid w:val="00EA7D3A"/>
    <w:rsid w:val="00EA7E94"/>
    <w:rsid w:val="00EA7F6E"/>
    <w:rsid w:val="00EB111F"/>
    <w:rsid w:val="00EB1A70"/>
    <w:rsid w:val="00EB1C5F"/>
    <w:rsid w:val="00EB1ED2"/>
    <w:rsid w:val="00EB227B"/>
    <w:rsid w:val="00EB2337"/>
    <w:rsid w:val="00EB27C8"/>
    <w:rsid w:val="00EB2D45"/>
    <w:rsid w:val="00EB2E80"/>
    <w:rsid w:val="00EB324D"/>
    <w:rsid w:val="00EB3F48"/>
    <w:rsid w:val="00EB4110"/>
    <w:rsid w:val="00EB49B7"/>
    <w:rsid w:val="00EB4D2C"/>
    <w:rsid w:val="00EB4FC0"/>
    <w:rsid w:val="00EB50F3"/>
    <w:rsid w:val="00EB567C"/>
    <w:rsid w:val="00EB584A"/>
    <w:rsid w:val="00EB59B1"/>
    <w:rsid w:val="00EB6748"/>
    <w:rsid w:val="00EB6762"/>
    <w:rsid w:val="00EB6F5E"/>
    <w:rsid w:val="00EB703A"/>
    <w:rsid w:val="00EB72C3"/>
    <w:rsid w:val="00EB7700"/>
    <w:rsid w:val="00EB78CD"/>
    <w:rsid w:val="00EB7D20"/>
    <w:rsid w:val="00EC028D"/>
    <w:rsid w:val="00EC07EF"/>
    <w:rsid w:val="00EC0E59"/>
    <w:rsid w:val="00EC18A7"/>
    <w:rsid w:val="00EC19AF"/>
    <w:rsid w:val="00EC1B8C"/>
    <w:rsid w:val="00EC26F7"/>
    <w:rsid w:val="00EC27FE"/>
    <w:rsid w:val="00EC2E7E"/>
    <w:rsid w:val="00EC3A5E"/>
    <w:rsid w:val="00EC3D44"/>
    <w:rsid w:val="00EC4B56"/>
    <w:rsid w:val="00EC596C"/>
    <w:rsid w:val="00EC5976"/>
    <w:rsid w:val="00EC5AD0"/>
    <w:rsid w:val="00EC5C3E"/>
    <w:rsid w:val="00EC659C"/>
    <w:rsid w:val="00EC6A7C"/>
    <w:rsid w:val="00EC6F33"/>
    <w:rsid w:val="00EC7236"/>
    <w:rsid w:val="00EC78D9"/>
    <w:rsid w:val="00EC7DBE"/>
    <w:rsid w:val="00EC7F5F"/>
    <w:rsid w:val="00ED0625"/>
    <w:rsid w:val="00ED0908"/>
    <w:rsid w:val="00ED0B4D"/>
    <w:rsid w:val="00ED1729"/>
    <w:rsid w:val="00ED1D2E"/>
    <w:rsid w:val="00ED1D7B"/>
    <w:rsid w:val="00ED1EE5"/>
    <w:rsid w:val="00ED2183"/>
    <w:rsid w:val="00ED24BF"/>
    <w:rsid w:val="00ED25F9"/>
    <w:rsid w:val="00ED2A1C"/>
    <w:rsid w:val="00ED2A2A"/>
    <w:rsid w:val="00ED2DC4"/>
    <w:rsid w:val="00ED2F68"/>
    <w:rsid w:val="00ED386B"/>
    <w:rsid w:val="00ED4081"/>
    <w:rsid w:val="00ED41EC"/>
    <w:rsid w:val="00ED4459"/>
    <w:rsid w:val="00ED4918"/>
    <w:rsid w:val="00ED4B0B"/>
    <w:rsid w:val="00ED57EE"/>
    <w:rsid w:val="00ED5D4B"/>
    <w:rsid w:val="00ED6CC6"/>
    <w:rsid w:val="00ED6DC9"/>
    <w:rsid w:val="00ED7190"/>
    <w:rsid w:val="00ED7D2C"/>
    <w:rsid w:val="00EE03F8"/>
    <w:rsid w:val="00EE0BED"/>
    <w:rsid w:val="00EE0D19"/>
    <w:rsid w:val="00EE0D53"/>
    <w:rsid w:val="00EE16DE"/>
    <w:rsid w:val="00EE1C96"/>
    <w:rsid w:val="00EE1CE0"/>
    <w:rsid w:val="00EE1D3E"/>
    <w:rsid w:val="00EE29D1"/>
    <w:rsid w:val="00EE3052"/>
    <w:rsid w:val="00EE3228"/>
    <w:rsid w:val="00EE3BA0"/>
    <w:rsid w:val="00EE3C76"/>
    <w:rsid w:val="00EE3D07"/>
    <w:rsid w:val="00EE4140"/>
    <w:rsid w:val="00EE49C5"/>
    <w:rsid w:val="00EE4AC6"/>
    <w:rsid w:val="00EE4BF6"/>
    <w:rsid w:val="00EE4F6F"/>
    <w:rsid w:val="00EE502F"/>
    <w:rsid w:val="00EE50DF"/>
    <w:rsid w:val="00EE52E1"/>
    <w:rsid w:val="00EE56EF"/>
    <w:rsid w:val="00EE61F1"/>
    <w:rsid w:val="00EE6643"/>
    <w:rsid w:val="00EE6B45"/>
    <w:rsid w:val="00EE6E82"/>
    <w:rsid w:val="00EE73A4"/>
    <w:rsid w:val="00EE7BD6"/>
    <w:rsid w:val="00EF02A8"/>
    <w:rsid w:val="00EF0593"/>
    <w:rsid w:val="00EF0985"/>
    <w:rsid w:val="00EF0A89"/>
    <w:rsid w:val="00EF0BF3"/>
    <w:rsid w:val="00EF0C2D"/>
    <w:rsid w:val="00EF0DAA"/>
    <w:rsid w:val="00EF1264"/>
    <w:rsid w:val="00EF1BCC"/>
    <w:rsid w:val="00EF2675"/>
    <w:rsid w:val="00EF2C7E"/>
    <w:rsid w:val="00EF3C28"/>
    <w:rsid w:val="00EF3DC6"/>
    <w:rsid w:val="00EF4384"/>
    <w:rsid w:val="00EF451B"/>
    <w:rsid w:val="00EF4E9A"/>
    <w:rsid w:val="00EF5165"/>
    <w:rsid w:val="00EF52FF"/>
    <w:rsid w:val="00EF53C4"/>
    <w:rsid w:val="00EF5833"/>
    <w:rsid w:val="00EF5CBD"/>
    <w:rsid w:val="00EF5F72"/>
    <w:rsid w:val="00EF6673"/>
    <w:rsid w:val="00EF687B"/>
    <w:rsid w:val="00EF6C28"/>
    <w:rsid w:val="00EF6C7A"/>
    <w:rsid w:val="00F001EC"/>
    <w:rsid w:val="00F00659"/>
    <w:rsid w:val="00F00ACD"/>
    <w:rsid w:val="00F01798"/>
    <w:rsid w:val="00F01895"/>
    <w:rsid w:val="00F02245"/>
    <w:rsid w:val="00F03104"/>
    <w:rsid w:val="00F034DB"/>
    <w:rsid w:val="00F037DB"/>
    <w:rsid w:val="00F042D8"/>
    <w:rsid w:val="00F04754"/>
    <w:rsid w:val="00F0488D"/>
    <w:rsid w:val="00F05362"/>
    <w:rsid w:val="00F0537D"/>
    <w:rsid w:val="00F0567C"/>
    <w:rsid w:val="00F064C1"/>
    <w:rsid w:val="00F06544"/>
    <w:rsid w:val="00F066BE"/>
    <w:rsid w:val="00F06A63"/>
    <w:rsid w:val="00F06F1C"/>
    <w:rsid w:val="00F07253"/>
    <w:rsid w:val="00F072AA"/>
    <w:rsid w:val="00F07374"/>
    <w:rsid w:val="00F0742A"/>
    <w:rsid w:val="00F074B5"/>
    <w:rsid w:val="00F07779"/>
    <w:rsid w:val="00F0789B"/>
    <w:rsid w:val="00F07A08"/>
    <w:rsid w:val="00F07B2F"/>
    <w:rsid w:val="00F1068B"/>
    <w:rsid w:val="00F108BC"/>
    <w:rsid w:val="00F10D05"/>
    <w:rsid w:val="00F10E8A"/>
    <w:rsid w:val="00F1185A"/>
    <w:rsid w:val="00F11C6B"/>
    <w:rsid w:val="00F11E63"/>
    <w:rsid w:val="00F11EC6"/>
    <w:rsid w:val="00F11F3C"/>
    <w:rsid w:val="00F12DB0"/>
    <w:rsid w:val="00F12F1C"/>
    <w:rsid w:val="00F1305B"/>
    <w:rsid w:val="00F1323F"/>
    <w:rsid w:val="00F13565"/>
    <w:rsid w:val="00F137C2"/>
    <w:rsid w:val="00F1391B"/>
    <w:rsid w:val="00F13C25"/>
    <w:rsid w:val="00F13E4B"/>
    <w:rsid w:val="00F14107"/>
    <w:rsid w:val="00F142A6"/>
    <w:rsid w:val="00F14AFA"/>
    <w:rsid w:val="00F150EF"/>
    <w:rsid w:val="00F1539F"/>
    <w:rsid w:val="00F15790"/>
    <w:rsid w:val="00F15B7A"/>
    <w:rsid w:val="00F161A6"/>
    <w:rsid w:val="00F16405"/>
    <w:rsid w:val="00F16624"/>
    <w:rsid w:val="00F1669C"/>
    <w:rsid w:val="00F16933"/>
    <w:rsid w:val="00F16AA7"/>
    <w:rsid w:val="00F17B11"/>
    <w:rsid w:val="00F17CFB"/>
    <w:rsid w:val="00F17D74"/>
    <w:rsid w:val="00F17FD5"/>
    <w:rsid w:val="00F20102"/>
    <w:rsid w:val="00F207A0"/>
    <w:rsid w:val="00F20A5B"/>
    <w:rsid w:val="00F20D74"/>
    <w:rsid w:val="00F20D8A"/>
    <w:rsid w:val="00F21209"/>
    <w:rsid w:val="00F212B7"/>
    <w:rsid w:val="00F21A68"/>
    <w:rsid w:val="00F21D9C"/>
    <w:rsid w:val="00F21FC8"/>
    <w:rsid w:val="00F2235A"/>
    <w:rsid w:val="00F2289D"/>
    <w:rsid w:val="00F229D6"/>
    <w:rsid w:val="00F22ADE"/>
    <w:rsid w:val="00F22EF7"/>
    <w:rsid w:val="00F23076"/>
    <w:rsid w:val="00F231EA"/>
    <w:rsid w:val="00F237B4"/>
    <w:rsid w:val="00F23893"/>
    <w:rsid w:val="00F23EC3"/>
    <w:rsid w:val="00F24F31"/>
    <w:rsid w:val="00F25250"/>
    <w:rsid w:val="00F257D2"/>
    <w:rsid w:val="00F26CB1"/>
    <w:rsid w:val="00F26DFC"/>
    <w:rsid w:val="00F26E48"/>
    <w:rsid w:val="00F26EBA"/>
    <w:rsid w:val="00F27128"/>
    <w:rsid w:val="00F27326"/>
    <w:rsid w:val="00F27FEC"/>
    <w:rsid w:val="00F3094D"/>
    <w:rsid w:val="00F30E3A"/>
    <w:rsid w:val="00F30FF9"/>
    <w:rsid w:val="00F31A28"/>
    <w:rsid w:val="00F32631"/>
    <w:rsid w:val="00F3274F"/>
    <w:rsid w:val="00F3285D"/>
    <w:rsid w:val="00F328DF"/>
    <w:rsid w:val="00F3325E"/>
    <w:rsid w:val="00F33632"/>
    <w:rsid w:val="00F33CFD"/>
    <w:rsid w:val="00F34634"/>
    <w:rsid w:val="00F34723"/>
    <w:rsid w:val="00F34A95"/>
    <w:rsid w:val="00F35669"/>
    <w:rsid w:val="00F3594A"/>
    <w:rsid w:val="00F35D1B"/>
    <w:rsid w:val="00F35EDF"/>
    <w:rsid w:val="00F36074"/>
    <w:rsid w:val="00F36234"/>
    <w:rsid w:val="00F3674B"/>
    <w:rsid w:val="00F3678A"/>
    <w:rsid w:val="00F3706F"/>
    <w:rsid w:val="00F375CA"/>
    <w:rsid w:val="00F3792E"/>
    <w:rsid w:val="00F37C77"/>
    <w:rsid w:val="00F401A4"/>
    <w:rsid w:val="00F40FAA"/>
    <w:rsid w:val="00F41B92"/>
    <w:rsid w:val="00F41D37"/>
    <w:rsid w:val="00F41DA1"/>
    <w:rsid w:val="00F4220F"/>
    <w:rsid w:val="00F4272F"/>
    <w:rsid w:val="00F42CFF"/>
    <w:rsid w:val="00F42E05"/>
    <w:rsid w:val="00F44AE5"/>
    <w:rsid w:val="00F45229"/>
    <w:rsid w:val="00F45A69"/>
    <w:rsid w:val="00F45B17"/>
    <w:rsid w:val="00F46403"/>
    <w:rsid w:val="00F46B98"/>
    <w:rsid w:val="00F47C61"/>
    <w:rsid w:val="00F503E5"/>
    <w:rsid w:val="00F50854"/>
    <w:rsid w:val="00F50A3F"/>
    <w:rsid w:val="00F50DC5"/>
    <w:rsid w:val="00F521F6"/>
    <w:rsid w:val="00F52760"/>
    <w:rsid w:val="00F527E6"/>
    <w:rsid w:val="00F52FCE"/>
    <w:rsid w:val="00F5362C"/>
    <w:rsid w:val="00F538CE"/>
    <w:rsid w:val="00F53D58"/>
    <w:rsid w:val="00F5402B"/>
    <w:rsid w:val="00F54EC2"/>
    <w:rsid w:val="00F5534D"/>
    <w:rsid w:val="00F55396"/>
    <w:rsid w:val="00F553D3"/>
    <w:rsid w:val="00F559FE"/>
    <w:rsid w:val="00F55C84"/>
    <w:rsid w:val="00F55F5B"/>
    <w:rsid w:val="00F5624F"/>
    <w:rsid w:val="00F56A56"/>
    <w:rsid w:val="00F56D90"/>
    <w:rsid w:val="00F577BE"/>
    <w:rsid w:val="00F57C82"/>
    <w:rsid w:val="00F57F7A"/>
    <w:rsid w:val="00F60032"/>
    <w:rsid w:val="00F602FB"/>
    <w:rsid w:val="00F60946"/>
    <w:rsid w:val="00F60C7A"/>
    <w:rsid w:val="00F6126B"/>
    <w:rsid w:val="00F61853"/>
    <w:rsid w:val="00F61E40"/>
    <w:rsid w:val="00F61E81"/>
    <w:rsid w:val="00F61FB0"/>
    <w:rsid w:val="00F6320C"/>
    <w:rsid w:val="00F641BA"/>
    <w:rsid w:val="00F64230"/>
    <w:rsid w:val="00F6464C"/>
    <w:rsid w:val="00F64787"/>
    <w:rsid w:val="00F64FB6"/>
    <w:rsid w:val="00F6522D"/>
    <w:rsid w:val="00F656B5"/>
    <w:rsid w:val="00F659F1"/>
    <w:rsid w:val="00F65DB2"/>
    <w:rsid w:val="00F66A3C"/>
    <w:rsid w:val="00F66A64"/>
    <w:rsid w:val="00F66E7F"/>
    <w:rsid w:val="00F67373"/>
    <w:rsid w:val="00F674AF"/>
    <w:rsid w:val="00F6772A"/>
    <w:rsid w:val="00F67972"/>
    <w:rsid w:val="00F67B2E"/>
    <w:rsid w:val="00F67C63"/>
    <w:rsid w:val="00F704A0"/>
    <w:rsid w:val="00F70A33"/>
    <w:rsid w:val="00F70EF0"/>
    <w:rsid w:val="00F720D8"/>
    <w:rsid w:val="00F72772"/>
    <w:rsid w:val="00F72C54"/>
    <w:rsid w:val="00F730FF"/>
    <w:rsid w:val="00F73349"/>
    <w:rsid w:val="00F73433"/>
    <w:rsid w:val="00F73FBB"/>
    <w:rsid w:val="00F74587"/>
    <w:rsid w:val="00F74C1E"/>
    <w:rsid w:val="00F74E64"/>
    <w:rsid w:val="00F75ED7"/>
    <w:rsid w:val="00F76060"/>
    <w:rsid w:val="00F762E9"/>
    <w:rsid w:val="00F7677A"/>
    <w:rsid w:val="00F76844"/>
    <w:rsid w:val="00F76881"/>
    <w:rsid w:val="00F76F15"/>
    <w:rsid w:val="00F770ED"/>
    <w:rsid w:val="00F77675"/>
    <w:rsid w:val="00F77AF8"/>
    <w:rsid w:val="00F77D34"/>
    <w:rsid w:val="00F80E2D"/>
    <w:rsid w:val="00F80EC0"/>
    <w:rsid w:val="00F8160C"/>
    <w:rsid w:val="00F81AB8"/>
    <w:rsid w:val="00F81FC1"/>
    <w:rsid w:val="00F82766"/>
    <w:rsid w:val="00F827A8"/>
    <w:rsid w:val="00F835DE"/>
    <w:rsid w:val="00F84728"/>
    <w:rsid w:val="00F850C1"/>
    <w:rsid w:val="00F855EC"/>
    <w:rsid w:val="00F8589A"/>
    <w:rsid w:val="00F85B00"/>
    <w:rsid w:val="00F85E10"/>
    <w:rsid w:val="00F86094"/>
    <w:rsid w:val="00F866AA"/>
    <w:rsid w:val="00F86D87"/>
    <w:rsid w:val="00F871AC"/>
    <w:rsid w:val="00F8755E"/>
    <w:rsid w:val="00F87EA4"/>
    <w:rsid w:val="00F90D4C"/>
    <w:rsid w:val="00F91395"/>
    <w:rsid w:val="00F91785"/>
    <w:rsid w:val="00F91E7F"/>
    <w:rsid w:val="00F91E9A"/>
    <w:rsid w:val="00F925DE"/>
    <w:rsid w:val="00F926B8"/>
    <w:rsid w:val="00F92C1B"/>
    <w:rsid w:val="00F92FAB"/>
    <w:rsid w:val="00F932D9"/>
    <w:rsid w:val="00F933AA"/>
    <w:rsid w:val="00F9367B"/>
    <w:rsid w:val="00F93CC4"/>
    <w:rsid w:val="00F9443F"/>
    <w:rsid w:val="00F94D69"/>
    <w:rsid w:val="00F94EF4"/>
    <w:rsid w:val="00F95F02"/>
    <w:rsid w:val="00F97280"/>
    <w:rsid w:val="00F97B7E"/>
    <w:rsid w:val="00FA000B"/>
    <w:rsid w:val="00FA046B"/>
    <w:rsid w:val="00FA063E"/>
    <w:rsid w:val="00FA085C"/>
    <w:rsid w:val="00FA2B63"/>
    <w:rsid w:val="00FA3734"/>
    <w:rsid w:val="00FA3B2E"/>
    <w:rsid w:val="00FA3FAA"/>
    <w:rsid w:val="00FA42AA"/>
    <w:rsid w:val="00FA4397"/>
    <w:rsid w:val="00FA471C"/>
    <w:rsid w:val="00FA4D33"/>
    <w:rsid w:val="00FA5123"/>
    <w:rsid w:val="00FA58B7"/>
    <w:rsid w:val="00FA59E9"/>
    <w:rsid w:val="00FA5C3D"/>
    <w:rsid w:val="00FA6B9A"/>
    <w:rsid w:val="00FA6F3B"/>
    <w:rsid w:val="00FA6F81"/>
    <w:rsid w:val="00FA7847"/>
    <w:rsid w:val="00FA7BBE"/>
    <w:rsid w:val="00FA7C6E"/>
    <w:rsid w:val="00FA7E65"/>
    <w:rsid w:val="00FB036D"/>
    <w:rsid w:val="00FB03E4"/>
    <w:rsid w:val="00FB0E3D"/>
    <w:rsid w:val="00FB15E9"/>
    <w:rsid w:val="00FB1789"/>
    <w:rsid w:val="00FB1FED"/>
    <w:rsid w:val="00FB24CD"/>
    <w:rsid w:val="00FB2658"/>
    <w:rsid w:val="00FB2811"/>
    <w:rsid w:val="00FB2ADB"/>
    <w:rsid w:val="00FB35B2"/>
    <w:rsid w:val="00FB3849"/>
    <w:rsid w:val="00FB3AED"/>
    <w:rsid w:val="00FB4218"/>
    <w:rsid w:val="00FB46FD"/>
    <w:rsid w:val="00FB5252"/>
    <w:rsid w:val="00FB5275"/>
    <w:rsid w:val="00FB545F"/>
    <w:rsid w:val="00FB5659"/>
    <w:rsid w:val="00FB5E80"/>
    <w:rsid w:val="00FB6215"/>
    <w:rsid w:val="00FB633F"/>
    <w:rsid w:val="00FB6878"/>
    <w:rsid w:val="00FB69CA"/>
    <w:rsid w:val="00FB6E80"/>
    <w:rsid w:val="00FB6EC0"/>
    <w:rsid w:val="00FB76FF"/>
    <w:rsid w:val="00FB7781"/>
    <w:rsid w:val="00FB7BFD"/>
    <w:rsid w:val="00FB7DDE"/>
    <w:rsid w:val="00FC013C"/>
    <w:rsid w:val="00FC0955"/>
    <w:rsid w:val="00FC0DB7"/>
    <w:rsid w:val="00FC1096"/>
    <w:rsid w:val="00FC1AE0"/>
    <w:rsid w:val="00FC1E3A"/>
    <w:rsid w:val="00FC223F"/>
    <w:rsid w:val="00FC25AA"/>
    <w:rsid w:val="00FC28E6"/>
    <w:rsid w:val="00FC3749"/>
    <w:rsid w:val="00FC3D39"/>
    <w:rsid w:val="00FC4085"/>
    <w:rsid w:val="00FC4175"/>
    <w:rsid w:val="00FC4D55"/>
    <w:rsid w:val="00FC5260"/>
    <w:rsid w:val="00FC632B"/>
    <w:rsid w:val="00FC63B0"/>
    <w:rsid w:val="00FC6DB7"/>
    <w:rsid w:val="00FC7003"/>
    <w:rsid w:val="00FC7087"/>
    <w:rsid w:val="00FC74B2"/>
    <w:rsid w:val="00FC7562"/>
    <w:rsid w:val="00FC76ED"/>
    <w:rsid w:val="00FC7B6B"/>
    <w:rsid w:val="00FD0857"/>
    <w:rsid w:val="00FD0CC7"/>
    <w:rsid w:val="00FD1C5F"/>
    <w:rsid w:val="00FD3F75"/>
    <w:rsid w:val="00FD509F"/>
    <w:rsid w:val="00FD51D2"/>
    <w:rsid w:val="00FD5B28"/>
    <w:rsid w:val="00FD5FCE"/>
    <w:rsid w:val="00FD6843"/>
    <w:rsid w:val="00FD6F30"/>
    <w:rsid w:val="00FD7AE9"/>
    <w:rsid w:val="00FD7CD3"/>
    <w:rsid w:val="00FD7F94"/>
    <w:rsid w:val="00FE1AED"/>
    <w:rsid w:val="00FE29B1"/>
    <w:rsid w:val="00FE3234"/>
    <w:rsid w:val="00FE381C"/>
    <w:rsid w:val="00FE3BEC"/>
    <w:rsid w:val="00FE419F"/>
    <w:rsid w:val="00FE41AC"/>
    <w:rsid w:val="00FE45B1"/>
    <w:rsid w:val="00FE4851"/>
    <w:rsid w:val="00FE4B76"/>
    <w:rsid w:val="00FE4E60"/>
    <w:rsid w:val="00FE5222"/>
    <w:rsid w:val="00FE55A6"/>
    <w:rsid w:val="00FE5B37"/>
    <w:rsid w:val="00FE5FFF"/>
    <w:rsid w:val="00FE602B"/>
    <w:rsid w:val="00FE61A2"/>
    <w:rsid w:val="00FE691E"/>
    <w:rsid w:val="00FE69F1"/>
    <w:rsid w:val="00FE6E75"/>
    <w:rsid w:val="00FE708F"/>
    <w:rsid w:val="00FE70F4"/>
    <w:rsid w:val="00FE77E5"/>
    <w:rsid w:val="00FE7C2D"/>
    <w:rsid w:val="00FF0246"/>
    <w:rsid w:val="00FF04CA"/>
    <w:rsid w:val="00FF068C"/>
    <w:rsid w:val="00FF0B08"/>
    <w:rsid w:val="00FF0B41"/>
    <w:rsid w:val="00FF0B89"/>
    <w:rsid w:val="00FF0E35"/>
    <w:rsid w:val="00FF1082"/>
    <w:rsid w:val="00FF1260"/>
    <w:rsid w:val="00FF1702"/>
    <w:rsid w:val="00FF2425"/>
    <w:rsid w:val="00FF3059"/>
    <w:rsid w:val="00FF3285"/>
    <w:rsid w:val="00FF34B7"/>
    <w:rsid w:val="00FF3C9F"/>
    <w:rsid w:val="00FF3DDA"/>
    <w:rsid w:val="00FF423D"/>
    <w:rsid w:val="00FF549C"/>
    <w:rsid w:val="00FF5577"/>
    <w:rsid w:val="00FF5AD6"/>
    <w:rsid w:val="00FF61AD"/>
    <w:rsid w:val="00FF688A"/>
    <w:rsid w:val="00FF74E1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C06E31"/>
  <w15:docId w15:val="{78BFE2A4-A68C-40A8-86CB-91B9B9CF0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E754FE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754F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E754F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E754F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E754F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E754F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E754FE"/>
    <w:pPr>
      <w:spacing w:after="120"/>
    </w:pPr>
  </w:style>
  <w:style w:type="paragraph" w:styleId="Header">
    <w:name w:val="header"/>
    <w:basedOn w:val="Normal"/>
    <w:link w:val="HeaderChar"/>
    <w:uiPriority w:val="99"/>
    <w:rsid w:val="00E754FE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754F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754FE"/>
    <w:rPr>
      <w:rFonts w:cs="Times New Roman"/>
      <w:b/>
      <w:bCs/>
    </w:rPr>
  </w:style>
  <w:style w:type="paragraph" w:styleId="ListBullet">
    <w:name w:val="List Bullet"/>
    <w:basedOn w:val="Normal"/>
    <w:rsid w:val="00E754F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754F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754F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754FE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E754F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754F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754F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754FE"/>
    <w:pPr>
      <w:ind w:left="284"/>
    </w:pPr>
  </w:style>
  <w:style w:type="paragraph" w:customStyle="1" w:styleId="AAFrameAddress">
    <w:name w:val="AA Frame Address"/>
    <w:basedOn w:val="Heading1"/>
    <w:rsid w:val="00E754F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754F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754F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754F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754F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754F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754FE"/>
    <w:pPr>
      <w:ind w:left="851" w:hanging="284"/>
    </w:pPr>
  </w:style>
  <w:style w:type="paragraph" w:styleId="Index4">
    <w:name w:val="index 4"/>
    <w:basedOn w:val="Normal"/>
    <w:next w:val="Normal"/>
    <w:semiHidden/>
    <w:rsid w:val="00E754FE"/>
    <w:pPr>
      <w:ind w:left="1135" w:hanging="284"/>
    </w:pPr>
  </w:style>
  <w:style w:type="paragraph" w:styleId="Index6">
    <w:name w:val="index 6"/>
    <w:basedOn w:val="Normal"/>
    <w:next w:val="Normal"/>
    <w:semiHidden/>
    <w:rsid w:val="00E754FE"/>
    <w:pPr>
      <w:ind w:left="1702" w:hanging="284"/>
    </w:pPr>
  </w:style>
  <w:style w:type="paragraph" w:styleId="Index5">
    <w:name w:val="index 5"/>
    <w:basedOn w:val="Normal"/>
    <w:next w:val="Normal"/>
    <w:semiHidden/>
    <w:rsid w:val="00E754FE"/>
    <w:pPr>
      <w:ind w:left="1418" w:hanging="284"/>
    </w:pPr>
  </w:style>
  <w:style w:type="paragraph" w:styleId="Index7">
    <w:name w:val="index 7"/>
    <w:basedOn w:val="Normal"/>
    <w:next w:val="Normal"/>
    <w:semiHidden/>
    <w:rsid w:val="00E754FE"/>
    <w:pPr>
      <w:ind w:left="1985" w:hanging="284"/>
    </w:pPr>
  </w:style>
  <w:style w:type="paragraph" w:styleId="Index8">
    <w:name w:val="index 8"/>
    <w:basedOn w:val="Normal"/>
    <w:next w:val="Normal"/>
    <w:semiHidden/>
    <w:rsid w:val="00E754FE"/>
    <w:pPr>
      <w:ind w:left="2269" w:hanging="284"/>
    </w:pPr>
  </w:style>
  <w:style w:type="paragraph" w:styleId="Index9">
    <w:name w:val="index 9"/>
    <w:basedOn w:val="Normal"/>
    <w:next w:val="Normal"/>
    <w:semiHidden/>
    <w:rsid w:val="00E754FE"/>
    <w:pPr>
      <w:ind w:left="2552" w:hanging="284"/>
    </w:pPr>
  </w:style>
  <w:style w:type="paragraph" w:styleId="TOC2">
    <w:name w:val="toc 2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754FE"/>
    <w:pPr>
      <w:ind w:left="851"/>
    </w:pPr>
  </w:style>
  <w:style w:type="paragraph" w:styleId="TOC5">
    <w:name w:val="toc 5"/>
    <w:basedOn w:val="Normal"/>
    <w:next w:val="Normal"/>
    <w:semiHidden/>
    <w:rsid w:val="00E754FE"/>
    <w:pPr>
      <w:ind w:left="1134"/>
    </w:pPr>
  </w:style>
  <w:style w:type="paragraph" w:styleId="TOC6">
    <w:name w:val="toc 6"/>
    <w:basedOn w:val="Normal"/>
    <w:next w:val="Normal"/>
    <w:semiHidden/>
    <w:rsid w:val="00E754FE"/>
    <w:pPr>
      <w:ind w:left="1418"/>
    </w:pPr>
  </w:style>
  <w:style w:type="paragraph" w:styleId="TOC7">
    <w:name w:val="toc 7"/>
    <w:basedOn w:val="Normal"/>
    <w:next w:val="Normal"/>
    <w:semiHidden/>
    <w:rsid w:val="00E754FE"/>
    <w:pPr>
      <w:ind w:left="1701"/>
    </w:pPr>
  </w:style>
  <w:style w:type="paragraph" w:styleId="TOC8">
    <w:name w:val="toc 8"/>
    <w:basedOn w:val="Normal"/>
    <w:next w:val="Normal"/>
    <w:semiHidden/>
    <w:rsid w:val="00E754FE"/>
    <w:pPr>
      <w:ind w:left="1985"/>
    </w:pPr>
  </w:style>
  <w:style w:type="paragraph" w:styleId="TOC9">
    <w:name w:val="toc 9"/>
    <w:basedOn w:val="Normal"/>
    <w:next w:val="Normal"/>
    <w:semiHidden/>
    <w:rsid w:val="00E754FE"/>
    <w:pPr>
      <w:ind w:left="2268"/>
    </w:pPr>
  </w:style>
  <w:style w:type="paragraph" w:styleId="TableofFigures">
    <w:name w:val="table of figures"/>
    <w:basedOn w:val="Normal"/>
    <w:next w:val="Normal"/>
    <w:semiHidden/>
    <w:rsid w:val="00E754FE"/>
    <w:pPr>
      <w:ind w:left="567" w:hanging="567"/>
    </w:pPr>
  </w:style>
  <w:style w:type="paragraph" w:styleId="ListBullet5">
    <w:name w:val="List Bullet 5"/>
    <w:basedOn w:val="Normal"/>
    <w:rsid w:val="00E754F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754FE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754FE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E754FE"/>
    <w:pPr>
      <w:ind w:left="284" w:firstLine="284"/>
    </w:pPr>
  </w:style>
  <w:style w:type="character" w:styleId="Strong">
    <w:name w:val="Strong"/>
    <w:qFormat/>
    <w:rsid w:val="00E754F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754F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754F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754F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754F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754F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754F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754FE"/>
    <w:pPr>
      <w:framePr w:h="1054" w:wrap="around" w:y="5920"/>
    </w:pPr>
  </w:style>
  <w:style w:type="paragraph" w:customStyle="1" w:styleId="ReportHeading3">
    <w:name w:val="ReportHeading3"/>
    <w:basedOn w:val="ReportHeading2"/>
    <w:rsid w:val="00E754FE"/>
    <w:pPr>
      <w:framePr w:h="443" w:wrap="around" w:y="8223"/>
    </w:pPr>
  </w:style>
  <w:style w:type="paragraph" w:customStyle="1" w:styleId="a">
    <w:name w:val="¢éÍ¤ÇÒÁ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754F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754F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754F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754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754F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754F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E754FE"/>
  </w:style>
  <w:style w:type="paragraph" w:customStyle="1" w:styleId="ASSETS">
    <w:name w:val="ASSET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E754F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D31AB4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rsid w:val="00E754FE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754FE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E754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54FE"/>
    <w:pPr>
      <w:spacing w:after="0"/>
    </w:pPr>
  </w:style>
  <w:style w:type="paragraph" w:customStyle="1" w:styleId="acctdividends">
    <w:name w:val="acct dividends"/>
    <w:aliases w:val="a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54FE"/>
    <w:pPr>
      <w:spacing w:after="0"/>
    </w:pPr>
  </w:style>
  <w:style w:type="paragraph" w:customStyle="1" w:styleId="acctindent">
    <w:name w:val="acct indent"/>
    <w:aliases w:val="ai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54F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54FE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54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54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54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54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754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54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754FE"/>
    <w:pPr>
      <w:spacing w:after="0"/>
    </w:pPr>
  </w:style>
  <w:style w:type="paragraph" w:customStyle="1" w:styleId="List1a">
    <w:name w:val="List 1a"/>
    <w:aliases w:val="1a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E754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E754F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54FE"/>
  </w:style>
  <w:style w:type="paragraph" w:customStyle="1" w:styleId="zreportaddinfo">
    <w:name w:val="zreport addinfo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54F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54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54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54FE"/>
    <w:rPr>
      <w:b/>
      <w:bCs/>
    </w:rPr>
  </w:style>
  <w:style w:type="paragraph" w:customStyle="1" w:styleId="nineptbodytext">
    <w:name w:val="nine pt body text"/>
    <w:aliases w:val="9bt"/>
    <w:basedOn w:val="nineptnormal"/>
    <w:rsid w:val="00E754FE"/>
    <w:pPr>
      <w:spacing w:after="220"/>
    </w:pPr>
  </w:style>
  <w:style w:type="paragraph" w:customStyle="1" w:styleId="nineptnormal">
    <w:name w:val="nine pt normal"/>
    <w:aliases w:val="9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54FE"/>
    <w:pPr>
      <w:jc w:val="center"/>
    </w:pPr>
  </w:style>
  <w:style w:type="paragraph" w:customStyle="1" w:styleId="heading">
    <w:name w:val="heading"/>
    <w:aliases w:val="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54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54FE"/>
  </w:style>
  <w:style w:type="paragraph" w:customStyle="1" w:styleId="nineptheadingcentredbold">
    <w:name w:val="nine pt heading centred bold"/>
    <w:aliases w:val="9hc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54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54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54FE"/>
    <w:rPr>
      <w:b/>
    </w:rPr>
  </w:style>
  <w:style w:type="paragraph" w:customStyle="1" w:styleId="nineptcolumntab1">
    <w:name w:val="nine pt column tab1"/>
    <w:aliases w:val="a91"/>
    <w:basedOn w:val="nineptnormal"/>
    <w:rsid w:val="00E754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54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54FE"/>
    <w:pPr>
      <w:jc w:val="center"/>
    </w:pPr>
  </w:style>
  <w:style w:type="paragraph" w:customStyle="1" w:styleId="Normalheading">
    <w:name w:val="Normal heading"/>
    <w:aliases w:val="n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54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54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54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54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54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54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54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54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54F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54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754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54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754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54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54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54FE"/>
    <w:pPr>
      <w:spacing w:after="0"/>
    </w:pPr>
  </w:style>
  <w:style w:type="paragraph" w:customStyle="1" w:styleId="smallreturn">
    <w:name w:val="small return"/>
    <w:aliases w:val="sr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54FE"/>
    <w:pPr>
      <w:spacing w:after="0"/>
    </w:pPr>
  </w:style>
  <w:style w:type="paragraph" w:customStyle="1" w:styleId="headingbolditalic">
    <w:name w:val="heading bold italic"/>
    <w:aliases w:val="hbi"/>
    <w:basedOn w:val="heading"/>
    <w:rsid w:val="00E754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54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54FE"/>
    <w:pPr>
      <w:spacing w:after="0"/>
    </w:pPr>
  </w:style>
  <w:style w:type="paragraph" w:customStyle="1" w:styleId="blockbullet">
    <w:name w:val="block bullet"/>
    <w:aliases w:val="bb"/>
    <w:basedOn w:val="block"/>
    <w:rsid w:val="00E754FE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54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54FE"/>
    <w:pPr>
      <w:spacing w:after="0"/>
    </w:pPr>
  </w:style>
  <w:style w:type="paragraph" w:customStyle="1" w:styleId="eightptnormal">
    <w:name w:val="eight pt normal"/>
    <w:aliases w:val="8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54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54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54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54FE"/>
    <w:rPr>
      <w:b/>
      <w:bCs/>
    </w:rPr>
  </w:style>
  <w:style w:type="paragraph" w:customStyle="1" w:styleId="eightptbodytext">
    <w:name w:val="eight pt body text"/>
    <w:aliases w:val="8bt"/>
    <w:basedOn w:val="eightptnormal"/>
    <w:rsid w:val="00E754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54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54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54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54FE"/>
    <w:pPr>
      <w:spacing w:after="0"/>
    </w:pPr>
  </w:style>
  <w:style w:type="paragraph" w:customStyle="1" w:styleId="eightptblock">
    <w:name w:val="eight pt block"/>
    <w:aliases w:val="8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54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54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54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54FE"/>
    <w:pPr>
      <w:spacing w:after="0"/>
    </w:pPr>
  </w:style>
  <w:style w:type="paragraph" w:customStyle="1" w:styleId="blockindent">
    <w:name w:val="block indent"/>
    <w:aliases w:val="bi"/>
    <w:basedOn w:val="block"/>
    <w:rsid w:val="00E754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754FE"/>
    <w:pPr>
      <w:jc w:val="center"/>
    </w:pPr>
  </w:style>
  <w:style w:type="paragraph" w:customStyle="1" w:styleId="nineptcol">
    <w:name w:val="nine pt %col"/>
    <w:aliases w:val="9%"/>
    <w:basedOn w:val="nineptnormal"/>
    <w:rsid w:val="00E754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54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54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54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54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54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54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54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54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54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54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54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54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54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54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54FE"/>
    <w:pPr>
      <w:spacing w:after="80"/>
    </w:pPr>
  </w:style>
  <w:style w:type="paragraph" w:customStyle="1" w:styleId="nineptratecol">
    <w:name w:val="nine pt rate col"/>
    <w:aliases w:val="a9r"/>
    <w:basedOn w:val="nineptnormal"/>
    <w:rsid w:val="00E754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54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54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54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54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54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54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54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54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54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54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54FE"/>
    <w:pPr>
      <w:ind w:left="907" w:hanging="340"/>
    </w:pPr>
  </w:style>
  <w:style w:type="paragraph" w:customStyle="1" w:styleId="List3i">
    <w:name w:val="List 3i"/>
    <w:aliases w:val="3i"/>
    <w:basedOn w:val="List2i"/>
    <w:rsid w:val="00E754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54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54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54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54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54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54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54FE"/>
    <w:pPr>
      <w:spacing w:after="80"/>
    </w:pPr>
  </w:style>
  <w:style w:type="paragraph" w:customStyle="1" w:styleId="blockbullet2">
    <w:name w:val="block bullet 2"/>
    <w:aliases w:val="bb2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54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54F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754FE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E754FE"/>
    <w:pPr>
      <w:ind w:left="1134"/>
    </w:pPr>
  </w:style>
  <w:style w:type="character" w:customStyle="1" w:styleId="AccPolicyalternativeChar">
    <w:name w:val="Acc Policy alternative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E754F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E754FE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F16933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F16933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F16933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F16933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paragraph" w:styleId="ListParagraph">
    <w:name w:val="List Paragraph"/>
    <w:basedOn w:val="Normal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"/>
    <w:basedOn w:val="a1"/>
    <w:rsid w:val="005B3B34"/>
    <w:rPr>
      <w:rFonts w:ascii="Angsana New" w:hAnsi="Angsana New"/>
      <w:sz w:val="30"/>
      <w:szCs w:val="30"/>
    </w:rPr>
  </w:style>
  <w:style w:type="character" w:customStyle="1" w:styleId="BodyText3Char1">
    <w:name w:val="Body Text 3 Char1"/>
    <w:rsid w:val="003D3005"/>
    <w:rPr>
      <w:rFonts w:cs="EucrosiaUPC"/>
      <w:sz w:val="30"/>
      <w:szCs w:val="30"/>
    </w:rPr>
  </w:style>
  <w:style w:type="paragraph" w:customStyle="1" w:styleId="RNormal">
    <w:name w:val="RNormal"/>
    <w:basedOn w:val="Normal"/>
    <w:rsid w:val="00CC59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CC5934"/>
    <w:rPr>
      <w:vertAlign w:val="superscript"/>
    </w:rPr>
  </w:style>
  <w:style w:type="character" w:styleId="CommentReference">
    <w:name w:val="annotation reference"/>
    <w:uiPriority w:val="99"/>
    <w:rsid w:val="00CF6C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CF6CA2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F6CA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D6CBD"/>
    <w:pPr>
      <w:spacing w:line="240" w:lineRule="auto"/>
    </w:pPr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6D6CBD"/>
    <w:rPr>
      <w:rFonts w:ascii="Arial" w:hAnsi="Arial" w:cs="Cordia New"/>
      <w:b/>
      <w:bCs/>
      <w:szCs w:val="25"/>
    </w:rPr>
  </w:style>
  <w:style w:type="character" w:styleId="Emphasis">
    <w:name w:val="Emphasis"/>
    <w:basedOn w:val="DefaultParagraphFont"/>
    <w:qFormat/>
    <w:rsid w:val="009F5B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85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2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EC5A6-6FE5-454C-B23F-57FFC8EB7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8</Pages>
  <Words>2511</Words>
  <Characters>9807</Characters>
  <Application>Microsoft Office Word</Application>
  <DocSecurity>0</DocSecurity>
  <Lines>81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12294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2018-01-27T14:38:00Z</cp:lastPrinted>
  <dcterms:created xsi:type="dcterms:W3CDTF">2018-01-30T03:28:00Z</dcterms:created>
  <dcterms:modified xsi:type="dcterms:W3CDTF">2018-01-30T03:33:00Z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