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and</w:t>
      </w:r>
      <w:proofErr w:type="gramEnd"/>
      <w:r>
        <w:rPr>
          <w:b/>
          <w:bCs/>
          <w:sz w:val="40"/>
          <w:szCs w:val="40"/>
        </w:rPr>
        <w:t xml:space="preserve">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Pr="000128BD" w:rsidRDefault="00620F9D" w:rsidP="00620F9D">
      <w:pPr>
        <w:spacing w:line="240" w:lineRule="atLeast"/>
        <w:jc w:val="center"/>
        <w:rPr>
          <w:b/>
          <w:bCs/>
          <w:sz w:val="40"/>
          <w:szCs w:val="40"/>
          <w:lang w:val="en-US" w:bidi="th-TH"/>
        </w:rPr>
      </w:pPr>
    </w:p>
    <w:p w:rsidR="00620F9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128BD">
        <w:rPr>
          <w:spacing w:val="-3"/>
          <w:szCs w:val="36"/>
        </w:rPr>
        <w:t>Interim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>
        <w:rPr>
          <w:spacing w:val="-3"/>
          <w:szCs w:val="36"/>
        </w:rPr>
        <w:t>for</w:t>
      </w:r>
      <w:proofErr w:type="gramEnd"/>
      <w:r>
        <w:rPr>
          <w:spacing w:val="-3"/>
          <w:szCs w:val="36"/>
        </w:rPr>
        <w:t xml:space="preserve">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2D277D">
        <w:rPr>
          <w:spacing w:val="-3"/>
          <w:szCs w:val="36"/>
        </w:rPr>
        <w:t>period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3363B8">
        <w:rPr>
          <w:spacing w:val="-3"/>
          <w:szCs w:val="36"/>
          <w:lang w:val="en-US" w:bidi="th-TH"/>
        </w:rPr>
        <w:t>1 December</w:t>
      </w:r>
      <w:r>
        <w:rPr>
          <w:spacing w:val="-3"/>
          <w:szCs w:val="36"/>
        </w:rPr>
        <w:t xml:space="preserve"> 201</w:t>
      </w:r>
      <w:r w:rsidR="00E94357">
        <w:rPr>
          <w:spacing w:val="-3"/>
          <w:szCs w:val="36"/>
        </w:rPr>
        <w:t>7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021465">
        <w:rPr>
          <w:spacing w:val="-3"/>
          <w:szCs w:val="36"/>
        </w:rPr>
        <w:t>and</w:t>
      </w:r>
      <w:proofErr w:type="gramEnd"/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report on review of </w:t>
      </w:r>
    </w:p>
    <w:p w:rsidR="00620F9D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proofErr w:type="gramStart"/>
      <w:r w:rsidRPr="00021465">
        <w:rPr>
          <w:spacing w:val="-3"/>
          <w:sz w:val="36"/>
          <w:szCs w:val="36"/>
        </w:rPr>
        <w:t>interim</w:t>
      </w:r>
      <w:proofErr w:type="gramEnd"/>
      <w:r w:rsidRPr="00021465">
        <w:rPr>
          <w:spacing w:val="-3"/>
          <w:sz w:val="36"/>
          <w:szCs w:val="36"/>
        </w:rPr>
        <w:t xml:space="preserve"> financial information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  <w:bookmarkStart w:id="0" w:name="_GoBack"/>
      <w:bookmarkEnd w:id="0"/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proofErr w:type="gramStart"/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3363B8" w:rsidRPr="00306FA2">
        <w:rPr>
          <w:rFonts w:cs="Times New Roman"/>
          <w:szCs w:val="22"/>
        </w:rPr>
        <w:t>31 December</w:t>
      </w:r>
      <w:r w:rsidRPr="00306FA2">
        <w:rPr>
          <w:rFonts w:cs="Times New Roman"/>
          <w:szCs w:val="22"/>
        </w:rPr>
        <w:t xml:space="preserve"> 201</w:t>
      </w:r>
      <w:r w:rsidR="00E94357">
        <w:rPr>
          <w:rFonts w:cs="Times New Roman"/>
          <w:szCs w:val="22"/>
        </w:rPr>
        <w:t>7</w:t>
      </w:r>
      <w:r w:rsidRPr="00306FA2">
        <w:rPr>
          <w:rFonts w:cs="Times New Roman"/>
          <w:szCs w:val="22"/>
        </w:rPr>
        <w:t xml:space="preserve">; the consolidated and separate statements of comprehensive income, </w:t>
      </w:r>
      <w:r w:rsidR="00840FD3" w:rsidRPr="00306FA2">
        <w:rPr>
          <w:rFonts w:cs="Times New Roman"/>
          <w:szCs w:val="22"/>
        </w:rPr>
        <w:br/>
      </w:r>
      <w:r w:rsidRPr="00306FA2">
        <w:rPr>
          <w:rFonts w:cs="Times New Roman"/>
          <w:szCs w:val="22"/>
        </w:rPr>
        <w:t xml:space="preserve">changes in equity and cash flows for the </w:t>
      </w:r>
      <w:r w:rsidR="003363B8" w:rsidRPr="00306FA2">
        <w:rPr>
          <w:rFonts w:cs="Cordia New"/>
          <w:szCs w:val="28"/>
          <w:lang w:val="en-US" w:bidi="th-TH"/>
        </w:rPr>
        <w:t>three</w:t>
      </w:r>
      <w:r w:rsidRPr="00306FA2">
        <w:rPr>
          <w:rFonts w:cs="Cordia New"/>
          <w:szCs w:val="28"/>
          <w:lang w:val="en-US" w:bidi="th-TH"/>
        </w:rPr>
        <w:t>-month</w:t>
      </w:r>
      <w:r w:rsidRPr="00306FA2">
        <w:rPr>
          <w:rFonts w:cs="Times New Roman"/>
          <w:szCs w:val="22"/>
        </w:rPr>
        <w:t xml:space="preserve"> period ended 3</w:t>
      </w:r>
      <w:r w:rsidR="003363B8" w:rsidRPr="00306FA2">
        <w:rPr>
          <w:rFonts w:cs="Times New Roman"/>
          <w:szCs w:val="22"/>
        </w:rPr>
        <w:t>1 December 2</w:t>
      </w:r>
      <w:r w:rsidR="005900BA">
        <w:rPr>
          <w:rFonts w:cs="Times New Roman"/>
          <w:szCs w:val="22"/>
        </w:rPr>
        <w:t>01</w:t>
      </w:r>
      <w:r w:rsidR="00E94357">
        <w:rPr>
          <w:rFonts w:cs="Times New Roman"/>
          <w:szCs w:val="22"/>
        </w:rPr>
        <w:t>7</w:t>
      </w:r>
      <w:r w:rsidR="005900BA">
        <w:rPr>
          <w:rFonts w:cs="Times New Roman"/>
          <w:szCs w:val="22"/>
        </w:rPr>
        <w:t xml:space="preserve">; and condensed notes </w:t>
      </w:r>
      <w:r w:rsidRPr="00306FA2">
        <w:rPr>
          <w:rFonts w:cs="Times New Roman"/>
          <w:szCs w:val="22"/>
        </w:rPr>
        <w:t>(“interim financial information”).</w:t>
      </w:r>
      <w:proofErr w:type="gramEnd"/>
      <w:r w:rsidRPr="00306FA2">
        <w:rPr>
          <w:rFonts w:cs="Times New Roman"/>
          <w:szCs w:val="22"/>
        </w:rPr>
        <w:t xml:space="preserve">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</w:t>
      </w:r>
      <w:proofErr w:type="gramStart"/>
      <w:r w:rsidRPr="00FE75B3">
        <w:rPr>
          <w:rFonts w:cs="Times New Roman"/>
          <w:szCs w:val="22"/>
        </w:rPr>
        <w:t>is substantially less in scope than an audit conducted</w:t>
      </w:r>
      <w:proofErr w:type="gramEnd"/>
      <w:r w:rsidRPr="00FE75B3">
        <w:rPr>
          <w:rFonts w:cs="Times New Roman"/>
          <w:szCs w:val="22"/>
        </w:rPr>
        <w:t xml:space="preserve">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proofErr w:type="gramStart"/>
      <w:r w:rsidRPr="00FE75B3">
        <w:rPr>
          <w:rFonts w:cs="Times New Roman"/>
          <w:szCs w:val="22"/>
        </w:rPr>
        <w:t>is not prepared</w:t>
      </w:r>
      <w:proofErr w:type="gramEnd"/>
      <w:r w:rsidRPr="00FE75B3">
        <w:rPr>
          <w:rFonts w:cs="Times New Roman"/>
          <w:szCs w:val="22"/>
        </w:rPr>
        <w:t>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D41E30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D41E30">
        <w:rPr>
          <w:rFonts w:cs="Times New Roman"/>
          <w:szCs w:val="22"/>
        </w:rPr>
        <w:t>4195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563824" w:rsidRDefault="00704205" w:rsidP="00C05FE1">
      <w:pPr>
        <w:pStyle w:val="RNormal"/>
        <w:spacing w:line="240" w:lineRule="atLeast"/>
        <w:rPr>
          <w:lang w:bidi="th-TH"/>
        </w:rPr>
      </w:pPr>
      <w:r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9D09B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3363B8">
        <w:rPr>
          <w:lang w:bidi="th-TH"/>
        </w:rPr>
        <w:t>7 February 201</w:t>
      </w:r>
      <w:r w:rsidR="001F534F" w:rsidRPr="00306FA2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BDFE85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E94357">
        <w:rPr>
          <w:lang w:bidi="th-TH"/>
        </w:rPr>
        <w:t>8</w:t>
      </w:r>
      <w:r w:rsidR="008977CB">
        <w:rPr>
          <w:lang w:bidi="th-TH"/>
        </w:rPr>
        <w:tab/>
      </w:r>
    </w:p>
    <w:p w:rsidR="001B1C1B" w:rsidRPr="002F4AEC" w:rsidRDefault="001B1C1B" w:rsidP="002F4AEC">
      <w:pPr>
        <w:pStyle w:val="IndexHeading1"/>
        <w:spacing w:after="0" w:line="240" w:lineRule="atLeast"/>
        <w:outlineLvl w:val="0"/>
        <w:rPr>
          <w:rFonts w:cs="Times New Roman"/>
          <w:lang w:val="en-US"/>
        </w:rPr>
      </w:pPr>
    </w:p>
    <w:sectPr w:rsidR="001B1C1B" w:rsidRPr="002F4AEC" w:rsidSect="002F4AEC">
      <w:headerReference w:type="even" r:id="rId11"/>
      <w:headerReference w:type="default" r:id="rId12"/>
      <w:footerReference w:type="default" r:id="rId13"/>
      <w:pgSz w:w="11907" w:h="16840"/>
      <w:pgMar w:top="691" w:right="1107" w:bottom="576" w:left="1152" w:header="720" w:footer="720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AA" w:rsidRDefault="00380EAA">
      <w:r>
        <w:separator/>
      </w:r>
    </w:p>
  </w:endnote>
  <w:endnote w:type="continuationSeparator" w:id="0">
    <w:p w:rsidR="00380EAA" w:rsidRDefault="0038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2" w:rsidRDefault="00592722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592722" w:rsidRDefault="00592722">
    <w:pPr>
      <w:pStyle w:val="Footer"/>
      <w:jc w:val="center"/>
    </w:pPr>
  </w:p>
  <w:p w:rsidR="00592722" w:rsidRPr="00AE767A" w:rsidRDefault="00592722" w:rsidP="00AE76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2" w:rsidRPr="00241CEE" w:rsidRDefault="00592722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2F4AEC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2" w:rsidRDefault="00592722" w:rsidP="0032262C">
    <w:pPr>
      <w:pStyle w:val="Footer"/>
      <w:framePr w:w="330"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4AEC">
      <w:rPr>
        <w:rStyle w:val="PageNumber"/>
        <w:noProof/>
      </w:rPr>
      <w:t>12</w:t>
    </w:r>
    <w:r>
      <w:rPr>
        <w:rStyle w:val="PageNumber"/>
      </w:rPr>
      <w:fldChar w:fldCharType="end"/>
    </w:r>
  </w:p>
  <w:p w:rsidR="00592722" w:rsidRPr="00241CEE" w:rsidRDefault="00592722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AA" w:rsidRDefault="00380EAA">
      <w:r>
        <w:separator/>
      </w:r>
    </w:p>
  </w:footnote>
  <w:footnote w:type="continuationSeparator" w:id="0">
    <w:p w:rsidR="00380EAA" w:rsidRDefault="00380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2" w:rsidRDefault="00592722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592722" w:rsidRDefault="00592722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592722" w:rsidRDefault="00592722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592722" w:rsidRDefault="00592722">
    <w:pPr>
      <w:pStyle w:val="Header"/>
    </w:pPr>
  </w:p>
  <w:p w:rsidR="00592722" w:rsidRDefault="005927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2" w:rsidRDefault="00592722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:rsidR="00592722" w:rsidRPr="00FE5335" w:rsidRDefault="00592722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:rsidR="00592722" w:rsidRPr="00FE5335" w:rsidRDefault="00592722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:rsidR="00592722" w:rsidRPr="00FE5335" w:rsidRDefault="00592722" w:rsidP="00D57D61">
    <w:pPr>
      <w:pStyle w:val="acctmainheading"/>
      <w:spacing w:after="0" w:line="240" w:lineRule="atLeast"/>
      <w:rPr>
        <w:sz w:val="24"/>
        <w:szCs w:val="24"/>
      </w:rPr>
    </w:pPr>
  </w:p>
  <w:p w:rsidR="00592722" w:rsidRPr="00FE5335" w:rsidRDefault="00592722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2" w:rsidRDefault="00592722" w:rsidP="00835E02">
    <w:pPr>
      <w:pStyle w:val="acctmainheading"/>
      <w:spacing w:after="0" w:line="240" w:lineRule="atLeast"/>
      <w:rPr>
        <w:sz w:val="24"/>
        <w:szCs w:val="24"/>
      </w:rPr>
    </w:pPr>
  </w:p>
  <w:p w:rsidR="002F4AEC" w:rsidRPr="00FE5335" w:rsidRDefault="002F4AEC" w:rsidP="00835E02">
    <w:pPr>
      <w:pStyle w:val="acctmainheading"/>
      <w:spacing w:after="0" w:line="240" w:lineRule="atLeast"/>
      <w:rPr>
        <w:sz w:val="24"/>
        <w:szCs w:val="24"/>
      </w:rPr>
    </w:pPr>
  </w:p>
  <w:p w:rsidR="00592722" w:rsidRPr="00FE5335" w:rsidRDefault="00592722" w:rsidP="00835E02">
    <w:pPr>
      <w:pStyle w:val="acctmainheading"/>
      <w:spacing w:after="0" w:line="240" w:lineRule="atLeast"/>
      <w:rPr>
        <w:sz w:val="24"/>
        <w:szCs w:val="24"/>
      </w:rPr>
    </w:pPr>
  </w:p>
  <w:p w:rsidR="00592722" w:rsidRPr="00835E02" w:rsidRDefault="00592722" w:rsidP="00835E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C94AA7"/>
    <w:multiLevelType w:val="hybridMultilevel"/>
    <w:tmpl w:val="D644975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3073478"/>
    <w:multiLevelType w:val="hybridMultilevel"/>
    <w:tmpl w:val="5A166756"/>
    <w:lvl w:ilvl="0" w:tplc="4D90F870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0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25"/>
  </w:num>
  <w:num w:numId="8">
    <w:abstractNumId w:val="18"/>
  </w:num>
  <w:num w:numId="9">
    <w:abstractNumId w:val="17"/>
  </w:num>
  <w:num w:numId="10">
    <w:abstractNumId w:val="30"/>
  </w:num>
  <w:num w:numId="11">
    <w:abstractNumId w:val="5"/>
  </w:num>
  <w:num w:numId="12">
    <w:abstractNumId w:val="21"/>
  </w:num>
  <w:num w:numId="13">
    <w:abstractNumId w:val="31"/>
  </w:num>
  <w:num w:numId="14">
    <w:abstractNumId w:val="3"/>
  </w:num>
  <w:num w:numId="15">
    <w:abstractNumId w:val="28"/>
  </w:num>
  <w:num w:numId="16">
    <w:abstractNumId w:val="13"/>
  </w:num>
  <w:num w:numId="17">
    <w:abstractNumId w:val="12"/>
  </w:num>
  <w:num w:numId="18">
    <w:abstractNumId w:val="19"/>
  </w:num>
  <w:num w:numId="19">
    <w:abstractNumId w:val="4"/>
  </w:num>
  <w:num w:numId="20">
    <w:abstractNumId w:val="8"/>
  </w:num>
  <w:num w:numId="21">
    <w:abstractNumId w:val="10"/>
  </w:num>
  <w:num w:numId="22">
    <w:abstractNumId w:val="27"/>
  </w:num>
  <w:num w:numId="23">
    <w:abstractNumId w:val="22"/>
  </w:num>
  <w:num w:numId="24">
    <w:abstractNumId w:val="26"/>
  </w:num>
  <w:num w:numId="25">
    <w:abstractNumId w:val="14"/>
  </w:num>
  <w:num w:numId="26">
    <w:abstractNumId w:val="11"/>
  </w:num>
  <w:num w:numId="27">
    <w:abstractNumId w:val="23"/>
  </w:num>
  <w:num w:numId="28">
    <w:abstractNumId w:val="16"/>
  </w:num>
  <w:num w:numId="29">
    <w:abstractNumId w:val="29"/>
  </w:num>
  <w:num w:numId="30">
    <w:abstractNumId w:val="20"/>
  </w:num>
  <w:num w:numId="31">
    <w:abstractNumId w:val="24"/>
  </w:num>
  <w:num w:numId="32">
    <w:abstractNumId w:val="28"/>
  </w:num>
  <w:num w:numId="3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3AB"/>
    <w:rsid w:val="000137E1"/>
    <w:rsid w:val="00013C5A"/>
    <w:rsid w:val="00013C94"/>
    <w:rsid w:val="00013F68"/>
    <w:rsid w:val="00014CD1"/>
    <w:rsid w:val="0001535D"/>
    <w:rsid w:val="00015ABB"/>
    <w:rsid w:val="00015C4D"/>
    <w:rsid w:val="00016342"/>
    <w:rsid w:val="000163ED"/>
    <w:rsid w:val="0001642D"/>
    <w:rsid w:val="00017710"/>
    <w:rsid w:val="00017AD9"/>
    <w:rsid w:val="00017C39"/>
    <w:rsid w:val="0002063E"/>
    <w:rsid w:val="00021298"/>
    <w:rsid w:val="0002151E"/>
    <w:rsid w:val="00021650"/>
    <w:rsid w:val="000216DE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9CB"/>
    <w:rsid w:val="00027112"/>
    <w:rsid w:val="00027113"/>
    <w:rsid w:val="0002797F"/>
    <w:rsid w:val="00027AA1"/>
    <w:rsid w:val="00030033"/>
    <w:rsid w:val="0003009C"/>
    <w:rsid w:val="000309B3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2F8"/>
    <w:rsid w:val="000418BB"/>
    <w:rsid w:val="000423EC"/>
    <w:rsid w:val="00042985"/>
    <w:rsid w:val="00042C4A"/>
    <w:rsid w:val="00042D4F"/>
    <w:rsid w:val="00042EE1"/>
    <w:rsid w:val="00042FA7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D6A"/>
    <w:rsid w:val="000542DB"/>
    <w:rsid w:val="00054553"/>
    <w:rsid w:val="0005457A"/>
    <w:rsid w:val="00054C96"/>
    <w:rsid w:val="000552A6"/>
    <w:rsid w:val="00055A44"/>
    <w:rsid w:val="00055BF0"/>
    <w:rsid w:val="00055C3C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645"/>
    <w:rsid w:val="00064748"/>
    <w:rsid w:val="000647A2"/>
    <w:rsid w:val="00064AE3"/>
    <w:rsid w:val="00065340"/>
    <w:rsid w:val="00066850"/>
    <w:rsid w:val="00066B4E"/>
    <w:rsid w:val="00066C2C"/>
    <w:rsid w:val="00066E22"/>
    <w:rsid w:val="00067659"/>
    <w:rsid w:val="000677A8"/>
    <w:rsid w:val="00067A52"/>
    <w:rsid w:val="000701A4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2D6E"/>
    <w:rsid w:val="000734C9"/>
    <w:rsid w:val="00074111"/>
    <w:rsid w:val="00074AB6"/>
    <w:rsid w:val="00074D0F"/>
    <w:rsid w:val="0007506B"/>
    <w:rsid w:val="0007542E"/>
    <w:rsid w:val="000758CB"/>
    <w:rsid w:val="00075ACA"/>
    <w:rsid w:val="00075CBF"/>
    <w:rsid w:val="0007667B"/>
    <w:rsid w:val="00076877"/>
    <w:rsid w:val="000771B8"/>
    <w:rsid w:val="000774F0"/>
    <w:rsid w:val="00077645"/>
    <w:rsid w:val="000778A6"/>
    <w:rsid w:val="00077DAF"/>
    <w:rsid w:val="00081202"/>
    <w:rsid w:val="000814C3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619"/>
    <w:rsid w:val="000901B9"/>
    <w:rsid w:val="0009042C"/>
    <w:rsid w:val="00091A1E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858"/>
    <w:rsid w:val="00097D09"/>
    <w:rsid w:val="00097DDA"/>
    <w:rsid w:val="000A0337"/>
    <w:rsid w:val="000A16FA"/>
    <w:rsid w:val="000A1FAF"/>
    <w:rsid w:val="000A2812"/>
    <w:rsid w:val="000A2940"/>
    <w:rsid w:val="000A2A3C"/>
    <w:rsid w:val="000A2BD2"/>
    <w:rsid w:val="000A2F6D"/>
    <w:rsid w:val="000A4473"/>
    <w:rsid w:val="000A4474"/>
    <w:rsid w:val="000A448D"/>
    <w:rsid w:val="000A4668"/>
    <w:rsid w:val="000A4776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3F4"/>
    <w:rsid w:val="000B69E6"/>
    <w:rsid w:val="000B6A63"/>
    <w:rsid w:val="000B6C77"/>
    <w:rsid w:val="000B7328"/>
    <w:rsid w:val="000B748D"/>
    <w:rsid w:val="000B7987"/>
    <w:rsid w:val="000B79D0"/>
    <w:rsid w:val="000B79E1"/>
    <w:rsid w:val="000B7B9D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F9D"/>
    <w:rsid w:val="000C52B8"/>
    <w:rsid w:val="000C53CC"/>
    <w:rsid w:val="000C57BE"/>
    <w:rsid w:val="000C581C"/>
    <w:rsid w:val="000C5A63"/>
    <w:rsid w:val="000C5A82"/>
    <w:rsid w:val="000C5F0F"/>
    <w:rsid w:val="000C6A04"/>
    <w:rsid w:val="000C6BD0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9F2"/>
    <w:rsid w:val="000D1BB0"/>
    <w:rsid w:val="000D2035"/>
    <w:rsid w:val="000D26D9"/>
    <w:rsid w:val="000D2767"/>
    <w:rsid w:val="000D2F3C"/>
    <w:rsid w:val="000D2F6D"/>
    <w:rsid w:val="000D3324"/>
    <w:rsid w:val="000D341C"/>
    <w:rsid w:val="000D342E"/>
    <w:rsid w:val="000D3B77"/>
    <w:rsid w:val="000D3E8B"/>
    <w:rsid w:val="000D413D"/>
    <w:rsid w:val="000D4180"/>
    <w:rsid w:val="000D44F0"/>
    <w:rsid w:val="000D45E8"/>
    <w:rsid w:val="000D4BB8"/>
    <w:rsid w:val="000D51F2"/>
    <w:rsid w:val="000D5449"/>
    <w:rsid w:val="000D5686"/>
    <w:rsid w:val="000D6654"/>
    <w:rsid w:val="000D67ED"/>
    <w:rsid w:val="000D6B17"/>
    <w:rsid w:val="000D7236"/>
    <w:rsid w:val="000D7A6F"/>
    <w:rsid w:val="000D7CA0"/>
    <w:rsid w:val="000E0ABD"/>
    <w:rsid w:val="000E0B55"/>
    <w:rsid w:val="000E0FBA"/>
    <w:rsid w:val="000E101D"/>
    <w:rsid w:val="000E116A"/>
    <w:rsid w:val="000E1DAE"/>
    <w:rsid w:val="000E1E45"/>
    <w:rsid w:val="000E20CF"/>
    <w:rsid w:val="000E2250"/>
    <w:rsid w:val="000E2ABD"/>
    <w:rsid w:val="000E2F8F"/>
    <w:rsid w:val="000E32D6"/>
    <w:rsid w:val="000E3450"/>
    <w:rsid w:val="000E375C"/>
    <w:rsid w:val="000E380C"/>
    <w:rsid w:val="000E38AA"/>
    <w:rsid w:val="000E4A51"/>
    <w:rsid w:val="000E4BBA"/>
    <w:rsid w:val="000E60F3"/>
    <w:rsid w:val="000E61B2"/>
    <w:rsid w:val="000E6B42"/>
    <w:rsid w:val="000E769D"/>
    <w:rsid w:val="000E7747"/>
    <w:rsid w:val="000E7AE2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C63"/>
    <w:rsid w:val="000F3C9C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9FA"/>
    <w:rsid w:val="000F7DE5"/>
    <w:rsid w:val="001001B3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747"/>
    <w:rsid w:val="00107CE5"/>
    <w:rsid w:val="00107D68"/>
    <w:rsid w:val="00110103"/>
    <w:rsid w:val="0011033F"/>
    <w:rsid w:val="001110A5"/>
    <w:rsid w:val="00111C62"/>
    <w:rsid w:val="00111DC7"/>
    <w:rsid w:val="00111EC3"/>
    <w:rsid w:val="001126CA"/>
    <w:rsid w:val="00112875"/>
    <w:rsid w:val="0011309E"/>
    <w:rsid w:val="0011365F"/>
    <w:rsid w:val="001139FF"/>
    <w:rsid w:val="00113B55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69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7C78"/>
    <w:rsid w:val="00127CA7"/>
    <w:rsid w:val="00127CC6"/>
    <w:rsid w:val="00130610"/>
    <w:rsid w:val="00130713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F35"/>
    <w:rsid w:val="0014329D"/>
    <w:rsid w:val="001432FA"/>
    <w:rsid w:val="001436C6"/>
    <w:rsid w:val="0014385A"/>
    <w:rsid w:val="00143AA7"/>
    <w:rsid w:val="00143C03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DEC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834"/>
    <w:rsid w:val="00163A4A"/>
    <w:rsid w:val="00164363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916"/>
    <w:rsid w:val="00167EDC"/>
    <w:rsid w:val="00170BBF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638"/>
    <w:rsid w:val="00173D34"/>
    <w:rsid w:val="001748E3"/>
    <w:rsid w:val="00174F68"/>
    <w:rsid w:val="0017549E"/>
    <w:rsid w:val="001765E6"/>
    <w:rsid w:val="00176672"/>
    <w:rsid w:val="00176F7B"/>
    <w:rsid w:val="00177B78"/>
    <w:rsid w:val="00177CA8"/>
    <w:rsid w:val="00177D7E"/>
    <w:rsid w:val="00177F3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F40"/>
    <w:rsid w:val="00182F41"/>
    <w:rsid w:val="0018373F"/>
    <w:rsid w:val="0018405D"/>
    <w:rsid w:val="00184096"/>
    <w:rsid w:val="0018443F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BB0"/>
    <w:rsid w:val="00190EFC"/>
    <w:rsid w:val="00190F70"/>
    <w:rsid w:val="001913FC"/>
    <w:rsid w:val="0019154F"/>
    <w:rsid w:val="00191786"/>
    <w:rsid w:val="00191A7C"/>
    <w:rsid w:val="001922CB"/>
    <w:rsid w:val="001924A9"/>
    <w:rsid w:val="001924FF"/>
    <w:rsid w:val="001926E1"/>
    <w:rsid w:val="00192935"/>
    <w:rsid w:val="00192AED"/>
    <w:rsid w:val="001930E6"/>
    <w:rsid w:val="00193379"/>
    <w:rsid w:val="001938EA"/>
    <w:rsid w:val="001939C3"/>
    <w:rsid w:val="00193FE3"/>
    <w:rsid w:val="001940D3"/>
    <w:rsid w:val="00194327"/>
    <w:rsid w:val="00194653"/>
    <w:rsid w:val="00194671"/>
    <w:rsid w:val="001950F0"/>
    <w:rsid w:val="0019512C"/>
    <w:rsid w:val="001951CD"/>
    <w:rsid w:val="00195B11"/>
    <w:rsid w:val="00195F75"/>
    <w:rsid w:val="0019674F"/>
    <w:rsid w:val="00196BC4"/>
    <w:rsid w:val="00196BE8"/>
    <w:rsid w:val="00196C1F"/>
    <w:rsid w:val="00197630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415E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C0"/>
    <w:rsid w:val="001B70A7"/>
    <w:rsid w:val="001B7409"/>
    <w:rsid w:val="001B74BC"/>
    <w:rsid w:val="001B7648"/>
    <w:rsid w:val="001B7796"/>
    <w:rsid w:val="001B7C46"/>
    <w:rsid w:val="001C00FF"/>
    <w:rsid w:val="001C05FF"/>
    <w:rsid w:val="001C0C38"/>
    <w:rsid w:val="001C0F4D"/>
    <w:rsid w:val="001C19AB"/>
    <w:rsid w:val="001C1E43"/>
    <w:rsid w:val="001C1E69"/>
    <w:rsid w:val="001C2196"/>
    <w:rsid w:val="001C21E6"/>
    <w:rsid w:val="001C28C1"/>
    <w:rsid w:val="001C313E"/>
    <w:rsid w:val="001C36B3"/>
    <w:rsid w:val="001C371A"/>
    <w:rsid w:val="001C3849"/>
    <w:rsid w:val="001C3B28"/>
    <w:rsid w:val="001C3B65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72B8"/>
    <w:rsid w:val="001C7654"/>
    <w:rsid w:val="001C7A33"/>
    <w:rsid w:val="001D03E7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30EB"/>
    <w:rsid w:val="001D333F"/>
    <w:rsid w:val="001D39DD"/>
    <w:rsid w:val="001D47A6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59E4"/>
    <w:rsid w:val="001E5C9C"/>
    <w:rsid w:val="001E6370"/>
    <w:rsid w:val="001E6434"/>
    <w:rsid w:val="001E656B"/>
    <w:rsid w:val="001E73E4"/>
    <w:rsid w:val="001E784D"/>
    <w:rsid w:val="001E7E44"/>
    <w:rsid w:val="001E7EE1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EF7"/>
    <w:rsid w:val="0020207B"/>
    <w:rsid w:val="00202482"/>
    <w:rsid w:val="00203353"/>
    <w:rsid w:val="00203367"/>
    <w:rsid w:val="00203599"/>
    <w:rsid w:val="0020381E"/>
    <w:rsid w:val="002038BE"/>
    <w:rsid w:val="00203F29"/>
    <w:rsid w:val="00204153"/>
    <w:rsid w:val="002041DD"/>
    <w:rsid w:val="00204399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63"/>
    <w:rsid w:val="00212910"/>
    <w:rsid w:val="002136F6"/>
    <w:rsid w:val="0021404B"/>
    <w:rsid w:val="002141F2"/>
    <w:rsid w:val="00214BFF"/>
    <w:rsid w:val="00214F42"/>
    <w:rsid w:val="00215B90"/>
    <w:rsid w:val="00215E85"/>
    <w:rsid w:val="00215F86"/>
    <w:rsid w:val="002160F2"/>
    <w:rsid w:val="00216B91"/>
    <w:rsid w:val="00216EDD"/>
    <w:rsid w:val="00217097"/>
    <w:rsid w:val="002176ED"/>
    <w:rsid w:val="002179DC"/>
    <w:rsid w:val="00217B21"/>
    <w:rsid w:val="0022039B"/>
    <w:rsid w:val="002208BE"/>
    <w:rsid w:val="00220AB9"/>
    <w:rsid w:val="00220ACE"/>
    <w:rsid w:val="00220AF6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C55"/>
    <w:rsid w:val="00226E21"/>
    <w:rsid w:val="00227814"/>
    <w:rsid w:val="002278D4"/>
    <w:rsid w:val="00227B5B"/>
    <w:rsid w:val="00227D45"/>
    <w:rsid w:val="00230188"/>
    <w:rsid w:val="00231105"/>
    <w:rsid w:val="002314F4"/>
    <w:rsid w:val="00231D9B"/>
    <w:rsid w:val="0023232A"/>
    <w:rsid w:val="00232AE0"/>
    <w:rsid w:val="002332EF"/>
    <w:rsid w:val="00233463"/>
    <w:rsid w:val="00233742"/>
    <w:rsid w:val="00234476"/>
    <w:rsid w:val="002346D9"/>
    <w:rsid w:val="002348DF"/>
    <w:rsid w:val="00234E92"/>
    <w:rsid w:val="002350B7"/>
    <w:rsid w:val="00235AEE"/>
    <w:rsid w:val="002367C9"/>
    <w:rsid w:val="002367D2"/>
    <w:rsid w:val="0023691F"/>
    <w:rsid w:val="00236D99"/>
    <w:rsid w:val="0023768C"/>
    <w:rsid w:val="002378D7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147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50650"/>
    <w:rsid w:val="0025091E"/>
    <w:rsid w:val="00250A77"/>
    <w:rsid w:val="00250F22"/>
    <w:rsid w:val="00250F51"/>
    <w:rsid w:val="002513FC"/>
    <w:rsid w:val="00251D30"/>
    <w:rsid w:val="00251D55"/>
    <w:rsid w:val="00252071"/>
    <w:rsid w:val="0025274C"/>
    <w:rsid w:val="002529ED"/>
    <w:rsid w:val="00252B1D"/>
    <w:rsid w:val="00253219"/>
    <w:rsid w:val="00253593"/>
    <w:rsid w:val="00253922"/>
    <w:rsid w:val="002544FC"/>
    <w:rsid w:val="002549EF"/>
    <w:rsid w:val="00254B00"/>
    <w:rsid w:val="00254CFB"/>
    <w:rsid w:val="00255285"/>
    <w:rsid w:val="00255668"/>
    <w:rsid w:val="002557DC"/>
    <w:rsid w:val="00255B69"/>
    <w:rsid w:val="002563B3"/>
    <w:rsid w:val="00257209"/>
    <w:rsid w:val="002575CB"/>
    <w:rsid w:val="002579F2"/>
    <w:rsid w:val="00257A7A"/>
    <w:rsid w:val="00260A2A"/>
    <w:rsid w:val="00260F13"/>
    <w:rsid w:val="00261BF6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9F4"/>
    <w:rsid w:val="00267B5A"/>
    <w:rsid w:val="002701B4"/>
    <w:rsid w:val="002702AB"/>
    <w:rsid w:val="00270429"/>
    <w:rsid w:val="00270A7C"/>
    <w:rsid w:val="00270FFC"/>
    <w:rsid w:val="00271427"/>
    <w:rsid w:val="00271E00"/>
    <w:rsid w:val="00271E86"/>
    <w:rsid w:val="00272050"/>
    <w:rsid w:val="00272546"/>
    <w:rsid w:val="00272A4B"/>
    <w:rsid w:val="00272B7C"/>
    <w:rsid w:val="00272C41"/>
    <w:rsid w:val="00272EFC"/>
    <w:rsid w:val="00273112"/>
    <w:rsid w:val="0027332F"/>
    <w:rsid w:val="00273905"/>
    <w:rsid w:val="00273B02"/>
    <w:rsid w:val="00273B81"/>
    <w:rsid w:val="00273E7D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3036"/>
    <w:rsid w:val="0028305A"/>
    <w:rsid w:val="00283734"/>
    <w:rsid w:val="00283899"/>
    <w:rsid w:val="0028389B"/>
    <w:rsid w:val="00283997"/>
    <w:rsid w:val="00283D50"/>
    <w:rsid w:val="00283F04"/>
    <w:rsid w:val="00284487"/>
    <w:rsid w:val="002846CC"/>
    <w:rsid w:val="00284CFF"/>
    <w:rsid w:val="00284F8D"/>
    <w:rsid w:val="002854E1"/>
    <w:rsid w:val="00285844"/>
    <w:rsid w:val="00285889"/>
    <w:rsid w:val="00286049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E04"/>
    <w:rsid w:val="00293004"/>
    <w:rsid w:val="002933B5"/>
    <w:rsid w:val="00293BD2"/>
    <w:rsid w:val="00294AE6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B0206"/>
    <w:rsid w:val="002B0790"/>
    <w:rsid w:val="002B26DC"/>
    <w:rsid w:val="002B2837"/>
    <w:rsid w:val="002B29C1"/>
    <w:rsid w:val="002B2D1A"/>
    <w:rsid w:val="002B3878"/>
    <w:rsid w:val="002B3D38"/>
    <w:rsid w:val="002B3F21"/>
    <w:rsid w:val="002B41CE"/>
    <w:rsid w:val="002B46E5"/>
    <w:rsid w:val="002B5CFF"/>
    <w:rsid w:val="002B6AC7"/>
    <w:rsid w:val="002B6D82"/>
    <w:rsid w:val="002B6E9F"/>
    <w:rsid w:val="002B6FC4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2E07"/>
    <w:rsid w:val="002C311F"/>
    <w:rsid w:val="002C3306"/>
    <w:rsid w:val="002C3F33"/>
    <w:rsid w:val="002C4026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D9F"/>
    <w:rsid w:val="002D5043"/>
    <w:rsid w:val="002D516B"/>
    <w:rsid w:val="002D5499"/>
    <w:rsid w:val="002D5BA0"/>
    <w:rsid w:val="002D6210"/>
    <w:rsid w:val="002D674C"/>
    <w:rsid w:val="002D6F59"/>
    <w:rsid w:val="002D6FA7"/>
    <w:rsid w:val="002D7A2A"/>
    <w:rsid w:val="002D7A45"/>
    <w:rsid w:val="002E0645"/>
    <w:rsid w:val="002E0B2E"/>
    <w:rsid w:val="002E109A"/>
    <w:rsid w:val="002E148A"/>
    <w:rsid w:val="002E1749"/>
    <w:rsid w:val="002E1F50"/>
    <w:rsid w:val="002E21A8"/>
    <w:rsid w:val="002E2237"/>
    <w:rsid w:val="002E257A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6711"/>
    <w:rsid w:val="002E6B3A"/>
    <w:rsid w:val="002E6C19"/>
    <w:rsid w:val="002E72AE"/>
    <w:rsid w:val="002E7998"/>
    <w:rsid w:val="002E7D83"/>
    <w:rsid w:val="002F0863"/>
    <w:rsid w:val="002F0D59"/>
    <w:rsid w:val="002F1270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4AEC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C12"/>
    <w:rsid w:val="00300410"/>
    <w:rsid w:val="003004E3"/>
    <w:rsid w:val="003006F7"/>
    <w:rsid w:val="00300D2E"/>
    <w:rsid w:val="00301497"/>
    <w:rsid w:val="00301968"/>
    <w:rsid w:val="00301A56"/>
    <w:rsid w:val="00302320"/>
    <w:rsid w:val="0030286E"/>
    <w:rsid w:val="003029A9"/>
    <w:rsid w:val="00303461"/>
    <w:rsid w:val="00303CD8"/>
    <w:rsid w:val="00303D01"/>
    <w:rsid w:val="00304D01"/>
    <w:rsid w:val="00304F64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D94"/>
    <w:rsid w:val="003120CC"/>
    <w:rsid w:val="003122BF"/>
    <w:rsid w:val="003128DD"/>
    <w:rsid w:val="00312AE1"/>
    <w:rsid w:val="00312C8E"/>
    <w:rsid w:val="00312CDA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59A3"/>
    <w:rsid w:val="00325A16"/>
    <w:rsid w:val="00325BDF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4335"/>
    <w:rsid w:val="0033459B"/>
    <w:rsid w:val="003346E4"/>
    <w:rsid w:val="00334AA4"/>
    <w:rsid w:val="00335001"/>
    <w:rsid w:val="0033502C"/>
    <w:rsid w:val="003358B1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489"/>
    <w:rsid w:val="0034753F"/>
    <w:rsid w:val="00347D58"/>
    <w:rsid w:val="00347D9C"/>
    <w:rsid w:val="003502A4"/>
    <w:rsid w:val="003503F4"/>
    <w:rsid w:val="003504AB"/>
    <w:rsid w:val="003504DD"/>
    <w:rsid w:val="003509F2"/>
    <w:rsid w:val="00350B29"/>
    <w:rsid w:val="00350D1D"/>
    <w:rsid w:val="00350F2A"/>
    <w:rsid w:val="00350FD1"/>
    <w:rsid w:val="003511A0"/>
    <w:rsid w:val="00351C85"/>
    <w:rsid w:val="00351E57"/>
    <w:rsid w:val="00351EAA"/>
    <w:rsid w:val="003520C5"/>
    <w:rsid w:val="003528B7"/>
    <w:rsid w:val="00352BA9"/>
    <w:rsid w:val="00352D81"/>
    <w:rsid w:val="00352DCE"/>
    <w:rsid w:val="00352E52"/>
    <w:rsid w:val="0035349A"/>
    <w:rsid w:val="00353887"/>
    <w:rsid w:val="00353FDB"/>
    <w:rsid w:val="00354323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C7F"/>
    <w:rsid w:val="00363DBB"/>
    <w:rsid w:val="003642B5"/>
    <w:rsid w:val="003642E7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921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0EAA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7F1"/>
    <w:rsid w:val="00387DB9"/>
    <w:rsid w:val="00387FCF"/>
    <w:rsid w:val="00390503"/>
    <w:rsid w:val="00390AA2"/>
    <w:rsid w:val="00390C2C"/>
    <w:rsid w:val="00392641"/>
    <w:rsid w:val="00392843"/>
    <w:rsid w:val="00392AF1"/>
    <w:rsid w:val="003931F5"/>
    <w:rsid w:val="00393243"/>
    <w:rsid w:val="00393438"/>
    <w:rsid w:val="003935EA"/>
    <w:rsid w:val="00393D0C"/>
    <w:rsid w:val="00393E3F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40D"/>
    <w:rsid w:val="00397C6F"/>
    <w:rsid w:val="00397D84"/>
    <w:rsid w:val="00397F37"/>
    <w:rsid w:val="003A1132"/>
    <w:rsid w:val="003A123E"/>
    <w:rsid w:val="003A189A"/>
    <w:rsid w:val="003A1A0C"/>
    <w:rsid w:val="003A1A14"/>
    <w:rsid w:val="003A1E5C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559"/>
    <w:rsid w:val="003A77B8"/>
    <w:rsid w:val="003A79F9"/>
    <w:rsid w:val="003A7C3E"/>
    <w:rsid w:val="003A7D8C"/>
    <w:rsid w:val="003A7E57"/>
    <w:rsid w:val="003A7F9E"/>
    <w:rsid w:val="003A7FD2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5221"/>
    <w:rsid w:val="003B55E5"/>
    <w:rsid w:val="003B5792"/>
    <w:rsid w:val="003B5865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5CD"/>
    <w:rsid w:val="003C4060"/>
    <w:rsid w:val="003C469D"/>
    <w:rsid w:val="003C4D16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96"/>
    <w:rsid w:val="003D15EF"/>
    <w:rsid w:val="003D1C95"/>
    <w:rsid w:val="003D1EF8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D25"/>
    <w:rsid w:val="003E1FFC"/>
    <w:rsid w:val="003E211D"/>
    <w:rsid w:val="003E304C"/>
    <w:rsid w:val="003E3512"/>
    <w:rsid w:val="003E358B"/>
    <w:rsid w:val="003E3E07"/>
    <w:rsid w:val="003E3E49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077"/>
    <w:rsid w:val="003F034D"/>
    <w:rsid w:val="003F074A"/>
    <w:rsid w:val="003F0950"/>
    <w:rsid w:val="003F132E"/>
    <w:rsid w:val="003F1425"/>
    <w:rsid w:val="003F1744"/>
    <w:rsid w:val="003F1D6F"/>
    <w:rsid w:val="003F20DD"/>
    <w:rsid w:val="003F2971"/>
    <w:rsid w:val="003F2DC6"/>
    <w:rsid w:val="003F2EFA"/>
    <w:rsid w:val="003F3CA9"/>
    <w:rsid w:val="003F3D51"/>
    <w:rsid w:val="003F40DF"/>
    <w:rsid w:val="003F4B19"/>
    <w:rsid w:val="003F4CBD"/>
    <w:rsid w:val="003F4CCE"/>
    <w:rsid w:val="003F5580"/>
    <w:rsid w:val="003F5691"/>
    <w:rsid w:val="003F5E71"/>
    <w:rsid w:val="003F6527"/>
    <w:rsid w:val="003F6875"/>
    <w:rsid w:val="003F6AB8"/>
    <w:rsid w:val="003F6D24"/>
    <w:rsid w:val="003F70D2"/>
    <w:rsid w:val="003F7683"/>
    <w:rsid w:val="003F774C"/>
    <w:rsid w:val="003F7882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C66"/>
    <w:rsid w:val="00406076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650"/>
    <w:rsid w:val="00414ACA"/>
    <w:rsid w:val="00414DDE"/>
    <w:rsid w:val="00415066"/>
    <w:rsid w:val="00415472"/>
    <w:rsid w:val="004156F8"/>
    <w:rsid w:val="004158BC"/>
    <w:rsid w:val="00415F21"/>
    <w:rsid w:val="004164C3"/>
    <w:rsid w:val="00416AA3"/>
    <w:rsid w:val="00416F85"/>
    <w:rsid w:val="00417A71"/>
    <w:rsid w:val="00417B63"/>
    <w:rsid w:val="00417FC6"/>
    <w:rsid w:val="004212AA"/>
    <w:rsid w:val="00421A9A"/>
    <w:rsid w:val="00421AAF"/>
    <w:rsid w:val="00421C66"/>
    <w:rsid w:val="00422454"/>
    <w:rsid w:val="00422D37"/>
    <w:rsid w:val="00423149"/>
    <w:rsid w:val="004235E7"/>
    <w:rsid w:val="00423689"/>
    <w:rsid w:val="0042378D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113B"/>
    <w:rsid w:val="00431482"/>
    <w:rsid w:val="00431B69"/>
    <w:rsid w:val="00432181"/>
    <w:rsid w:val="00432889"/>
    <w:rsid w:val="00432907"/>
    <w:rsid w:val="00432F28"/>
    <w:rsid w:val="00433201"/>
    <w:rsid w:val="004339BB"/>
    <w:rsid w:val="00433D06"/>
    <w:rsid w:val="00433DA3"/>
    <w:rsid w:val="0043419F"/>
    <w:rsid w:val="004348DA"/>
    <w:rsid w:val="00434B35"/>
    <w:rsid w:val="00434D2A"/>
    <w:rsid w:val="00434E83"/>
    <w:rsid w:val="00435445"/>
    <w:rsid w:val="00435598"/>
    <w:rsid w:val="00435EB8"/>
    <w:rsid w:val="00436E65"/>
    <w:rsid w:val="00436F04"/>
    <w:rsid w:val="00437BEF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304D"/>
    <w:rsid w:val="004436D9"/>
    <w:rsid w:val="004441EE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398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A5"/>
    <w:rsid w:val="004621A9"/>
    <w:rsid w:val="004622CA"/>
    <w:rsid w:val="00462A75"/>
    <w:rsid w:val="00462BFF"/>
    <w:rsid w:val="0046302C"/>
    <w:rsid w:val="00463036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8C3"/>
    <w:rsid w:val="0048396D"/>
    <w:rsid w:val="00483A54"/>
    <w:rsid w:val="00483BB0"/>
    <w:rsid w:val="0048483B"/>
    <w:rsid w:val="0048486C"/>
    <w:rsid w:val="00484B95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0ED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FFF"/>
    <w:rsid w:val="004A3042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C80"/>
    <w:rsid w:val="004B2028"/>
    <w:rsid w:val="004B211D"/>
    <w:rsid w:val="004B2AB4"/>
    <w:rsid w:val="004B2F21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441"/>
    <w:rsid w:val="004B752B"/>
    <w:rsid w:val="004B7B27"/>
    <w:rsid w:val="004B7CD0"/>
    <w:rsid w:val="004C02A2"/>
    <w:rsid w:val="004C02AC"/>
    <w:rsid w:val="004C043D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61AF"/>
    <w:rsid w:val="004D6AAF"/>
    <w:rsid w:val="004D7519"/>
    <w:rsid w:val="004D7917"/>
    <w:rsid w:val="004D7931"/>
    <w:rsid w:val="004D7995"/>
    <w:rsid w:val="004D7CE9"/>
    <w:rsid w:val="004D7CEA"/>
    <w:rsid w:val="004D7EB1"/>
    <w:rsid w:val="004E003A"/>
    <w:rsid w:val="004E022C"/>
    <w:rsid w:val="004E05B7"/>
    <w:rsid w:val="004E0B7A"/>
    <w:rsid w:val="004E0CF3"/>
    <w:rsid w:val="004E0D54"/>
    <w:rsid w:val="004E1009"/>
    <w:rsid w:val="004E1449"/>
    <w:rsid w:val="004E166B"/>
    <w:rsid w:val="004E2925"/>
    <w:rsid w:val="004E2A31"/>
    <w:rsid w:val="004E2C22"/>
    <w:rsid w:val="004E3613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58A7"/>
    <w:rsid w:val="004E6331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3D22"/>
    <w:rsid w:val="00504255"/>
    <w:rsid w:val="00504454"/>
    <w:rsid w:val="00504707"/>
    <w:rsid w:val="00504AFF"/>
    <w:rsid w:val="0050564C"/>
    <w:rsid w:val="0050586C"/>
    <w:rsid w:val="00505CD1"/>
    <w:rsid w:val="00506238"/>
    <w:rsid w:val="005063F8"/>
    <w:rsid w:val="0050681B"/>
    <w:rsid w:val="00506998"/>
    <w:rsid w:val="00506AA6"/>
    <w:rsid w:val="00506C31"/>
    <w:rsid w:val="005071F7"/>
    <w:rsid w:val="005073E5"/>
    <w:rsid w:val="005074D4"/>
    <w:rsid w:val="00507670"/>
    <w:rsid w:val="005078A1"/>
    <w:rsid w:val="00507F3B"/>
    <w:rsid w:val="0051010D"/>
    <w:rsid w:val="00510DCC"/>
    <w:rsid w:val="005113A8"/>
    <w:rsid w:val="0051145B"/>
    <w:rsid w:val="00511C38"/>
    <w:rsid w:val="00512306"/>
    <w:rsid w:val="00512644"/>
    <w:rsid w:val="005128AA"/>
    <w:rsid w:val="00512A48"/>
    <w:rsid w:val="00512D68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32"/>
    <w:rsid w:val="005160C6"/>
    <w:rsid w:val="005169FD"/>
    <w:rsid w:val="00516E0F"/>
    <w:rsid w:val="005179B4"/>
    <w:rsid w:val="00517D7D"/>
    <w:rsid w:val="00520103"/>
    <w:rsid w:val="0052069A"/>
    <w:rsid w:val="0052094F"/>
    <w:rsid w:val="0052123D"/>
    <w:rsid w:val="00521BB9"/>
    <w:rsid w:val="005221F4"/>
    <w:rsid w:val="005233D6"/>
    <w:rsid w:val="00523C3F"/>
    <w:rsid w:val="00523FD2"/>
    <w:rsid w:val="0052507F"/>
    <w:rsid w:val="005254A4"/>
    <w:rsid w:val="005269DF"/>
    <w:rsid w:val="00526AE3"/>
    <w:rsid w:val="00526BFA"/>
    <w:rsid w:val="00526C27"/>
    <w:rsid w:val="00526DEF"/>
    <w:rsid w:val="00527906"/>
    <w:rsid w:val="00527935"/>
    <w:rsid w:val="005301B8"/>
    <w:rsid w:val="005303BA"/>
    <w:rsid w:val="005309F5"/>
    <w:rsid w:val="00530BD6"/>
    <w:rsid w:val="00530BF7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90"/>
    <w:rsid w:val="00535F55"/>
    <w:rsid w:val="00536C15"/>
    <w:rsid w:val="0053702C"/>
    <w:rsid w:val="005370AB"/>
    <w:rsid w:val="005371C2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CA3"/>
    <w:rsid w:val="00542E10"/>
    <w:rsid w:val="00542E4E"/>
    <w:rsid w:val="00542E6B"/>
    <w:rsid w:val="00542FC3"/>
    <w:rsid w:val="00543317"/>
    <w:rsid w:val="00543434"/>
    <w:rsid w:val="0054380A"/>
    <w:rsid w:val="00543AA6"/>
    <w:rsid w:val="00543BDC"/>
    <w:rsid w:val="00543D33"/>
    <w:rsid w:val="00544492"/>
    <w:rsid w:val="005444F8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54"/>
    <w:rsid w:val="0055126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95A"/>
    <w:rsid w:val="00565AB6"/>
    <w:rsid w:val="00565EF3"/>
    <w:rsid w:val="00565F90"/>
    <w:rsid w:val="00566C79"/>
    <w:rsid w:val="00566FE5"/>
    <w:rsid w:val="005671BF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FC7"/>
    <w:rsid w:val="0057428A"/>
    <w:rsid w:val="00574500"/>
    <w:rsid w:val="00574525"/>
    <w:rsid w:val="0057533B"/>
    <w:rsid w:val="005754AE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BE0"/>
    <w:rsid w:val="00582705"/>
    <w:rsid w:val="005827FA"/>
    <w:rsid w:val="00582A6E"/>
    <w:rsid w:val="00582B2F"/>
    <w:rsid w:val="005830AA"/>
    <w:rsid w:val="00583BF8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2722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2AB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42A"/>
    <w:rsid w:val="005A0B88"/>
    <w:rsid w:val="005A1028"/>
    <w:rsid w:val="005A109A"/>
    <w:rsid w:val="005A13E3"/>
    <w:rsid w:val="005A1725"/>
    <w:rsid w:val="005A1AEB"/>
    <w:rsid w:val="005A1E12"/>
    <w:rsid w:val="005A21E6"/>
    <w:rsid w:val="005A268C"/>
    <w:rsid w:val="005A26FC"/>
    <w:rsid w:val="005A2DCC"/>
    <w:rsid w:val="005A368D"/>
    <w:rsid w:val="005A39A6"/>
    <w:rsid w:val="005A3CE7"/>
    <w:rsid w:val="005A4DFB"/>
    <w:rsid w:val="005A4FD1"/>
    <w:rsid w:val="005A5299"/>
    <w:rsid w:val="005A5344"/>
    <w:rsid w:val="005A5794"/>
    <w:rsid w:val="005A5856"/>
    <w:rsid w:val="005A6376"/>
    <w:rsid w:val="005A67CB"/>
    <w:rsid w:val="005A6934"/>
    <w:rsid w:val="005A713C"/>
    <w:rsid w:val="005A7BF5"/>
    <w:rsid w:val="005B006F"/>
    <w:rsid w:val="005B01B1"/>
    <w:rsid w:val="005B0258"/>
    <w:rsid w:val="005B04F5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0D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47D"/>
    <w:rsid w:val="005C5C76"/>
    <w:rsid w:val="005C5FD1"/>
    <w:rsid w:val="005C6249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1CE7"/>
    <w:rsid w:val="005D21EA"/>
    <w:rsid w:val="005D3F03"/>
    <w:rsid w:val="005D407F"/>
    <w:rsid w:val="005D43D0"/>
    <w:rsid w:val="005D4848"/>
    <w:rsid w:val="005D48BC"/>
    <w:rsid w:val="005D48E1"/>
    <w:rsid w:val="005D4B7F"/>
    <w:rsid w:val="005D4C88"/>
    <w:rsid w:val="005D4DB8"/>
    <w:rsid w:val="005D4DB9"/>
    <w:rsid w:val="005D4E99"/>
    <w:rsid w:val="005D523C"/>
    <w:rsid w:val="005D52C6"/>
    <w:rsid w:val="005D5512"/>
    <w:rsid w:val="005D62A0"/>
    <w:rsid w:val="005D6776"/>
    <w:rsid w:val="005D67ED"/>
    <w:rsid w:val="005D6E3D"/>
    <w:rsid w:val="005D6FE4"/>
    <w:rsid w:val="005D7546"/>
    <w:rsid w:val="005D792B"/>
    <w:rsid w:val="005D7D32"/>
    <w:rsid w:val="005D7D49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2B8"/>
    <w:rsid w:val="005E3595"/>
    <w:rsid w:val="005E36A1"/>
    <w:rsid w:val="005E37FC"/>
    <w:rsid w:val="005E3AD2"/>
    <w:rsid w:val="005E40D7"/>
    <w:rsid w:val="005E46C1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7F1"/>
    <w:rsid w:val="005F7A20"/>
    <w:rsid w:val="005F7BD5"/>
    <w:rsid w:val="0060020F"/>
    <w:rsid w:val="00600927"/>
    <w:rsid w:val="00600FBF"/>
    <w:rsid w:val="006011C7"/>
    <w:rsid w:val="0060184C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8C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C01"/>
    <w:rsid w:val="00614E28"/>
    <w:rsid w:val="00615223"/>
    <w:rsid w:val="00615496"/>
    <w:rsid w:val="00615A76"/>
    <w:rsid w:val="0061652F"/>
    <w:rsid w:val="006172E3"/>
    <w:rsid w:val="00617362"/>
    <w:rsid w:val="00617B82"/>
    <w:rsid w:val="00617E54"/>
    <w:rsid w:val="0062032B"/>
    <w:rsid w:val="00620F9D"/>
    <w:rsid w:val="006210AE"/>
    <w:rsid w:val="00621410"/>
    <w:rsid w:val="0062150E"/>
    <w:rsid w:val="00621725"/>
    <w:rsid w:val="0062185D"/>
    <w:rsid w:val="00622230"/>
    <w:rsid w:val="00622866"/>
    <w:rsid w:val="00622A69"/>
    <w:rsid w:val="00622F27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5A51"/>
    <w:rsid w:val="00635BAC"/>
    <w:rsid w:val="00636008"/>
    <w:rsid w:val="006360FF"/>
    <w:rsid w:val="0063619A"/>
    <w:rsid w:val="00636CA4"/>
    <w:rsid w:val="00636D74"/>
    <w:rsid w:val="0063704F"/>
    <w:rsid w:val="00637265"/>
    <w:rsid w:val="00637330"/>
    <w:rsid w:val="0063752C"/>
    <w:rsid w:val="00637E12"/>
    <w:rsid w:val="006403F2"/>
    <w:rsid w:val="00640CDD"/>
    <w:rsid w:val="00640F04"/>
    <w:rsid w:val="00641215"/>
    <w:rsid w:val="006413B8"/>
    <w:rsid w:val="006417A8"/>
    <w:rsid w:val="00641B6B"/>
    <w:rsid w:val="00641D37"/>
    <w:rsid w:val="006420A5"/>
    <w:rsid w:val="006425B7"/>
    <w:rsid w:val="00642A19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E3D"/>
    <w:rsid w:val="006477A9"/>
    <w:rsid w:val="006478CF"/>
    <w:rsid w:val="00647CA5"/>
    <w:rsid w:val="00650255"/>
    <w:rsid w:val="006502BE"/>
    <w:rsid w:val="0065080F"/>
    <w:rsid w:val="00650BE6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52F"/>
    <w:rsid w:val="00654A7A"/>
    <w:rsid w:val="00654C56"/>
    <w:rsid w:val="00654EDF"/>
    <w:rsid w:val="00655763"/>
    <w:rsid w:val="00655944"/>
    <w:rsid w:val="00655B92"/>
    <w:rsid w:val="00655E2F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7032B"/>
    <w:rsid w:val="006703BF"/>
    <w:rsid w:val="006707BD"/>
    <w:rsid w:val="006720D9"/>
    <w:rsid w:val="006727C4"/>
    <w:rsid w:val="006729B5"/>
    <w:rsid w:val="00672B8C"/>
    <w:rsid w:val="00672EEB"/>
    <w:rsid w:val="0067317D"/>
    <w:rsid w:val="00673527"/>
    <w:rsid w:val="006738F0"/>
    <w:rsid w:val="006738F3"/>
    <w:rsid w:val="00673C18"/>
    <w:rsid w:val="00674690"/>
    <w:rsid w:val="00674769"/>
    <w:rsid w:val="00674D19"/>
    <w:rsid w:val="00674FF1"/>
    <w:rsid w:val="00675262"/>
    <w:rsid w:val="00675A27"/>
    <w:rsid w:val="00675E41"/>
    <w:rsid w:val="00676C0C"/>
    <w:rsid w:val="00676F81"/>
    <w:rsid w:val="006774BE"/>
    <w:rsid w:val="00680253"/>
    <w:rsid w:val="00680319"/>
    <w:rsid w:val="006805AE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3EB4"/>
    <w:rsid w:val="0068419B"/>
    <w:rsid w:val="00684BE4"/>
    <w:rsid w:val="00685044"/>
    <w:rsid w:val="0068555D"/>
    <w:rsid w:val="00685908"/>
    <w:rsid w:val="00685A3A"/>
    <w:rsid w:val="00685A8F"/>
    <w:rsid w:val="00685BF6"/>
    <w:rsid w:val="0068685E"/>
    <w:rsid w:val="00686CB6"/>
    <w:rsid w:val="006877AB"/>
    <w:rsid w:val="0068797C"/>
    <w:rsid w:val="0068797E"/>
    <w:rsid w:val="00687C5F"/>
    <w:rsid w:val="00687D4B"/>
    <w:rsid w:val="00690406"/>
    <w:rsid w:val="00690717"/>
    <w:rsid w:val="0069084F"/>
    <w:rsid w:val="006908CB"/>
    <w:rsid w:val="00690996"/>
    <w:rsid w:val="006909DF"/>
    <w:rsid w:val="00690A30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51E9"/>
    <w:rsid w:val="00695751"/>
    <w:rsid w:val="00695D3A"/>
    <w:rsid w:val="006964E6"/>
    <w:rsid w:val="00696DE1"/>
    <w:rsid w:val="0069716C"/>
    <w:rsid w:val="00697659"/>
    <w:rsid w:val="00697945"/>
    <w:rsid w:val="006A0B4C"/>
    <w:rsid w:val="006A1818"/>
    <w:rsid w:val="006A19EB"/>
    <w:rsid w:val="006A1EFD"/>
    <w:rsid w:val="006A2920"/>
    <w:rsid w:val="006A375C"/>
    <w:rsid w:val="006A44FB"/>
    <w:rsid w:val="006A46E2"/>
    <w:rsid w:val="006A4D7F"/>
    <w:rsid w:val="006A4DEB"/>
    <w:rsid w:val="006A4E76"/>
    <w:rsid w:val="006A5358"/>
    <w:rsid w:val="006A54FA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B3A"/>
    <w:rsid w:val="006B6D18"/>
    <w:rsid w:val="006B703A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563"/>
    <w:rsid w:val="006C1773"/>
    <w:rsid w:val="006C180B"/>
    <w:rsid w:val="006C221E"/>
    <w:rsid w:val="006C23F8"/>
    <w:rsid w:val="006C2889"/>
    <w:rsid w:val="006C2BDA"/>
    <w:rsid w:val="006C2E1A"/>
    <w:rsid w:val="006C398A"/>
    <w:rsid w:val="006C44E1"/>
    <w:rsid w:val="006C4D2B"/>
    <w:rsid w:val="006C4D79"/>
    <w:rsid w:val="006C4E2D"/>
    <w:rsid w:val="006C529E"/>
    <w:rsid w:val="006C6443"/>
    <w:rsid w:val="006C66EF"/>
    <w:rsid w:val="006C6AF2"/>
    <w:rsid w:val="006C6BC6"/>
    <w:rsid w:val="006C6D31"/>
    <w:rsid w:val="006C70B6"/>
    <w:rsid w:val="006C7588"/>
    <w:rsid w:val="006C7DC7"/>
    <w:rsid w:val="006C7F8F"/>
    <w:rsid w:val="006D0A9B"/>
    <w:rsid w:val="006D183F"/>
    <w:rsid w:val="006D1952"/>
    <w:rsid w:val="006D2156"/>
    <w:rsid w:val="006D2677"/>
    <w:rsid w:val="006D26C4"/>
    <w:rsid w:val="006D2ACA"/>
    <w:rsid w:val="006D2F3C"/>
    <w:rsid w:val="006D3DBA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79B"/>
    <w:rsid w:val="006E1AF5"/>
    <w:rsid w:val="006E2117"/>
    <w:rsid w:val="006E2269"/>
    <w:rsid w:val="006E227B"/>
    <w:rsid w:val="006E255E"/>
    <w:rsid w:val="006E287C"/>
    <w:rsid w:val="006E37AB"/>
    <w:rsid w:val="006E391C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9FC"/>
    <w:rsid w:val="006E6B38"/>
    <w:rsid w:val="006E710D"/>
    <w:rsid w:val="006E77F7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52D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6001"/>
    <w:rsid w:val="00716591"/>
    <w:rsid w:val="007166A3"/>
    <w:rsid w:val="00720957"/>
    <w:rsid w:val="00720F6A"/>
    <w:rsid w:val="00721036"/>
    <w:rsid w:val="007215E3"/>
    <w:rsid w:val="0072193D"/>
    <w:rsid w:val="00721B3B"/>
    <w:rsid w:val="00721B60"/>
    <w:rsid w:val="00721C0A"/>
    <w:rsid w:val="007228AF"/>
    <w:rsid w:val="00723118"/>
    <w:rsid w:val="00723244"/>
    <w:rsid w:val="007233CA"/>
    <w:rsid w:val="007234F6"/>
    <w:rsid w:val="00723617"/>
    <w:rsid w:val="00723770"/>
    <w:rsid w:val="00723FA4"/>
    <w:rsid w:val="00724806"/>
    <w:rsid w:val="00724F1C"/>
    <w:rsid w:val="0072507C"/>
    <w:rsid w:val="007254C5"/>
    <w:rsid w:val="00725D03"/>
    <w:rsid w:val="00725F15"/>
    <w:rsid w:val="007261C8"/>
    <w:rsid w:val="00726410"/>
    <w:rsid w:val="007268A6"/>
    <w:rsid w:val="0072732A"/>
    <w:rsid w:val="00727C08"/>
    <w:rsid w:val="00727D74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5224"/>
    <w:rsid w:val="007552E6"/>
    <w:rsid w:val="00755589"/>
    <w:rsid w:val="007565B1"/>
    <w:rsid w:val="00756949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F97"/>
    <w:rsid w:val="00761319"/>
    <w:rsid w:val="007613CA"/>
    <w:rsid w:val="00762652"/>
    <w:rsid w:val="00762ACE"/>
    <w:rsid w:val="00762B9D"/>
    <w:rsid w:val="0076386E"/>
    <w:rsid w:val="00764D08"/>
    <w:rsid w:val="00765C29"/>
    <w:rsid w:val="00765EA6"/>
    <w:rsid w:val="0076677B"/>
    <w:rsid w:val="0076684C"/>
    <w:rsid w:val="0076704F"/>
    <w:rsid w:val="0076725D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CEB"/>
    <w:rsid w:val="00786EA3"/>
    <w:rsid w:val="00786F59"/>
    <w:rsid w:val="00786FCD"/>
    <w:rsid w:val="00787527"/>
    <w:rsid w:val="00787F0C"/>
    <w:rsid w:val="00787F60"/>
    <w:rsid w:val="00790235"/>
    <w:rsid w:val="0079037B"/>
    <w:rsid w:val="007906CA"/>
    <w:rsid w:val="0079078A"/>
    <w:rsid w:val="007909C9"/>
    <w:rsid w:val="00790D3D"/>
    <w:rsid w:val="0079101F"/>
    <w:rsid w:val="007913D1"/>
    <w:rsid w:val="00791443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2EA"/>
    <w:rsid w:val="007A157D"/>
    <w:rsid w:val="007A17D6"/>
    <w:rsid w:val="007A18AF"/>
    <w:rsid w:val="007A1B66"/>
    <w:rsid w:val="007A1EF1"/>
    <w:rsid w:val="007A1F42"/>
    <w:rsid w:val="007A2084"/>
    <w:rsid w:val="007A2702"/>
    <w:rsid w:val="007A27A7"/>
    <w:rsid w:val="007A2AC5"/>
    <w:rsid w:val="007A2CF9"/>
    <w:rsid w:val="007A3719"/>
    <w:rsid w:val="007A3DC6"/>
    <w:rsid w:val="007A41C0"/>
    <w:rsid w:val="007A4318"/>
    <w:rsid w:val="007A44F9"/>
    <w:rsid w:val="007A491C"/>
    <w:rsid w:val="007A4A05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52B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7C7"/>
    <w:rsid w:val="007B1811"/>
    <w:rsid w:val="007B181D"/>
    <w:rsid w:val="007B199E"/>
    <w:rsid w:val="007B2990"/>
    <w:rsid w:val="007B2AB6"/>
    <w:rsid w:val="007B3506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C034E"/>
    <w:rsid w:val="007C08EF"/>
    <w:rsid w:val="007C0F2B"/>
    <w:rsid w:val="007C1046"/>
    <w:rsid w:val="007C14D1"/>
    <w:rsid w:val="007C156F"/>
    <w:rsid w:val="007C195F"/>
    <w:rsid w:val="007C1F63"/>
    <w:rsid w:val="007C20CF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A79"/>
    <w:rsid w:val="007C6046"/>
    <w:rsid w:val="007C6312"/>
    <w:rsid w:val="007C6313"/>
    <w:rsid w:val="007C6564"/>
    <w:rsid w:val="007C65F1"/>
    <w:rsid w:val="007C6789"/>
    <w:rsid w:val="007C6889"/>
    <w:rsid w:val="007C6B60"/>
    <w:rsid w:val="007C7566"/>
    <w:rsid w:val="007C79AC"/>
    <w:rsid w:val="007D0233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03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5AFD"/>
    <w:rsid w:val="007E6B8D"/>
    <w:rsid w:val="007E72E0"/>
    <w:rsid w:val="007E74AF"/>
    <w:rsid w:val="007E7550"/>
    <w:rsid w:val="007E79E8"/>
    <w:rsid w:val="007E7A00"/>
    <w:rsid w:val="007F0E2C"/>
    <w:rsid w:val="007F1258"/>
    <w:rsid w:val="007F1A7B"/>
    <w:rsid w:val="007F1B3B"/>
    <w:rsid w:val="007F1E38"/>
    <w:rsid w:val="007F1F67"/>
    <w:rsid w:val="007F26A7"/>
    <w:rsid w:val="007F2967"/>
    <w:rsid w:val="007F2E9F"/>
    <w:rsid w:val="007F304E"/>
    <w:rsid w:val="007F32D1"/>
    <w:rsid w:val="007F3955"/>
    <w:rsid w:val="007F3AF4"/>
    <w:rsid w:val="007F4362"/>
    <w:rsid w:val="007F45D8"/>
    <w:rsid w:val="007F5796"/>
    <w:rsid w:val="007F5B97"/>
    <w:rsid w:val="007F5F61"/>
    <w:rsid w:val="007F6AE6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FBD"/>
    <w:rsid w:val="008020A8"/>
    <w:rsid w:val="0080249A"/>
    <w:rsid w:val="008028CE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6238"/>
    <w:rsid w:val="008062FB"/>
    <w:rsid w:val="00806577"/>
    <w:rsid w:val="008065A3"/>
    <w:rsid w:val="00806F4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F3A"/>
    <w:rsid w:val="0081207D"/>
    <w:rsid w:val="0081217F"/>
    <w:rsid w:val="008126C3"/>
    <w:rsid w:val="00812D1C"/>
    <w:rsid w:val="008132BE"/>
    <w:rsid w:val="008135CB"/>
    <w:rsid w:val="00813ADB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31"/>
    <w:rsid w:val="008155F0"/>
    <w:rsid w:val="008159BA"/>
    <w:rsid w:val="00815A0A"/>
    <w:rsid w:val="00815A4C"/>
    <w:rsid w:val="00815ACF"/>
    <w:rsid w:val="008162AB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C4B"/>
    <w:rsid w:val="00823D3D"/>
    <w:rsid w:val="00823FCA"/>
    <w:rsid w:val="00824314"/>
    <w:rsid w:val="008244BB"/>
    <w:rsid w:val="0082457D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B09"/>
    <w:rsid w:val="00832F1C"/>
    <w:rsid w:val="00833FCF"/>
    <w:rsid w:val="00834CEE"/>
    <w:rsid w:val="0083583F"/>
    <w:rsid w:val="008358D4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2F40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EE6"/>
    <w:rsid w:val="00846FCA"/>
    <w:rsid w:val="00847018"/>
    <w:rsid w:val="008474C0"/>
    <w:rsid w:val="008476E9"/>
    <w:rsid w:val="00847B7B"/>
    <w:rsid w:val="00850637"/>
    <w:rsid w:val="008508AA"/>
    <w:rsid w:val="008512E1"/>
    <w:rsid w:val="00851481"/>
    <w:rsid w:val="008523B7"/>
    <w:rsid w:val="00852BDF"/>
    <w:rsid w:val="0085349E"/>
    <w:rsid w:val="00853BDD"/>
    <w:rsid w:val="00854975"/>
    <w:rsid w:val="00854A50"/>
    <w:rsid w:val="00854C81"/>
    <w:rsid w:val="00854DCD"/>
    <w:rsid w:val="0085526C"/>
    <w:rsid w:val="00855758"/>
    <w:rsid w:val="00855A8A"/>
    <w:rsid w:val="00855BCF"/>
    <w:rsid w:val="00855F5D"/>
    <w:rsid w:val="0085606E"/>
    <w:rsid w:val="00856A96"/>
    <w:rsid w:val="008570EE"/>
    <w:rsid w:val="008570FF"/>
    <w:rsid w:val="00857293"/>
    <w:rsid w:val="008572F4"/>
    <w:rsid w:val="00857BBB"/>
    <w:rsid w:val="00857CB2"/>
    <w:rsid w:val="00857FE1"/>
    <w:rsid w:val="00860BA3"/>
    <w:rsid w:val="00860E59"/>
    <w:rsid w:val="00860FE4"/>
    <w:rsid w:val="008612BC"/>
    <w:rsid w:val="00861A1D"/>
    <w:rsid w:val="0086219E"/>
    <w:rsid w:val="008622F1"/>
    <w:rsid w:val="0086264A"/>
    <w:rsid w:val="008627A3"/>
    <w:rsid w:val="00862C20"/>
    <w:rsid w:val="00862FE6"/>
    <w:rsid w:val="00863520"/>
    <w:rsid w:val="00863697"/>
    <w:rsid w:val="008638FC"/>
    <w:rsid w:val="00863DDA"/>
    <w:rsid w:val="008641C2"/>
    <w:rsid w:val="0086487D"/>
    <w:rsid w:val="00864ACB"/>
    <w:rsid w:val="008658BF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E5"/>
    <w:rsid w:val="00867435"/>
    <w:rsid w:val="00867C2B"/>
    <w:rsid w:val="00867FCF"/>
    <w:rsid w:val="00870014"/>
    <w:rsid w:val="00870293"/>
    <w:rsid w:val="00870707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388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80098"/>
    <w:rsid w:val="008803BB"/>
    <w:rsid w:val="0088105D"/>
    <w:rsid w:val="0088111F"/>
    <w:rsid w:val="008811BB"/>
    <w:rsid w:val="00881AEC"/>
    <w:rsid w:val="0088224A"/>
    <w:rsid w:val="008824E6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67B"/>
    <w:rsid w:val="00886A10"/>
    <w:rsid w:val="00886A46"/>
    <w:rsid w:val="00886E3E"/>
    <w:rsid w:val="00890266"/>
    <w:rsid w:val="00890583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41D"/>
    <w:rsid w:val="0089460C"/>
    <w:rsid w:val="00894F39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C69"/>
    <w:rsid w:val="008A2E42"/>
    <w:rsid w:val="008A3078"/>
    <w:rsid w:val="008A31B7"/>
    <w:rsid w:val="008A365A"/>
    <w:rsid w:val="008A412C"/>
    <w:rsid w:val="008A46BF"/>
    <w:rsid w:val="008A4F1A"/>
    <w:rsid w:val="008A4FB6"/>
    <w:rsid w:val="008A51E6"/>
    <w:rsid w:val="008A527E"/>
    <w:rsid w:val="008A568D"/>
    <w:rsid w:val="008A59E2"/>
    <w:rsid w:val="008A5FF3"/>
    <w:rsid w:val="008A6131"/>
    <w:rsid w:val="008A61FF"/>
    <w:rsid w:val="008A63DF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B59"/>
    <w:rsid w:val="008B49E1"/>
    <w:rsid w:val="008B4E26"/>
    <w:rsid w:val="008B4EBF"/>
    <w:rsid w:val="008B4FE7"/>
    <w:rsid w:val="008B52A7"/>
    <w:rsid w:val="008B5504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658"/>
    <w:rsid w:val="008C459E"/>
    <w:rsid w:val="008C48A6"/>
    <w:rsid w:val="008C4C33"/>
    <w:rsid w:val="008C4C9A"/>
    <w:rsid w:val="008C5927"/>
    <w:rsid w:val="008C5FBB"/>
    <w:rsid w:val="008C62A0"/>
    <w:rsid w:val="008C663B"/>
    <w:rsid w:val="008C663E"/>
    <w:rsid w:val="008C6808"/>
    <w:rsid w:val="008C6DBC"/>
    <w:rsid w:val="008C7156"/>
    <w:rsid w:val="008C78CB"/>
    <w:rsid w:val="008C79E4"/>
    <w:rsid w:val="008D000F"/>
    <w:rsid w:val="008D020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55A"/>
    <w:rsid w:val="008E5B69"/>
    <w:rsid w:val="008E5C61"/>
    <w:rsid w:val="008E6052"/>
    <w:rsid w:val="008E6068"/>
    <w:rsid w:val="008E6352"/>
    <w:rsid w:val="008E63A4"/>
    <w:rsid w:val="008E63FC"/>
    <w:rsid w:val="008E6B58"/>
    <w:rsid w:val="008E6DC8"/>
    <w:rsid w:val="008E7A10"/>
    <w:rsid w:val="008E7A94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424C"/>
    <w:rsid w:val="008F4535"/>
    <w:rsid w:val="008F46AA"/>
    <w:rsid w:val="008F5E1B"/>
    <w:rsid w:val="008F6EAB"/>
    <w:rsid w:val="008F71E7"/>
    <w:rsid w:val="008F736B"/>
    <w:rsid w:val="008F77CA"/>
    <w:rsid w:val="008F794D"/>
    <w:rsid w:val="00900842"/>
    <w:rsid w:val="00900886"/>
    <w:rsid w:val="00900A46"/>
    <w:rsid w:val="00901603"/>
    <w:rsid w:val="0090177C"/>
    <w:rsid w:val="00901C24"/>
    <w:rsid w:val="00901F1D"/>
    <w:rsid w:val="009024AB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586F"/>
    <w:rsid w:val="00905998"/>
    <w:rsid w:val="009059E0"/>
    <w:rsid w:val="0090609B"/>
    <w:rsid w:val="0090655C"/>
    <w:rsid w:val="009065CE"/>
    <w:rsid w:val="00906651"/>
    <w:rsid w:val="00906908"/>
    <w:rsid w:val="00906AD7"/>
    <w:rsid w:val="009074B0"/>
    <w:rsid w:val="0090751F"/>
    <w:rsid w:val="00907962"/>
    <w:rsid w:val="00907C5A"/>
    <w:rsid w:val="00907EB6"/>
    <w:rsid w:val="009102A2"/>
    <w:rsid w:val="0091111B"/>
    <w:rsid w:val="009114B2"/>
    <w:rsid w:val="00911626"/>
    <w:rsid w:val="009118BF"/>
    <w:rsid w:val="00911C6C"/>
    <w:rsid w:val="00911DB5"/>
    <w:rsid w:val="00911E85"/>
    <w:rsid w:val="009121C9"/>
    <w:rsid w:val="009125DB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661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B25"/>
    <w:rsid w:val="00922858"/>
    <w:rsid w:val="00922BF7"/>
    <w:rsid w:val="00922FD9"/>
    <w:rsid w:val="009232A6"/>
    <w:rsid w:val="009233E7"/>
    <w:rsid w:val="00923B16"/>
    <w:rsid w:val="00923E34"/>
    <w:rsid w:val="0092401B"/>
    <w:rsid w:val="009248A3"/>
    <w:rsid w:val="00924AAA"/>
    <w:rsid w:val="0092502F"/>
    <w:rsid w:val="00925342"/>
    <w:rsid w:val="0092538D"/>
    <w:rsid w:val="00925FFD"/>
    <w:rsid w:val="0092643E"/>
    <w:rsid w:val="00926482"/>
    <w:rsid w:val="00926861"/>
    <w:rsid w:val="00927AA4"/>
    <w:rsid w:val="00930016"/>
    <w:rsid w:val="00930B84"/>
    <w:rsid w:val="00931AE8"/>
    <w:rsid w:val="009321B3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EC2"/>
    <w:rsid w:val="009424EB"/>
    <w:rsid w:val="00942A03"/>
    <w:rsid w:val="00942CFD"/>
    <w:rsid w:val="0094333F"/>
    <w:rsid w:val="009438FA"/>
    <w:rsid w:val="0094408E"/>
    <w:rsid w:val="0094472D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1764"/>
    <w:rsid w:val="00951F1C"/>
    <w:rsid w:val="0095249D"/>
    <w:rsid w:val="00952505"/>
    <w:rsid w:val="009526E4"/>
    <w:rsid w:val="00952A67"/>
    <w:rsid w:val="00953085"/>
    <w:rsid w:val="009530A9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781"/>
    <w:rsid w:val="009650E2"/>
    <w:rsid w:val="009654DC"/>
    <w:rsid w:val="00965E33"/>
    <w:rsid w:val="00966376"/>
    <w:rsid w:val="009669E1"/>
    <w:rsid w:val="00966C0C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803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6FC"/>
    <w:rsid w:val="0098473B"/>
    <w:rsid w:val="00984C53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E4C"/>
    <w:rsid w:val="009970BB"/>
    <w:rsid w:val="00997AD7"/>
    <w:rsid w:val="009A032A"/>
    <w:rsid w:val="009A0720"/>
    <w:rsid w:val="009A1452"/>
    <w:rsid w:val="009A38C9"/>
    <w:rsid w:val="009A3FA9"/>
    <w:rsid w:val="009A4730"/>
    <w:rsid w:val="009A496E"/>
    <w:rsid w:val="009A4B1D"/>
    <w:rsid w:val="009A554A"/>
    <w:rsid w:val="009A5C1B"/>
    <w:rsid w:val="009A5FB4"/>
    <w:rsid w:val="009A678D"/>
    <w:rsid w:val="009A68E6"/>
    <w:rsid w:val="009A71A2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D5F"/>
    <w:rsid w:val="009B409A"/>
    <w:rsid w:val="009B442B"/>
    <w:rsid w:val="009B47EC"/>
    <w:rsid w:val="009B4BF8"/>
    <w:rsid w:val="009B4E9D"/>
    <w:rsid w:val="009B4F76"/>
    <w:rsid w:val="009B71CA"/>
    <w:rsid w:val="009C0921"/>
    <w:rsid w:val="009C122B"/>
    <w:rsid w:val="009C13EF"/>
    <w:rsid w:val="009C169E"/>
    <w:rsid w:val="009C185B"/>
    <w:rsid w:val="009C189D"/>
    <w:rsid w:val="009C1977"/>
    <w:rsid w:val="009C19C0"/>
    <w:rsid w:val="009C2438"/>
    <w:rsid w:val="009C2C91"/>
    <w:rsid w:val="009C3282"/>
    <w:rsid w:val="009C37FB"/>
    <w:rsid w:val="009C3B43"/>
    <w:rsid w:val="009C4062"/>
    <w:rsid w:val="009C4349"/>
    <w:rsid w:val="009C43C9"/>
    <w:rsid w:val="009C44E2"/>
    <w:rsid w:val="009C45CB"/>
    <w:rsid w:val="009C47F1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D61"/>
    <w:rsid w:val="009D1263"/>
    <w:rsid w:val="009D1848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B7D"/>
    <w:rsid w:val="009E5C8C"/>
    <w:rsid w:val="009E645F"/>
    <w:rsid w:val="009E6C36"/>
    <w:rsid w:val="009E7021"/>
    <w:rsid w:val="009E7494"/>
    <w:rsid w:val="009E783E"/>
    <w:rsid w:val="009E7922"/>
    <w:rsid w:val="009E79D2"/>
    <w:rsid w:val="009F0421"/>
    <w:rsid w:val="009F056A"/>
    <w:rsid w:val="009F0889"/>
    <w:rsid w:val="009F12D2"/>
    <w:rsid w:val="009F1803"/>
    <w:rsid w:val="009F1E6B"/>
    <w:rsid w:val="009F2288"/>
    <w:rsid w:val="009F23D0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D8A"/>
    <w:rsid w:val="009F6832"/>
    <w:rsid w:val="009F7022"/>
    <w:rsid w:val="009F7107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327C"/>
    <w:rsid w:val="00A03A0F"/>
    <w:rsid w:val="00A03DFE"/>
    <w:rsid w:val="00A046BE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94F"/>
    <w:rsid w:val="00A10CFC"/>
    <w:rsid w:val="00A10CFF"/>
    <w:rsid w:val="00A112EF"/>
    <w:rsid w:val="00A11593"/>
    <w:rsid w:val="00A118BC"/>
    <w:rsid w:val="00A11BBF"/>
    <w:rsid w:val="00A11C4D"/>
    <w:rsid w:val="00A11D65"/>
    <w:rsid w:val="00A11F52"/>
    <w:rsid w:val="00A11FD9"/>
    <w:rsid w:val="00A126AF"/>
    <w:rsid w:val="00A12869"/>
    <w:rsid w:val="00A12A5C"/>
    <w:rsid w:val="00A12C41"/>
    <w:rsid w:val="00A12C46"/>
    <w:rsid w:val="00A12CFB"/>
    <w:rsid w:val="00A12D7C"/>
    <w:rsid w:val="00A12F1F"/>
    <w:rsid w:val="00A1389A"/>
    <w:rsid w:val="00A146A4"/>
    <w:rsid w:val="00A14B49"/>
    <w:rsid w:val="00A14C51"/>
    <w:rsid w:val="00A14D8F"/>
    <w:rsid w:val="00A14EAA"/>
    <w:rsid w:val="00A14F68"/>
    <w:rsid w:val="00A158BB"/>
    <w:rsid w:val="00A15AC4"/>
    <w:rsid w:val="00A16B5B"/>
    <w:rsid w:val="00A1733D"/>
    <w:rsid w:val="00A17E01"/>
    <w:rsid w:val="00A202FE"/>
    <w:rsid w:val="00A20824"/>
    <w:rsid w:val="00A20A2A"/>
    <w:rsid w:val="00A20EA6"/>
    <w:rsid w:val="00A21633"/>
    <w:rsid w:val="00A21802"/>
    <w:rsid w:val="00A218EA"/>
    <w:rsid w:val="00A21974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AA3"/>
    <w:rsid w:val="00A25B53"/>
    <w:rsid w:val="00A2632F"/>
    <w:rsid w:val="00A26A17"/>
    <w:rsid w:val="00A26A34"/>
    <w:rsid w:val="00A26BEB"/>
    <w:rsid w:val="00A2709D"/>
    <w:rsid w:val="00A271D3"/>
    <w:rsid w:val="00A276E5"/>
    <w:rsid w:val="00A27829"/>
    <w:rsid w:val="00A27A0C"/>
    <w:rsid w:val="00A27D74"/>
    <w:rsid w:val="00A30196"/>
    <w:rsid w:val="00A307E5"/>
    <w:rsid w:val="00A30891"/>
    <w:rsid w:val="00A30E39"/>
    <w:rsid w:val="00A3100C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25A"/>
    <w:rsid w:val="00A338D8"/>
    <w:rsid w:val="00A33A93"/>
    <w:rsid w:val="00A33F2C"/>
    <w:rsid w:val="00A34013"/>
    <w:rsid w:val="00A3410F"/>
    <w:rsid w:val="00A34361"/>
    <w:rsid w:val="00A343B5"/>
    <w:rsid w:val="00A345D8"/>
    <w:rsid w:val="00A35180"/>
    <w:rsid w:val="00A353D1"/>
    <w:rsid w:val="00A35FD9"/>
    <w:rsid w:val="00A360A7"/>
    <w:rsid w:val="00A36470"/>
    <w:rsid w:val="00A364B2"/>
    <w:rsid w:val="00A36F87"/>
    <w:rsid w:val="00A37271"/>
    <w:rsid w:val="00A37417"/>
    <w:rsid w:val="00A37614"/>
    <w:rsid w:val="00A378AE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7340"/>
    <w:rsid w:val="00A579D4"/>
    <w:rsid w:val="00A57C7C"/>
    <w:rsid w:val="00A57D73"/>
    <w:rsid w:val="00A57D88"/>
    <w:rsid w:val="00A60017"/>
    <w:rsid w:val="00A601F2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37F"/>
    <w:rsid w:val="00A71414"/>
    <w:rsid w:val="00A718BB"/>
    <w:rsid w:val="00A71A7C"/>
    <w:rsid w:val="00A71FFA"/>
    <w:rsid w:val="00A7208B"/>
    <w:rsid w:val="00A728D5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50B"/>
    <w:rsid w:val="00A758D2"/>
    <w:rsid w:val="00A76346"/>
    <w:rsid w:val="00A76938"/>
    <w:rsid w:val="00A76C0C"/>
    <w:rsid w:val="00A77240"/>
    <w:rsid w:val="00A80066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301E"/>
    <w:rsid w:val="00A831D6"/>
    <w:rsid w:val="00A83212"/>
    <w:rsid w:val="00A83232"/>
    <w:rsid w:val="00A83672"/>
    <w:rsid w:val="00A83F2C"/>
    <w:rsid w:val="00A83F33"/>
    <w:rsid w:val="00A84BF0"/>
    <w:rsid w:val="00A85832"/>
    <w:rsid w:val="00A85E78"/>
    <w:rsid w:val="00A85F15"/>
    <w:rsid w:val="00A862E5"/>
    <w:rsid w:val="00A8661E"/>
    <w:rsid w:val="00A86FC5"/>
    <w:rsid w:val="00A8767F"/>
    <w:rsid w:val="00A8776F"/>
    <w:rsid w:val="00A87A17"/>
    <w:rsid w:val="00A87F9F"/>
    <w:rsid w:val="00A90246"/>
    <w:rsid w:val="00A903AE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998"/>
    <w:rsid w:val="00A93B2E"/>
    <w:rsid w:val="00A94037"/>
    <w:rsid w:val="00A940FD"/>
    <w:rsid w:val="00A9447B"/>
    <w:rsid w:val="00A946BA"/>
    <w:rsid w:val="00A94C3F"/>
    <w:rsid w:val="00A94CE3"/>
    <w:rsid w:val="00A953EB"/>
    <w:rsid w:val="00A96114"/>
    <w:rsid w:val="00A964ED"/>
    <w:rsid w:val="00A96E13"/>
    <w:rsid w:val="00A96ECC"/>
    <w:rsid w:val="00A97145"/>
    <w:rsid w:val="00A97512"/>
    <w:rsid w:val="00A975D1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BC9"/>
    <w:rsid w:val="00AA3EFE"/>
    <w:rsid w:val="00AA49A0"/>
    <w:rsid w:val="00AA4EEC"/>
    <w:rsid w:val="00AA513B"/>
    <w:rsid w:val="00AA55A8"/>
    <w:rsid w:val="00AA577F"/>
    <w:rsid w:val="00AA5A6E"/>
    <w:rsid w:val="00AA5E92"/>
    <w:rsid w:val="00AA5FD9"/>
    <w:rsid w:val="00AA61A7"/>
    <w:rsid w:val="00AA65A6"/>
    <w:rsid w:val="00AA685C"/>
    <w:rsid w:val="00AA69B4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036"/>
    <w:rsid w:val="00AB1114"/>
    <w:rsid w:val="00AB16C2"/>
    <w:rsid w:val="00AB1A37"/>
    <w:rsid w:val="00AB2118"/>
    <w:rsid w:val="00AB24DB"/>
    <w:rsid w:val="00AB2517"/>
    <w:rsid w:val="00AB27E5"/>
    <w:rsid w:val="00AB2944"/>
    <w:rsid w:val="00AB2EC2"/>
    <w:rsid w:val="00AB2F08"/>
    <w:rsid w:val="00AB3C94"/>
    <w:rsid w:val="00AB3F35"/>
    <w:rsid w:val="00AB52DD"/>
    <w:rsid w:val="00AB5519"/>
    <w:rsid w:val="00AB56AC"/>
    <w:rsid w:val="00AB5705"/>
    <w:rsid w:val="00AB61D5"/>
    <w:rsid w:val="00AB65AC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C05A6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2B3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767A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2A26"/>
    <w:rsid w:val="00AF3F77"/>
    <w:rsid w:val="00AF499C"/>
    <w:rsid w:val="00AF4F50"/>
    <w:rsid w:val="00AF54DD"/>
    <w:rsid w:val="00AF6154"/>
    <w:rsid w:val="00AF6B51"/>
    <w:rsid w:val="00AF6C4D"/>
    <w:rsid w:val="00AF7430"/>
    <w:rsid w:val="00AF751F"/>
    <w:rsid w:val="00AF7D7D"/>
    <w:rsid w:val="00B00505"/>
    <w:rsid w:val="00B00787"/>
    <w:rsid w:val="00B00A9F"/>
    <w:rsid w:val="00B0165D"/>
    <w:rsid w:val="00B018EB"/>
    <w:rsid w:val="00B01DB6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290"/>
    <w:rsid w:val="00B216C1"/>
    <w:rsid w:val="00B219BA"/>
    <w:rsid w:val="00B21D46"/>
    <w:rsid w:val="00B23277"/>
    <w:rsid w:val="00B23285"/>
    <w:rsid w:val="00B2367D"/>
    <w:rsid w:val="00B23A9E"/>
    <w:rsid w:val="00B23D42"/>
    <w:rsid w:val="00B2440D"/>
    <w:rsid w:val="00B25C5A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DB"/>
    <w:rsid w:val="00B3012A"/>
    <w:rsid w:val="00B301F8"/>
    <w:rsid w:val="00B30363"/>
    <w:rsid w:val="00B3169F"/>
    <w:rsid w:val="00B31B2C"/>
    <w:rsid w:val="00B324FF"/>
    <w:rsid w:val="00B3334B"/>
    <w:rsid w:val="00B33459"/>
    <w:rsid w:val="00B337EA"/>
    <w:rsid w:val="00B33AA5"/>
    <w:rsid w:val="00B33DB5"/>
    <w:rsid w:val="00B33DC7"/>
    <w:rsid w:val="00B34169"/>
    <w:rsid w:val="00B341D4"/>
    <w:rsid w:val="00B341D5"/>
    <w:rsid w:val="00B34323"/>
    <w:rsid w:val="00B34EE3"/>
    <w:rsid w:val="00B356D6"/>
    <w:rsid w:val="00B35B35"/>
    <w:rsid w:val="00B35B55"/>
    <w:rsid w:val="00B35BFE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552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B88"/>
    <w:rsid w:val="00B572AD"/>
    <w:rsid w:val="00B57400"/>
    <w:rsid w:val="00B5762A"/>
    <w:rsid w:val="00B57BDB"/>
    <w:rsid w:val="00B57D49"/>
    <w:rsid w:val="00B57E85"/>
    <w:rsid w:val="00B57EF8"/>
    <w:rsid w:val="00B57FB5"/>
    <w:rsid w:val="00B6006F"/>
    <w:rsid w:val="00B600A2"/>
    <w:rsid w:val="00B603BB"/>
    <w:rsid w:val="00B6058D"/>
    <w:rsid w:val="00B606E1"/>
    <w:rsid w:val="00B60E4E"/>
    <w:rsid w:val="00B61F11"/>
    <w:rsid w:val="00B633CB"/>
    <w:rsid w:val="00B635A5"/>
    <w:rsid w:val="00B63878"/>
    <w:rsid w:val="00B63F9F"/>
    <w:rsid w:val="00B641F3"/>
    <w:rsid w:val="00B646CF"/>
    <w:rsid w:val="00B6482E"/>
    <w:rsid w:val="00B648EE"/>
    <w:rsid w:val="00B6516A"/>
    <w:rsid w:val="00B65CBB"/>
    <w:rsid w:val="00B65D42"/>
    <w:rsid w:val="00B65D96"/>
    <w:rsid w:val="00B65DFB"/>
    <w:rsid w:val="00B6621C"/>
    <w:rsid w:val="00B66B42"/>
    <w:rsid w:val="00B66F5D"/>
    <w:rsid w:val="00B6729D"/>
    <w:rsid w:val="00B6795E"/>
    <w:rsid w:val="00B67A8C"/>
    <w:rsid w:val="00B701F8"/>
    <w:rsid w:val="00B707F5"/>
    <w:rsid w:val="00B709CA"/>
    <w:rsid w:val="00B70AAA"/>
    <w:rsid w:val="00B70C80"/>
    <w:rsid w:val="00B71A24"/>
    <w:rsid w:val="00B71B0D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4209"/>
    <w:rsid w:val="00B74284"/>
    <w:rsid w:val="00B74B84"/>
    <w:rsid w:val="00B75460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BC6"/>
    <w:rsid w:val="00B91C48"/>
    <w:rsid w:val="00B92189"/>
    <w:rsid w:val="00B9406C"/>
    <w:rsid w:val="00B94160"/>
    <w:rsid w:val="00B941BD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9E8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CD5"/>
    <w:rsid w:val="00BA2FF1"/>
    <w:rsid w:val="00BA33C3"/>
    <w:rsid w:val="00BA3525"/>
    <w:rsid w:val="00BA3666"/>
    <w:rsid w:val="00BA3D3D"/>
    <w:rsid w:val="00BA4127"/>
    <w:rsid w:val="00BA4234"/>
    <w:rsid w:val="00BA453D"/>
    <w:rsid w:val="00BA4689"/>
    <w:rsid w:val="00BA4AA8"/>
    <w:rsid w:val="00BA58D4"/>
    <w:rsid w:val="00BA5963"/>
    <w:rsid w:val="00BA5C07"/>
    <w:rsid w:val="00BA5E19"/>
    <w:rsid w:val="00BA625A"/>
    <w:rsid w:val="00BA6605"/>
    <w:rsid w:val="00BA6675"/>
    <w:rsid w:val="00BA68BD"/>
    <w:rsid w:val="00BA6C7C"/>
    <w:rsid w:val="00BA72C6"/>
    <w:rsid w:val="00BA74C6"/>
    <w:rsid w:val="00BA7B0C"/>
    <w:rsid w:val="00BA7E07"/>
    <w:rsid w:val="00BB0097"/>
    <w:rsid w:val="00BB09BC"/>
    <w:rsid w:val="00BB14AF"/>
    <w:rsid w:val="00BB1E67"/>
    <w:rsid w:val="00BB202B"/>
    <w:rsid w:val="00BB2073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A74"/>
    <w:rsid w:val="00BC0D18"/>
    <w:rsid w:val="00BC1173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8B1"/>
    <w:rsid w:val="00BC48DB"/>
    <w:rsid w:val="00BC4AED"/>
    <w:rsid w:val="00BC5154"/>
    <w:rsid w:val="00BC5667"/>
    <w:rsid w:val="00BC5698"/>
    <w:rsid w:val="00BC5756"/>
    <w:rsid w:val="00BC5E20"/>
    <w:rsid w:val="00BC66DE"/>
    <w:rsid w:val="00BC7316"/>
    <w:rsid w:val="00BC78A7"/>
    <w:rsid w:val="00BC7924"/>
    <w:rsid w:val="00BC7BD0"/>
    <w:rsid w:val="00BC7F73"/>
    <w:rsid w:val="00BD00C9"/>
    <w:rsid w:val="00BD0264"/>
    <w:rsid w:val="00BD09A7"/>
    <w:rsid w:val="00BD0D8F"/>
    <w:rsid w:val="00BD0ED9"/>
    <w:rsid w:val="00BD12D8"/>
    <w:rsid w:val="00BD1475"/>
    <w:rsid w:val="00BD1763"/>
    <w:rsid w:val="00BD1C8A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B64"/>
    <w:rsid w:val="00BD4DAC"/>
    <w:rsid w:val="00BD61EC"/>
    <w:rsid w:val="00BD68A1"/>
    <w:rsid w:val="00BD6BA7"/>
    <w:rsid w:val="00BD7395"/>
    <w:rsid w:val="00BD7E6D"/>
    <w:rsid w:val="00BE02DE"/>
    <w:rsid w:val="00BE0369"/>
    <w:rsid w:val="00BE066E"/>
    <w:rsid w:val="00BE0E44"/>
    <w:rsid w:val="00BE110D"/>
    <w:rsid w:val="00BE15F4"/>
    <w:rsid w:val="00BE17C5"/>
    <w:rsid w:val="00BE19EA"/>
    <w:rsid w:val="00BE22B8"/>
    <w:rsid w:val="00BE2401"/>
    <w:rsid w:val="00BE27E4"/>
    <w:rsid w:val="00BE31CF"/>
    <w:rsid w:val="00BE3328"/>
    <w:rsid w:val="00BE3A81"/>
    <w:rsid w:val="00BE3FB7"/>
    <w:rsid w:val="00BE458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C4F"/>
    <w:rsid w:val="00BE6F76"/>
    <w:rsid w:val="00BE709D"/>
    <w:rsid w:val="00BE79C9"/>
    <w:rsid w:val="00BE7F71"/>
    <w:rsid w:val="00BE7FDB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B85"/>
    <w:rsid w:val="00BF1C19"/>
    <w:rsid w:val="00BF1F61"/>
    <w:rsid w:val="00BF21AA"/>
    <w:rsid w:val="00BF27B6"/>
    <w:rsid w:val="00BF334E"/>
    <w:rsid w:val="00BF3D54"/>
    <w:rsid w:val="00BF40D8"/>
    <w:rsid w:val="00BF4102"/>
    <w:rsid w:val="00BF42D9"/>
    <w:rsid w:val="00BF4A3E"/>
    <w:rsid w:val="00BF4B26"/>
    <w:rsid w:val="00BF4C7B"/>
    <w:rsid w:val="00BF5152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282"/>
    <w:rsid w:val="00C0263D"/>
    <w:rsid w:val="00C02695"/>
    <w:rsid w:val="00C027B7"/>
    <w:rsid w:val="00C02ABC"/>
    <w:rsid w:val="00C02E0C"/>
    <w:rsid w:val="00C03E04"/>
    <w:rsid w:val="00C03F58"/>
    <w:rsid w:val="00C0434B"/>
    <w:rsid w:val="00C04A94"/>
    <w:rsid w:val="00C04E68"/>
    <w:rsid w:val="00C05612"/>
    <w:rsid w:val="00C059EF"/>
    <w:rsid w:val="00C05D2E"/>
    <w:rsid w:val="00C05FE1"/>
    <w:rsid w:val="00C06898"/>
    <w:rsid w:val="00C06C0B"/>
    <w:rsid w:val="00C07F8C"/>
    <w:rsid w:val="00C07F92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5C3"/>
    <w:rsid w:val="00C16CA0"/>
    <w:rsid w:val="00C17A5F"/>
    <w:rsid w:val="00C17D9A"/>
    <w:rsid w:val="00C17F7E"/>
    <w:rsid w:val="00C200AC"/>
    <w:rsid w:val="00C200E5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D4B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1A9"/>
    <w:rsid w:val="00C3040C"/>
    <w:rsid w:val="00C3072A"/>
    <w:rsid w:val="00C31C0D"/>
    <w:rsid w:val="00C3250B"/>
    <w:rsid w:val="00C32676"/>
    <w:rsid w:val="00C32DF5"/>
    <w:rsid w:val="00C33ADC"/>
    <w:rsid w:val="00C33D1F"/>
    <w:rsid w:val="00C33EEB"/>
    <w:rsid w:val="00C348C2"/>
    <w:rsid w:val="00C34C50"/>
    <w:rsid w:val="00C34CC6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1B7"/>
    <w:rsid w:val="00C46546"/>
    <w:rsid w:val="00C466C9"/>
    <w:rsid w:val="00C47978"/>
    <w:rsid w:val="00C5080B"/>
    <w:rsid w:val="00C50C24"/>
    <w:rsid w:val="00C50E6E"/>
    <w:rsid w:val="00C510CB"/>
    <w:rsid w:val="00C51187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E59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D1A"/>
    <w:rsid w:val="00C62D81"/>
    <w:rsid w:val="00C62E79"/>
    <w:rsid w:val="00C62F9D"/>
    <w:rsid w:val="00C6359D"/>
    <w:rsid w:val="00C636BB"/>
    <w:rsid w:val="00C63A88"/>
    <w:rsid w:val="00C63D61"/>
    <w:rsid w:val="00C63FA0"/>
    <w:rsid w:val="00C64161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A85"/>
    <w:rsid w:val="00C72F46"/>
    <w:rsid w:val="00C73333"/>
    <w:rsid w:val="00C734C8"/>
    <w:rsid w:val="00C73724"/>
    <w:rsid w:val="00C73847"/>
    <w:rsid w:val="00C738C2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705B"/>
    <w:rsid w:val="00C7729B"/>
    <w:rsid w:val="00C772A2"/>
    <w:rsid w:val="00C77492"/>
    <w:rsid w:val="00C77AB2"/>
    <w:rsid w:val="00C800B2"/>
    <w:rsid w:val="00C80301"/>
    <w:rsid w:val="00C806DF"/>
    <w:rsid w:val="00C80806"/>
    <w:rsid w:val="00C80822"/>
    <w:rsid w:val="00C808B4"/>
    <w:rsid w:val="00C80B4D"/>
    <w:rsid w:val="00C80D5E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E20"/>
    <w:rsid w:val="00C83E45"/>
    <w:rsid w:val="00C83FB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7435"/>
    <w:rsid w:val="00C87656"/>
    <w:rsid w:val="00C87730"/>
    <w:rsid w:val="00C8780E"/>
    <w:rsid w:val="00C878D0"/>
    <w:rsid w:val="00C879BE"/>
    <w:rsid w:val="00C87C2C"/>
    <w:rsid w:val="00C87F91"/>
    <w:rsid w:val="00C90661"/>
    <w:rsid w:val="00C90AAF"/>
    <w:rsid w:val="00C90D68"/>
    <w:rsid w:val="00C90DA1"/>
    <w:rsid w:val="00C91318"/>
    <w:rsid w:val="00C9174F"/>
    <w:rsid w:val="00C91826"/>
    <w:rsid w:val="00C91D0F"/>
    <w:rsid w:val="00C91ED9"/>
    <w:rsid w:val="00C922C0"/>
    <w:rsid w:val="00C93056"/>
    <w:rsid w:val="00C93644"/>
    <w:rsid w:val="00C936BF"/>
    <w:rsid w:val="00C937E2"/>
    <w:rsid w:val="00C93860"/>
    <w:rsid w:val="00C950AD"/>
    <w:rsid w:val="00C950E6"/>
    <w:rsid w:val="00C95462"/>
    <w:rsid w:val="00C95539"/>
    <w:rsid w:val="00C95D3F"/>
    <w:rsid w:val="00C9627C"/>
    <w:rsid w:val="00C9641D"/>
    <w:rsid w:val="00C966FE"/>
    <w:rsid w:val="00C97419"/>
    <w:rsid w:val="00CA0374"/>
    <w:rsid w:val="00CA069C"/>
    <w:rsid w:val="00CA0A6C"/>
    <w:rsid w:val="00CA109D"/>
    <w:rsid w:val="00CA10EA"/>
    <w:rsid w:val="00CA11FA"/>
    <w:rsid w:val="00CA13A0"/>
    <w:rsid w:val="00CA2004"/>
    <w:rsid w:val="00CA261A"/>
    <w:rsid w:val="00CA280E"/>
    <w:rsid w:val="00CA2DFC"/>
    <w:rsid w:val="00CA3076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60F5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9C"/>
    <w:rsid w:val="00CB3304"/>
    <w:rsid w:val="00CB35AD"/>
    <w:rsid w:val="00CB37D1"/>
    <w:rsid w:val="00CB42F4"/>
    <w:rsid w:val="00CB4942"/>
    <w:rsid w:val="00CB538A"/>
    <w:rsid w:val="00CB539E"/>
    <w:rsid w:val="00CB55E0"/>
    <w:rsid w:val="00CB5729"/>
    <w:rsid w:val="00CB63AA"/>
    <w:rsid w:val="00CB6743"/>
    <w:rsid w:val="00CB6A1F"/>
    <w:rsid w:val="00CB6C5B"/>
    <w:rsid w:val="00CB7200"/>
    <w:rsid w:val="00CC0973"/>
    <w:rsid w:val="00CC0A45"/>
    <w:rsid w:val="00CC106C"/>
    <w:rsid w:val="00CC12E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8D"/>
    <w:rsid w:val="00CD1284"/>
    <w:rsid w:val="00CD13F6"/>
    <w:rsid w:val="00CD179B"/>
    <w:rsid w:val="00CD24EB"/>
    <w:rsid w:val="00CD293A"/>
    <w:rsid w:val="00CD2B33"/>
    <w:rsid w:val="00CD2BFD"/>
    <w:rsid w:val="00CD2E4D"/>
    <w:rsid w:val="00CD3090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866"/>
    <w:rsid w:val="00CE28B8"/>
    <w:rsid w:val="00CE2AF3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1433"/>
    <w:rsid w:val="00CF1DCC"/>
    <w:rsid w:val="00CF1F4C"/>
    <w:rsid w:val="00CF2561"/>
    <w:rsid w:val="00CF2819"/>
    <w:rsid w:val="00CF2E6F"/>
    <w:rsid w:val="00CF2EAE"/>
    <w:rsid w:val="00CF2FB1"/>
    <w:rsid w:val="00CF34D4"/>
    <w:rsid w:val="00CF3835"/>
    <w:rsid w:val="00CF5B93"/>
    <w:rsid w:val="00CF6425"/>
    <w:rsid w:val="00CF6918"/>
    <w:rsid w:val="00CF713C"/>
    <w:rsid w:val="00CF75B8"/>
    <w:rsid w:val="00CF798F"/>
    <w:rsid w:val="00CF7BC2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FB4"/>
    <w:rsid w:val="00D0421F"/>
    <w:rsid w:val="00D04AB7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39B"/>
    <w:rsid w:val="00D145CB"/>
    <w:rsid w:val="00D14AFD"/>
    <w:rsid w:val="00D14D6A"/>
    <w:rsid w:val="00D15048"/>
    <w:rsid w:val="00D152A0"/>
    <w:rsid w:val="00D154C3"/>
    <w:rsid w:val="00D15784"/>
    <w:rsid w:val="00D1582F"/>
    <w:rsid w:val="00D15A66"/>
    <w:rsid w:val="00D15D1E"/>
    <w:rsid w:val="00D15E92"/>
    <w:rsid w:val="00D167C8"/>
    <w:rsid w:val="00D16A5E"/>
    <w:rsid w:val="00D16DE6"/>
    <w:rsid w:val="00D16FA6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CB3"/>
    <w:rsid w:val="00D34EE9"/>
    <w:rsid w:val="00D34EFC"/>
    <w:rsid w:val="00D35091"/>
    <w:rsid w:val="00D35115"/>
    <w:rsid w:val="00D35947"/>
    <w:rsid w:val="00D35C71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30"/>
    <w:rsid w:val="00D41EA2"/>
    <w:rsid w:val="00D41F26"/>
    <w:rsid w:val="00D41F9B"/>
    <w:rsid w:val="00D42C86"/>
    <w:rsid w:val="00D431DB"/>
    <w:rsid w:val="00D432D1"/>
    <w:rsid w:val="00D43549"/>
    <w:rsid w:val="00D43745"/>
    <w:rsid w:val="00D43A36"/>
    <w:rsid w:val="00D43ECE"/>
    <w:rsid w:val="00D446BE"/>
    <w:rsid w:val="00D44DE5"/>
    <w:rsid w:val="00D44F77"/>
    <w:rsid w:val="00D4512B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DE9"/>
    <w:rsid w:val="00D5119B"/>
    <w:rsid w:val="00D52231"/>
    <w:rsid w:val="00D5274F"/>
    <w:rsid w:val="00D52DA9"/>
    <w:rsid w:val="00D5316C"/>
    <w:rsid w:val="00D532A3"/>
    <w:rsid w:val="00D53D36"/>
    <w:rsid w:val="00D54416"/>
    <w:rsid w:val="00D54478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78B"/>
    <w:rsid w:val="00D72CF2"/>
    <w:rsid w:val="00D72FEE"/>
    <w:rsid w:val="00D73BD8"/>
    <w:rsid w:val="00D73FBB"/>
    <w:rsid w:val="00D74195"/>
    <w:rsid w:val="00D74D62"/>
    <w:rsid w:val="00D7552C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5A1"/>
    <w:rsid w:val="00D8165E"/>
    <w:rsid w:val="00D8199F"/>
    <w:rsid w:val="00D82C75"/>
    <w:rsid w:val="00D830F6"/>
    <w:rsid w:val="00D83336"/>
    <w:rsid w:val="00D834A9"/>
    <w:rsid w:val="00D842B0"/>
    <w:rsid w:val="00D8436A"/>
    <w:rsid w:val="00D850B2"/>
    <w:rsid w:val="00D8532E"/>
    <w:rsid w:val="00D85840"/>
    <w:rsid w:val="00D858F7"/>
    <w:rsid w:val="00D862DA"/>
    <w:rsid w:val="00D86446"/>
    <w:rsid w:val="00D86590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AA1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53A0"/>
    <w:rsid w:val="00D95819"/>
    <w:rsid w:val="00D96201"/>
    <w:rsid w:val="00D970F7"/>
    <w:rsid w:val="00D97241"/>
    <w:rsid w:val="00D974AC"/>
    <w:rsid w:val="00D974FD"/>
    <w:rsid w:val="00D97DE1"/>
    <w:rsid w:val="00DA043A"/>
    <w:rsid w:val="00DA059B"/>
    <w:rsid w:val="00DA08FE"/>
    <w:rsid w:val="00DA0B5E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0F7F"/>
    <w:rsid w:val="00DB1095"/>
    <w:rsid w:val="00DB127F"/>
    <w:rsid w:val="00DB12FC"/>
    <w:rsid w:val="00DB1311"/>
    <w:rsid w:val="00DB1B1B"/>
    <w:rsid w:val="00DB3026"/>
    <w:rsid w:val="00DB36EB"/>
    <w:rsid w:val="00DB3899"/>
    <w:rsid w:val="00DB4876"/>
    <w:rsid w:val="00DB4CCF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6CB5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4FA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A73"/>
    <w:rsid w:val="00DC6BB0"/>
    <w:rsid w:val="00DC7036"/>
    <w:rsid w:val="00DC7273"/>
    <w:rsid w:val="00DC76D4"/>
    <w:rsid w:val="00DC7F37"/>
    <w:rsid w:val="00DD0208"/>
    <w:rsid w:val="00DD03FC"/>
    <w:rsid w:val="00DD05B3"/>
    <w:rsid w:val="00DD0695"/>
    <w:rsid w:val="00DD0853"/>
    <w:rsid w:val="00DD0D53"/>
    <w:rsid w:val="00DD0E71"/>
    <w:rsid w:val="00DD18DA"/>
    <w:rsid w:val="00DD2067"/>
    <w:rsid w:val="00DD2502"/>
    <w:rsid w:val="00DD2B50"/>
    <w:rsid w:val="00DD3133"/>
    <w:rsid w:val="00DD31CD"/>
    <w:rsid w:val="00DD3F23"/>
    <w:rsid w:val="00DD455A"/>
    <w:rsid w:val="00DD4A4B"/>
    <w:rsid w:val="00DD4C8E"/>
    <w:rsid w:val="00DD538B"/>
    <w:rsid w:val="00DD571D"/>
    <w:rsid w:val="00DD6297"/>
    <w:rsid w:val="00DD65B2"/>
    <w:rsid w:val="00DD6677"/>
    <w:rsid w:val="00DD6F22"/>
    <w:rsid w:val="00DD71C9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266"/>
    <w:rsid w:val="00DE648B"/>
    <w:rsid w:val="00DE6679"/>
    <w:rsid w:val="00DE6C10"/>
    <w:rsid w:val="00DE6FE1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460"/>
    <w:rsid w:val="00DF14E9"/>
    <w:rsid w:val="00DF294B"/>
    <w:rsid w:val="00DF2D9B"/>
    <w:rsid w:val="00DF2EA5"/>
    <w:rsid w:val="00DF2FE2"/>
    <w:rsid w:val="00DF3111"/>
    <w:rsid w:val="00DF38CF"/>
    <w:rsid w:val="00DF3DE0"/>
    <w:rsid w:val="00DF414C"/>
    <w:rsid w:val="00DF4576"/>
    <w:rsid w:val="00DF49AE"/>
    <w:rsid w:val="00DF4F69"/>
    <w:rsid w:val="00DF5A84"/>
    <w:rsid w:val="00DF5A93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A00"/>
    <w:rsid w:val="00E01DF2"/>
    <w:rsid w:val="00E01E9E"/>
    <w:rsid w:val="00E02246"/>
    <w:rsid w:val="00E02395"/>
    <w:rsid w:val="00E024F2"/>
    <w:rsid w:val="00E025DF"/>
    <w:rsid w:val="00E02830"/>
    <w:rsid w:val="00E029EE"/>
    <w:rsid w:val="00E02A40"/>
    <w:rsid w:val="00E02B04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2FD"/>
    <w:rsid w:val="00E10447"/>
    <w:rsid w:val="00E10B03"/>
    <w:rsid w:val="00E10D2F"/>
    <w:rsid w:val="00E10E9D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5DA6"/>
    <w:rsid w:val="00E16396"/>
    <w:rsid w:val="00E16686"/>
    <w:rsid w:val="00E1705C"/>
    <w:rsid w:val="00E17329"/>
    <w:rsid w:val="00E173BF"/>
    <w:rsid w:val="00E17823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3197"/>
    <w:rsid w:val="00E23400"/>
    <w:rsid w:val="00E2342E"/>
    <w:rsid w:val="00E237A6"/>
    <w:rsid w:val="00E242D6"/>
    <w:rsid w:val="00E24687"/>
    <w:rsid w:val="00E2475C"/>
    <w:rsid w:val="00E25499"/>
    <w:rsid w:val="00E25533"/>
    <w:rsid w:val="00E257E9"/>
    <w:rsid w:val="00E25962"/>
    <w:rsid w:val="00E25C7F"/>
    <w:rsid w:val="00E26094"/>
    <w:rsid w:val="00E266AD"/>
    <w:rsid w:val="00E267DD"/>
    <w:rsid w:val="00E26AB7"/>
    <w:rsid w:val="00E27A7E"/>
    <w:rsid w:val="00E27C8F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3188"/>
    <w:rsid w:val="00E33B1F"/>
    <w:rsid w:val="00E34321"/>
    <w:rsid w:val="00E343F1"/>
    <w:rsid w:val="00E348C1"/>
    <w:rsid w:val="00E34E4A"/>
    <w:rsid w:val="00E351BB"/>
    <w:rsid w:val="00E35949"/>
    <w:rsid w:val="00E35A8D"/>
    <w:rsid w:val="00E35F21"/>
    <w:rsid w:val="00E36047"/>
    <w:rsid w:val="00E360B3"/>
    <w:rsid w:val="00E36226"/>
    <w:rsid w:val="00E376C5"/>
    <w:rsid w:val="00E4008A"/>
    <w:rsid w:val="00E40154"/>
    <w:rsid w:val="00E40516"/>
    <w:rsid w:val="00E4098D"/>
    <w:rsid w:val="00E40A10"/>
    <w:rsid w:val="00E410A2"/>
    <w:rsid w:val="00E4135E"/>
    <w:rsid w:val="00E414E2"/>
    <w:rsid w:val="00E4151A"/>
    <w:rsid w:val="00E4244C"/>
    <w:rsid w:val="00E42B91"/>
    <w:rsid w:val="00E42BDD"/>
    <w:rsid w:val="00E4342A"/>
    <w:rsid w:val="00E439A1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60633"/>
    <w:rsid w:val="00E60D06"/>
    <w:rsid w:val="00E60DB6"/>
    <w:rsid w:val="00E60EFD"/>
    <w:rsid w:val="00E61C30"/>
    <w:rsid w:val="00E61C36"/>
    <w:rsid w:val="00E62644"/>
    <w:rsid w:val="00E6292A"/>
    <w:rsid w:val="00E62E76"/>
    <w:rsid w:val="00E638C9"/>
    <w:rsid w:val="00E659AA"/>
    <w:rsid w:val="00E65DD5"/>
    <w:rsid w:val="00E66425"/>
    <w:rsid w:val="00E666AB"/>
    <w:rsid w:val="00E66A7A"/>
    <w:rsid w:val="00E66C3D"/>
    <w:rsid w:val="00E66E6F"/>
    <w:rsid w:val="00E66FE0"/>
    <w:rsid w:val="00E67214"/>
    <w:rsid w:val="00E673D8"/>
    <w:rsid w:val="00E67CC4"/>
    <w:rsid w:val="00E67D2A"/>
    <w:rsid w:val="00E67F50"/>
    <w:rsid w:val="00E7060D"/>
    <w:rsid w:val="00E7074E"/>
    <w:rsid w:val="00E7160A"/>
    <w:rsid w:val="00E71849"/>
    <w:rsid w:val="00E719BC"/>
    <w:rsid w:val="00E71AD6"/>
    <w:rsid w:val="00E722F0"/>
    <w:rsid w:val="00E72AB4"/>
    <w:rsid w:val="00E72D3D"/>
    <w:rsid w:val="00E73149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757"/>
    <w:rsid w:val="00E759FD"/>
    <w:rsid w:val="00E75B34"/>
    <w:rsid w:val="00E75B8A"/>
    <w:rsid w:val="00E75ED8"/>
    <w:rsid w:val="00E7668A"/>
    <w:rsid w:val="00E76877"/>
    <w:rsid w:val="00E768BF"/>
    <w:rsid w:val="00E76F62"/>
    <w:rsid w:val="00E76F76"/>
    <w:rsid w:val="00E77D1A"/>
    <w:rsid w:val="00E80C69"/>
    <w:rsid w:val="00E814A7"/>
    <w:rsid w:val="00E81AA0"/>
    <w:rsid w:val="00E81BE6"/>
    <w:rsid w:val="00E81C47"/>
    <w:rsid w:val="00E81F2E"/>
    <w:rsid w:val="00E827A9"/>
    <w:rsid w:val="00E82FE6"/>
    <w:rsid w:val="00E838BC"/>
    <w:rsid w:val="00E8393D"/>
    <w:rsid w:val="00E83949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7342"/>
    <w:rsid w:val="00E87E09"/>
    <w:rsid w:val="00E90010"/>
    <w:rsid w:val="00E90340"/>
    <w:rsid w:val="00E9096E"/>
    <w:rsid w:val="00E90D3F"/>
    <w:rsid w:val="00E921B3"/>
    <w:rsid w:val="00E9246C"/>
    <w:rsid w:val="00E926C6"/>
    <w:rsid w:val="00E9273F"/>
    <w:rsid w:val="00E9290F"/>
    <w:rsid w:val="00E92E03"/>
    <w:rsid w:val="00E92EA8"/>
    <w:rsid w:val="00E93457"/>
    <w:rsid w:val="00E9352C"/>
    <w:rsid w:val="00E9353B"/>
    <w:rsid w:val="00E94068"/>
    <w:rsid w:val="00E94357"/>
    <w:rsid w:val="00E943A5"/>
    <w:rsid w:val="00E943B3"/>
    <w:rsid w:val="00E9473E"/>
    <w:rsid w:val="00E94781"/>
    <w:rsid w:val="00E951E9"/>
    <w:rsid w:val="00E955A8"/>
    <w:rsid w:val="00E95C43"/>
    <w:rsid w:val="00E963C2"/>
    <w:rsid w:val="00E9653B"/>
    <w:rsid w:val="00E968FA"/>
    <w:rsid w:val="00E96D4E"/>
    <w:rsid w:val="00E973A9"/>
    <w:rsid w:val="00E974FD"/>
    <w:rsid w:val="00E9795D"/>
    <w:rsid w:val="00E97A54"/>
    <w:rsid w:val="00E97C6D"/>
    <w:rsid w:val="00E97C85"/>
    <w:rsid w:val="00EA0285"/>
    <w:rsid w:val="00EA05B8"/>
    <w:rsid w:val="00EA08D3"/>
    <w:rsid w:val="00EA0A20"/>
    <w:rsid w:val="00EA0EA6"/>
    <w:rsid w:val="00EA1918"/>
    <w:rsid w:val="00EA1A53"/>
    <w:rsid w:val="00EA2AB1"/>
    <w:rsid w:val="00EA3285"/>
    <w:rsid w:val="00EA37A9"/>
    <w:rsid w:val="00EA3E93"/>
    <w:rsid w:val="00EA4182"/>
    <w:rsid w:val="00EA431D"/>
    <w:rsid w:val="00EA475C"/>
    <w:rsid w:val="00EA482E"/>
    <w:rsid w:val="00EA4D71"/>
    <w:rsid w:val="00EA4E8D"/>
    <w:rsid w:val="00EA4FD7"/>
    <w:rsid w:val="00EA56C1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6413"/>
    <w:rsid w:val="00EB6A1F"/>
    <w:rsid w:val="00EB6A83"/>
    <w:rsid w:val="00EB6C88"/>
    <w:rsid w:val="00EB6DAC"/>
    <w:rsid w:val="00EB7408"/>
    <w:rsid w:val="00EB749E"/>
    <w:rsid w:val="00EB7890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CEB"/>
    <w:rsid w:val="00EC76DE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293"/>
    <w:rsid w:val="00ED3ACB"/>
    <w:rsid w:val="00ED3BB9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C5"/>
    <w:rsid w:val="00ED7DA9"/>
    <w:rsid w:val="00EE0782"/>
    <w:rsid w:val="00EE0A7F"/>
    <w:rsid w:val="00EE0FEA"/>
    <w:rsid w:val="00EE14D7"/>
    <w:rsid w:val="00EE1B90"/>
    <w:rsid w:val="00EE1E84"/>
    <w:rsid w:val="00EE2150"/>
    <w:rsid w:val="00EE24A3"/>
    <w:rsid w:val="00EE27BA"/>
    <w:rsid w:val="00EE3178"/>
    <w:rsid w:val="00EE3717"/>
    <w:rsid w:val="00EE3BCD"/>
    <w:rsid w:val="00EE3F59"/>
    <w:rsid w:val="00EE3FC2"/>
    <w:rsid w:val="00EE43AA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24A6"/>
    <w:rsid w:val="00EF258D"/>
    <w:rsid w:val="00EF27C8"/>
    <w:rsid w:val="00EF2812"/>
    <w:rsid w:val="00EF3149"/>
    <w:rsid w:val="00EF31F3"/>
    <w:rsid w:val="00EF367F"/>
    <w:rsid w:val="00EF3FBF"/>
    <w:rsid w:val="00EF45AB"/>
    <w:rsid w:val="00EF4713"/>
    <w:rsid w:val="00EF4E5D"/>
    <w:rsid w:val="00EF5402"/>
    <w:rsid w:val="00EF56A2"/>
    <w:rsid w:val="00EF5CE5"/>
    <w:rsid w:val="00EF627A"/>
    <w:rsid w:val="00EF637A"/>
    <w:rsid w:val="00EF6591"/>
    <w:rsid w:val="00EF66B4"/>
    <w:rsid w:val="00EF7361"/>
    <w:rsid w:val="00EF75A1"/>
    <w:rsid w:val="00EF77DA"/>
    <w:rsid w:val="00EF7900"/>
    <w:rsid w:val="00EF7A4E"/>
    <w:rsid w:val="00EF7B29"/>
    <w:rsid w:val="00EF7E91"/>
    <w:rsid w:val="00F0032C"/>
    <w:rsid w:val="00F007F1"/>
    <w:rsid w:val="00F00CA3"/>
    <w:rsid w:val="00F01229"/>
    <w:rsid w:val="00F0145F"/>
    <w:rsid w:val="00F01B00"/>
    <w:rsid w:val="00F01DEE"/>
    <w:rsid w:val="00F024B3"/>
    <w:rsid w:val="00F0268C"/>
    <w:rsid w:val="00F02ED2"/>
    <w:rsid w:val="00F036D8"/>
    <w:rsid w:val="00F04623"/>
    <w:rsid w:val="00F05052"/>
    <w:rsid w:val="00F0517C"/>
    <w:rsid w:val="00F054AA"/>
    <w:rsid w:val="00F058E1"/>
    <w:rsid w:val="00F06385"/>
    <w:rsid w:val="00F0676D"/>
    <w:rsid w:val="00F06EFF"/>
    <w:rsid w:val="00F071B3"/>
    <w:rsid w:val="00F07733"/>
    <w:rsid w:val="00F07EFE"/>
    <w:rsid w:val="00F1020B"/>
    <w:rsid w:val="00F102C2"/>
    <w:rsid w:val="00F10531"/>
    <w:rsid w:val="00F10544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84C"/>
    <w:rsid w:val="00F14EE8"/>
    <w:rsid w:val="00F1518F"/>
    <w:rsid w:val="00F151C9"/>
    <w:rsid w:val="00F15F40"/>
    <w:rsid w:val="00F15F66"/>
    <w:rsid w:val="00F172E4"/>
    <w:rsid w:val="00F17658"/>
    <w:rsid w:val="00F176B2"/>
    <w:rsid w:val="00F17DE9"/>
    <w:rsid w:val="00F17E60"/>
    <w:rsid w:val="00F200D7"/>
    <w:rsid w:val="00F217E2"/>
    <w:rsid w:val="00F2189A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64E0"/>
    <w:rsid w:val="00F26591"/>
    <w:rsid w:val="00F278AE"/>
    <w:rsid w:val="00F27A87"/>
    <w:rsid w:val="00F30C75"/>
    <w:rsid w:val="00F30EA5"/>
    <w:rsid w:val="00F31066"/>
    <w:rsid w:val="00F31081"/>
    <w:rsid w:val="00F3114D"/>
    <w:rsid w:val="00F312DF"/>
    <w:rsid w:val="00F3155B"/>
    <w:rsid w:val="00F3184E"/>
    <w:rsid w:val="00F31951"/>
    <w:rsid w:val="00F319D9"/>
    <w:rsid w:val="00F31E46"/>
    <w:rsid w:val="00F31E95"/>
    <w:rsid w:val="00F32265"/>
    <w:rsid w:val="00F326B3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E1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BF0"/>
    <w:rsid w:val="00F41E8D"/>
    <w:rsid w:val="00F42845"/>
    <w:rsid w:val="00F428DE"/>
    <w:rsid w:val="00F43AA5"/>
    <w:rsid w:val="00F43B71"/>
    <w:rsid w:val="00F43CC5"/>
    <w:rsid w:val="00F455DD"/>
    <w:rsid w:val="00F457D6"/>
    <w:rsid w:val="00F4597E"/>
    <w:rsid w:val="00F45A5C"/>
    <w:rsid w:val="00F45B52"/>
    <w:rsid w:val="00F45CDB"/>
    <w:rsid w:val="00F45D3B"/>
    <w:rsid w:val="00F45FC7"/>
    <w:rsid w:val="00F46135"/>
    <w:rsid w:val="00F46BAB"/>
    <w:rsid w:val="00F47444"/>
    <w:rsid w:val="00F478F3"/>
    <w:rsid w:val="00F47A9C"/>
    <w:rsid w:val="00F47D23"/>
    <w:rsid w:val="00F501CE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88F"/>
    <w:rsid w:val="00F53026"/>
    <w:rsid w:val="00F53157"/>
    <w:rsid w:val="00F53979"/>
    <w:rsid w:val="00F53DA4"/>
    <w:rsid w:val="00F54109"/>
    <w:rsid w:val="00F545EF"/>
    <w:rsid w:val="00F54709"/>
    <w:rsid w:val="00F54983"/>
    <w:rsid w:val="00F567EE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3231"/>
    <w:rsid w:val="00F63534"/>
    <w:rsid w:val="00F63682"/>
    <w:rsid w:val="00F63857"/>
    <w:rsid w:val="00F63906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75"/>
    <w:rsid w:val="00F6693F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987"/>
    <w:rsid w:val="00F81AAD"/>
    <w:rsid w:val="00F81E09"/>
    <w:rsid w:val="00F820C0"/>
    <w:rsid w:val="00F8231D"/>
    <w:rsid w:val="00F827E6"/>
    <w:rsid w:val="00F8308A"/>
    <w:rsid w:val="00F83299"/>
    <w:rsid w:val="00F83618"/>
    <w:rsid w:val="00F83F6F"/>
    <w:rsid w:val="00F84906"/>
    <w:rsid w:val="00F84944"/>
    <w:rsid w:val="00F84B97"/>
    <w:rsid w:val="00F850BA"/>
    <w:rsid w:val="00F8571C"/>
    <w:rsid w:val="00F85BA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911"/>
    <w:rsid w:val="00F90DFC"/>
    <w:rsid w:val="00F911E0"/>
    <w:rsid w:val="00F913C5"/>
    <w:rsid w:val="00F9144A"/>
    <w:rsid w:val="00F92754"/>
    <w:rsid w:val="00F92E0F"/>
    <w:rsid w:val="00F92E3F"/>
    <w:rsid w:val="00F93583"/>
    <w:rsid w:val="00F93BDE"/>
    <w:rsid w:val="00F946FA"/>
    <w:rsid w:val="00F949B7"/>
    <w:rsid w:val="00F94B12"/>
    <w:rsid w:val="00F94C1B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1140"/>
    <w:rsid w:val="00FA156A"/>
    <w:rsid w:val="00FA1F37"/>
    <w:rsid w:val="00FA2A5C"/>
    <w:rsid w:val="00FA2C25"/>
    <w:rsid w:val="00FA3085"/>
    <w:rsid w:val="00FA33A3"/>
    <w:rsid w:val="00FA378B"/>
    <w:rsid w:val="00FA3D8C"/>
    <w:rsid w:val="00FA3E13"/>
    <w:rsid w:val="00FA3E71"/>
    <w:rsid w:val="00FA3FAB"/>
    <w:rsid w:val="00FA3FD2"/>
    <w:rsid w:val="00FA4503"/>
    <w:rsid w:val="00FA4677"/>
    <w:rsid w:val="00FA4BDE"/>
    <w:rsid w:val="00FA4F1F"/>
    <w:rsid w:val="00FA5733"/>
    <w:rsid w:val="00FA5898"/>
    <w:rsid w:val="00FA5B4C"/>
    <w:rsid w:val="00FA601D"/>
    <w:rsid w:val="00FA6528"/>
    <w:rsid w:val="00FA674F"/>
    <w:rsid w:val="00FA6821"/>
    <w:rsid w:val="00FA70C3"/>
    <w:rsid w:val="00FA7B43"/>
    <w:rsid w:val="00FB0381"/>
    <w:rsid w:val="00FB0860"/>
    <w:rsid w:val="00FB0BD8"/>
    <w:rsid w:val="00FB0F32"/>
    <w:rsid w:val="00FB0F77"/>
    <w:rsid w:val="00FB1E7E"/>
    <w:rsid w:val="00FB202B"/>
    <w:rsid w:val="00FB270A"/>
    <w:rsid w:val="00FB2BBE"/>
    <w:rsid w:val="00FB2CFB"/>
    <w:rsid w:val="00FB2D5A"/>
    <w:rsid w:val="00FB3A6F"/>
    <w:rsid w:val="00FB3AAF"/>
    <w:rsid w:val="00FB3C5C"/>
    <w:rsid w:val="00FB3D3B"/>
    <w:rsid w:val="00FB3E03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79B"/>
    <w:rsid w:val="00FB6A97"/>
    <w:rsid w:val="00FB6D83"/>
    <w:rsid w:val="00FB7341"/>
    <w:rsid w:val="00FB7ED1"/>
    <w:rsid w:val="00FC000E"/>
    <w:rsid w:val="00FC0375"/>
    <w:rsid w:val="00FC054B"/>
    <w:rsid w:val="00FC05CC"/>
    <w:rsid w:val="00FC06A2"/>
    <w:rsid w:val="00FC1517"/>
    <w:rsid w:val="00FC1940"/>
    <w:rsid w:val="00FC2119"/>
    <w:rsid w:val="00FC34E2"/>
    <w:rsid w:val="00FC385E"/>
    <w:rsid w:val="00FC3B87"/>
    <w:rsid w:val="00FC3EC8"/>
    <w:rsid w:val="00FC44E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F1C"/>
    <w:rsid w:val="00FD1193"/>
    <w:rsid w:val="00FD233B"/>
    <w:rsid w:val="00FD2533"/>
    <w:rsid w:val="00FD2711"/>
    <w:rsid w:val="00FD279E"/>
    <w:rsid w:val="00FD2D09"/>
    <w:rsid w:val="00FD2F06"/>
    <w:rsid w:val="00FD3404"/>
    <w:rsid w:val="00FD377D"/>
    <w:rsid w:val="00FD37E3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ACE"/>
    <w:rsid w:val="00FE1498"/>
    <w:rsid w:val="00FE16E5"/>
    <w:rsid w:val="00FE1840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DC3"/>
    <w:rsid w:val="00FF1801"/>
    <w:rsid w:val="00FF1E08"/>
    <w:rsid w:val="00FF1F49"/>
    <w:rsid w:val="00FF2301"/>
    <w:rsid w:val="00FF2818"/>
    <w:rsid w:val="00FF29F6"/>
    <w:rsid w:val="00FF2B3B"/>
    <w:rsid w:val="00FF2B58"/>
    <w:rsid w:val="00FF2BAB"/>
    <w:rsid w:val="00FF321D"/>
    <w:rsid w:val="00FF32F4"/>
    <w:rsid w:val="00FF366B"/>
    <w:rsid w:val="00FF447F"/>
    <w:rsid w:val="00FF463F"/>
    <w:rsid w:val="00FF4770"/>
    <w:rsid w:val="00FF4790"/>
    <w:rsid w:val="00FF4BC0"/>
    <w:rsid w:val="00FF4FA5"/>
    <w:rsid w:val="00FF5371"/>
    <w:rsid w:val="00FF5E4D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F7D28-4DCB-4C24-98A1-CFB9EDF7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315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cp:lastModifiedBy>Somjai, Nigonyanont</cp:lastModifiedBy>
  <cp:revision>3</cp:revision>
  <cp:lastPrinted>2018-02-08T03:45:00Z</cp:lastPrinted>
  <dcterms:created xsi:type="dcterms:W3CDTF">2018-02-09T03:38:00Z</dcterms:created>
  <dcterms:modified xsi:type="dcterms:W3CDTF">2018-02-09T03:41:00Z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