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03" w:rsidRPr="0049277E" w:rsidRDefault="009A3203" w:rsidP="00EC55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70" w:right="-205" w:firstLine="27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SubTitle"/>
    </w:p>
    <w:p w:rsidR="00FB1617" w:rsidRPr="0049277E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FB1617" w:rsidRPr="0049277E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FB1617" w:rsidRPr="0049277E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9277E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:rsidR="00FB1617" w:rsidRPr="0049277E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5206A5" w:rsidRPr="0049277E" w:rsidRDefault="005206A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0F4AC2" w:rsidRPr="0049277E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:rsidR="00BC0093" w:rsidRPr="0049277E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:rsidR="00BC0093" w:rsidRPr="0049277E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:rsidR="009A3203" w:rsidRPr="0049277E" w:rsidRDefault="00FB1617" w:rsidP="00EC55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hanging="18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9277E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903F12" w:rsidRPr="0049277E">
        <w:rPr>
          <w:rFonts w:asciiTheme="majorBidi" w:hAnsiTheme="majorBidi" w:cstheme="majorBidi"/>
          <w:b/>
          <w:bCs/>
          <w:sz w:val="52"/>
          <w:szCs w:val="52"/>
          <w:cs/>
        </w:rPr>
        <w:t>โกลบอล เพาเวอร์ ซินเนอร์ยี่</w:t>
      </w:r>
      <w:r w:rsidRPr="0049277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</w:t>
      </w:r>
      <w:r w:rsidR="0081315D" w:rsidRPr="0049277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81315D" w:rsidRPr="0049277E">
        <w:rPr>
          <w:rFonts w:asciiTheme="majorBidi" w:hAnsiTheme="majorBidi" w:cstheme="majorBidi"/>
          <w:b/>
          <w:bCs/>
          <w:sz w:val="52"/>
          <w:szCs w:val="52"/>
        </w:rPr>
        <w:t>(</w:t>
      </w:r>
      <w:r w:rsidR="0081315D" w:rsidRPr="0049277E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DF0D92" w:rsidRPr="0049277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และบริษัทย่อย</w:t>
      </w:r>
    </w:p>
    <w:p w:rsidR="00FB1617" w:rsidRPr="0049277E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bookmarkEnd w:id="0"/>
    <w:p w:rsidR="005608F4" w:rsidRPr="0049277E" w:rsidRDefault="005608F4" w:rsidP="005608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277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49277E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>3</w:t>
      </w:r>
      <w:r w:rsidRPr="0049277E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49277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Pr="0049277E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DE30B0" w:rsidRPr="0049277E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9B3A09">
        <w:rPr>
          <w:rFonts w:asciiTheme="majorBidi" w:hAnsiTheme="majorBidi" w:cstheme="majorBidi"/>
          <w:b w:val="0"/>
          <w:bCs w:val="0"/>
          <w:sz w:val="32"/>
          <w:szCs w:val="32"/>
        </w:rPr>
        <w:t>60</w:t>
      </w:r>
    </w:p>
    <w:p w:rsidR="005608F4" w:rsidRPr="0049277E" w:rsidRDefault="005608F4" w:rsidP="005608F4">
      <w:pPr>
        <w:pStyle w:val="a5"/>
        <w:ind w:right="-43"/>
        <w:jc w:val="center"/>
        <w:rPr>
          <w:rFonts w:asciiTheme="majorBidi" w:hAnsiTheme="majorBidi" w:cstheme="majorBidi"/>
          <w:sz w:val="32"/>
          <w:szCs w:val="32"/>
          <w:cs/>
        </w:rPr>
      </w:pPr>
      <w:r w:rsidRPr="0049277E">
        <w:rPr>
          <w:rFonts w:asciiTheme="majorBidi" w:hAnsiTheme="majorBidi" w:cstheme="majorBidi"/>
          <w:sz w:val="32"/>
          <w:szCs w:val="32"/>
          <w:cs/>
        </w:rPr>
        <w:t>และ</w:t>
      </w:r>
    </w:p>
    <w:p w:rsidR="005608F4" w:rsidRPr="0049277E" w:rsidRDefault="005608F4" w:rsidP="005608F4">
      <w:pPr>
        <w:pStyle w:val="a5"/>
        <w:ind w:right="-43"/>
        <w:jc w:val="center"/>
        <w:rPr>
          <w:rFonts w:asciiTheme="majorBidi" w:hAnsiTheme="majorBidi" w:cstheme="majorBidi"/>
          <w:sz w:val="32"/>
          <w:szCs w:val="32"/>
          <w:lang w:val="en-US"/>
        </w:rPr>
      </w:pPr>
      <w:r w:rsidRPr="0049277E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:rsidR="00D11D74" w:rsidRPr="0049277E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D11D74" w:rsidRPr="0049277E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092DC5" w:rsidRPr="0049277E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:rsidR="00903F12" w:rsidRPr="0049277E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:rsidR="004D0A7C" w:rsidRPr="0049277E" w:rsidRDefault="004D0A7C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4D0A7C" w:rsidRPr="0049277E" w:rsidSect="0049277E">
          <w:headerReference w:type="default" r:id="rId8"/>
          <w:footerReference w:type="first" r:id="rId9"/>
          <w:type w:val="nextColumn"/>
          <w:pgSz w:w="11909" w:h="16834" w:code="9"/>
          <w:pgMar w:top="691" w:right="1152" w:bottom="576" w:left="1152" w:header="720" w:footer="720" w:gutter="720"/>
          <w:paperSrc w:first="7" w:other="7"/>
          <w:pgNumType w:start="0"/>
          <w:cols w:space="720"/>
          <w:titlePg/>
          <w:docGrid w:linePitch="360"/>
        </w:sectPr>
      </w:pPr>
    </w:p>
    <w:p w:rsidR="004C5FC5" w:rsidRPr="00205165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2470D" w:rsidRPr="00205165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76B3C" w:rsidRPr="00205165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36F2A" w:rsidRPr="00205165" w:rsidRDefault="00D36F2A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36F2A" w:rsidRPr="00205165" w:rsidRDefault="00D36F2A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94AB1" w:rsidRPr="00205165" w:rsidRDefault="00594AB1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00D78" w:rsidRPr="00205165" w:rsidRDefault="00200D78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00D78" w:rsidRPr="00205165" w:rsidRDefault="00200D78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795A52" w:rsidRPr="00205165" w:rsidRDefault="00795A52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C5FC5" w:rsidRPr="00212602" w:rsidRDefault="004C5FC5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2602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FF57AF" w:rsidRPr="00212602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212602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:rsidR="004C5FC5" w:rsidRPr="0049277E" w:rsidRDefault="004C5FC5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66FE3" w:rsidRPr="0049277E" w:rsidRDefault="004C5FC5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9277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8347CE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49277E">
        <w:rPr>
          <w:rFonts w:asciiTheme="majorBidi" w:hAnsiTheme="majorBidi" w:cstheme="majorBidi"/>
          <w:b/>
          <w:bCs/>
          <w:sz w:val="30"/>
          <w:szCs w:val="30"/>
          <w:cs/>
        </w:rPr>
        <w:t>บริษัท โกลบอล เพาเวอร์ ซินเนอร์ยี่ จำกัด</w:t>
      </w:r>
      <w:r w:rsidR="0081315D" w:rsidRPr="0049277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(มหาชน)</w:t>
      </w:r>
      <w:r w:rsidR="00D72EE4" w:rsidRPr="0049277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:rsidR="00E51E74" w:rsidRPr="00205165" w:rsidRDefault="00E51E74" w:rsidP="00E51E7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E51E74" w:rsidRPr="00C62AA6" w:rsidRDefault="00E51E74" w:rsidP="00E51E7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:rsidR="004C5FC5" w:rsidRPr="00205165" w:rsidRDefault="004C5FC5" w:rsidP="00487F93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3A72B6" w:rsidRPr="0049277E" w:rsidRDefault="00E65296" w:rsidP="003A72B6">
      <w:pPr>
        <w:tabs>
          <w:tab w:val="clear" w:pos="3742"/>
          <w:tab w:val="left" w:pos="3735"/>
        </w:tabs>
        <w:spacing w:line="240" w:lineRule="auto"/>
        <w:ind w:right="-6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49277E">
        <w:rPr>
          <w:rFonts w:asciiTheme="majorBidi" w:hAnsiTheme="majorBidi" w:cstheme="majorBidi"/>
          <w:sz w:val="30"/>
          <w:szCs w:val="30"/>
        </w:rPr>
        <w:t xml:space="preserve"> </w:t>
      </w:r>
      <w:r w:rsidRPr="0049277E">
        <w:rPr>
          <w:rFonts w:asciiTheme="majorBidi" w:hAnsiTheme="majorBidi" w:cstheme="majorBidi"/>
          <w:sz w:val="30"/>
          <w:szCs w:val="30"/>
          <w:cs/>
        </w:rPr>
        <w:t>โกลบอล เพาเวอร์ ซินเนอร์ยี่ จำกัด (มหาชน) และบริษัทย่อย</w:t>
      </w:r>
      <w:r w:rsidRPr="0049277E">
        <w:rPr>
          <w:rFonts w:asciiTheme="majorBidi" w:hAnsiTheme="majorBidi" w:cstheme="majorBidi"/>
          <w:sz w:val="30"/>
          <w:szCs w:val="30"/>
        </w:rPr>
        <w:t xml:space="preserve"> </w:t>
      </w:r>
      <w:r w:rsidRPr="0049277E">
        <w:rPr>
          <w:rFonts w:asciiTheme="majorBidi" w:hAnsiTheme="majorBidi" w:cstheme="majorBidi"/>
          <w:sz w:val="30"/>
          <w:szCs w:val="30"/>
          <w:cs/>
        </w:rPr>
        <w:t>(กลุ่มบริษัท)</w:t>
      </w:r>
      <w:r w:rsidRPr="0049277E">
        <w:rPr>
          <w:rFonts w:asciiTheme="majorBidi" w:hAnsiTheme="majorBidi" w:cstheme="majorBidi"/>
          <w:sz w:val="30"/>
          <w:szCs w:val="30"/>
        </w:rPr>
        <w:t xml:space="preserve"> </w:t>
      </w:r>
      <w:r w:rsidRPr="0049277E">
        <w:rPr>
          <w:rFonts w:asciiTheme="majorBidi" w:hAnsiTheme="majorBidi" w:cstheme="majorBidi"/>
          <w:sz w:val="30"/>
          <w:szCs w:val="30"/>
          <w:cs/>
        </w:rPr>
        <w:t>และของเฉพาะบริษัท โกลบอล เพาเวอร์ ซินเนอร์ยี่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49277E">
        <w:rPr>
          <w:rFonts w:asciiTheme="majorBidi" w:hAnsiTheme="majorBidi" w:cstheme="majorBidi"/>
          <w:sz w:val="30"/>
          <w:szCs w:val="30"/>
        </w:rPr>
        <w:t xml:space="preserve"> </w:t>
      </w:r>
      <w:r w:rsidRPr="0049277E">
        <w:rPr>
          <w:rFonts w:asciiTheme="majorBidi" w:hAnsiTheme="majorBidi" w:cstheme="majorBidi"/>
          <w:sz w:val="30"/>
          <w:szCs w:val="30"/>
          <w:cs/>
        </w:rPr>
        <w:t>ณ</w:t>
      </w:r>
      <w:r w:rsidRPr="0049277E">
        <w:rPr>
          <w:rFonts w:asciiTheme="majorBidi" w:hAnsiTheme="majorBidi" w:cstheme="majorBidi"/>
          <w:sz w:val="30"/>
          <w:szCs w:val="30"/>
        </w:rPr>
        <w:t xml:space="preserve"> </w:t>
      </w:r>
      <w:r w:rsidRPr="0049277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49277E">
        <w:rPr>
          <w:rFonts w:asciiTheme="majorBidi" w:hAnsiTheme="majorBidi" w:cstheme="majorBidi"/>
          <w:sz w:val="30"/>
          <w:szCs w:val="30"/>
        </w:rPr>
        <w:t xml:space="preserve">31 </w:t>
      </w:r>
      <w:r w:rsidRPr="0049277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49277E">
        <w:rPr>
          <w:rFonts w:asciiTheme="majorBidi" w:hAnsiTheme="majorBidi" w:cstheme="majorBidi"/>
          <w:sz w:val="30"/>
          <w:szCs w:val="30"/>
        </w:rPr>
        <w:t xml:space="preserve"> 25</w:t>
      </w:r>
      <w:r>
        <w:rPr>
          <w:rFonts w:asciiTheme="majorBidi" w:hAnsiTheme="majorBidi" w:cstheme="majorBidi"/>
          <w:sz w:val="30"/>
          <w:szCs w:val="30"/>
        </w:rPr>
        <w:t>60</w:t>
      </w:r>
      <w:r w:rsidRPr="0049277E">
        <w:rPr>
          <w:rFonts w:asciiTheme="majorBidi" w:hAnsiTheme="majorBidi" w:cstheme="majorBidi"/>
          <w:sz w:val="30"/>
          <w:szCs w:val="30"/>
        </w:rPr>
        <w:t xml:space="preserve"> </w:t>
      </w:r>
      <w:r w:rsidRPr="0049277E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49277E">
        <w:rPr>
          <w:rFonts w:asciiTheme="majorBidi" w:hAnsiTheme="majorBidi" w:cstheme="majorBidi"/>
          <w:sz w:val="30"/>
          <w:szCs w:val="30"/>
        </w:rPr>
        <w:t xml:space="preserve"> </w:t>
      </w:r>
      <w:r w:rsidRPr="0049277E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/>
          <w:sz w:val="30"/>
          <w:szCs w:val="30"/>
        </w:rPr>
        <w:br/>
      </w:r>
      <w:r w:rsidRPr="0049277E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49277E">
        <w:rPr>
          <w:rFonts w:asciiTheme="majorBidi" w:hAnsiTheme="majorBidi" w:cstheme="majorBidi"/>
          <w:sz w:val="30"/>
          <w:szCs w:val="30"/>
        </w:rPr>
        <w:t xml:space="preserve"> </w:t>
      </w:r>
      <w:r w:rsidRPr="0049277E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Pr="0049277E">
        <w:rPr>
          <w:rFonts w:asciiTheme="majorBidi" w:hAnsiTheme="majorBidi" w:cstheme="majorBidi"/>
          <w:sz w:val="30"/>
          <w:szCs w:val="30"/>
        </w:rPr>
        <w:t xml:space="preserve"> </w:t>
      </w:r>
      <w:r w:rsidRPr="0049277E">
        <w:rPr>
          <w:rFonts w:asciiTheme="majorBidi" w:hAnsiTheme="majorBidi" w:cstheme="majorBidi"/>
          <w:sz w:val="30"/>
          <w:szCs w:val="30"/>
          <w:cs/>
        </w:rPr>
        <w:t>ๆ</w:t>
      </w:r>
      <w:r w:rsidR="003A72B6" w:rsidRPr="0049277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E51E74" w:rsidRPr="00205165" w:rsidRDefault="00E51E74" w:rsidP="00E51E7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E65296" w:rsidRDefault="00E65296" w:rsidP="003A72B6">
      <w:pPr>
        <w:tabs>
          <w:tab w:val="center" w:pos="4802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วันที่</w:t>
      </w:r>
      <w:r w:rsidRPr="00C62AA6">
        <w:rPr>
          <w:rFonts w:ascii="Angsana New" w:hAnsi="Angsana New"/>
          <w:sz w:val="30"/>
          <w:szCs w:val="30"/>
        </w:rPr>
        <w:t xml:space="preserve"> 31 </w:t>
      </w:r>
      <w:r w:rsidRPr="00C62AA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62AA6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60</w:t>
      </w:r>
      <w:r w:rsidRPr="00C62AA6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E51E74" w:rsidRPr="00205165" w:rsidRDefault="00E51E74" w:rsidP="003A72B6">
      <w:pPr>
        <w:tabs>
          <w:tab w:val="center" w:pos="4802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:rsidR="00504EC9" w:rsidRPr="00C101D5" w:rsidRDefault="00504EC9" w:rsidP="00504EC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504EC9" w:rsidRPr="00205165" w:rsidRDefault="00504EC9" w:rsidP="00504EC9">
      <w:pPr>
        <w:jc w:val="thaiDistribute"/>
        <w:rPr>
          <w:rFonts w:ascii="Angsana New" w:eastAsia="Calibri" w:hAnsi="Angsana New"/>
          <w:b/>
          <w:bCs/>
          <w:sz w:val="24"/>
          <w:szCs w:val="24"/>
        </w:rPr>
      </w:pPr>
    </w:p>
    <w:p w:rsidR="00E65296" w:rsidRDefault="00E65296" w:rsidP="00E65296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E65296" w:rsidSect="00205165">
          <w:headerReference w:type="default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  <w:docGrid w:linePitch="360"/>
        </w:sectPr>
      </w:pPr>
      <w:r w:rsidRPr="00504EC9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</w:t>
      </w:r>
      <w:r>
        <w:rPr>
          <w:rFonts w:ascii="Angsana New" w:eastAsia="Calibri" w:hAnsi="Angsana New" w:hint="cs"/>
          <w:sz w:val="30"/>
          <w:szCs w:val="30"/>
          <w:cs/>
        </w:rPr>
        <w:t>นวรรค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504EC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12602">
        <w:rPr>
          <w:rFonts w:ascii="Angsana New" w:eastAsia="Calibri" w:hAnsi="Angsana New"/>
          <w:i/>
          <w:iCs/>
          <w:sz w:val="30"/>
          <w:szCs w:val="30"/>
          <w:cs/>
        </w:rPr>
        <w:t>รวมและงบการเงินเฉพาะกิจการ</w:t>
      </w:r>
      <w:r w:rsidRPr="00504EC9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212602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504EC9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504EC9">
        <w:rPr>
          <w:rFonts w:ascii="Angsana New" w:eastAsia="Calibri" w:hAnsi="Angsana New"/>
          <w:sz w:val="30"/>
          <w:szCs w:val="30"/>
        </w:rPr>
        <w:t xml:space="preserve"> </w:t>
      </w:r>
      <w:r w:rsidRPr="00504EC9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C73A9" w:rsidRPr="003C73A9" w:rsidRDefault="003C73A9" w:rsidP="003C73A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058DD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3C73A9" w:rsidRPr="003C73A9" w:rsidRDefault="003C73A9" w:rsidP="003C73A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E65296" w:rsidRDefault="00E65296" w:rsidP="003C73A9">
      <w:pPr>
        <w:jc w:val="thaiDistribute"/>
        <w:rPr>
          <w:rFonts w:ascii="Angsana New" w:eastAsia="Calibri" w:hAnsi="Angsana New"/>
          <w:sz w:val="30"/>
          <w:szCs w:val="30"/>
        </w:rPr>
      </w:pPr>
      <w:r w:rsidRPr="003C73A9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>
        <w:rPr>
          <w:rFonts w:ascii="Angsana New" w:eastAsia="Calibri" w:hAnsi="Angsana New"/>
          <w:sz w:val="30"/>
          <w:szCs w:val="30"/>
        </w:rPr>
        <w:br/>
      </w:r>
      <w:r w:rsidRPr="003C73A9">
        <w:rPr>
          <w:rFonts w:ascii="Angsana New" w:eastAsia="Calibri" w:hAnsi="Angsana New"/>
          <w:sz w:val="30"/>
          <w:szCs w:val="30"/>
          <w:cs/>
        </w:rPr>
        <w:t>การ</w:t>
      </w:r>
      <w:r w:rsidRPr="00785C7E">
        <w:rPr>
          <w:rFonts w:ascii="Angsana New" w:eastAsia="Calibri" w:hAnsi="Angsana New"/>
          <w:sz w:val="30"/>
          <w:szCs w:val="30"/>
          <w:cs/>
        </w:rPr>
        <w:t>ตรวจสอบงบการเงิน</w:t>
      </w:r>
      <w:r w:rsidRPr="0021260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85C7E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785C7E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85C7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21260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85C7E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85C7E">
        <w:rPr>
          <w:rFonts w:ascii="Angsana New" w:hAnsi="Angsana New"/>
          <w:sz w:val="30"/>
          <w:szCs w:val="30"/>
          <w:cs/>
        </w:rPr>
        <w:t>ข้าพเจ้า</w:t>
      </w:r>
      <w:r w:rsidRPr="00785C7E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85C7E">
        <w:rPr>
          <w:rFonts w:ascii="Angsana New" w:hAnsi="Angsana New"/>
          <w:sz w:val="30"/>
          <w:szCs w:val="30"/>
          <w:cs/>
        </w:rPr>
        <w:t>ข้าพเจ้า</w:t>
      </w:r>
      <w:r w:rsidRPr="00785C7E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2849CE" w:rsidRDefault="002849CE" w:rsidP="003C73A9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Style w:val="TableGrid"/>
        <w:tblW w:w="9810" w:type="dxa"/>
        <w:tblInd w:w="-95" w:type="dxa"/>
        <w:tblLook w:val="04A0" w:firstRow="1" w:lastRow="0" w:firstColumn="1" w:lastColumn="0" w:noHBand="0" w:noVBand="1"/>
      </w:tblPr>
      <w:tblGrid>
        <w:gridCol w:w="4770"/>
        <w:gridCol w:w="5040"/>
      </w:tblGrid>
      <w:tr w:rsidR="00E65296" w:rsidRPr="002429CC" w:rsidTr="00B100B2">
        <w:tc>
          <w:tcPr>
            <w:tcW w:w="9810" w:type="dxa"/>
            <w:gridSpan w:val="2"/>
            <w:shd w:val="clear" w:color="auto" w:fill="auto"/>
          </w:tcPr>
          <w:p w:rsidR="00E65296" w:rsidRPr="002429CC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มูลค่าที่คาดว่าจะได้รับคืนของ</w:t>
            </w:r>
            <w:r w:rsidR="00B46B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  <w:r w:rsidR="00A727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และดอกเบี้ยค้างรับ </w:t>
            </w:r>
            <w:r w:rsidR="00B46B1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 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M Technologies, Inc.</w:t>
            </w:r>
          </w:p>
        </w:tc>
      </w:tr>
      <w:tr w:rsidR="00E65296" w:rsidRPr="002429CC" w:rsidTr="00B100B2">
        <w:tc>
          <w:tcPr>
            <w:tcW w:w="9810" w:type="dxa"/>
            <w:gridSpan w:val="2"/>
            <w:shd w:val="clear" w:color="auto" w:fill="auto"/>
          </w:tcPr>
          <w:p w:rsidR="00E65296" w:rsidRPr="002429CC" w:rsidRDefault="00E65296" w:rsidP="0050294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</w:t>
            </w:r>
            <w:r w:rsidRPr="00CB0E3B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B46B1C"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CB0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B0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1347A"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E65296" w:rsidRPr="002429CC" w:rsidTr="00B100B2">
        <w:tc>
          <w:tcPr>
            <w:tcW w:w="4770" w:type="dxa"/>
            <w:shd w:val="clear" w:color="auto" w:fill="auto"/>
          </w:tcPr>
          <w:p w:rsidR="00E65296" w:rsidRPr="002429CC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9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:rsidR="00E65296" w:rsidRPr="002429CC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9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65296" w:rsidRPr="002429CC" w:rsidTr="00E058DD">
        <w:trPr>
          <w:trHeight w:val="6967"/>
        </w:trPr>
        <w:tc>
          <w:tcPr>
            <w:tcW w:w="4770" w:type="dxa"/>
            <w:shd w:val="clear" w:color="auto" w:fill="auto"/>
          </w:tcPr>
          <w:p w:rsidR="00E65296" w:rsidRPr="002429CC" w:rsidRDefault="00E65296" w:rsidP="00B100B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กลุ่มบริษัทมี</w:t>
            </w:r>
            <w:r w:rsidR="00B46B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  <w:r w:rsidR="006676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รวมดอกเบี้ยค้างรับจำนวน</w:t>
            </w:r>
            <w:r w:rsidR="00A727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เงินรวม</w:t>
            </w:r>
            <w:r w:rsidR="006676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67679">
              <w:rPr>
                <w:rFonts w:asciiTheme="majorBidi" w:hAnsiTheme="majorBidi" w:cstheme="majorBidi"/>
                <w:sz w:val="30"/>
                <w:szCs w:val="30"/>
              </w:rPr>
              <w:t xml:space="preserve">171.1 </w:t>
            </w:r>
            <w:r w:rsidR="006676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ล้านบาท </w:t>
            </w:r>
            <w:r w:rsidR="00B46B1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ลงทุนจำนวน</w:t>
            </w:r>
            <w:r w:rsidR="00A727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715.6 </w:t>
            </w:r>
            <w:r w:rsidR="00B46B1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</w:t>
            </w:r>
            <w:r w:rsidR="00667679">
              <w:rPr>
                <w:rFonts w:asciiTheme="majorBidi" w:hAnsiTheme="majorBidi" w:cstheme="majorBidi" w:hint="cs"/>
                <w:sz w:val="30"/>
                <w:szCs w:val="30"/>
                <w:cs/>
              </w:rPr>
              <w:t>ท</w:t>
            </w:r>
            <w:r w:rsidR="00B46B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คิดเป็นร้อยละ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18</w:t>
            </w:r>
            <w:r w:rsidR="006676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ของหุ้นใ</w:t>
            </w:r>
            <w:r w:rsidR="006676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 </w:t>
            </w:r>
            <w:r w:rsidR="00667679">
              <w:rPr>
                <w:rFonts w:asciiTheme="majorBidi" w:hAnsiTheme="majorBidi" w:cstheme="majorBidi"/>
                <w:sz w:val="30"/>
                <w:szCs w:val="30"/>
              </w:rPr>
              <w:t>24M Technolog</w:t>
            </w:r>
            <w:r w:rsidR="00C247F1">
              <w:rPr>
                <w:rFonts w:asciiTheme="majorBidi" w:hAnsiTheme="majorBidi" w:cstheme="majorBidi"/>
                <w:sz w:val="30"/>
                <w:szCs w:val="30"/>
              </w:rPr>
              <w:t>ies</w:t>
            </w:r>
            <w:r w:rsidR="00667679">
              <w:rPr>
                <w:rFonts w:asciiTheme="majorBidi" w:hAnsiTheme="majorBidi" w:cstheme="majorBidi"/>
                <w:sz w:val="30"/>
                <w:szCs w:val="30"/>
              </w:rPr>
              <w:t xml:space="preserve">, Inc. </w:t>
            </w: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ซึ่งถือว่าเป็นตราสารทุนที่ไม่อยู่ในความต้องการของตลาดและบันทึกด้วยราคาทุน</w:t>
            </w:r>
          </w:p>
          <w:p w:rsidR="00E65296" w:rsidRPr="002429CC" w:rsidRDefault="00E65296" w:rsidP="00B100B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65296" w:rsidRPr="002429CC" w:rsidRDefault="00E65296" w:rsidP="00727C2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คาดว่าจะได้รับคืนของ</w:t>
            </w:r>
            <w:r w:rsidR="0066767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  <w:r w:rsidR="00A7270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66767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</w:t>
            </w:r>
            <w:r w:rsidR="00CF6AC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676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ค้างรับ</w:t>
            </w:r>
            <w:r w:rsidR="00A727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676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เป็นรายการที่ข้าพเจ้าให้ความสำคัญในการตรวจสอบ </w:t>
            </w: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เนื่องจากบริษัทดังกล่าวอยู่ระหว่างการพัฒนาผลิตภัณฑ์และยังไม่ได้ดำเนินการมีกำไร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</w:t>
            </w:r>
            <w:r w:rsidR="00434E4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ต้องใช้ดุลยพินิจอย่างมีนัยสำคัญในการ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="00434E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มูลค่าที่คาดว่าจะได้รับคืน</w:t>
            </w:r>
            <w:r w:rsidR="00434E41" w:rsidDel="00434E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:rsidR="00E65296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:rsidR="00E65296" w:rsidRDefault="00E65296" w:rsidP="00B100B2">
            <w:pPr>
              <w:pStyle w:val="ListParagraph"/>
              <w:numPr>
                <w:ilvl w:val="0"/>
                <w:numId w:val="10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D63CD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พิจารณากระบวนการของกลุ่มบริษัทในการระบุ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63C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ข้อบ่งชี้เรื่องการด้อยค่า </w:t>
            </w:r>
          </w:p>
          <w:p w:rsidR="00E65296" w:rsidRDefault="00E65296" w:rsidP="00B100B2">
            <w:pPr>
              <w:pStyle w:val="ListParagraph"/>
              <w:numPr>
                <w:ilvl w:val="0"/>
                <w:numId w:val="10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D63CD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ประเมินความสมเหตุสมผลของประมาณมูลค่าที่คาดว่าจะได้รับคืนและประเมินความเหมาะสมของ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63CD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ข้อสมมติฐานต่าง ๆ เช่น ปริมาณการขาย ราคาขาย ต้นทุนจากการดำเนินงานและอัตราการเติบโตระยะยาว ตลอดจนการเปรียบเทียบปัจจัยเหล่านั้นกับข้อมูลที่ได้จากภายนอก รวมถึงการใช้ความรู้ของข้าพเจ้าที่มีต่อลูกค้าและอุตสาหกรรม</w:t>
            </w:r>
          </w:p>
          <w:p w:rsidR="00E65296" w:rsidRDefault="00E65296" w:rsidP="00B100B2">
            <w:pPr>
              <w:pStyle w:val="ListParagraph"/>
              <w:numPr>
                <w:ilvl w:val="0"/>
                <w:numId w:val="10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การใช้ผู้เชี่ยวชาญด้านการประเมินมูลค่าของเคพีเอ็มจีในการประเมินความเหมาะสมของอัตราคิดลดที่ใช้ รวมถึงการเปรียบเทียบอัตราคิดลดกับค่าเฉลี่ยของกลุ่มธุรกิจที่ใกล้เคียงกัน</w:t>
            </w:r>
          </w:p>
          <w:p w:rsidR="009245D8" w:rsidRDefault="009245D8" w:rsidP="00B100B2">
            <w:pPr>
              <w:pStyle w:val="ListParagraph"/>
              <w:numPr>
                <w:ilvl w:val="0"/>
                <w:numId w:val="10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ิเคราะห์ความอ่อนไหวโดยการประเมินผลกระทบของการลดลงที่อาจเป็นไปได้อย่างสมเหตุสมผลในอัตราการเติบโตและประมาณการกระแสเงินสดเพื่อที่จะประเมินผลกระทบต่อหน่วยสินทรัพย์ที่ก่อให้เกิดเงินสด</w:t>
            </w:r>
          </w:p>
          <w:p w:rsidR="00E65296" w:rsidRDefault="00E65296" w:rsidP="00E058DD">
            <w:pPr>
              <w:pStyle w:val="ListParagraph"/>
              <w:numPr>
                <w:ilvl w:val="0"/>
                <w:numId w:val="10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</w:t>
            </w:r>
            <w:r w:rsidRPr="00CB0E3B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ความเพียงพอของการเปิดเผยข้อมู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</w:t>
            </w:r>
            <w:r w:rsidR="00B177E1">
              <w:rPr>
                <w:rFonts w:asciiTheme="majorBidi" w:hAnsiTheme="majorBidi" w:cstheme="majorBidi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:rsidR="00D67DC6" w:rsidRPr="002429CC" w:rsidRDefault="00D67DC6" w:rsidP="00E058DD">
            <w:pPr>
              <w:pStyle w:val="ListParagraph"/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ind w:left="3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2849CE" w:rsidRDefault="002849CE" w:rsidP="003C73A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2849CE" w:rsidRDefault="0028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:rsidR="00205165" w:rsidRDefault="00205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:rsidR="002849CE" w:rsidRDefault="0028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tbl>
      <w:tblPr>
        <w:tblStyle w:val="TableGrid"/>
        <w:tblW w:w="9810" w:type="dxa"/>
        <w:tblInd w:w="-95" w:type="dxa"/>
        <w:tblLook w:val="04A0" w:firstRow="1" w:lastRow="0" w:firstColumn="1" w:lastColumn="0" w:noHBand="0" w:noVBand="1"/>
      </w:tblPr>
      <w:tblGrid>
        <w:gridCol w:w="4855"/>
        <w:gridCol w:w="4955"/>
      </w:tblGrid>
      <w:tr w:rsidR="00E65296" w:rsidRPr="002429CC" w:rsidTr="00E058DD">
        <w:tc>
          <w:tcPr>
            <w:tcW w:w="9810" w:type="dxa"/>
            <w:gridSpan w:val="2"/>
            <w:shd w:val="clear" w:color="auto" w:fill="auto"/>
          </w:tcPr>
          <w:p w:rsidR="00E65296" w:rsidRPr="002429CC" w:rsidRDefault="00E65296" w:rsidP="00C247F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เครื่องจักรเก่าและ</w:t>
            </w: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สินทรัพย์ที่ไม่ได้ใช้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ในการดำเนินงาน</w:t>
            </w:r>
          </w:p>
        </w:tc>
      </w:tr>
      <w:tr w:rsidR="00E65296" w:rsidRPr="002429CC" w:rsidTr="00E058DD">
        <w:tc>
          <w:tcPr>
            <w:tcW w:w="9810" w:type="dxa"/>
            <w:gridSpan w:val="2"/>
            <w:shd w:val="clear" w:color="auto" w:fill="auto"/>
          </w:tcPr>
          <w:p w:rsidR="00E65296" w:rsidRPr="002429CC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15 และ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E65296" w:rsidRPr="002429CC" w:rsidTr="00E058DD">
        <w:tc>
          <w:tcPr>
            <w:tcW w:w="4855" w:type="dxa"/>
            <w:shd w:val="clear" w:color="auto" w:fill="auto"/>
          </w:tcPr>
          <w:p w:rsidR="00E65296" w:rsidRPr="002429CC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9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5" w:type="dxa"/>
            <w:shd w:val="clear" w:color="auto" w:fill="auto"/>
          </w:tcPr>
          <w:p w:rsidR="00E65296" w:rsidRPr="002429CC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9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65296" w:rsidRPr="002429CC" w:rsidTr="00E058DD">
        <w:tc>
          <w:tcPr>
            <w:tcW w:w="4855" w:type="dxa"/>
            <w:shd w:val="clear" w:color="auto" w:fill="auto"/>
          </w:tcPr>
          <w:p w:rsidR="00E65296" w:rsidRPr="002429CC" w:rsidRDefault="00E65296" w:rsidP="00B100B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กลุ่มบริษัทมีเครื่อง</w:t>
            </w:r>
            <w:r w:rsidR="0066767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จักร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เก่า</w:t>
            </w: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และกลุ่มของสินทรัพย์ส่วนหนึ่งที่ไม่ได้ใช้ในการดำเนินงาน เนื่องจากโครงการ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ไม่มีความคืบหน้าและ</w:t>
            </w: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ได้หยุดเป็นระยะเวลานาน</w:t>
            </w:r>
          </w:p>
          <w:p w:rsidR="00E65296" w:rsidRPr="002429CC" w:rsidRDefault="00E65296" w:rsidP="00B100B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65296" w:rsidRPr="002429CC" w:rsidRDefault="00E65296" w:rsidP="00B100B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เครื่องจักรเก่าและ</w:t>
            </w: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สินทรัพย์ที่ไม่ได้ใช้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ในการดำเนินงานมีจำนวนเงินรวม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 w:rsidR="00A37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182.7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ในงบการเงิน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ซึ่งมีความเสี่ยงเกี่ยวกับ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มูลค่าที่คาดว่าจะได้รับคืนของสินทรัพย์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ที่ต้องประมาณโดยใช้ดุลยพินิจที่เกี่ยวกับข้อสมมติฐานที่สำคัญ รวมถึงการคาดการณ์ราคาขายในอนาคต</w:t>
            </w:r>
          </w:p>
          <w:p w:rsidR="00E65296" w:rsidRPr="002429CC" w:rsidRDefault="00E65296" w:rsidP="00B100B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65296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ข้าพเจ้าให้ความสำคัญกับประมาณการมูลค่า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ที่คาดว่าจะได้รับคืน ทั้งนี้ มูลค่าที่คาดว่าจะได้รับคืนมาจากมูลค่าจากการใช้หรือมูลค่ายุติธรรม</w:t>
            </w: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ของสินทรัพย์หักด้วยต้นทุนในการจำหน่าย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แล้วแต่จำนวนใดจะสูงกว่า </w:t>
            </w:r>
          </w:p>
          <w:p w:rsidR="00E65296" w:rsidRPr="007971D0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5" w:type="dxa"/>
            <w:shd w:val="clear" w:color="auto" w:fill="auto"/>
          </w:tcPr>
          <w:p w:rsidR="00E65296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:rsidR="00E65296" w:rsidRDefault="00E65296" w:rsidP="00B1347A">
            <w:pPr>
              <w:pStyle w:val="ListParagraph"/>
              <w:numPr>
                <w:ilvl w:val="0"/>
                <w:numId w:val="57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D63CD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พิจารณากระบวนการของกลุ่มบริษัทในการ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ประเมินมูลค่าที่คาดว่าจะได้รับคืนของสินทรัพย์ </w:t>
            </w:r>
          </w:p>
          <w:p w:rsidR="00E65296" w:rsidRPr="002429CC" w:rsidRDefault="00E65296" w:rsidP="00B1347A">
            <w:pPr>
              <w:pStyle w:val="ListParagraph"/>
              <w:numPr>
                <w:ilvl w:val="0"/>
                <w:numId w:val="5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</w:t>
            </w: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มูลค่ายุติธรรมของสินทรัพย์ที่ประเมินโดยผู้ประเมินราคาอิสระตามวิธีราคาตลาด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เพื่อใช้เป็นข้อมูลประกอบการพิจารณาขายสินทรัพย์</w:t>
            </w:r>
          </w:p>
          <w:p w:rsidR="00E65296" w:rsidRPr="002429CC" w:rsidRDefault="00E65296" w:rsidP="00B1347A">
            <w:pPr>
              <w:pStyle w:val="ListParagraph"/>
              <w:numPr>
                <w:ilvl w:val="0"/>
                <w:numId w:val="5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</w:t>
            </w: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คุณสมบัติของผู้ประเมินราคาอิสระ</w:t>
            </w:r>
            <w:r w:rsidR="00B177E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429CC">
              <w:rPr>
                <w:rFonts w:asciiTheme="majorBidi" w:hAnsiTheme="majorBidi" w:cstheme="majorBidi"/>
                <w:sz w:val="30"/>
                <w:szCs w:val="30"/>
                <w:cs/>
              </w:rPr>
              <w:t>ที่แต่งตั้งโดยกลุ่มบริษัท</w:t>
            </w:r>
          </w:p>
          <w:p w:rsidR="00E65296" w:rsidRDefault="00E65296" w:rsidP="00B1347A">
            <w:pPr>
              <w:pStyle w:val="ListParagraph"/>
              <w:numPr>
                <w:ilvl w:val="0"/>
                <w:numId w:val="5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66767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หารือกับ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ผู้เชี่ยวชาญด้านการประเมินมูลค่า</w:t>
            </w:r>
            <w:r w:rsidR="00B964B4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ภายนอก</w:t>
            </w:r>
            <w:r w:rsidR="00B1347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เคพีเอ็มจีในการประเมินมูลค่ายุติธรรมของสินทรัพย์</w:t>
            </w:r>
          </w:p>
          <w:p w:rsidR="00B1347A" w:rsidRDefault="00B1347A" w:rsidP="00B1347A">
            <w:pPr>
              <w:pStyle w:val="ListParagraph"/>
              <w:numPr>
                <w:ilvl w:val="0"/>
                <w:numId w:val="57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D63CD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ประเมินความสมเหตุสมผลของประมาณมูลค่าที่คาดว่าจะได้รับคืนและประเมินความเหมาะสมของ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63CD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ข้อสมมติฐานต่าง ๆ เช่น ปริมาณการขาย ราคาขาย ต้นทุนจากการดำเนินงานและอัตราการเติบโตระยะยาว ตลอดจนการเปรียบเทียบปัจจัยเหล่านั้นกับข้อมูลที่ได้จากภายนอก รวมถึงการใช้ความรู้ของข้าพเจ้าที่มีต่อลูกค้าและอุตสาหกรรม</w:t>
            </w:r>
          </w:p>
          <w:p w:rsidR="00B1347A" w:rsidRPr="00E058DD" w:rsidRDefault="00B1347A" w:rsidP="00E058DD">
            <w:pPr>
              <w:pStyle w:val="ListParagraph"/>
              <w:numPr>
                <w:ilvl w:val="0"/>
                <w:numId w:val="57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การใช้ผู้เชี่ยวชาญด้านการประเมินมูลค่าของเคพีเอ็มจีในการประเมินความเหมาะสมของอัตราคิดลดที่ใช้ รวมถึงการเปรียบเทียบอัตราคิดลดกับค่าเฉลี่ยของกลุ่มธุรกิจที่ใกล้เคียงกัน</w:t>
            </w:r>
          </w:p>
          <w:p w:rsidR="00E65296" w:rsidRPr="002429CC" w:rsidRDefault="00E65296" w:rsidP="00E058DD">
            <w:pPr>
              <w:pStyle w:val="ListParagraph"/>
              <w:numPr>
                <w:ilvl w:val="0"/>
                <w:numId w:val="5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</w:t>
            </w:r>
            <w:r w:rsidRPr="00CB0E3B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ความเพียงพอของการเปิดเผยข้อมู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</w:t>
            </w:r>
            <w:r w:rsidR="00B177E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:rsidR="003C73A9" w:rsidRPr="00785C7E" w:rsidRDefault="003C73A9" w:rsidP="00E058DD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1347A" w:rsidRDefault="00B13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:rsidR="006A4EA2" w:rsidRPr="006A4EA2" w:rsidRDefault="006A4EA2" w:rsidP="00E058DD">
      <w:pPr>
        <w:snapToGrid w:val="0"/>
        <w:spacing w:line="0" w:lineRule="atLeast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A4EA2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:rsidR="006A4EA2" w:rsidRPr="00E058DD" w:rsidRDefault="006A4EA2" w:rsidP="00E058D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E65296" w:rsidRDefault="00E65296" w:rsidP="00E65296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trike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:rsidR="00E65296" w:rsidRDefault="00E65296" w:rsidP="00E65296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E65296" w:rsidRDefault="00E65296" w:rsidP="00E65296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ความเชื่อมั่นต่อข้อมูลอื่น</w:t>
      </w:r>
      <w:r>
        <w:rPr>
          <w:rFonts w:ascii="Angsana New" w:hAnsi="Angsana New"/>
          <w:sz w:val="30"/>
          <w:szCs w:val="30"/>
        </w:rPr>
        <w:t xml:space="preserve"> </w:t>
      </w:r>
    </w:p>
    <w:p w:rsidR="00B177E1" w:rsidRDefault="00B17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1347A" w:rsidRPr="00F35578" w:rsidRDefault="00B1347A" w:rsidP="00B13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F3557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การอ่า</w:t>
      </w:r>
      <w:r>
        <w:rPr>
          <w:rFonts w:ascii="Angsana New" w:hAnsi="Angsana New" w:hint="cs"/>
          <w:sz w:val="30"/>
          <w:szCs w:val="30"/>
          <w:cs/>
        </w:rPr>
        <w:t>นข้อมูลอื่น</w:t>
      </w:r>
      <w:r w:rsidRPr="00F35578">
        <w:rPr>
          <w:rFonts w:ascii="Angsana New" w:hAnsi="Angsana New"/>
          <w:sz w:val="30"/>
          <w:szCs w:val="30"/>
          <w:cs/>
        </w:rPr>
        <w:t>และพิจารณาว่าข้อมูล</w:t>
      </w:r>
      <w:r>
        <w:rPr>
          <w:rFonts w:ascii="Angsana New" w:hAnsi="Angsana New"/>
          <w:sz w:val="30"/>
          <w:szCs w:val="30"/>
          <w:cs/>
        </w:rPr>
        <w:t>อื่นมีความขัดแย้งที่มีสาระสำ</w:t>
      </w:r>
      <w:r w:rsidRPr="00F35578">
        <w:rPr>
          <w:rFonts w:ascii="Angsana New" w:hAnsi="Angsana New"/>
          <w:sz w:val="30"/>
          <w:szCs w:val="30"/>
          <w:cs/>
        </w:rPr>
        <w:t>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หรือปรากฏว่าข้อมูลอื่นมีการแสดงข้อมูลท</w:t>
      </w:r>
      <w:r>
        <w:rPr>
          <w:rFonts w:ascii="Angsana New" w:hAnsi="Angsana New"/>
          <w:sz w:val="30"/>
          <w:szCs w:val="30"/>
          <w:cs/>
        </w:rPr>
        <w:t>ี่ขัดต่อข้อเท็จจริงอันเป็นสาระสำ</w:t>
      </w:r>
      <w:r w:rsidRPr="00F35578">
        <w:rPr>
          <w:rFonts w:ascii="Angsana New" w:hAnsi="Angsana New"/>
          <w:sz w:val="30"/>
          <w:szCs w:val="30"/>
          <w:cs/>
        </w:rPr>
        <w:t>คัญหรือไม่</w:t>
      </w:r>
      <w:r w:rsidRPr="00F3557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หากในการปฏิบัติงานดังกล่าว ข้าพเจ้าสรุปได้ว่าข้</w:t>
      </w:r>
      <w:bookmarkStart w:id="1" w:name="_GoBack"/>
      <w:bookmarkEnd w:id="1"/>
      <w:r>
        <w:rPr>
          <w:rFonts w:ascii="Angsana New" w:hAnsi="Angsana New" w:hint="cs"/>
          <w:sz w:val="30"/>
          <w:szCs w:val="30"/>
          <w:cs/>
        </w:rPr>
        <w:t>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:rsidR="00E65296" w:rsidRPr="002429CC" w:rsidRDefault="00E65296" w:rsidP="002849CE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65296" w:rsidRPr="006A4EA2" w:rsidRDefault="00E65296" w:rsidP="00E6529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A4EA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1260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E65296" w:rsidRPr="006A4EA2" w:rsidRDefault="00E65296" w:rsidP="00E65296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E65296" w:rsidRPr="006A4EA2" w:rsidRDefault="00E65296" w:rsidP="00E65296">
      <w:pPr>
        <w:jc w:val="thaiDistribute"/>
        <w:rPr>
          <w:rFonts w:ascii="Angsana New" w:eastAsia="Calibri" w:hAnsi="Angsana New"/>
          <w:sz w:val="30"/>
          <w:szCs w:val="30"/>
        </w:rPr>
      </w:pPr>
      <w:r w:rsidRPr="006A4EA2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1260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A4EA2">
        <w:rPr>
          <w:rFonts w:ascii="Angsana New" w:eastAsia="Calibri" w:hAnsi="Angsana New"/>
          <w:sz w:val="30"/>
          <w:szCs w:val="30"/>
          <w:cs/>
        </w:rPr>
        <w:t>เหล่านี้โดยถูกต้องตาม</w:t>
      </w:r>
      <w:r>
        <w:rPr>
          <w:rFonts w:ascii="Angsana New" w:eastAsia="Calibri" w:hAnsi="Angsana New"/>
          <w:sz w:val="30"/>
          <w:szCs w:val="30"/>
        </w:rPr>
        <w:br/>
      </w:r>
      <w:r w:rsidRPr="006A4EA2">
        <w:rPr>
          <w:rFonts w:ascii="Angsana New" w:eastAsia="Calibri" w:hAnsi="Angsana New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1260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A4EA2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E65296" w:rsidRPr="006A4EA2" w:rsidRDefault="00E65296" w:rsidP="00E65296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E65296" w:rsidRPr="006A4EA2" w:rsidRDefault="00E65296" w:rsidP="00E65296">
      <w:pPr>
        <w:jc w:val="thaiDistribute"/>
        <w:rPr>
          <w:rFonts w:ascii="Angsana New" w:eastAsia="Calibri" w:hAnsi="Angsana New"/>
          <w:sz w:val="30"/>
          <w:szCs w:val="30"/>
        </w:rPr>
      </w:pPr>
      <w:r w:rsidRPr="006A4EA2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21260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A4EA2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</w:t>
      </w:r>
      <w:r w:rsidRPr="00212602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6A4EA2">
        <w:rPr>
          <w:rFonts w:ascii="Angsana New" w:eastAsia="Calibri" w:hAnsi="Angsana New"/>
          <w:sz w:val="30"/>
          <w:szCs w:val="30"/>
          <w:cs/>
        </w:rPr>
        <w:t>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212602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6A4EA2">
        <w:rPr>
          <w:rFonts w:ascii="Angsana New" w:eastAsia="Calibri" w:hAnsi="Angsana New"/>
          <w:sz w:val="30"/>
          <w:szCs w:val="30"/>
          <w:cs/>
        </w:rPr>
        <w:t>บริษัท หรือหยุดดำเนินงานหรือไม่สามารถดำเนินงานต่อเนื่องต่อไปได้</w:t>
      </w:r>
    </w:p>
    <w:p w:rsidR="00E65296" w:rsidRDefault="00E65296" w:rsidP="00E65296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E65296" w:rsidRPr="00212602" w:rsidRDefault="00E65296" w:rsidP="00E65296">
      <w:pPr>
        <w:jc w:val="thaiDistribute"/>
        <w:rPr>
          <w:rFonts w:ascii="Angsana New" w:hAnsi="Angsana New"/>
          <w:sz w:val="30"/>
          <w:szCs w:val="30"/>
          <w:cs/>
        </w:rPr>
      </w:pPr>
      <w:r w:rsidRPr="006A4EA2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12602">
        <w:rPr>
          <w:rFonts w:ascii="Angsana New" w:hAnsi="Angsana New"/>
          <w:sz w:val="30"/>
          <w:szCs w:val="30"/>
          <w:cs/>
        </w:rPr>
        <w:t>กลุ่มบริษัทและ</w:t>
      </w:r>
      <w:r w:rsidRPr="006A4EA2">
        <w:rPr>
          <w:rFonts w:ascii="Angsana New" w:hAnsi="Angsana New"/>
          <w:sz w:val="30"/>
          <w:szCs w:val="30"/>
          <w:cs/>
        </w:rPr>
        <w:t>บริษัท</w:t>
      </w:r>
    </w:p>
    <w:p w:rsidR="00B177E1" w:rsidRDefault="00B17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B1347A" w:rsidRDefault="00B13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E65296" w:rsidRPr="00785C7E" w:rsidRDefault="00E65296" w:rsidP="00E6529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85C7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1260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E65296" w:rsidRPr="00785C7E" w:rsidRDefault="00E65296" w:rsidP="00E65296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E65296" w:rsidRPr="00785C7E" w:rsidRDefault="00E65296" w:rsidP="00E65296">
      <w:pPr>
        <w:jc w:val="thaiDistribute"/>
        <w:rPr>
          <w:rFonts w:ascii="Angsana New" w:hAnsi="Angsana New"/>
          <w:sz w:val="30"/>
          <w:szCs w:val="30"/>
        </w:rPr>
      </w:pPr>
      <w:r w:rsidRPr="00785C7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1260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85C7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>
        <w:rPr>
          <w:rFonts w:ascii="Angsana New" w:eastAsia="Calibri" w:hAnsi="Angsana New"/>
          <w:sz w:val="30"/>
          <w:szCs w:val="30"/>
        </w:rPr>
        <w:br/>
      </w:r>
      <w:r w:rsidRPr="00785C7E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>
        <w:rPr>
          <w:rFonts w:ascii="Angsana New" w:eastAsia="Calibri" w:hAnsi="Angsana New"/>
          <w:sz w:val="30"/>
          <w:szCs w:val="30"/>
        </w:rPr>
        <w:br/>
      </w:r>
      <w:r w:rsidRPr="00785C7E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785C7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Pr="0021260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85C7E">
        <w:rPr>
          <w:rFonts w:ascii="Angsana New" w:hAnsi="Angsana New"/>
          <w:sz w:val="30"/>
          <w:szCs w:val="30"/>
          <w:cs/>
        </w:rPr>
        <w:t>เหล่านี้</w:t>
      </w:r>
    </w:p>
    <w:p w:rsidR="00785C7E" w:rsidRPr="00785C7E" w:rsidRDefault="00785C7E" w:rsidP="00785C7E">
      <w:pPr>
        <w:jc w:val="thaiDistribute"/>
        <w:rPr>
          <w:rFonts w:ascii="Angsana New" w:hAnsi="Angsana New"/>
          <w:sz w:val="30"/>
          <w:szCs w:val="30"/>
        </w:rPr>
      </w:pPr>
    </w:p>
    <w:p w:rsidR="00E65296" w:rsidRPr="00785C7E" w:rsidRDefault="00E65296" w:rsidP="00E65296">
      <w:pPr>
        <w:jc w:val="thaiDistribute"/>
        <w:rPr>
          <w:rFonts w:ascii="Angsana New" w:hAnsi="Angsana New"/>
          <w:sz w:val="30"/>
          <w:szCs w:val="30"/>
        </w:rPr>
      </w:pPr>
      <w:r w:rsidRPr="00785C7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E65296" w:rsidRPr="00785C7E" w:rsidRDefault="00E65296" w:rsidP="00E65296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12602">
        <w:rPr>
          <w:rFonts w:ascii="Angsana New" w:eastAsia="Calibri" w:hAnsi="Angsana New"/>
          <w:sz w:val="30"/>
          <w:szCs w:val="30"/>
          <w:cs/>
        </w:rPr>
        <w:t>ระบุ</w:t>
      </w:r>
      <w:r w:rsidRPr="00785C7E">
        <w:rPr>
          <w:rFonts w:ascii="Angsana New" w:eastAsia="Calibri" w:hAnsi="Angsana New"/>
          <w:sz w:val="30"/>
          <w:szCs w:val="30"/>
          <w:cs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12602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</w:rPr>
        <w:br/>
      </w:r>
      <w:r w:rsidRPr="0021260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785C7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>
        <w:rPr>
          <w:rFonts w:ascii="Angsana New" w:eastAsia="Calibri" w:hAnsi="Angsana New"/>
          <w:sz w:val="30"/>
          <w:szCs w:val="30"/>
        </w:rPr>
        <w:br/>
      </w:r>
      <w:r w:rsidRPr="00785C7E">
        <w:rPr>
          <w:rFonts w:ascii="Angsana New" w:eastAsia="Calibri" w:hAnsi="Angsana New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eastAsia="Calibri" w:hAnsi="Angsana New"/>
          <w:sz w:val="30"/>
          <w:szCs w:val="30"/>
        </w:rPr>
        <w:br/>
      </w:r>
      <w:r w:rsidRPr="00785C7E">
        <w:rPr>
          <w:rFonts w:ascii="Angsana New" w:eastAsia="Calibri" w:hAnsi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>
        <w:rPr>
          <w:rFonts w:ascii="Angsana New" w:eastAsia="Calibri" w:hAnsi="Angsana New"/>
          <w:sz w:val="30"/>
          <w:szCs w:val="30"/>
        </w:rPr>
        <w:br/>
      </w:r>
      <w:r w:rsidRPr="00785C7E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785C7E">
        <w:rPr>
          <w:rFonts w:ascii="Angsana New" w:hAnsi="Angsana New"/>
          <w:sz w:val="30"/>
          <w:szCs w:val="30"/>
          <w:cs/>
        </w:rPr>
        <w:t>ายใน</w:t>
      </w:r>
    </w:p>
    <w:p w:rsidR="00E65296" w:rsidRDefault="00E65296" w:rsidP="00E65296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785C7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12602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785C7E">
        <w:rPr>
          <w:rFonts w:ascii="Angsana New" w:hAnsi="Angsana New"/>
          <w:sz w:val="30"/>
          <w:szCs w:val="30"/>
          <w:cs/>
        </w:rPr>
        <w:t>บริษัท</w:t>
      </w:r>
    </w:p>
    <w:p w:rsidR="00E65296" w:rsidRDefault="00E65296" w:rsidP="00E65296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785C7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85C7E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B177E1" w:rsidRDefault="00E65296" w:rsidP="00E65296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785C7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212602">
        <w:rPr>
          <w:rFonts w:ascii="Angsana New" w:hAnsi="Angsana New"/>
          <w:sz w:val="30"/>
          <w:szCs w:val="30"/>
          <w:cs/>
        </w:rPr>
        <w:t>กลุ่มบริษัทและ</w:t>
      </w:r>
      <w:r w:rsidRPr="00785C7E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>
        <w:rPr>
          <w:rFonts w:ascii="Angsana New" w:hAnsi="Angsana New"/>
          <w:sz w:val="30"/>
          <w:szCs w:val="30"/>
        </w:rPr>
        <w:br/>
      </w:r>
      <w:r w:rsidRPr="00785C7E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hint="cs"/>
          <w:sz w:val="30"/>
          <w:szCs w:val="30"/>
          <w:cs/>
        </w:rPr>
        <w:t xml:space="preserve"> โดยให้ข้อสังเกต</w:t>
      </w:r>
      <w:r w:rsidRPr="00785C7E">
        <w:rPr>
          <w:rFonts w:ascii="Angsana New" w:hAnsi="Angsana New"/>
          <w:sz w:val="30"/>
          <w:szCs w:val="30"/>
          <w:cs/>
        </w:rPr>
        <w:t>ถึงการ</w:t>
      </w:r>
      <w:r w:rsidRPr="00212602">
        <w:rPr>
          <w:rFonts w:ascii="Angsana New" w:hAnsi="Angsana New"/>
          <w:sz w:val="30"/>
          <w:szCs w:val="30"/>
          <w:cs/>
        </w:rPr>
        <w:t>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785C7E">
        <w:rPr>
          <w:rFonts w:ascii="Angsana New" w:hAnsi="Angsana New"/>
          <w:sz w:val="30"/>
          <w:szCs w:val="30"/>
          <w:cs/>
        </w:rPr>
        <w:t>ในงบการเงิน</w:t>
      </w:r>
      <w:r w:rsidRPr="0021260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785C7E">
        <w:rPr>
          <w:rFonts w:ascii="Angsana New" w:hAnsi="Angsana New"/>
          <w:sz w:val="30"/>
          <w:szCs w:val="30"/>
          <w:cs/>
        </w:rPr>
        <w:t xml:space="preserve"> หรือ</w:t>
      </w:r>
      <w:r>
        <w:rPr>
          <w:rFonts w:ascii="Angsana New" w:hAnsi="Angsana New"/>
          <w:sz w:val="30"/>
          <w:szCs w:val="30"/>
          <w:cs/>
        </w:rPr>
        <w:br/>
      </w:r>
      <w:r w:rsidRPr="00785C7E">
        <w:rPr>
          <w:rFonts w:ascii="Angsana New" w:hAnsi="Angsana New"/>
          <w:sz w:val="30"/>
          <w:szCs w:val="30"/>
          <w:cs/>
        </w:rPr>
        <w:t>ถ้าการ</w:t>
      </w:r>
      <w:r w:rsidRPr="00212602">
        <w:rPr>
          <w:rFonts w:ascii="Angsana New" w:hAnsi="Angsana New"/>
          <w:sz w:val="30"/>
          <w:szCs w:val="30"/>
          <w:cs/>
        </w:rPr>
        <w:t>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785C7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212602">
        <w:rPr>
          <w:rFonts w:ascii="Angsana New" w:hAnsi="Angsana New"/>
          <w:sz w:val="30"/>
          <w:szCs w:val="30"/>
          <w:cs/>
        </w:rPr>
        <w:t>กลุ่มบริษัทและ</w:t>
      </w:r>
      <w:r w:rsidRPr="00785C7E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E65296" w:rsidRDefault="00E65296" w:rsidP="00E65296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85C7E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21260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85C7E">
        <w:rPr>
          <w:rFonts w:ascii="Angsana New" w:hAnsi="Angsana New"/>
          <w:sz w:val="30"/>
          <w:szCs w:val="30"/>
          <w:cs/>
        </w:rPr>
        <w:t>โดยรวม รวมถึง</w:t>
      </w:r>
      <w:r>
        <w:rPr>
          <w:rFonts w:ascii="Angsana New" w:hAnsi="Angsana New"/>
          <w:sz w:val="30"/>
          <w:szCs w:val="30"/>
        </w:rPr>
        <w:br/>
      </w:r>
      <w:r w:rsidRPr="00785C7E">
        <w:rPr>
          <w:rFonts w:ascii="Angsana New" w:hAnsi="Angsana New"/>
          <w:sz w:val="30"/>
          <w:szCs w:val="30"/>
          <w:cs/>
        </w:rPr>
        <w:t>การ</w:t>
      </w:r>
      <w:r w:rsidRPr="00212602">
        <w:rPr>
          <w:rFonts w:ascii="Angsana New" w:hAnsi="Angsana New"/>
          <w:sz w:val="30"/>
          <w:szCs w:val="30"/>
          <w:cs/>
        </w:rPr>
        <w:t>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785C7E">
        <w:rPr>
          <w:rFonts w:ascii="Angsana New" w:hAnsi="Angsana New"/>
          <w:sz w:val="30"/>
          <w:szCs w:val="30"/>
          <w:cs/>
        </w:rPr>
        <w:t>ว่างบการเงิน</w:t>
      </w:r>
      <w:r w:rsidRPr="0021260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85C7E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</w:t>
      </w:r>
      <w:r>
        <w:rPr>
          <w:rFonts w:ascii="Angsana New" w:hAnsi="Angsana New"/>
          <w:sz w:val="30"/>
          <w:szCs w:val="30"/>
        </w:rPr>
        <w:br/>
      </w:r>
      <w:r w:rsidRPr="00785C7E">
        <w:rPr>
          <w:rFonts w:ascii="Angsana New" w:hAnsi="Angsana New"/>
          <w:sz w:val="30"/>
          <w:szCs w:val="30"/>
          <w:cs/>
        </w:rPr>
        <w:t>การนำเสนอข้อมูลโดยถูกต้องตามที่ควร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785C7E">
        <w:rPr>
          <w:rFonts w:ascii="Angsana New" w:hAnsi="Angsana New"/>
          <w:sz w:val="30"/>
          <w:szCs w:val="30"/>
          <w:cs/>
        </w:rPr>
        <w:t xml:space="preserve">   </w:t>
      </w:r>
    </w:p>
    <w:p w:rsidR="00E65296" w:rsidRPr="002849CE" w:rsidRDefault="00E65296" w:rsidP="00E65296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849CE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849CE">
        <w:rPr>
          <w:rFonts w:ascii="Angsana New" w:hAnsi="Angsana New"/>
          <w:sz w:val="30"/>
          <w:szCs w:val="30"/>
        </w:rPr>
        <w:t xml:space="preserve"> </w:t>
      </w:r>
      <w:r w:rsidRPr="002849CE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849CE">
        <w:rPr>
          <w:rFonts w:ascii="Angsana New" w:hAnsi="Angsana New"/>
          <w:sz w:val="30"/>
          <w:szCs w:val="30"/>
        </w:rPr>
        <w:t xml:space="preserve"> </w:t>
      </w:r>
      <w:r w:rsidRPr="002849CE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034D81" w:rsidRDefault="00034D81" w:rsidP="00E65296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E65296" w:rsidRPr="00785C7E" w:rsidRDefault="00E65296" w:rsidP="00E65296">
      <w:pPr>
        <w:jc w:val="thaiDistribute"/>
        <w:rPr>
          <w:rFonts w:ascii="Angsana New" w:hAnsi="Angsana New"/>
          <w:sz w:val="30"/>
          <w:szCs w:val="30"/>
        </w:rPr>
      </w:pPr>
      <w:r w:rsidRPr="00785C7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</w:t>
      </w:r>
      <w:r w:rsidR="004648ED">
        <w:rPr>
          <w:rFonts w:ascii="Angsana New" w:eastAsia="Calibri" w:hAnsi="Angsana New" w:hint="cs"/>
          <w:sz w:val="30"/>
          <w:szCs w:val="30"/>
          <w:cs/>
        </w:rPr>
        <w:t>ซึ่ง</w:t>
      </w:r>
      <w:r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785C7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85C7E">
        <w:rPr>
          <w:rFonts w:ascii="Angsana New" w:eastAsia="Calibri" w:hAnsi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hint="cs"/>
          <w:sz w:val="30"/>
          <w:szCs w:val="30"/>
          <w:cs/>
        </w:rPr>
        <w:t>หากข้</w:t>
      </w:r>
      <w:r w:rsidRPr="00785C7E">
        <w:rPr>
          <w:rFonts w:ascii="Angsana New" w:eastAsia="Calibri" w:hAnsi="Angsana New"/>
          <w:sz w:val="30"/>
          <w:szCs w:val="30"/>
          <w:cs/>
        </w:rPr>
        <w:t>าพเจ้าได้พบในระหว่างการตรวจสอบขอ</w:t>
      </w:r>
      <w:r w:rsidRPr="00785C7E">
        <w:rPr>
          <w:rFonts w:ascii="Angsana New" w:hAnsi="Angsana New"/>
          <w:sz w:val="30"/>
          <w:szCs w:val="30"/>
          <w:cs/>
        </w:rPr>
        <w:t>งข้าพเจ้า</w:t>
      </w:r>
    </w:p>
    <w:p w:rsidR="00B177E1" w:rsidRPr="00785C7E" w:rsidRDefault="00B177E1" w:rsidP="00E65296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E65296" w:rsidRPr="00785C7E" w:rsidRDefault="00E65296" w:rsidP="00E65296">
      <w:pPr>
        <w:jc w:val="thaiDistribute"/>
        <w:rPr>
          <w:rFonts w:ascii="Angsana New" w:hAnsi="Angsana New"/>
          <w:sz w:val="30"/>
          <w:szCs w:val="30"/>
        </w:rPr>
      </w:pPr>
      <w:r w:rsidRPr="00785C7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 New" w:eastAsia="Calibri" w:hAnsi="Angsana New"/>
          <w:sz w:val="30"/>
          <w:szCs w:val="30"/>
        </w:rPr>
        <w:br/>
      </w:r>
      <w:r w:rsidRPr="00785C7E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85C7E">
        <w:rPr>
          <w:rFonts w:ascii="Angsana New" w:hAnsi="Angsana New"/>
          <w:sz w:val="30"/>
          <w:szCs w:val="30"/>
          <w:cs/>
        </w:rPr>
        <w:t>อิสระ</w:t>
      </w:r>
    </w:p>
    <w:p w:rsidR="00E65296" w:rsidRDefault="00E65296" w:rsidP="00E65296">
      <w:pPr>
        <w:jc w:val="thaiDistribute"/>
        <w:rPr>
          <w:rFonts w:ascii="Angsana New" w:hAnsi="Angsana New"/>
          <w:sz w:val="30"/>
          <w:szCs w:val="30"/>
        </w:rPr>
      </w:pPr>
    </w:p>
    <w:p w:rsidR="00E65296" w:rsidRPr="00785C7E" w:rsidRDefault="00E65296" w:rsidP="00E65296">
      <w:pPr>
        <w:jc w:val="thaiDistribute"/>
        <w:rPr>
          <w:rFonts w:ascii="Angsana New" w:hAnsi="Angsana New"/>
          <w:sz w:val="30"/>
          <w:szCs w:val="30"/>
        </w:rPr>
      </w:pPr>
      <w:r w:rsidRPr="00785C7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Pr="00212602">
        <w:rPr>
          <w:rFonts w:ascii="Angsana New" w:hAnsi="Angsana New"/>
          <w:sz w:val="30"/>
          <w:szCs w:val="30"/>
          <w:cs/>
        </w:rPr>
        <w:t>ที่สุด</w:t>
      </w:r>
      <w:r w:rsidRPr="00785C7E">
        <w:rPr>
          <w:rFonts w:ascii="Angsana New" w:hAnsi="Angsana New"/>
          <w:sz w:val="30"/>
          <w:szCs w:val="30"/>
          <w:cs/>
        </w:rPr>
        <w:t>ในการตรวจสอบ</w:t>
      </w:r>
      <w:r>
        <w:rPr>
          <w:rFonts w:ascii="Angsana New" w:hAnsi="Angsana New"/>
          <w:sz w:val="30"/>
          <w:szCs w:val="30"/>
        </w:rPr>
        <w:br/>
      </w:r>
      <w:r w:rsidRPr="00785C7E">
        <w:rPr>
          <w:rFonts w:ascii="Angsana New" w:hAnsi="Angsana New"/>
          <w:sz w:val="30"/>
          <w:szCs w:val="30"/>
          <w:cs/>
        </w:rPr>
        <w:t>งบการเงิน</w:t>
      </w:r>
      <w:r w:rsidRPr="0021260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85C7E">
        <w:rPr>
          <w:rFonts w:ascii="Angsana New" w:hAnsi="Angsana New"/>
          <w:sz w:val="30"/>
          <w:szCs w:val="30"/>
          <w:cs/>
        </w:rPr>
        <w:t xml:space="preserve"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>
        <w:rPr>
          <w:rFonts w:ascii="Angsana New" w:hAnsi="Angsana New"/>
          <w:sz w:val="30"/>
          <w:szCs w:val="30"/>
        </w:rPr>
        <w:br/>
      </w:r>
      <w:r w:rsidRPr="00785C7E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>
        <w:rPr>
          <w:rFonts w:ascii="Angsana New" w:hAnsi="Angsana New"/>
          <w:sz w:val="30"/>
          <w:szCs w:val="30"/>
        </w:rPr>
        <w:br/>
      </w:r>
      <w:r w:rsidRPr="00785C7E">
        <w:rPr>
          <w:rFonts w:ascii="Angsana New" w:hAnsi="Angsana New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E65296" w:rsidRDefault="00E65296" w:rsidP="00E65296">
      <w:pPr>
        <w:jc w:val="thaiDistribute"/>
        <w:rPr>
          <w:rFonts w:ascii="Angsana New" w:hAnsi="Angsana New"/>
          <w:sz w:val="30"/>
          <w:szCs w:val="30"/>
        </w:rPr>
      </w:pPr>
    </w:p>
    <w:p w:rsidR="00E65296" w:rsidRDefault="00E65296" w:rsidP="00E65296">
      <w:pPr>
        <w:jc w:val="thaiDistribute"/>
        <w:rPr>
          <w:rFonts w:ascii="Angsana New" w:hAnsi="Angsana New"/>
          <w:sz w:val="30"/>
          <w:szCs w:val="30"/>
        </w:rPr>
      </w:pPr>
    </w:p>
    <w:p w:rsidR="00E65296" w:rsidRDefault="00E65296" w:rsidP="00E65296">
      <w:pPr>
        <w:jc w:val="thaiDistribute"/>
        <w:rPr>
          <w:rFonts w:ascii="Angsana New" w:hAnsi="Angsana New"/>
          <w:sz w:val="30"/>
          <w:szCs w:val="30"/>
        </w:rPr>
      </w:pPr>
    </w:p>
    <w:p w:rsidR="00E65296" w:rsidRDefault="00E65296" w:rsidP="00E65296">
      <w:pPr>
        <w:jc w:val="thaiDistribute"/>
        <w:rPr>
          <w:rFonts w:ascii="Angsana New" w:hAnsi="Angsana New"/>
          <w:sz w:val="30"/>
          <w:szCs w:val="30"/>
        </w:rPr>
      </w:pPr>
    </w:p>
    <w:p w:rsidR="00E65296" w:rsidRDefault="00E65296" w:rsidP="00E65296">
      <w:pPr>
        <w:jc w:val="thaiDistribute"/>
        <w:rPr>
          <w:rFonts w:ascii="Angsana New" w:hAnsi="Angsana New"/>
          <w:sz w:val="30"/>
          <w:szCs w:val="30"/>
        </w:rPr>
      </w:pPr>
    </w:p>
    <w:p w:rsidR="00E65296" w:rsidRPr="0049277E" w:rsidRDefault="00E65296" w:rsidP="00E65296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49277E">
        <w:rPr>
          <w:rFonts w:asciiTheme="majorBidi" w:hAnsiTheme="majorBidi" w:cstheme="majorBidi"/>
          <w:cs/>
        </w:rPr>
        <w:t>(</w:t>
      </w:r>
      <w:r w:rsidRPr="0049277E">
        <w:rPr>
          <w:rFonts w:asciiTheme="majorBidi" w:hAnsiTheme="majorBidi" w:cstheme="majorBidi"/>
          <w:cs/>
          <w:lang w:val="en-US"/>
        </w:rPr>
        <w:t>วัยวัฒน์ กอสมานชัยกิจ</w:t>
      </w:r>
      <w:r w:rsidRPr="0049277E">
        <w:rPr>
          <w:rFonts w:asciiTheme="majorBidi" w:hAnsiTheme="majorBidi" w:cstheme="majorBidi"/>
          <w:cs/>
        </w:rPr>
        <w:t>)</w:t>
      </w:r>
    </w:p>
    <w:p w:rsidR="00E65296" w:rsidRPr="0049277E" w:rsidRDefault="00E65296" w:rsidP="00E65296">
      <w:pPr>
        <w:pStyle w:val="T"/>
        <w:tabs>
          <w:tab w:val="left" w:pos="540"/>
        </w:tabs>
        <w:spacing w:line="240" w:lineRule="atLeast"/>
        <w:ind w:left="0" w:right="-43"/>
        <w:jc w:val="thaiDistribute"/>
        <w:rPr>
          <w:rFonts w:asciiTheme="majorBidi" w:hAnsiTheme="majorBidi" w:cstheme="majorBidi"/>
          <w:cs/>
        </w:rPr>
      </w:pPr>
      <w:r w:rsidRPr="0049277E">
        <w:rPr>
          <w:rFonts w:asciiTheme="majorBidi" w:hAnsiTheme="majorBidi" w:cstheme="majorBidi"/>
          <w:cs/>
        </w:rPr>
        <w:t>ผู้สอบบัญชีรับอนุญาต</w:t>
      </w:r>
    </w:p>
    <w:p w:rsidR="00E65296" w:rsidRPr="0049277E" w:rsidRDefault="00E65296" w:rsidP="00E65296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lang w:val="en-US"/>
        </w:rPr>
      </w:pPr>
      <w:r w:rsidRPr="0049277E">
        <w:rPr>
          <w:rFonts w:asciiTheme="majorBidi" w:hAnsiTheme="majorBidi" w:cstheme="majorBidi"/>
          <w:cs/>
        </w:rPr>
        <w:t>เลขทะเบียน</w:t>
      </w:r>
      <w:r w:rsidRPr="0049277E">
        <w:rPr>
          <w:rFonts w:asciiTheme="majorBidi" w:hAnsiTheme="majorBidi" w:cstheme="majorBidi"/>
          <w:lang w:val="en-US"/>
        </w:rPr>
        <w:t xml:space="preserve"> 6</w:t>
      </w:r>
      <w:r w:rsidRPr="0049277E">
        <w:rPr>
          <w:rFonts w:asciiTheme="majorBidi" w:hAnsiTheme="majorBidi" w:cstheme="majorBidi"/>
          <w:cs/>
          <w:lang w:val="en-US"/>
        </w:rPr>
        <w:t>333</w:t>
      </w:r>
    </w:p>
    <w:p w:rsidR="00E65296" w:rsidRPr="0049277E" w:rsidRDefault="00E65296" w:rsidP="00E65296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</w:p>
    <w:p w:rsidR="00E65296" w:rsidRPr="0049277E" w:rsidRDefault="00E65296" w:rsidP="00E65296">
      <w:pPr>
        <w:tabs>
          <w:tab w:val="left" w:pos="540"/>
        </w:tabs>
        <w:ind w:right="-43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E65296" w:rsidRPr="0049277E" w:rsidRDefault="00E65296" w:rsidP="00E65296">
      <w:pPr>
        <w:tabs>
          <w:tab w:val="left" w:pos="540"/>
        </w:tabs>
        <w:ind w:right="-43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E65296" w:rsidRDefault="00E65296" w:rsidP="00E65296">
      <w:pPr>
        <w:widowControl w:val="0"/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2561</w:t>
      </w:r>
    </w:p>
    <w:sectPr w:rsidR="00E65296" w:rsidSect="00205165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D1E" w:rsidRDefault="00045D1E">
      <w:r>
        <w:separator/>
      </w:r>
    </w:p>
  </w:endnote>
  <w:endnote w:type="continuationSeparator" w:id="0">
    <w:p w:rsidR="00045D1E" w:rsidRDefault="00045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Default="000C64C8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717743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0C64C8" w:rsidRPr="00EC5522" w:rsidRDefault="000C64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C552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C552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C552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0516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C552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165" w:rsidRDefault="00205165">
    <w:pPr>
      <w:pStyle w:val="Footer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Pr="003F2371" w:rsidRDefault="000C64C8" w:rsidP="00EE26D8">
    <w:pPr>
      <w:pStyle w:val="Footer"/>
      <w:framePr w:wrap="around" w:vAnchor="text" w:hAnchor="page" w:x="5842" w:y="-39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3F2371">
      <w:rPr>
        <w:rStyle w:val="PageNumber"/>
        <w:rFonts w:ascii="Angsana New" w:hAnsi="Angsana New"/>
        <w:sz w:val="30"/>
        <w:szCs w:val="30"/>
      </w:rPr>
      <w:fldChar w:fldCharType="begin"/>
    </w:r>
    <w:r w:rsidRPr="003F237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F2371">
      <w:rPr>
        <w:rStyle w:val="PageNumber"/>
        <w:rFonts w:ascii="Angsana New" w:hAnsi="Angsana New"/>
        <w:sz w:val="30"/>
        <w:szCs w:val="30"/>
      </w:rPr>
      <w:fldChar w:fldCharType="separate"/>
    </w:r>
    <w:r w:rsidR="006F10F6">
      <w:rPr>
        <w:rStyle w:val="PageNumber"/>
        <w:rFonts w:ascii="Angsana New" w:hAnsi="Angsana New"/>
        <w:noProof/>
        <w:sz w:val="30"/>
        <w:szCs w:val="30"/>
      </w:rPr>
      <w:t>4</w:t>
    </w:r>
    <w:r w:rsidRPr="003F2371">
      <w:rPr>
        <w:rStyle w:val="PageNumber"/>
        <w:rFonts w:ascii="Angsana New" w:hAnsi="Angsana New"/>
        <w:sz w:val="30"/>
        <w:szCs w:val="30"/>
      </w:rPr>
      <w:fldChar w:fldCharType="end"/>
    </w:r>
  </w:p>
  <w:p w:rsidR="000C64C8" w:rsidRPr="0020635E" w:rsidRDefault="000C64C8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D1E" w:rsidRDefault="00045D1E">
      <w:r>
        <w:separator/>
      </w:r>
    </w:p>
  </w:footnote>
  <w:footnote w:type="continuationSeparator" w:id="0">
    <w:p w:rsidR="00045D1E" w:rsidRDefault="00045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Default="000C64C8" w:rsidP="005177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โกลบอล เพาเวอร์ ซินเนอร์ยี่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0C64C8" w:rsidRPr="00A443A3" w:rsidRDefault="000C64C8" w:rsidP="005177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0C64C8" w:rsidRDefault="000C64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Pr="00A443A3" w:rsidRDefault="000C64C8" w:rsidP="005177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0C64C8" w:rsidRDefault="000C64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165" w:rsidRDefault="0020516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165" w:rsidRPr="00A443A3" w:rsidRDefault="00205165" w:rsidP="002051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205165" w:rsidRDefault="00205165" w:rsidP="00205165">
    <w:pPr>
      <w:pStyle w:val="Header"/>
      <w:spacing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540"/>
        </w:tabs>
        <w:ind w:left="54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04C764ED"/>
    <w:multiLevelType w:val="hybridMultilevel"/>
    <w:tmpl w:val="855E1184"/>
    <w:lvl w:ilvl="0" w:tplc="9ECA55E4">
      <w:start w:val="5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93405D"/>
    <w:multiLevelType w:val="hybridMultilevel"/>
    <w:tmpl w:val="CBF4C7CA"/>
    <w:lvl w:ilvl="0" w:tplc="7D26B598">
      <w:start w:val="33"/>
      <w:numFmt w:val="decimal"/>
      <w:lvlText w:val="%1"/>
      <w:lvlJc w:val="left"/>
      <w:pPr>
        <w:ind w:left="900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D6C1B"/>
    <w:multiLevelType w:val="multilevel"/>
    <w:tmpl w:val="70888E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BC04BAA"/>
    <w:multiLevelType w:val="hybridMultilevel"/>
    <w:tmpl w:val="23C23862"/>
    <w:lvl w:ilvl="0" w:tplc="2E7003B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E4A4B"/>
    <w:multiLevelType w:val="hybridMultilevel"/>
    <w:tmpl w:val="35DA42EC"/>
    <w:lvl w:ilvl="0" w:tplc="E34A0B5C">
      <w:start w:val="1"/>
      <w:numFmt w:val="thaiLetters"/>
      <w:lvlText w:val="(%1)"/>
      <w:lvlJc w:val="left"/>
      <w:pPr>
        <w:ind w:left="207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0" w15:restartNumberingAfterBreak="0">
    <w:nsid w:val="22C0477F"/>
    <w:multiLevelType w:val="hybridMultilevel"/>
    <w:tmpl w:val="101E90A4"/>
    <w:lvl w:ilvl="0" w:tplc="4C3AE61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212FAA"/>
    <w:multiLevelType w:val="hybridMultilevel"/>
    <w:tmpl w:val="845C4410"/>
    <w:lvl w:ilvl="0" w:tplc="420AE546">
      <w:start w:val="4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5" w15:restartNumberingAfterBreak="0">
    <w:nsid w:val="28EA660A"/>
    <w:multiLevelType w:val="hybridMultilevel"/>
    <w:tmpl w:val="2042F7E2"/>
    <w:lvl w:ilvl="0" w:tplc="B1F8E72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90217"/>
    <w:multiLevelType w:val="hybridMultilevel"/>
    <w:tmpl w:val="E4BA2FA0"/>
    <w:lvl w:ilvl="0" w:tplc="6F66FCE8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9AA086D"/>
    <w:multiLevelType w:val="hybridMultilevel"/>
    <w:tmpl w:val="7E923928"/>
    <w:lvl w:ilvl="0" w:tplc="E996AB70">
      <w:start w:val="2"/>
      <w:numFmt w:val="thaiLetters"/>
      <w:lvlText w:val="%1."/>
      <w:lvlJc w:val="left"/>
      <w:pPr>
        <w:ind w:left="3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7" w:hanging="360"/>
      </w:pPr>
    </w:lvl>
    <w:lvl w:ilvl="2" w:tplc="0409001B" w:tentative="1">
      <w:start w:val="1"/>
      <w:numFmt w:val="lowerRoman"/>
      <w:lvlText w:val="%3."/>
      <w:lvlJc w:val="right"/>
      <w:pPr>
        <w:ind w:left="1787" w:hanging="180"/>
      </w:pPr>
    </w:lvl>
    <w:lvl w:ilvl="3" w:tplc="0409000F" w:tentative="1">
      <w:start w:val="1"/>
      <w:numFmt w:val="decimal"/>
      <w:lvlText w:val="%4."/>
      <w:lvlJc w:val="left"/>
      <w:pPr>
        <w:ind w:left="2507" w:hanging="360"/>
      </w:pPr>
    </w:lvl>
    <w:lvl w:ilvl="4" w:tplc="04090019" w:tentative="1">
      <w:start w:val="1"/>
      <w:numFmt w:val="lowerLetter"/>
      <w:lvlText w:val="%5."/>
      <w:lvlJc w:val="left"/>
      <w:pPr>
        <w:ind w:left="3227" w:hanging="360"/>
      </w:pPr>
    </w:lvl>
    <w:lvl w:ilvl="5" w:tplc="0409001B" w:tentative="1">
      <w:start w:val="1"/>
      <w:numFmt w:val="lowerRoman"/>
      <w:lvlText w:val="%6."/>
      <w:lvlJc w:val="right"/>
      <w:pPr>
        <w:ind w:left="3947" w:hanging="180"/>
      </w:pPr>
    </w:lvl>
    <w:lvl w:ilvl="6" w:tplc="0409000F" w:tentative="1">
      <w:start w:val="1"/>
      <w:numFmt w:val="decimal"/>
      <w:lvlText w:val="%7."/>
      <w:lvlJc w:val="left"/>
      <w:pPr>
        <w:ind w:left="4667" w:hanging="360"/>
      </w:pPr>
    </w:lvl>
    <w:lvl w:ilvl="7" w:tplc="04090019" w:tentative="1">
      <w:start w:val="1"/>
      <w:numFmt w:val="lowerLetter"/>
      <w:lvlText w:val="%8."/>
      <w:lvlJc w:val="left"/>
      <w:pPr>
        <w:ind w:left="5387" w:hanging="360"/>
      </w:pPr>
    </w:lvl>
    <w:lvl w:ilvl="8" w:tplc="040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8" w15:restartNumberingAfterBreak="0">
    <w:nsid w:val="2AFD6DF6"/>
    <w:multiLevelType w:val="hybridMultilevel"/>
    <w:tmpl w:val="8A92825A"/>
    <w:lvl w:ilvl="0" w:tplc="2E98F3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2551BD1"/>
    <w:multiLevelType w:val="hybridMultilevel"/>
    <w:tmpl w:val="BA003E00"/>
    <w:lvl w:ilvl="0" w:tplc="E676DB4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1542EE8C"/>
    <w:lvl w:ilvl="0">
      <w:start w:val="1"/>
      <w:numFmt w:val="decimal"/>
      <w:pStyle w:val="Heading1"/>
      <w:lvlText w:val="%1"/>
      <w:lvlJc w:val="left"/>
      <w:pPr>
        <w:tabs>
          <w:tab w:val="num" w:pos="4243"/>
        </w:tabs>
        <w:ind w:left="4243" w:hanging="283"/>
      </w:pPr>
      <w:rPr>
        <w:rFonts w:asciiTheme="majorBidi" w:hAnsiTheme="majorBidi" w:cstheme="majorBidi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38740568"/>
    <w:multiLevelType w:val="hybridMultilevel"/>
    <w:tmpl w:val="2B8E56A0"/>
    <w:lvl w:ilvl="0" w:tplc="4F8AE3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6" w15:restartNumberingAfterBreak="0">
    <w:nsid w:val="40C220C1"/>
    <w:multiLevelType w:val="hybridMultilevel"/>
    <w:tmpl w:val="65781D5C"/>
    <w:lvl w:ilvl="0" w:tplc="AA38A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A43A2F"/>
    <w:multiLevelType w:val="hybridMultilevel"/>
    <w:tmpl w:val="DFC66ACA"/>
    <w:lvl w:ilvl="0" w:tplc="FFFFFFFF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F12C9"/>
    <w:multiLevelType w:val="hybridMultilevel"/>
    <w:tmpl w:val="795E672E"/>
    <w:lvl w:ilvl="0" w:tplc="58BC81E4">
      <w:start w:val="9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CBB5D6F"/>
    <w:multiLevelType w:val="multilevel"/>
    <w:tmpl w:val="CBD4133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CF93CCC"/>
    <w:multiLevelType w:val="hybridMultilevel"/>
    <w:tmpl w:val="A50ADAF8"/>
    <w:lvl w:ilvl="0" w:tplc="37AAC742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18E7190"/>
    <w:multiLevelType w:val="hybridMultilevel"/>
    <w:tmpl w:val="A54CF11E"/>
    <w:lvl w:ilvl="0" w:tplc="883A7C1C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4" w15:restartNumberingAfterBreak="0">
    <w:nsid w:val="51FC00FD"/>
    <w:multiLevelType w:val="hybridMultilevel"/>
    <w:tmpl w:val="6C20A34E"/>
    <w:lvl w:ilvl="0" w:tplc="0E0E82D4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8E2CB3"/>
    <w:multiLevelType w:val="hybridMultilevel"/>
    <w:tmpl w:val="ACBE6C9C"/>
    <w:lvl w:ilvl="0" w:tplc="1C38D352">
      <w:start w:val="1"/>
      <w:numFmt w:val="decimal"/>
      <w:lvlText w:val="%1)"/>
      <w:lvlJc w:val="left"/>
      <w:pPr>
        <w:ind w:left="45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1F7153"/>
    <w:multiLevelType w:val="singleLevel"/>
    <w:tmpl w:val="A4500E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59CE0290"/>
    <w:multiLevelType w:val="multilevel"/>
    <w:tmpl w:val="7D0EE5EC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5D7F1A10"/>
    <w:multiLevelType w:val="hybridMultilevel"/>
    <w:tmpl w:val="4BE4F4C8"/>
    <w:lvl w:ilvl="0" w:tplc="37809DDA">
      <w:start w:val="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1" w15:restartNumberingAfterBreak="0">
    <w:nsid w:val="67817B6A"/>
    <w:multiLevelType w:val="singleLevel"/>
    <w:tmpl w:val="AA38AC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720A27F3"/>
    <w:multiLevelType w:val="hybridMultilevel"/>
    <w:tmpl w:val="3B84C538"/>
    <w:lvl w:ilvl="0" w:tplc="B64872D2">
      <w:start w:val="38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F50EEB"/>
    <w:multiLevelType w:val="hybridMultilevel"/>
    <w:tmpl w:val="0D68C088"/>
    <w:lvl w:ilvl="0" w:tplc="AC8CE49E">
      <w:start w:val="1"/>
      <w:numFmt w:val="thaiLetters"/>
      <w:lvlText w:val="%1)"/>
      <w:lvlJc w:val="left"/>
      <w:pPr>
        <w:ind w:left="450" w:hanging="360"/>
      </w:pPr>
      <w:rPr>
        <w:rFonts w:asciiTheme="majorBidi" w:hAnsiTheme="majorBidi" w:cstheme="majorBidi" w:hint="default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6" w15:restartNumberingAfterBreak="0">
    <w:nsid w:val="765C7350"/>
    <w:multiLevelType w:val="hybridMultilevel"/>
    <w:tmpl w:val="C3AC44A2"/>
    <w:lvl w:ilvl="0" w:tplc="7272F7AA">
      <w:start w:val="16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cs="Times New Roman" w:hint="default"/>
        <w:b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9E0F7C"/>
    <w:multiLevelType w:val="hybridMultilevel"/>
    <w:tmpl w:val="3DBEEF1A"/>
    <w:lvl w:ilvl="0" w:tplc="FD90391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917B24"/>
    <w:multiLevelType w:val="hybridMultilevel"/>
    <w:tmpl w:val="41769B62"/>
    <w:lvl w:ilvl="0" w:tplc="94A04ACE">
      <w:start w:val="3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3"/>
  </w:num>
  <w:num w:numId="2">
    <w:abstractNumId w:val="14"/>
  </w:num>
  <w:num w:numId="3">
    <w:abstractNumId w:val="40"/>
  </w:num>
  <w:num w:numId="4">
    <w:abstractNumId w:val="21"/>
  </w:num>
  <w:num w:numId="5">
    <w:abstractNumId w:val="24"/>
  </w:num>
  <w:num w:numId="6">
    <w:abstractNumId w:val="38"/>
  </w:num>
  <w:num w:numId="7">
    <w:abstractNumId w:val="16"/>
  </w:num>
  <w:num w:numId="8">
    <w:abstractNumId w:val="44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2"/>
  </w:num>
  <w:num w:numId="15">
    <w:abstractNumId w:val="18"/>
  </w:num>
  <w:num w:numId="16">
    <w:abstractNumId w:val="45"/>
  </w:num>
  <w:num w:numId="17">
    <w:abstractNumId w:val="1"/>
  </w:num>
  <w:num w:numId="18">
    <w:abstractNumId w:val="49"/>
  </w:num>
  <w:num w:numId="19">
    <w:abstractNumId w:val="35"/>
  </w:num>
  <w:num w:numId="20">
    <w:abstractNumId w:val="22"/>
  </w:num>
  <w:num w:numId="21">
    <w:abstractNumId w:val="50"/>
  </w:num>
  <w:num w:numId="22">
    <w:abstractNumId w:val="48"/>
  </w:num>
  <w:num w:numId="23">
    <w:abstractNumId w:val="30"/>
  </w:num>
  <w:num w:numId="24">
    <w:abstractNumId w:val="29"/>
  </w:num>
  <w:num w:numId="25">
    <w:abstractNumId w:val="34"/>
  </w:num>
  <w:num w:numId="26">
    <w:abstractNumId w:val="25"/>
  </w:num>
  <w:num w:numId="27">
    <w:abstractNumId w:val="7"/>
  </w:num>
  <w:num w:numId="28">
    <w:abstractNumId w:val="47"/>
  </w:num>
  <w:num w:numId="29">
    <w:abstractNumId w:val="42"/>
  </w:num>
  <w:num w:numId="30">
    <w:abstractNumId w:val="37"/>
  </w:num>
  <w:num w:numId="31">
    <w:abstractNumId w:val="46"/>
  </w:num>
  <w:num w:numId="32">
    <w:abstractNumId w:val="13"/>
  </w:num>
  <w:num w:numId="33">
    <w:abstractNumId w:val="11"/>
  </w:num>
  <w:num w:numId="34">
    <w:abstractNumId w:val="27"/>
  </w:num>
  <w:num w:numId="35">
    <w:abstractNumId w:val="4"/>
  </w:num>
  <w:num w:numId="36">
    <w:abstractNumId w:val="20"/>
  </w:num>
  <w:num w:numId="37">
    <w:abstractNumId w:val="28"/>
  </w:num>
  <w:num w:numId="38">
    <w:abstractNumId w:val="5"/>
  </w:num>
  <w:num w:numId="39">
    <w:abstractNumId w:val="0"/>
  </w:num>
  <w:num w:numId="40">
    <w:abstractNumId w:val="8"/>
  </w:num>
  <w:num w:numId="41">
    <w:abstractNumId w:val="21"/>
  </w:num>
  <w:num w:numId="42">
    <w:abstractNumId w:val="33"/>
  </w:num>
  <w:num w:numId="43">
    <w:abstractNumId w:val="21"/>
  </w:num>
  <w:num w:numId="44">
    <w:abstractNumId w:val="21"/>
  </w:num>
  <w:num w:numId="45">
    <w:abstractNumId w:val="21"/>
  </w:num>
  <w:num w:numId="46">
    <w:abstractNumId w:val="21"/>
  </w:num>
  <w:num w:numId="47">
    <w:abstractNumId w:val="2"/>
  </w:num>
  <w:num w:numId="48">
    <w:abstractNumId w:val="12"/>
  </w:num>
  <w:num w:numId="49">
    <w:abstractNumId w:val="21"/>
  </w:num>
  <w:num w:numId="50">
    <w:abstractNumId w:val="21"/>
  </w:num>
  <w:num w:numId="51">
    <w:abstractNumId w:val="21"/>
  </w:num>
  <w:num w:numId="52">
    <w:abstractNumId w:val="15"/>
  </w:num>
  <w:num w:numId="53">
    <w:abstractNumId w:val="21"/>
    <w:lvlOverride w:ilvl="0">
      <w:startOverride w:val="6"/>
    </w:lvlOverride>
  </w:num>
  <w:num w:numId="54">
    <w:abstractNumId w:val="21"/>
    <w:lvlOverride w:ilvl="0">
      <w:startOverride w:val="7"/>
    </w:lvlOverride>
  </w:num>
  <w:num w:numId="55">
    <w:abstractNumId w:val="19"/>
  </w:num>
  <w:num w:numId="56">
    <w:abstractNumId w:val="39"/>
  </w:num>
  <w:num w:numId="57">
    <w:abstractNumId w:val="36"/>
  </w:num>
  <w:num w:numId="58">
    <w:abstractNumId w:val="43"/>
  </w:num>
  <w:num w:numId="59">
    <w:abstractNumId w:val="21"/>
  </w:num>
  <w:num w:numId="60">
    <w:abstractNumId w:val="21"/>
  </w:num>
  <w:num w:numId="61">
    <w:abstractNumId w:val="21"/>
  </w:num>
  <w:num w:numId="62">
    <w:abstractNumId w:val="21"/>
  </w:num>
  <w:num w:numId="63">
    <w:abstractNumId w:val="21"/>
  </w:num>
  <w:num w:numId="64">
    <w:abstractNumId w:val="21"/>
  </w:num>
  <w:num w:numId="65">
    <w:abstractNumId w:val="21"/>
  </w:num>
  <w:num w:numId="66">
    <w:abstractNumId w:val="21"/>
  </w:num>
  <w:num w:numId="67">
    <w:abstractNumId w:val="21"/>
  </w:num>
  <w:num w:numId="68">
    <w:abstractNumId w:val="21"/>
  </w:num>
  <w:num w:numId="69">
    <w:abstractNumId w:val="21"/>
  </w:num>
  <w:num w:numId="70">
    <w:abstractNumId w:val="21"/>
  </w:num>
  <w:num w:numId="71">
    <w:abstractNumId w:val="21"/>
  </w:num>
  <w:num w:numId="72">
    <w:abstractNumId w:val="21"/>
  </w:num>
  <w:num w:numId="73">
    <w:abstractNumId w:val="21"/>
  </w:num>
  <w:num w:numId="74">
    <w:abstractNumId w:val="21"/>
  </w:num>
  <w:num w:numId="75">
    <w:abstractNumId w:val="21"/>
  </w:num>
  <w:num w:numId="76">
    <w:abstractNumId w:val="21"/>
  </w:num>
  <w:num w:numId="77">
    <w:abstractNumId w:val="21"/>
  </w:num>
  <w:num w:numId="78">
    <w:abstractNumId w:val="21"/>
  </w:num>
  <w:num w:numId="79">
    <w:abstractNumId w:val="21"/>
  </w:num>
  <w:num w:numId="80">
    <w:abstractNumId w:val="21"/>
  </w:num>
  <w:num w:numId="81">
    <w:abstractNumId w:val="21"/>
  </w:num>
  <w:num w:numId="82">
    <w:abstractNumId w:val="21"/>
  </w:num>
  <w:num w:numId="83">
    <w:abstractNumId w:val="21"/>
  </w:num>
  <w:num w:numId="84">
    <w:abstractNumId w:val="21"/>
  </w:num>
  <w:num w:numId="85">
    <w:abstractNumId w:val="21"/>
  </w:num>
  <w:num w:numId="86">
    <w:abstractNumId w:val="21"/>
  </w:num>
  <w:num w:numId="87">
    <w:abstractNumId w:val="21"/>
  </w:num>
  <w:num w:numId="88">
    <w:abstractNumId w:val="21"/>
  </w:num>
  <w:num w:numId="89">
    <w:abstractNumId w:val="21"/>
  </w:num>
  <w:num w:numId="90">
    <w:abstractNumId w:val="21"/>
  </w:num>
  <w:num w:numId="91">
    <w:abstractNumId w:val="3"/>
  </w:num>
  <w:num w:numId="92">
    <w:abstractNumId w:val="21"/>
  </w:num>
  <w:num w:numId="93">
    <w:abstractNumId w:val="21"/>
  </w:num>
  <w:num w:numId="94">
    <w:abstractNumId w:val="21"/>
  </w:num>
  <w:num w:numId="95">
    <w:abstractNumId w:val="21"/>
  </w:num>
  <w:num w:numId="96">
    <w:abstractNumId w:val="21"/>
  </w:num>
  <w:num w:numId="97">
    <w:abstractNumId w:val="21"/>
  </w:num>
  <w:num w:numId="98">
    <w:abstractNumId w:val="21"/>
  </w:num>
  <w:num w:numId="99">
    <w:abstractNumId w:val="21"/>
  </w:num>
  <w:num w:numId="100">
    <w:abstractNumId w:val="21"/>
  </w:num>
  <w:num w:numId="101">
    <w:abstractNumId w:val="21"/>
  </w:num>
  <w:num w:numId="102">
    <w:abstractNumId w:val="26"/>
  </w:num>
  <w:num w:numId="103">
    <w:abstractNumId w:val="41"/>
  </w:num>
  <w:num w:numId="104">
    <w:abstractNumId w:val="17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3EA"/>
    <w:rsid w:val="00000548"/>
    <w:rsid w:val="00000861"/>
    <w:rsid w:val="00000923"/>
    <w:rsid w:val="00000C60"/>
    <w:rsid w:val="00000D76"/>
    <w:rsid w:val="00000E06"/>
    <w:rsid w:val="000011E9"/>
    <w:rsid w:val="00001500"/>
    <w:rsid w:val="000017C1"/>
    <w:rsid w:val="00001A4D"/>
    <w:rsid w:val="00001D7D"/>
    <w:rsid w:val="000021B4"/>
    <w:rsid w:val="00002342"/>
    <w:rsid w:val="00002885"/>
    <w:rsid w:val="00002AD1"/>
    <w:rsid w:val="00002AD9"/>
    <w:rsid w:val="00002FED"/>
    <w:rsid w:val="0000312F"/>
    <w:rsid w:val="000033B8"/>
    <w:rsid w:val="000034C5"/>
    <w:rsid w:val="00003DEE"/>
    <w:rsid w:val="00003EBA"/>
    <w:rsid w:val="00004836"/>
    <w:rsid w:val="000048E7"/>
    <w:rsid w:val="00004B87"/>
    <w:rsid w:val="00004DAD"/>
    <w:rsid w:val="00005667"/>
    <w:rsid w:val="00005801"/>
    <w:rsid w:val="00005822"/>
    <w:rsid w:val="00005DED"/>
    <w:rsid w:val="00006052"/>
    <w:rsid w:val="000065D6"/>
    <w:rsid w:val="00006A2A"/>
    <w:rsid w:val="00006EFA"/>
    <w:rsid w:val="00006F44"/>
    <w:rsid w:val="000073A2"/>
    <w:rsid w:val="000073B5"/>
    <w:rsid w:val="000076C1"/>
    <w:rsid w:val="00007858"/>
    <w:rsid w:val="000079BE"/>
    <w:rsid w:val="00010112"/>
    <w:rsid w:val="000105FB"/>
    <w:rsid w:val="00010665"/>
    <w:rsid w:val="000107A4"/>
    <w:rsid w:val="00010E82"/>
    <w:rsid w:val="00010FFA"/>
    <w:rsid w:val="00011B3F"/>
    <w:rsid w:val="0001210D"/>
    <w:rsid w:val="00012155"/>
    <w:rsid w:val="000122CD"/>
    <w:rsid w:val="00012655"/>
    <w:rsid w:val="0001266C"/>
    <w:rsid w:val="0001273C"/>
    <w:rsid w:val="0001368B"/>
    <w:rsid w:val="000136A0"/>
    <w:rsid w:val="00013ABF"/>
    <w:rsid w:val="000145F2"/>
    <w:rsid w:val="00014873"/>
    <w:rsid w:val="00014906"/>
    <w:rsid w:val="0001594E"/>
    <w:rsid w:val="00015B88"/>
    <w:rsid w:val="000162B6"/>
    <w:rsid w:val="00016D3F"/>
    <w:rsid w:val="00016D7A"/>
    <w:rsid w:val="000173B6"/>
    <w:rsid w:val="000175C2"/>
    <w:rsid w:val="000175F2"/>
    <w:rsid w:val="000178F4"/>
    <w:rsid w:val="00017994"/>
    <w:rsid w:val="00017DFE"/>
    <w:rsid w:val="0002037A"/>
    <w:rsid w:val="0002041D"/>
    <w:rsid w:val="000207FD"/>
    <w:rsid w:val="00020A24"/>
    <w:rsid w:val="00020BBB"/>
    <w:rsid w:val="00020C85"/>
    <w:rsid w:val="00020F08"/>
    <w:rsid w:val="0002124B"/>
    <w:rsid w:val="000212A3"/>
    <w:rsid w:val="0002152C"/>
    <w:rsid w:val="000216FD"/>
    <w:rsid w:val="00022031"/>
    <w:rsid w:val="00022154"/>
    <w:rsid w:val="0002244A"/>
    <w:rsid w:val="0002311A"/>
    <w:rsid w:val="0002311F"/>
    <w:rsid w:val="000237EC"/>
    <w:rsid w:val="000239B1"/>
    <w:rsid w:val="000240CA"/>
    <w:rsid w:val="000241DE"/>
    <w:rsid w:val="000242F5"/>
    <w:rsid w:val="000243A7"/>
    <w:rsid w:val="000245D8"/>
    <w:rsid w:val="000248CE"/>
    <w:rsid w:val="00024C74"/>
    <w:rsid w:val="000252A4"/>
    <w:rsid w:val="000256C6"/>
    <w:rsid w:val="00025DB6"/>
    <w:rsid w:val="00025F4C"/>
    <w:rsid w:val="00025F82"/>
    <w:rsid w:val="00026002"/>
    <w:rsid w:val="00026327"/>
    <w:rsid w:val="00026453"/>
    <w:rsid w:val="000265C7"/>
    <w:rsid w:val="00026A21"/>
    <w:rsid w:val="00026BCA"/>
    <w:rsid w:val="00026E9F"/>
    <w:rsid w:val="00027713"/>
    <w:rsid w:val="00027BE0"/>
    <w:rsid w:val="00027D08"/>
    <w:rsid w:val="00027FA1"/>
    <w:rsid w:val="0003013C"/>
    <w:rsid w:val="000301CB"/>
    <w:rsid w:val="00030484"/>
    <w:rsid w:val="000304F9"/>
    <w:rsid w:val="0003062D"/>
    <w:rsid w:val="00030B84"/>
    <w:rsid w:val="000316F9"/>
    <w:rsid w:val="000323ED"/>
    <w:rsid w:val="000327D2"/>
    <w:rsid w:val="000329FC"/>
    <w:rsid w:val="00032DF6"/>
    <w:rsid w:val="0003303F"/>
    <w:rsid w:val="0003312B"/>
    <w:rsid w:val="000331CA"/>
    <w:rsid w:val="00033FF2"/>
    <w:rsid w:val="00034739"/>
    <w:rsid w:val="0003497B"/>
    <w:rsid w:val="00034D81"/>
    <w:rsid w:val="00035172"/>
    <w:rsid w:val="00035B85"/>
    <w:rsid w:val="00035D0B"/>
    <w:rsid w:val="0003637C"/>
    <w:rsid w:val="00036389"/>
    <w:rsid w:val="0003641B"/>
    <w:rsid w:val="000368A5"/>
    <w:rsid w:val="00036B25"/>
    <w:rsid w:val="00037317"/>
    <w:rsid w:val="000375C3"/>
    <w:rsid w:val="0003772C"/>
    <w:rsid w:val="00037918"/>
    <w:rsid w:val="00037BE2"/>
    <w:rsid w:val="00037BE6"/>
    <w:rsid w:val="00040392"/>
    <w:rsid w:val="00040D9E"/>
    <w:rsid w:val="00040EDA"/>
    <w:rsid w:val="00040FE3"/>
    <w:rsid w:val="00041093"/>
    <w:rsid w:val="000413E4"/>
    <w:rsid w:val="00041522"/>
    <w:rsid w:val="00041C38"/>
    <w:rsid w:val="00041F0D"/>
    <w:rsid w:val="00042181"/>
    <w:rsid w:val="000424BB"/>
    <w:rsid w:val="0004260A"/>
    <w:rsid w:val="000427E2"/>
    <w:rsid w:val="00042803"/>
    <w:rsid w:val="000428B4"/>
    <w:rsid w:val="00042B94"/>
    <w:rsid w:val="00042BEE"/>
    <w:rsid w:val="00042C5F"/>
    <w:rsid w:val="00042E89"/>
    <w:rsid w:val="0004351B"/>
    <w:rsid w:val="00043C71"/>
    <w:rsid w:val="00043D57"/>
    <w:rsid w:val="00043F74"/>
    <w:rsid w:val="00044159"/>
    <w:rsid w:val="000441DD"/>
    <w:rsid w:val="00044279"/>
    <w:rsid w:val="00044750"/>
    <w:rsid w:val="00044810"/>
    <w:rsid w:val="00044A5C"/>
    <w:rsid w:val="00044DF0"/>
    <w:rsid w:val="00044E08"/>
    <w:rsid w:val="00044E44"/>
    <w:rsid w:val="0004567A"/>
    <w:rsid w:val="00045829"/>
    <w:rsid w:val="0004582E"/>
    <w:rsid w:val="00045879"/>
    <w:rsid w:val="00045B2C"/>
    <w:rsid w:val="00045BFA"/>
    <w:rsid w:val="00045D1E"/>
    <w:rsid w:val="00046026"/>
    <w:rsid w:val="00046684"/>
    <w:rsid w:val="0004672A"/>
    <w:rsid w:val="00046911"/>
    <w:rsid w:val="00046A9A"/>
    <w:rsid w:val="00046CA1"/>
    <w:rsid w:val="00047116"/>
    <w:rsid w:val="0004722F"/>
    <w:rsid w:val="00047267"/>
    <w:rsid w:val="000474F8"/>
    <w:rsid w:val="000475F7"/>
    <w:rsid w:val="00047816"/>
    <w:rsid w:val="00047C0D"/>
    <w:rsid w:val="00047E37"/>
    <w:rsid w:val="00047F53"/>
    <w:rsid w:val="00050070"/>
    <w:rsid w:val="00050C8F"/>
    <w:rsid w:val="00050D4E"/>
    <w:rsid w:val="00051307"/>
    <w:rsid w:val="00052019"/>
    <w:rsid w:val="0005209A"/>
    <w:rsid w:val="00052CB0"/>
    <w:rsid w:val="00052E6E"/>
    <w:rsid w:val="0005300C"/>
    <w:rsid w:val="0005306B"/>
    <w:rsid w:val="00053D8A"/>
    <w:rsid w:val="00053EAC"/>
    <w:rsid w:val="000545E9"/>
    <w:rsid w:val="00055281"/>
    <w:rsid w:val="0005546F"/>
    <w:rsid w:val="00055541"/>
    <w:rsid w:val="000557D5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ACD"/>
    <w:rsid w:val="00056D91"/>
    <w:rsid w:val="000573A8"/>
    <w:rsid w:val="000575EF"/>
    <w:rsid w:val="00057880"/>
    <w:rsid w:val="000602C1"/>
    <w:rsid w:val="00060826"/>
    <w:rsid w:val="0006091F"/>
    <w:rsid w:val="00061097"/>
    <w:rsid w:val="00061533"/>
    <w:rsid w:val="0006187A"/>
    <w:rsid w:val="00062166"/>
    <w:rsid w:val="00062288"/>
    <w:rsid w:val="000623F9"/>
    <w:rsid w:val="00062734"/>
    <w:rsid w:val="00062D04"/>
    <w:rsid w:val="00062F05"/>
    <w:rsid w:val="00062F15"/>
    <w:rsid w:val="000631F7"/>
    <w:rsid w:val="00063AB7"/>
    <w:rsid w:val="00063AF3"/>
    <w:rsid w:val="00063D17"/>
    <w:rsid w:val="00063EC7"/>
    <w:rsid w:val="0006439B"/>
    <w:rsid w:val="000643EC"/>
    <w:rsid w:val="00064505"/>
    <w:rsid w:val="000645B1"/>
    <w:rsid w:val="00064D8E"/>
    <w:rsid w:val="00064FC7"/>
    <w:rsid w:val="00065392"/>
    <w:rsid w:val="0006552E"/>
    <w:rsid w:val="0006580A"/>
    <w:rsid w:val="00066471"/>
    <w:rsid w:val="0006687E"/>
    <w:rsid w:val="000668A9"/>
    <w:rsid w:val="00066D1B"/>
    <w:rsid w:val="00066EF1"/>
    <w:rsid w:val="00067210"/>
    <w:rsid w:val="00067576"/>
    <w:rsid w:val="0006760E"/>
    <w:rsid w:val="000679C4"/>
    <w:rsid w:val="00067A1E"/>
    <w:rsid w:val="00067D80"/>
    <w:rsid w:val="00067DC4"/>
    <w:rsid w:val="00067E88"/>
    <w:rsid w:val="0007026C"/>
    <w:rsid w:val="00070684"/>
    <w:rsid w:val="00070964"/>
    <w:rsid w:val="00070B0D"/>
    <w:rsid w:val="00070CA2"/>
    <w:rsid w:val="00070EBA"/>
    <w:rsid w:val="00071022"/>
    <w:rsid w:val="0007111B"/>
    <w:rsid w:val="0007163A"/>
    <w:rsid w:val="00071770"/>
    <w:rsid w:val="00071919"/>
    <w:rsid w:val="00071AD3"/>
    <w:rsid w:val="00071B24"/>
    <w:rsid w:val="00071BB0"/>
    <w:rsid w:val="000722E1"/>
    <w:rsid w:val="00072499"/>
    <w:rsid w:val="00072B4B"/>
    <w:rsid w:val="00072C08"/>
    <w:rsid w:val="0007314F"/>
    <w:rsid w:val="00073150"/>
    <w:rsid w:val="0007323A"/>
    <w:rsid w:val="00073446"/>
    <w:rsid w:val="000734AE"/>
    <w:rsid w:val="0007373E"/>
    <w:rsid w:val="00073E71"/>
    <w:rsid w:val="00073E8A"/>
    <w:rsid w:val="0007409D"/>
    <w:rsid w:val="000742B6"/>
    <w:rsid w:val="000743FA"/>
    <w:rsid w:val="000746AA"/>
    <w:rsid w:val="000746C7"/>
    <w:rsid w:val="000747FC"/>
    <w:rsid w:val="00074A44"/>
    <w:rsid w:val="00074B2F"/>
    <w:rsid w:val="00074D1F"/>
    <w:rsid w:val="00074F97"/>
    <w:rsid w:val="000751EF"/>
    <w:rsid w:val="0007551C"/>
    <w:rsid w:val="00075AAD"/>
    <w:rsid w:val="00075B0E"/>
    <w:rsid w:val="00075BF9"/>
    <w:rsid w:val="00075DA4"/>
    <w:rsid w:val="00075EBE"/>
    <w:rsid w:val="00076BDA"/>
    <w:rsid w:val="00076D68"/>
    <w:rsid w:val="00076E16"/>
    <w:rsid w:val="00076E60"/>
    <w:rsid w:val="000770C8"/>
    <w:rsid w:val="00077215"/>
    <w:rsid w:val="00077306"/>
    <w:rsid w:val="0007753D"/>
    <w:rsid w:val="00077C2B"/>
    <w:rsid w:val="0008027A"/>
    <w:rsid w:val="000808B9"/>
    <w:rsid w:val="000809DA"/>
    <w:rsid w:val="000809E0"/>
    <w:rsid w:val="00080B4B"/>
    <w:rsid w:val="00080CDB"/>
    <w:rsid w:val="00081045"/>
    <w:rsid w:val="000810D4"/>
    <w:rsid w:val="000815B0"/>
    <w:rsid w:val="00081A53"/>
    <w:rsid w:val="00081E53"/>
    <w:rsid w:val="000825C4"/>
    <w:rsid w:val="0008269E"/>
    <w:rsid w:val="00082751"/>
    <w:rsid w:val="00082755"/>
    <w:rsid w:val="0008289E"/>
    <w:rsid w:val="00082991"/>
    <w:rsid w:val="00082A98"/>
    <w:rsid w:val="00082D5C"/>
    <w:rsid w:val="0008303A"/>
    <w:rsid w:val="000830AC"/>
    <w:rsid w:val="00083106"/>
    <w:rsid w:val="00083286"/>
    <w:rsid w:val="00083624"/>
    <w:rsid w:val="00083846"/>
    <w:rsid w:val="00083927"/>
    <w:rsid w:val="00083A5D"/>
    <w:rsid w:val="00083F15"/>
    <w:rsid w:val="0008403F"/>
    <w:rsid w:val="0008481B"/>
    <w:rsid w:val="00084DB3"/>
    <w:rsid w:val="00084E80"/>
    <w:rsid w:val="00084EF2"/>
    <w:rsid w:val="00085160"/>
    <w:rsid w:val="0008561D"/>
    <w:rsid w:val="00085704"/>
    <w:rsid w:val="000858E2"/>
    <w:rsid w:val="000865DA"/>
    <w:rsid w:val="0008682F"/>
    <w:rsid w:val="00086B2E"/>
    <w:rsid w:val="00086D7B"/>
    <w:rsid w:val="0008713C"/>
    <w:rsid w:val="0008714A"/>
    <w:rsid w:val="000877F7"/>
    <w:rsid w:val="00087894"/>
    <w:rsid w:val="000879F0"/>
    <w:rsid w:val="00087B4B"/>
    <w:rsid w:val="00087C33"/>
    <w:rsid w:val="00087FF0"/>
    <w:rsid w:val="000902C5"/>
    <w:rsid w:val="00090624"/>
    <w:rsid w:val="00090EBA"/>
    <w:rsid w:val="00090F48"/>
    <w:rsid w:val="000910FC"/>
    <w:rsid w:val="00091139"/>
    <w:rsid w:val="00091673"/>
    <w:rsid w:val="000918E0"/>
    <w:rsid w:val="00092266"/>
    <w:rsid w:val="00092384"/>
    <w:rsid w:val="00092621"/>
    <w:rsid w:val="00092673"/>
    <w:rsid w:val="00092684"/>
    <w:rsid w:val="00092730"/>
    <w:rsid w:val="00092884"/>
    <w:rsid w:val="0009298D"/>
    <w:rsid w:val="00092993"/>
    <w:rsid w:val="00092B88"/>
    <w:rsid w:val="00092DC5"/>
    <w:rsid w:val="000933A7"/>
    <w:rsid w:val="000937E0"/>
    <w:rsid w:val="0009387A"/>
    <w:rsid w:val="00093A86"/>
    <w:rsid w:val="00093BC4"/>
    <w:rsid w:val="00093FBA"/>
    <w:rsid w:val="00094185"/>
    <w:rsid w:val="000943BB"/>
    <w:rsid w:val="00094483"/>
    <w:rsid w:val="000946C9"/>
    <w:rsid w:val="000946E9"/>
    <w:rsid w:val="000946EA"/>
    <w:rsid w:val="00094854"/>
    <w:rsid w:val="00094A96"/>
    <w:rsid w:val="00094CFA"/>
    <w:rsid w:val="00094FDF"/>
    <w:rsid w:val="000952B7"/>
    <w:rsid w:val="000954AD"/>
    <w:rsid w:val="0009551E"/>
    <w:rsid w:val="00095789"/>
    <w:rsid w:val="0009589A"/>
    <w:rsid w:val="00095FDA"/>
    <w:rsid w:val="00096072"/>
    <w:rsid w:val="0009647E"/>
    <w:rsid w:val="00096BA5"/>
    <w:rsid w:val="00096D54"/>
    <w:rsid w:val="00096F5F"/>
    <w:rsid w:val="00097160"/>
    <w:rsid w:val="0009722D"/>
    <w:rsid w:val="00097457"/>
    <w:rsid w:val="00097CCB"/>
    <w:rsid w:val="00097D9F"/>
    <w:rsid w:val="00097F99"/>
    <w:rsid w:val="00097FDF"/>
    <w:rsid w:val="000A07D7"/>
    <w:rsid w:val="000A086B"/>
    <w:rsid w:val="000A0D9F"/>
    <w:rsid w:val="000A12F0"/>
    <w:rsid w:val="000A1467"/>
    <w:rsid w:val="000A1914"/>
    <w:rsid w:val="000A1E09"/>
    <w:rsid w:val="000A1ED8"/>
    <w:rsid w:val="000A2033"/>
    <w:rsid w:val="000A2038"/>
    <w:rsid w:val="000A2289"/>
    <w:rsid w:val="000A2CA5"/>
    <w:rsid w:val="000A2FD8"/>
    <w:rsid w:val="000A3354"/>
    <w:rsid w:val="000A467B"/>
    <w:rsid w:val="000A46D4"/>
    <w:rsid w:val="000A493A"/>
    <w:rsid w:val="000A4BF4"/>
    <w:rsid w:val="000A4CE5"/>
    <w:rsid w:val="000A510F"/>
    <w:rsid w:val="000A5783"/>
    <w:rsid w:val="000A5CAD"/>
    <w:rsid w:val="000A5DC4"/>
    <w:rsid w:val="000A66D5"/>
    <w:rsid w:val="000A682E"/>
    <w:rsid w:val="000A7220"/>
    <w:rsid w:val="000A7B59"/>
    <w:rsid w:val="000A7B6E"/>
    <w:rsid w:val="000A7CCD"/>
    <w:rsid w:val="000A7D06"/>
    <w:rsid w:val="000A7DBA"/>
    <w:rsid w:val="000A7E7F"/>
    <w:rsid w:val="000B0085"/>
    <w:rsid w:val="000B0127"/>
    <w:rsid w:val="000B02C8"/>
    <w:rsid w:val="000B0681"/>
    <w:rsid w:val="000B07DD"/>
    <w:rsid w:val="000B0B54"/>
    <w:rsid w:val="000B0D3D"/>
    <w:rsid w:val="000B0ED8"/>
    <w:rsid w:val="000B0EE1"/>
    <w:rsid w:val="000B1544"/>
    <w:rsid w:val="000B1A6D"/>
    <w:rsid w:val="000B1CF8"/>
    <w:rsid w:val="000B2123"/>
    <w:rsid w:val="000B2484"/>
    <w:rsid w:val="000B269B"/>
    <w:rsid w:val="000B2835"/>
    <w:rsid w:val="000B287F"/>
    <w:rsid w:val="000B2B90"/>
    <w:rsid w:val="000B31EA"/>
    <w:rsid w:val="000B3940"/>
    <w:rsid w:val="000B3C22"/>
    <w:rsid w:val="000B425C"/>
    <w:rsid w:val="000B4B90"/>
    <w:rsid w:val="000B518C"/>
    <w:rsid w:val="000B54F5"/>
    <w:rsid w:val="000B5557"/>
    <w:rsid w:val="000B57EF"/>
    <w:rsid w:val="000B5934"/>
    <w:rsid w:val="000B5CB6"/>
    <w:rsid w:val="000B5D5F"/>
    <w:rsid w:val="000B6083"/>
    <w:rsid w:val="000B6DF5"/>
    <w:rsid w:val="000B6FB0"/>
    <w:rsid w:val="000B7046"/>
    <w:rsid w:val="000B70C9"/>
    <w:rsid w:val="000B73B0"/>
    <w:rsid w:val="000B74C2"/>
    <w:rsid w:val="000B74EA"/>
    <w:rsid w:val="000B7565"/>
    <w:rsid w:val="000B7612"/>
    <w:rsid w:val="000B7BB4"/>
    <w:rsid w:val="000C0076"/>
    <w:rsid w:val="000C0241"/>
    <w:rsid w:val="000C0837"/>
    <w:rsid w:val="000C0990"/>
    <w:rsid w:val="000C0E2D"/>
    <w:rsid w:val="000C0EDA"/>
    <w:rsid w:val="000C18E1"/>
    <w:rsid w:val="000C1CEF"/>
    <w:rsid w:val="000C24DE"/>
    <w:rsid w:val="000C2530"/>
    <w:rsid w:val="000C268A"/>
    <w:rsid w:val="000C29AC"/>
    <w:rsid w:val="000C2DA0"/>
    <w:rsid w:val="000C2F71"/>
    <w:rsid w:val="000C32DE"/>
    <w:rsid w:val="000C3308"/>
    <w:rsid w:val="000C4123"/>
    <w:rsid w:val="000C4976"/>
    <w:rsid w:val="000C4C30"/>
    <w:rsid w:val="000C4EF6"/>
    <w:rsid w:val="000C5697"/>
    <w:rsid w:val="000C5E7F"/>
    <w:rsid w:val="000C5F00"/>
    <w:rsid w:val="000C6402"/>
    <w:rsid w:val="000C64C8"/>
    <w:rsid w:val="000C6813"/>
    <w:rsid w:val="000C7179"/>
    <w:rsid w:val="000C72C9"/>
    <w:rsid w:val="000C7714"/>
    <w:rsid w:val="000C79D7"/>
    <w:rsid w:val="000C7E71"/>
    <w:rsid w:val="000D01FF"/>
    <w:rsid w:val="000D021A"/>
    <w:rsid w:val="000D03CE"/>
    <w:rsid w:val="000D0559"/>
    <w:rsid w:val="000D0DBF"/>
    <w:rsid w:val="000D1767"/>
    <w:rsid w:val="000D1EEB"/>
    <w:rsid w:val="000D232D"/>
    <w:rsid w:val="000D2AE2"/>
    <w:rsid w:val="000D303B"/>
    <w:rsid w:val="000D308F"/>
    <w:rsid w:val="000D3585"/>
    <w:rsid w:val="000D376C"/>
    <w:rsid w:val="000D3789"/>
    <w:rsid w:val="000D3CE8"/>
    <w:rsid w:val="000D4006"/>
    <w:rsid w:val="000D4570"/>
    <w:rsid w:val="000D4A42"/>
    <w:rsid w:val="000D4A4D"/>
    <w:rsid w:val="000D4C64"/>
    <w:rsid w:val="000D4EFE"/>
    <w:rsid w:val="000D5170"/>
    <w:rsid w:val="000D5AC0"/>
    <w:rsid w:val="000D5D3C"/>
    <w:rsid w:val="000D6503"/>
    <w:rsid w:val="000D6979"/>
    <w:rsid w:val="000D6C39"/>
    <w:rsid w:val="000D6DC1"/>
    <w:rsid w:val="000D7033"/>
    <w:rsid w:val="000D70BE"/>
    <w:rsid w:val="000D71E3"/>
    <w:rsid w:val="000D725D"/>
    <w:rsid w:val="000D73E3"/>
    <w:rsid w:val="000D742C"/>
    <w:rsid w:val="000D7638"/>
    <w:rsid w:val="000D76C5"/>
    <w:rsid w:val="000D7BC8"/>
    <w:rsid w:val="000E04CE"/>
    <w:rsid w:val="000E0846"/>
    <w:rsid w:val="000E0DD7"/>
    <w:rsid w:val="000E127D"/>
    <w:rsid w:val="000E1950"/>
    <w:rsid w:val="000E1A6F"/>
    <w:rsid w:val="000E1C31"/>
    <w:rsid w:val="000E1EC5"/>
    <w:rsid w:val="000E2275"/>
    <w:rsid w:val="000E2C38"/>
    <w:rsid w:val="000E2D0A"/>
    <w:rsid w:val="000E2F81"/>
    <w:rsid w:val="000E30FC"/>
    <w:rsid w:val="000E31BB"/>
    <w:rsid w:val="000E35E2"/>
    <w:rsid w:val="000E36FF"/>
    <w:rsid w:val="000E3C11"/>
    <w:rsid w:val="000E3D2D"/>
    <w:rsid w:val="000E4018"/>
    <w:rsid w:val="000E453A"/>
    <w:rsid w:val="000E4C4F"/>
    <w:rsid w:val="000E4E91"/>
    <w:rsid w:val="000E50C6"/>
    <w:rsid w:val="000E512B"/>
    <w:rsid w:val="000E5556"/>
    <w:rsid w:val="000E5667"/>
    <w:rsid w:val="000E5F8F"/>
    <w:rsid w:val="000E6098"/>
    <w:rsid w:val="000E64F1"/>
    <w:rsid w:val="000E73A3"/>
    <w:rsid w:val="000F05BC"/>
    <w:rsid w:val="000F0B5E"/>
    <w:rsid w:val="000F0B6D"/>
    <w:rsid w:val="000F1048"/>
    <w:rsid w:val="000F1A62"/>
    <w:rsid w:val="000F1B78"/>
    <w:rsid w:val="000F1C2D"/>
    <w:rsid w:val="000F1D9A"/>
    <w:rsid w:val="000F1DA0"/>
    <w:rsid w:val="000F2275"/>
    <w:rsid w:val="000F23B9"/>
    <w:rsid w:val="000F26A9"/>
    <w:rsid w:val="000F2781"/>
    <w:rsid w:val="000F2A4A"/>
    <w:rsid w:val="000F30A0"/>
    <w:rsid w:val="000F3A34"/>
    <w:rsid w:val="000F3A54"/>
    <w:rsid w:val="000F3DEC"/>
    <w:rsid w:val="000F42B3"/>
    <w:rsid w:val="000F4420"/>
    <w:rsid w:val="000F4858"/>
    <w:rsid w:val="000F4A1D"/>
    <w:rsid w:val="000F4A8D"/>
    <w:rsid w:val="000F4AC2"/>
    <w:rsid w:val="000F4B56"/>
    <w:rsid w:val="000F4D06"/>
    <w:rsid w:val="000F4E24"/>
    <w:rsid w:val="000F51E9"/>
    <w:rsid w:val="000F577F"/>
    <w:rsid w:val="000F5976"/>
    <w:rsid w:val="000F59B1"/>
    <w:rsid w:val="000F5E2C"/>
    <w:rsid w:val="000F6293"/>
    <w:rsid w:val="000F640A"/>
    <w:rsid w:val="000F651D"/>
    <w:rsid w:val="000F65F7"/>
    <w:rsid w:val="000F6833"/>
    <w:rsid w:val="000F69BE"/>
    <w:rsid w:val="000F6DC0"/>
    <w:rsid w:val="000F70E6"/>
    <w:rsid w:val="000F7554"/>
    <w:rsid w:val="000F75EA"/>
    <w:rsid w:val="000F787A"/>
    <w:rsid w:val="000F7BB0"/>
    <w:rsid w:val="00100090"/>
    <w:rsid w:val="00100B94"/>
    <w:rsid w:val="00100CD7"/>
    <w:rsid w:val="00100E8B"/>
    <w:rsid w:val="00101B71"/>
    <w:rsid w:val="001021F6"/>
    <w:rsid w:val="001025E3"/>
    <w:rsid w:val="00102636"/>
    <w:rsid w:val="00102C76"/>
    <w:rsid w:val="0010353C"/>
    <w:rsid w:val="00103D53"/>
    <w:rsid w:val="00103D77"/>
    <w:rsid w:val="00103E59"/>
    <w:rsid w:val="00103EC8"/>
    <w:rsid w:val="0010444B"/>
    <w:rsid w:val="0010448A"/>
    <w:rsid w:val="001049D2"/>
    <w:rsid w:val="00104D5D"/>
    <w:rsid w:val="00104E18"/>
    <w:rsid w:val="00104F88"/>
    <w:rsid w:val="0010508F"/>
    <w:rsid w:val="001057E6"/>
    <w:rsid w:val="001058A9"/>
    <w:rsid w:val="00105E39"/>
    <w:rsid w:val="001063F9"/>
    <w:rsid w:val="00106BDF"/>
    <w:rsid w:val="00106BF7"/>
    <w:rsid w:val="0010722D"/>
    <w:rsid w:val="001076CD"/>
    <w:rsid w:val="00107B3E"/>
    <w:rsid w:val="00110184"/>
    <w:rsid w:val="00110210"/>
    <w:rsid w:val="0011092B"/>
    <w:rsid w:val="00110AC5"/>
    <w:rsid w:val="00110C11"/>
    <w:rsid w:val="00111323"/>
    <w:rsid w:val="0011165F"/>
    <w:rsid w:val="00111694"/>
    <w:rsid w:val="001117DC"/>
    <w:rsid w:val="00111BB0"/>
    <w:rsid w:val="00111CDD"/>
    <w:rsid w:val="00111F0F"/>
    <w:rsid w:val="00112288"/>
    <w:rsid w:val="00112A31"/>
    <w:rsid w:val="00112CAA"/>
    <w:rsid w:val="0011324C"/>
    <w:rsid w:val="0011338B"/>
    <w:rsid w:val="001135ED"/>
    <w:rsid w:val="00113B83"/>
    <w:rsid w:val="0011417F"/>
    <w:rsid w:val="0011485E"/>
    <w:rsid w:val="00114954"/>
    <w:rsid w:val="00115539"/>
    <w:rsid w:val="001156AB"/>
    <w:rsid w:val="00115872"/>
    <w:rsid w:val="00115B70"/>
    <w:rsid w:val="00115DB2"/>
    <w:rsid w:val="00116202"/>
    <w:rsid w:val="00116CAC"/>
    <w:rsid w:val="00116CB2"/>
    <w:rsid w:val="00116E7A"/>
    <w:rsid w:val="001170AA"/>
    <w:rsid w:val="001172DA"/>
    <w:rsid w:val="001173FE"/>
    <w:rsid w:val="0011778A"/>
    <w:rsid w:val="0011797B"/>
    <w:rsid w:val="00117D51"/>
    <w:rsid w:val="0012024D"/>
    <w:rsid w:val="00120927"/>
    <w:rsid w:val="00120C03"/>
    <w:rsid w:val="00120D65"/>
    <w:rsid w:val="00120E78"/>
    <w:rsid w:val="00120F18"/>
    <w:rsid w:val="001214C8"/>
    <w:rsid w:val="00121882"/>
    <w:rsid w:val="001218DB"/>
    <w:rsid w:val="00121A05"/>
    <w:rsid w:val="00121B42"/>
    <w:rsid w:val="00121C93"/>
    <w:rsid w:val="001221CA"/>
    <w:rsid w:val="001223E7"/>
    <w:rsid w:val="001227DB"/>
    <w:rsid w:val="001228CE"/>
    <w:rsid w:val="00122BE0"/>
    <w:rsid w:val="00123102"/>
    <w:rsid w:val="001233A4"/>
    <w:rsid w:val="00123501"/>
    <w:rsid w:val="00123558"/>
    <w:rsid w:val="0012377A"/>
    <w:rsid w:val="001237CE"/>
    <w:rsid w:val="001239EC"/>
    <w:rsid w:val="00123A04"/>
    <w:rsid w:val="00123AAD"/>
    <w:rsid w:val="00123AF3"/>
    <w:rsid w:val="0012416D"/>
    <w:rsid w:val="00124504"/>
    <w:rsid w:val="00124BFF"/>
    <w:rsid w:val="00124D88"/>
    <w:rsid w:val="00124F46"/>
    <w:rsid w:val="0012526B"/>
    <w:rsid w:val="001253B1"/>
    <w:rsid w:val="00125A38"/>
    <w:rsid w:val="00125BC3"/>
    <w:rsid w:val="00126029"/>
    <w:rsid w:val="00126540"/>
    <w:rsid w:val="00126866"/>
    <w:rsid w:val="00126D67"/>
    <w:rsid w:val="00126F66"/>
    <w:rsid w:val="00127819"/>
    <w:rsid w:val="00127D07"/>
    <w:rsid w:val="00127DC9"/>
    <w:rsid w:val="00127DF3"/>
    <w:rsid w:val="00127E8A"/>
    <w:rsid w:val="00127F6C"/>
    <w:rsid w:val="001301A0"/>
    <w:rsid w:val="0013028A"/>
    <w:rsid w:val="001302E9"/>
    <w:rsid w:val="00130341"/>
    <w:rsid w:val="001304CD"/>
    <w:rsid w:val="0013071F"/>
    <w:rsid w:val="001311E0"/>
    <w:rsid w:val="00131306"/>
    <w:rsid w:val="00131346"/>
    <w:rsid w:val="001313BD"/>
    <w:rsid w:val="001322BD"/>
    <w:rsid w:val="0013298C"/>
    <w:rsid w:val="00132F50"/>
    <w:rsid w:val="00133010"/>
    <w:rsid w:val="0013307E"/>
    <w:rsid w:val="00133166"/>
    <w:rsid w:val="00133510"/>
    <w:rsid w:val="001338B4"/>
    <w:rsid w:val="00134289"/>
    <w:rsid w:val="00134414"/>
    <w:rsid w:val="00134502"/>
    <w:rsid w:val="001348CB"/>
    <w:rsid w:val="00135191"/>
    <w:rsid w:val="001352C1"/>
    <w:rsid w:val="001352C5"/>
    <w:rsid w:val="00135566"/>
    <w:rsid w:val="001355C9"/>
    <w:rsid w:val="001359A9"/>
    <w:rsid w:val="0013657B"/>
    <w:rsid w:val="0013657E"/>
    <w:rsid w:val="001368B2"/>
    <w:rsid w:val="00136B75"/>
    <w:rsid w:val="00136D59"/>
    <w:rsid w:val="00136F6E"/>
    <w:rsid w:val="0013700F"/>
    <w:rsid w:val="001376AF"/>
    <w:rsid w:val="00137763"/>
    <w:rsid w:val="001379F1"/>
    <w:rsid w:val="00137BF9"/>
    <w:rsid w:val="00140205"/>
    <w:rsid w:val="00140292"/>
    <w:rsid w:val="00141D23"/>
    <w:rsid w:val="00141ECA"/>
    <w:rsid w:val="00141FDF"/>
    <w:rsid w:val="00142307"/>
    <w:rsid w:val="0014251D"/>
    <w:rsid w:val="00142597"/>
    <w:rsid w:val="00142608"/>
    <w:rsid w:val="00142641"/>
    <w:rsid w:val="00142F0C"/>
    <w:rsid w:val="00143218"/>
    <w:rsid w:val="0014335B"/>
    <w:rsid w:val="001434F6"/>
    <w:rsid w:val="00143652"/>
    <w:rsid w:val="001436A6"/>
    <w:rsid w:val="001438AA"/>
    <w:rsid w:val="001439A2"/>
    <w:rsid w:val="00143CCB"/>
    <w:rsid w:val="00143F19"/>
    <w:rsid w:val="00143F40"/>
    <w:rsid w:val="0014442E"/>
    <w:rsid w:val="00144521"/>
    <w:rsid w:val="00144A5F"/>
    <w:rsid w:val="00144FF1"/>
    <w:rsid w:val="00145014"/>
    <w:rsid w:val="0014532A"/>
    <w:rsid w:val="0014581E"/>
    <w:rsid w:val="00145ECA"/>
    <w:rsid w:val="00150546"/>
    <w:rsid w:val="001505B4"/>
    <w:rsid w:val="0015067E"/>
    <w:rsid w:val="0015089B"/>
    <w:rsid w:val="001508F9"/>
    <w:rsid w:val="00150A70"/>
    <w:rsid w:val="00150B52"/>
    <w:rsid w:val="00150FA3"/>
    <w:rsid w:val="0015100B"/>
    <w:rsid w:val="0015113F"/>
    <w:rsid w:val="00151365"/>
    <w:rsid w:val="001513B0"/>
    <w:rsid w:val="00151589"/>
    <w:rsid w:val="0015158D"/>
    <w:rsid w:val="0015177F"/>
    <w:rsid w:val="00151975"/>
    <w:rsid w:val="00151A16"/>
    <w:rsid w:val="00151CB7"/>
    <w:rsid w:val="00152637"/>
    <w:rsid w:val="0015292E"/>
    <w:rsid w:val="00152B30"/>
    <w:rsid w:val="00152DBE"/>
    <w:rsid w:val="00152ED8"/>
    <w:rsid w:val="00153648"/>
    <w:rsid w:val="00153961"/>
    <w:rsid w:val="00153CDC"/>
    <w:rsid w:val="00153E13"/>
    <w:rsid w:val="001542A6"/>
    <w:rsid w:val="00154400"/>
    <w:rsid w:val="00154473"/>
    <w:rsid w:val="00154761"/>
    <w:rsid w:val="0015554F"/>
    <w:rsid w:val="001556E8"/>
    <w:rsid w:val="00155853"/>
    <w:rsid w:val="00155B9C"/>
    <w:rsid w:val="00155C03"/>
    <w:rsid w:val="001562E9"/>
    <w:rsid w:val="001565BA"/>
    <w:rsid w:val="0015677A"/>
    <w:rsid w:val="00156A40"/>
    <w:rsid w:val="00156A5D"/>
    <w:rsid w:val="00156F87"/>
    <w:rsid w:val="00157274"/>
    <w:rsid w:val="0015727D"/>
    <w:rsid w:val="001572EA"/>
    <w:rsid w:val="00157511"/>
    <w:rsid w:val="0015788B"/>
    <w:rsid w:val="00157982"/>
    <w:rsid w:val="00157F2C"/>
    <w:rsid w:val="00160A01"/>
    <w:rsid w:val="00160A0E"/>
    <w:rsid w:val="00161367"/>
    <w:rsid w:val="00161458"/>
    <w:rsid w:val="00161655"/>
    <w:rsid w:val="001616E3"/>
    <w:rsid w:val="00161BA6"/>
    <w:rsid w:val="00161D59"/>
    <w:rsid w:val="00162025"/>
    <w:rsid w:val="0016220E"/>
    <w:rsid w:val="001626A9"/>
    <w:rsid w:val="001626EC"/>
    <w:rsid w:val="00162757"/>
    <w:rsid w:val="00162BCD"/>
    <w:rsid w:val="00163223"/>
    <w:rsid w:val="0016325D"/>
    <w:rsid w:val="00163522"/>
    <w:rsid w:val="00163875"/>
    <w:rsid w:val="001638CC"/>
    <w:rsid w:val="00163F08"/>
    <w:rsid w:val="00163F39"/>
    <w:rsid w:val="00164748"/>
    <w:rsid w:val="0016478A"/>
    <w:rsid w:val="00164C1A"/>
    <w:rsid w:val="00164D8A"/>
    <w:rsid w:val="00164E8C"/>
    <w:rsid w:val="00164EA1"/>
    <w:rsid w:val="00165397"/>
    <w:rsid w:val="001655E0"/>
    <w:rsid w:val="00165A5A"/>
    <w:rsid w:val="00166816"/>
    <w:rsid w:val="001668BF"/>
    <w:rsid w:val="001670B6"/>
    <w:rsid w:val="001670C0"/>
    <w:rsid w:val="001676FF"/>
    <w:rsid w:val="00167A0C"/>
    <w:rsid w:val="00167A86"/>
    <w:rsid w:val="00167B4E"/>
    <w:rsid w:val="00167D60"/>
    <w:rsid w:val="00167DA2"/>
    <w:rsid w:val="00170781"/>
    <w:rsid w:val="001707C3"/>
    <w:rsid w:val="001711ED"/>
    <w:rsid w:val="0017144E"/>
    <w:rsid w:val="001716A4"/>
    <w:rsid w:val="001716A9"/>
    <w:rsid w:val="00171B68"/>
    <w:rsid w:val="00171B99"/>
    <w:rsid w:val="00171D46"/>
    <w:rsid w:val="00171E0C"/>
    <w:rsid w:val="00171F71"/>
    <w:rsid w:val="001722B5"/>
    <w:rsid w:val="00172701"/>
    <w:rsid w:val="001728CD"/>
    <w:rsid w:val="00172FB8"/>
    <w:rsid w:val="00174049"/>
    <w:rsid w:val="0017415C"/>
    <w:rsid w:val="00174A21"/>
    <w:rsid w:val="00174A43"/>
    <w:rsid w:val="00174B81"/>
    <w:rsid w:val="001751F6"/>
    <w:rsid w:val="0017525D"/>
    <w:rsid w:val="0017544C"/>
    <w:rsid w:val="00175BDB"/>
    <w:rsid w:val="00175CE4"/>
    <w:rsid w:val="00175D7C"/>
    <w:rsid w:val="00175E07"/>
    <w:rsid w:val="00175EF2"/>
    <w:rsid w:val="00176168"/>
    <w:rsid w:val="00176191"/>
    <w:rsid w:val="00176F94"/>
    <w:rsid w:val="00176FC2"/>
    <w:rsid w:val="00177366"/>
    <w:rsid w:val="001777F9"/>
    <w:rsid w:val="001779C5"/>
    <w:rsid w:val="00177DB9"/>
    <w:rsid w:val="00180274"/>
    <w:rsid w:val="00180981"/>
    <w:rsid w:val="00180A5F"/>
    <w:rsid w:val="00180C93"/>
    <w:rsid w:val="00180F4F"/>
    <w:rsid w:val="00181018"/>
    <w:rsid w:val="00181023"/>
    <w:rsid w:val="00181457"/>
    <w:rsid w:val="00181781"/>
    <w:rsid w:val="001817CD"/>
    <w:rsid w:val="00181A91"/>
    <w:rsid w:val="0018212E"/>
    <w:rsid w:val="00182238"/>
    <w:rsid w:val="00182A49"/>
    <w:rsid w:val="0018335E"/>
    <w:rsid w:val="001835EB"/>
    <w:rsid w:val="001839B7"/>
    <w:rsid w:val="00183DFB"/>
    <w:rsid w:val="0018436A"/>
    <w:rsid w:val="001846DE"/>
    <w:rsid w:val="00184B6C"/>
    <w:rsid w:val="00184C1A"/>
    <w:rsid w:val="00184E38"/>
    <w:rsid w:val="001850A8"/>
    <w:rsid w:val="001859D7"/>
    <w:rsid w:val="00185DA4"/>
    <w:rsid w:val="00185E2D"/>
    <w:rsid w:val="001864AB"/>
    <w:rsid w:val="00186741"/>
    <w:rsid w:val="00186DBE"/>
    <w:rsid w:val="00186DD4"/>
    <w:rsid w:val="001871A3"/>
    <w:rsid w:val="001872DD"/>
    <w:rsid w:val="00187323"/>
    <w:rsid w:val="00187BA6"/>
    <w:rsid w:val="00187DC8"/>
    <w:rsid w:val="00187E0C"/>
    <w:rsid w:val="00187F61"/>
    <w:rsid w:val="00190602"/>
    <w:rsid w:val="00190715"/>
    <w:rsid w:val="00190B49"/>
    <w:rsid w:val="00190D0A"/>
    <w:rsid w:val="00190D6D"/>
    <w:rsid w:val="00191233"/>
    <w:rsid w:val="001912A6"/>
    <w:rsid w:val="00191442"/>
    <w:rsid w:val="00191AE3"/>
    <w:rsid w:val="00191DAF"/>
    <w:rsid w:val="00191E4B"/>
    <w:rsid w:val="0019234F"/>
    <w:rsid w:val="001924D3"/>
    <w:rsid w:val="00192672"/>
    <w:rsid w:val="00192791"/>
    <w:rsid w:val="00192AB3"/>
    <w:rsid w:val="00192FF6"/>
    <w:rsid w:val="001933A2"/>
    <w:rsid w:val="00193FF6"/>
    <w:rsid w:val="00194249"/>
    <w:rsid w:val="001942E3"/>
    <w:rsid w:val="00194520"/>
    <w:rsid w:val="0019461E"/>
    <w:rsid w:val="00194852"/>
    <w:rsid w:val="00194F6A"/>
    <w:rsid w:val="001953C3"/>
    <w:rsid w:val="001955AA"/>
    <w:rsid w:val="00195B3E"/>
    <w:rsid w:val="00195D07"/>
    <w:rsid w:val="00195DC1"/>
    <w:rsid w:val="001963CA"/>
    <w:rsid w:val="001963E6"/>
    <w:rsid w:val="001966B9"/>
    <w:rsid w:val="00196850"/>
    <w:rsid w:val="00196A19"/>
    <w:rsid w:val="00196ABC"/>
    <w:rsid w:val="00196BAC"/>
    <w:rsid w:val="00196EE0"/>
    <w:rsid w:val="0019722F"/>
    <w:rsid w:val="001974B5"/>
    <w:rsid w:val="001976E3"/>
    <w:rsid w:val="00197822"/>
    <w:rsid w:val="0019787F"/>
    <w:rsid w:val="00197C55"/>
    <w:rsid w:val="00197C7D"/>
    <w:rsid w:val="001A0154"/>
    <w:rsid w:val="001A0292"/>
    <w:rsid w:val="001A0597"/>
    <w:rsid w:val="001A0961"/>
    <w:rsid w:val="001A0976"/>
    <w:rsid w:val="001A0B8E"/>
    <w:rsid w:val="001A0D52"/>
    <w:rsid w:val="001A1117"/>
    <w:rsid w:val="001A1556"/>
    <w:rsid w:val="001A2214"/>
    <w:rsid w:val="001A2312"/>
    <w:rsid w:val="001A2425"/>
    <w:rsid w:val="001A2456"/>
    <w:rsid w:val="001A252A"/>
    <w:rsid w:val="001A2583"/>
    <w:rsid w:val="001A27DD"/>
    <w:rsid w:val="001A2A29"/>
    <w:rsid w:val="001A371B"/>
    <w:rsid w:val="001A3838"/>
    <w:rsid w:val="001A3BF2"/>
    <w:rsid w:val="001A3CB2"/>
    <w:rsid w:val="001A3CF7"/>
    <w:rsid w:val="001A3DE7"/>
    <w:rsid w:val="001A3DF6"/>
    <w:rsid w:val="001A4043"/>
    <w:rsid w:val="001A41F2"/>
    <w:rsid w:val="001A4507"/>
    <w:rsid w:val="001A4845"/>
    <w:rsid w:val="001A49CE"/>
    <w:rsid w:val="001A4CB2"/>
    <w:rsid w:val="001A4DFB"/>
    <w:rsid w:val="001A4F69"/>
    <w:rsid w:val="001A5172"/>
    <w:rsid w:val="001A54B0"/>
    <w:rsid w:val="001A567D"/>
    <w:rsid w:val="001A579C"/>
    <w:rsid w:val="001A5880"/>
    <w:rsid w:val="001A5AE6"/>
    <w:rsid w:val="001A5CE3"/>
    <w:rsid w:val="001A5D56"/>
    <w:rsid w:val="001A63CF"/>
    <w:rsid w:val="001A65D0"/>
    <w:rsid w:val="001A6766"/>
    <w:rsid w:val="001A6861"/>
    <w:rsid w:val="001A68F1"/>
    <w:rsid w:val="001A69FF"/>
    <w:rsid w:val="001A6AD0"/>
    <w:rsid w:val="001A70C0"/>
    <w:rsid w:val="001A718E"/>
    <w:rsid w:val="001A79C3"/>
    <w:rsid w:val="001A7AA8"/>
    <w:rsid w:val="001A7CD4"/>
    <w:rsid w:val="001A7DA9"/>
    <w:rsid w:val="001A7EEC"/>
    <w:rsid w:val="001B027D"/>
    <w:rsid w:val="001B0308"/>
    <w:rsid w:val="001B037C"/>
    <w:rsid w:val="001B06CB"/>
    <w:rsid w:val="001B096E"/>
    <w:rsid w:val="001B0BDA"/>
    <w:rsid w:val="001B134F"/>
    <w:rsid w:val="001B141F"/>
    <w:rsid w:val="001B1441"/>
    <w:rsid w:val="001B152E"/>
    <w:rsid w:val="001B15C2"/>
    <w:rsid w:val="001B184C"/>
    <w:rsid w:val="001B1AC5"/>
    <w:rsid w:val="001B1FA1"/>
    <w:rsid w:val="001B25CD"/>
    <w:rsid w:val="001B27C7"/>
    <w:rsid w:val="001B2B4D"/>
    <w:rsid w:val="001B3390"/>
    <w:rsid w:val="001B37B8"/>
    <w:rsid w:val="001B39CF"/>
    <w:rsid w:val="001B3A18"/>
    <w:rsid w:val="001B3C8A"/>
    <w:rsid w:val="001B3E5F"/>
    <w:rsid w:val="001B4721"/>
    <w:rsid w:val="001B4C34"/>
    <w:rsid w:val="001B4FC7"/>
    <w:rsid w:val="001B51E8"/>
    <w:rsid w:val="001B56B6"/>
    <w:rsid w:val="001B57B9"/>
    <w:rsid w:val="001B58DC"/>
    <w:rsid w:val="001B5AB9"/>
    <w:rsid w:val="001B60BA"/>
    <w:rsid w:val="001B621F"/>
    <w:rsid w:val="001B625C"/>
    <w:rsid w:val="001B64A8"/>
    <w:rsid w:val="001B654D"/>
    <w:rsid w:val="001B6A32"/>
    <w:rsid w:val="001B6C28"/>
    <w:rsid w:val="001B7171"/>
    <w:rsid w:val="001B7355"/>
    <w:rsid w:val="001B7424"/>
    <w:rsid w:val="001B7528"/>
    <w:rsid w:val="001B7BC4"/>
    <w:rsid w:val="001B7C01"/>
    <w:rsid w:val="001C0A21"/>
    <w:rsid w:val="001C0BAC"/>
    <w:rsid w:val="001C0DA8"/>
    <w:rsid w:val="001C0EF4"/>
    <w:rsid w:val="001C0F66"/>
    <w:rsid w:val="001C13FC"/>
    <w:rsid w:val="001C169E"/>
    <w:rsid w:val="001C1965"/>
    <w:rsid w:val="001C1B1F"/>
    <w:rsid w:val="001C1C0B"/>
    <w:rsid w:val="001C1D6B"/>
    <w:rsid w:val="001C1F0B"/>
    <w:rsid w:val="001C2867"/>
    <w:rsid w:val="001C2A00"/>
    <w:rsid w:val="001C2AB1"/>
    <w:rsid w:val="001C2B6A"/>
    <w:rsid w:val="001C326E"/>
    <w:rsid w:val="001C34AF"/>
    <w:rsid w:val="001C3706"/>
    <w:rsid w:val="001C3925"/>
    <w:rsid w:val="001C3FF5"/>
    <w:rsid w:val="001C4509"/>
    <w:rsid w:val="001C4550"/>
    <w:rsid w:val="001C4680"/>
    <w:rsid w:val="001C47DD"/>
    <w:rsid w:val="001C4BC1"/>
    <w:rsid w:val="001C505D"/>
    <w:rsid w:val="001C52B6"/>
    <w:rsid w:val="001C5847"/>
    <w:rsid w:val="001C5B94"/>
    <w:rsid w:val="001C5DF2"/>
    <w:rsid w:val="001C5DF6"/>
    <w:rsid w:val="001C60FF"/>
    <w:rsid w:val="001C61D0"/>
    <w:rsid w:val="001C61F4"/>
    <w:rsid w:val="001C646E"/>
    <w:rsid w:val="001C6550"/>
    <w:rsid w:val="001C68A0"/>
    <w:rsid w:val="001C6B57"/>
    <w:rsid w:val="001C70BD"/>
    <w:rsid w:val="001C7221"/>
    <w:rsid w:val="001C77EF"/>
    <w:rsid w:val="001C7899"/>
    <w:rsid w:val="001C7C18"/>
    <w:rsid w:val="001C7D93"/>
    <w:rsid w:val="001D01C6"/>
    <w:rsid w:val="001D0320"/>
    <w:rsid w:val="001D0339"/>
    <w:rsid w:val="001D03C3"/>
    <w:rsid w:val="001D09D4"/>
    <w:rsid w:val="001D0B9B"/>
    <w:rsid w:val="001D0BCA"/>
    <w:rsid w:val="001D0CBB"/>
    <w:rsid w:val="001D1135"/>
    <w:rsid w:val="001D121A"/>
    <w:rsid w:val="001D1427"/>
    <w:rsid w:val="001D15B0"/>
    <w:rsid w:val="001D1786"/>
    <w:rsid w:val="001D1981"/>
    <w:rsid w:val="001D1F1A"/>
    <w:rsid w:val="001D1F7B"/>
    <w:rsid w:val="001D2399"/>
    <w:rsid w:val="001D309B"/>
    <w:rsid w:val="001D30D4"/>
    <w:rsid w:val="001D4032"/>
    <w:rsid w:val="001D423D"/>
    <w:rsid w:val="001D42FC"/>
    <w:rsid w:val="001D43FF"/>
    <w:rsid w:val="001D4647"/>
    <w:rsid w:val="001D49C6"/>
    <w:rsid w:val="001D53E3"/>
    <w:rsid w:val="001D5554"/>
    <w:rsid w:val="001D572F"/>
    <w:rsid w:val="001D575B"/>
    <w:rsid w:val="001D5AFB"/>
    <w:rsid w:val="001D6038"/>
    <w:rsid w:val="001D6340"/>
    <w:rsid w:val="001D6547"/>
    <w:rsid w:val="001D69FD"/>
    <w:rsid w:val="001D70F5"/>
    <w:rsid w:val="001D71AC"/>
    <w:rsid w:val="001D728D"/>
    <w:rsid w:val="001D7739"/>
    <w:rsid w:val="001D7788"/>
    <w:rsid w:val="001D7867"/>
    <w:rsid w:val="001D7B34"/>
    <w:rsid w:val="001D7FAD"/>
    <w:rsid w:val="001E02BE"/>
    <w:rsid w:val="001E055C"/>
    <w:rsid w:val="001E085D"/>
    <w:rsid w:val="001E08AA"/>
    <w:rsid w:val="001E08D6"/>
    <w:rsid w:val="001E0DA5"/>
    <w:rsid w:val="001E0E79"/>
    <w:rsid w:val="001E10EE"/>
    <w:rsid w:val="001E1B6A"/>
    <w:rsid w:val="001E23B5"/>
    <w:rsid w:val="001E329F"/>
    <w:rsid w:val="001E37CE"/>
    <w:rsid w:val="001E38AE"/>
    <w:rsid w:val="001E3DB7"/>
    <w:rsid w:val="001E5292"/>
    <w:rsid w:val="001E5ADB"/>
    <w:rsid w:val="001E5F91"/>
    <w:rsid w:val="001E61A4"/>
    <w:rsid w:val="001E6832"/>
    <w:rsid w:val="001E6E96"/>
    <w:rsid w:val="001E6EC6"/>
    <w:rsid w:val="001E72B9"/>
    <w:rsid w:val="001E76CB"/>
    <w:rsid w:val="001E791A"/>
    <w:rsid w:val="001E79AE"/>
    <w:rsid w:val="001E7D43"/>
    <w:rsid w:val="001E7DC9"/>
    <w:rsid w:val="001E7F67"/>
    <w:rsid w:val="001F04AF"/>
    <w:rsid w:val="001F0C0E"/>
    <w:rsid w:val="001F0C48"/>
    <w:rsid w:val="001F0E5A"/>
    <w:rsid w:val="001F0FD8"/>
    <w:rsid w:val="001F1409"/>
    <w:rsid w:val="001F1758"/>
    <w:rsid w:val="001F177D"/>
    <w:rsid w:val="001F1EB6"/>
    <w:rsid w:val="001F21E9"/>
    <w:rsid w:val="001F288A"/>
    <w:rsid w:val="001F2FD8"/>
    <w:rsid w:val="001F31AC"/>
    <w:rsid w:val="001F3253"/>
    <w:rsid w:val="001F333B"/>
    <w:rsid w:val="001F3684"/>
    <w:rsid w:val="001F3A82"/>
    <w:rsid w:val="001F3D2F"/>
    <w:rsid w:val="001F3DF6"/>
    <w:rsid w:val="001F40D7"/>
    <w:rsid w:val="001F415C"/>
    <w:rsid w:val="001F46ED"/>
    <w:rsid w:val="001F4B17"/>
    <w:rsid w:val="001F4ED4"/>
    <w:rsid w:val="001F525D"/>
    <w:rsid w:val="001F52C4"/>
    <w:rsid w:val="001F554E"/>
    <w:rsid w:val="001F55F2"/>
    <w:rsid w:val="001F58A7"/>
    <w:rsid w:val="001F599A"/>
    <w:rsid w:val="001F5A98"/>
    <w:rsid w:val="001F5BD0"/>
    <w:rsid w:val="001F5CBC"/>
    <w:rsid w:val="001F5DA4"/>
    <w:rsid w:val="001F6311"/>
    <w:rsid w:val="001F65A1"/>
    <w:rsid w:val="001F664C"/>
    <w:rsid w:val="001F723D"/>
    <w:rsid w:val="001F72F3"/>
    <w:rsid w:val="001F7535"/>
    <w:rsid w:val="001F7C7E"/>
    <w:rsid w:val="001F7CA1"/>
    <w:rsid w:val="0020028D"/>
    <w:rsid w:val="002002BA"/>
    <w:rsid w:val="00200456"/>
    <w:rsid w:val="002005CC"/>
    <w:rsid w:val="00200D78"/>
    <w:rsid w:val="002011A9"/>
    <w:rsid w:val="00201269"/>
    <w:rsid w:val="00201B9A"/>
    <w:rsid w:val="00201C29"/>
    <w:rsid w:val="00201EBD"/>
    <w:rsid w:val="0020243A"/>
    <w:rsid w:val="00202BC7"/>
    <w:rsid w:val="00202E40"/>
    <w:rsid w:val="0020340F"/>
    <w:rsid w:val="002034FF"/>
    <w:rsid w:val="0020352F"/>
    <w:rsid w:val="00203995"/>
    <w:rsid w:val="002039DB"/>
    <w:rsid w:val="0020457D"/>
    <w:rsid w:val="00204B41"/>
    <w:rsid w:val="00204CB4"/>
    <w:rsid w:val="00204EBD"/>
    <w:rsid w:val="00205070"/>
    <w:rsid w:val="00205165"/>
    <w:rsid w:val="002056FB"/>
    <w:rsid w:val="00205AAB"/>
    <w:rsid w:val="00205CE9"/>
    <w:rsid w:val="00205DF8"/>
    <w:rsid w:val="00205E9D"/>
    <w:rsid w:val="00206063"/>
    <w:rsid w:val="0020630A"/>
    <w:rsid w:val="0020652A"/>
    <w:rsid w:val="002065FC"/>
    <w:rsid w:val="00206607"/>
    <w:rsid w:val="00206999"/>
    <w:rsid w:val="00206BA7"/>
    <w:rsid w:val="00206D13"/>
    <w:rsid w:val="00207198"/>
    <w:rsid w:val="002078C1"/>
    <w:rsid w:val="0021036C"/>
    <w:rsid w:val="002104F4"/>
    <w:rsid w:val="0021078E"/>
    <w:rsid w:val="00210835"/>
    <w:rsid w:val="002111BB"/>
    <w:rsid w:val="00211221"/>
    <w:rsid w:val="002115BC"/>
    <w:rsid w:val="00211BC8"/>
    <w:rsid w:val="00211BFD"/>
    <w:rsid w:val="00211DB6"/>
    <w:rsid w:val="00211F77"/>
    <w:rsid w:val="00212289"/>
    <w:rsid w:val="00212602"/>
    <w:rsid w:val="0021261A"/>
    <w:rsid w:val="00212920"/>
    <w:rsid w:val="00212DCC"/>
    <w:rsid w:val="00212F64"/>
    <w:rsid w:val="002133EB"/>
    <w:rsid w:val="002134AD"/>
    <w:rsid w:val="002139A6"/>
    <w:rsid w:val="00213B00"/>
    <w:rsid w:val="00214146"/>
    <w:rsid w:val="00214358"/>
    <w:rsid w:val="002144AF"/>
    <w:rsid w:val="002144C3"/>
    <w:rsid w:val="00214E2A"/>
    <w:rsid w:val="00215253"/>
    <w:rsid w:val="00215278"/>
    <w:rsid w:val="00215AE9"/>
    <w:rsid w:val="00215AFF"/>
    <w:rsid w:val="00215B36"/>
    <w:rsid w:val="00216313"/>
    <w:rsid w:val="0021651D"/>
    <w:rsid w:val="0021661B"/>
    <w:rsid w:val="0021690E"/>
    <w:rsid w:val="00216B02"/>
    <w:rsid w:val="00216C01"/>
    <w:rsid w:val="00216D60"/>
    <w:rsid w:val="00216D76"/>
    <w:rsid w:val="002170DD"/>
    <w:rsid w:val="0021767E"/>
    <w:rsid w:val="00217792"/>
    <w:rsid w:val="00217E6E"/>
    <w:rsid w:val="002207EE"/>
    <w:rsid w:val="00220B7B"/>
    <w:rsid w:val="0022151A"/>
    <w:rsid w:val="0022159F"/>
    <w:rsid w:val="00221A24"/>
    <w:rsid w:val="00221EA0"/>
    <w:rsid w:val="00221FC3"/>
    <w:rsid w:val="0022234A"/>
    <w:rsid w:val="00222855"/>
    <w:rsid w:val="00222A23"/>
    <w:rsid w:val="00222D69"/>
    <w:rsid w:val="002230E6"/>
    <w:rsid w:val="00223213"/>
    <w:rsid w:val="00223689"/>
    <w:rsid w:val="002238A2"/>
    <w:rsid w:val="00223C59"/>
    <w:rsid w:val="00223F8A"/>
    <w:rsid w:val="00224282"/>
    <w:rsid w:val="002243C9"/>
    <w:rsid w:val="002247D6"/>
    <w:rsid w:val="002249B1"/>
    <w:rsid w:val="00224F58"/>
    <w:rsid w:val="00224F9C"/>
    <w:rsid w:val="002251EB"/>
    <w:rsid w:val="00225418"/>
    <w:rsid w:val="002255BC"/>
    <w:rsid w:val="002255E6"/>
    <w:rsid w:val="00225822"/>
    <w:rsid w:val="00225A3A"/>
    <w:rsid w:val="00225E0E"/>
    <w:rsid w:val="002267B5"/>
    <w:rsid w:val="00226802"/>
    <w:rsid w:val="00226D1B"/>
    <w:rsid w:val="00226DF5"/>
    <w:rsid w:val="00226F53"/>
    <w:rsid w:val="0022722A"/>
    <w:rsid w:val="002273B6"/>
    <w:rsid w:val="00227841"/>
    <w:rsid w:val="00227929"/>
    <w:rsid w:val="0022794B"/>
    <w:rsid w:val="00227ACB"/>
    <w:rsid w:val="00227E32"/>
    <w:rsid w:val="00227ED1"/>
    <w:rsid w:val="00227F0D"/>
    <w:rsid w:val="002301B2"/>
    <w:rsid w:val="00230243"/>
    <w:rsid w:val="00230246"/>
    <w:rsid w:val="002303B1"/>
    <w:rsid w:val="0023082C"/>
    <w:rsid w:val="002312D2"/>
    <w:rsid w:val="00231416"/>
    <w:rsid w:val="00231572"/>
    <w:rsid w:val="00231D6E"/>
    <w:rsid w:val="00232625"/>
    <w:rsid w:val="00232746"/>
    <w:rsid w:val="0023288B"/>
    <w:rsid w:val="00232942"/>
    <w:rsid w:val="00232A6A"/>
    <w:rsid w:val="00232B8C"/>
    <w:rsid w:val="00233225"/>
    <w:rsid w:val="002335E9"/>
    <w:rsid w:val="00233606"/>
    <w:rsid w:val="002338EE"/>
    <w:rsid w:val="00233EF4"/>
    <w:rsid w:val="002340B1"/>
    <w:rsid w:val="00234517"/>
    <w:rsid w:val="002347D3"/>
    <w:rsid w:val="00234BAC"/>
    <w:rsid w:val="00234CC7"/>
    <w:rsid w:val="00234E6C"/>
    <w:rsid w:val="0023514B"/>
    <w:rsid w:val="002353E4"/>
    <w:rsid w:val="00235DD9"/>
    <w:rsid w:val="002367EC"/>
    <w:rsid w:val="00236B8A"/>
    <w:rsid w:val="00236F83"/>
    <w:rsid w:val="002371FE"/>
    <w:rsid w:val="00237543"/>
    <w:rsid w:val="00237903"/>
    <w:rsid w:val="00237D43"/>
    <w:rsid w:val="00237F46"/>
    <w:rsid w:val="00240004"/>
    <w:rsid w:val="0024013E"/>
    <w:rsid w:val="00240195"/>
    <w:rsid w:val="002401A8"/>
    <w:rsid w:val="00240797"/>
    <w:rsid w:val="00240DF7"/>
    <w:rsid w:val="00240FF2"/>
    <w:rsid w:val="0024128C"/>
    <w:rsid w:val="00241359"/>
    <w:rsid w:val="0024172D"/>
    <w:rsid w:val="00241A98"/>
    <w:rsid w:val="00241DEC"/>
    <w:rsid w:val="00242019"/>
    <w:rsid w:val="0024234D"/>
    <w:rsid w:val="0024278B"/>
    <w:rsid w:val="00242E45"/>
    <w:rsid w:val="00243B05"/>
    <w:rsid w:val="00243B33"/>
    <w:rsid w:val="00243C37"/>
    <w:rsid w:val="00243F7B"/>
    <w:rsid w:val="00243F8F"/>
    <w:rsid w:val="002440B6"/>
    <w:rsid w:val="0024436E"/>
    <w:rsid w:val="00244744"/>
    <w:rsid w:val="00244BC8"/>
    <w:rsid w:val="00244BED"/>
    <w:rsid w:val="00244E35"/>
    <w:rsid w:val="00245462"/>
    <w:rsid w:val="00245555"/>
    <w:rsid w:val="002455E6"/>
    <w:rsid w:val="002457C6"/>
    <w:rsid w:val="00245F71"/>
    <w:rsid w:val="00245F9F"/>
    <w:rsid w:val="00245FD6"/>
    <w:rsid w:val="00246175"/>
    <w:rsid w:val="002467B0"/>
    <w:rsid w:val="002468C1"/>
    <w:rsid w:val="00246BAF"/>
    <w:rsid w:val="00246BDA"/>
    <w:rsid w:val="00246BDB"/>
    <w:rsid w:val="00246EDE"/>
    <w:rsid w:val="002476DD"/>
    <w:rsid w:val="0024773D"/>
    <w:rsid w:val="00247B14"/>
    <w:rsid w:val="00247C05"/>
    <w:rsid w:val="00250730"/>
    <w:rsid w:val="00250838"/>
    <w:rsid w:val="002508A0"/>
    <w:rsid w:val="00250934"/>
    <w:rsid w:val="00251150"/>
    <w:rsid w:val="00251248"/>
    <w:rsid w:val="00251273"/>
    <w:rsid w:val="002512E7"/>
    <w:rsid w:val="002514DF"/>
    <w:rsid w:val="0025150E"/>
    <w:rsid w:val="0025154A"/>
    <w:rsid w:val="00251A6E"/>
    <w:rsid w:val="00251BEC"/>
    <w:rsid w:val="00251DC5"/>
    <w:rsid w:val="00251EAE"/>
    <w:rsid w:val="002525F1"/>
    <w:rsid w:val="00252955"/>
    <w:rsid w:val="00252BD5"/>
    <w:rsid w:val="00252C60"/>
    <w:rsid w:val="00252F00"/>
    <w:rsid w:val="00252F47"/>
    <w:rsid w:val="00253083"/>
    <w:rsid w:val="002531C6"/>
    <w:rsid w:val="00253459"/>
    <w:rsid w:val="002535E9"/>
    <w:rsid w:val="002536B0"/>
    <w:rsid w:val="002539B4"/>
    <w:rsid w:val="002539C6"/>
    <w:rsid w:val="00253BD0"/>
    <w:rsid w:val="00254100"/>
    <w:rsid w:val="0025422C"/>
    <w:rsid w:val="00254297"/>
    <w:rsid w:val="002545F0"/>
    <w:rsid w:val="002549EB"/>
    <w:rsid w:val="00254A8F"/>
    <w:rsid w:val="00254C6A"/>
    <w:rsid w:val="00254D13"/>
    <w:rsid w:val="00254DC8"/>
    <w:rsid w:val="00255671"/>
    <w:rsid w:val="00255C2B"/>
    <w:rsid w:val="00255CA4"/>
    <w:rsid w:val="00255E86"/>
    <w:rsid w:val="0025696D"/>
    <w:rsid w:val="00256B44"/>
    <w:rsid w:val="00257022"/>
    <w:rsid w:val="002571B5"/>
    <w:rsid w:val="002575A1"/>
    <w:rsid w:val="002577D4"/>
    <w:rsid w:val="00257B8E"/>
    <w:rsid w:val="002603B0"/>
    <w:rsid w:val="002604C4"/>
    <w:rsid w:val="002606EE"/>
    <w:rsid w:val="002609AE"/>
    <w:rsid w:val="002614E5"/>
    <w:rsid w:val="00261812"/>
    <w:rsid w:val="00261B3B"/>
    <w:rsid w:val="00261DB1"/>
    <w:rsid w:val="00262463"/>
    <w:rsid w:val="002629FA"/>
    <w:rsid w:val="00262B96"/>
    <w:rsid w:val="00262E81"/>
    <w:rsid w:val="0026320E"/>
    <w:rsid w:val="00263217"/>
    <w:rsid w:val="0026321F"/>
    <w:rsid w:val="002632F2"/>
    <w:rsid w:val="0026379A"/>
    <w:rsid w:val="00263945"/>
    <w:rsid w:val="002639AB"/>
    <w:rsid w:val="0026405E"/>
    <w:rsid w:val="00264450"/>
    <w:rsid w:val="0026448E"/>
    <w:rsid w:val="002655FB"/>
    <w:rsid w:val="002658BC"/>
    <w:rsid w:val="00265A44"/>
    <w:rsid w:val="0026649E"/>
    <w:rsid w:val="00266996"/>
    <w:rsid w:val="00266E44"/>
    <w:rsid w:val="00266F68"/>
    <w:rsid w:val="00266FE6"/>
    <w:rsid w:val="00267124"/>
    <w:rsid w:val="0026772A"/>
    <w:rsid w:val="0026787C"/>
    <w:rsid w:val="00270578"/>
    <w:rsid w:val="00270E4F"/>
    <w:rsid w:val="0027118A"/>
    <w:rsid w:val="002713C7"/>
    <w:rsid w:val="002717BE"/>
    <w:rsid w:val="00271A9F"/>
    <w:rsid w:val="00271AA5"/>
    <w:rsid w:val="00271BD5"/>
    <w:rsid w:val="00271E16"/>
    <w:rsid w:val="00271F35"/>
    <w:rsid w:val="00271F38"/>
    <w:rsid w:val="00272270"/>
    <w:rsid w:val="002722B2"/>
    <w:rsid w:val="00272324"/>
    <w:rsid w:val="00272537"/>
    <w:rsid w:val="002728D3"/>
    <w:rsid w:val="0027293D"/>
    <w:rsid w:val="00272956"/>
    <w:rsid w:val="00272983"/>
    <w:rsid w:val="00272D63"/>
    <w:rsid w:val="00272DD9"/>
    <w:rsid w:val="002735D5"/>
    <w:rsid w:val="0027361A"/>
    <w:rsid w:val="00274015"/>
    <w:rsid w:val="002740EC"/>
    <w:rsid w:val="002741F8"/>
    <w:rsid w:val="00274231"/>
    <w:rsid w:val="002747CA"/>
    <w:rsid w:val="00274B80"/>
    <w:rsid w:val="00274E0A"/>
    <w:rsid w:val="00274F55"/>
    <w:rsid w:val="00274FEB"/>
    <w:rsid w:val="00275235"/>
    <w:rsid w:val="0027524B"/>
    <w:rsid w:val="0027585D"/>
    <w:rsid w:val="00275B8E"/>
    <w:rsid w:val="00275D12"/>
    <w:rsid w:val="00275D77"/>
    <w:rsid w:val="00275E1D"/>
    <w:rsid w:val="00275E56"/>
    <w:rsid w:val="00275F3B"/>
    <w:rsid w:val="00275F58"/>
    <w:rsid w:val="00275F89"/>
    <w:rsid w:val="00276025"/>
    <w:rsid w:val="00276539"/>
    <w:rsid w:val="00276995"/>
    <w:rsid w:val="00276A74"/>
    <w:rsid w:val="00276AB5"/>
    <w:rsid w:val="00276B04"/>
    <w:rsid w:val="00276B94"/>
    <w:rsid w:val="00276CA4"/>
    <w:rsid w:val="00276F13"/>
    <w:rsid w:val="00277045"/>
    <w:rsid w:val="00277328"/>
    <w:rsid w:val="002773E0"/>
    <w:rsid w:val="002777F0"/>
    <w:rsid w:val="00277C27"/>
    <w:rsid w:val="00280003"/>
    <w:rsid w:val="002800F2"/>
    <w:rsid w:val="00280489"/>
    <w:rsid w:val="002804C8"/>
    <w:rsid w:val="002809F5"/>
    <w:rsid w:val="00280AFE"/>
    <w:rsid w:val="00281036"/>
    <w:rsid w:val="0028116F"/>
    <w:rsid w:val="002811F5"/>
    <w:rsid w:val="00281284"/>
    <w:rsid w:val="0028144F"/>
    <w:rsid w:val="00281EAE"/>
    <w:rsid w:val="00282110"/>
    <w:rsid w:val="00282166"/>
    <w:rsid w:val="002821F5"/>
    <w:rsid w:val="00282468"/>
    <w:rsid w:val="00282751"/>
    <w:rsid w:val="00282946"/>
    <w:rsid w:val="00282F8A"/>
    <w:rsid w:val="00283024"/>
    <w:rsid w:val="0028330E"/>
    <w:rsid w:val="00283483"/>
    <w:rsid w:val="002835FB"/>
    <w:rsid w:val="00283BE9"/>
    <w:rsid w:val="00283E91"/>
    <w:rsid w:val="00283F14"/>
    <w:rsid w:val="002840D2"/>
    <w:rsid w:val="00284166"/>
    <w:rsid w:val="002847A7"/>
    <w:rsid w:val="002848D8"/>
    <w:rsid w:val="00284974"/>
    <w:rsid w:val="002849CE"/>
    <w:rsid w:val="00284C21"/>
    <w:rsid w:val="00284C27"/>
    <w:rsid w:val="00285B11"/>
    <w:rsid w:val="00285C37"/>
    <w:rsid w:val="00285E52"/>
    <w:rsid w:val="002860EC"/>
    <w:rsid w:val="002861C4"/>
    <w:rsid w:val="00286248"/>
    <w:rsid w:val="00286617"/>
    <w:rsid w:val="0028677D"/>
    <w:rsid w:val="00286A53"/>
    <w:rsid w:val="00286A55"/>
    <w:rsid w:val="00286D95"/>
    <w:rsid w:val="00287052"/>
    <w:rsid w:val="002870B7"/>
    <w:rsid w:val="0028732D"/>
    <w:rsid w:val="002875B4"/>
    <w:rsid w:val="0028772E"/>
    <w:rsid w:val="0028787D"/>
    <w:rsid w:val="002879E3"/>
    <w:rsid w:val="00287A89"/>
    <w:rsid w:val="00287F83"/>
    <w:rsid w:val="00290CE0"/>
    <w:rsid w:val="00290E9E"/>
    <w:rsid w:val="0029104D"/>
    <w:rsid w:val="002916E5"/>
    <w:rsid w:val="002918B0"/>
    <w:rsid w:val="00291AA8"/>
    <w:rsid w:val="00291F67"/>
    <w:rsid w:val="00292155"/>
    <w:rsid w:val="00292263"/>
    <w:rsid w:val="00292793"/>
    <w:rsid w:val="00292979"/>
    <w:rsid w:val="00292CCB"/>
    <w:rsid w:val="00292D7A"/>
    <w:rsid w:val="0029317E"/>
    <w:rsid w:val="0029333E"/>
    <w:rsid w:val="00293B13"/>
    <w:rsid w:val="00293BC8"/>
    <w:rsid w:val="00293C61"/>
    <w:rsid w:val="00293E8C"/>
    <w:rsid w:val="00293F36"/>
    <w:rsid w:val="00294125"/>
    <w:rsid w:val="0029446C"/>
    <w:rsid w:val="002946D5"/>
    <w:rsid w:val="002950E0"/>
    <w:rsid w:val="0029535B"/>
    <w:rsid w:val="0029545E"/>
    <w:rsid w:val="00295594"/>
    <w:rsid w:val="002957E1"/>
    <w:rsid w:val="00295A92"/>
    <w:rsid w:val="00295A93"/>
    <w:rsid w:val="00295C5B"/>
    <w:rsid w:val="00295DDB"/>
    <w:rsid w:val="00295ECD"/>
    <w:rsid w:val="0029601A"/>
    <w:rsid w:val="00296117"/>
    <w:rsid w:val="00296119"/>
    <w:rsid w:val="00296279"/>
    <w:rsid w:val="00296506"/>
    <w:rsid w:val="002965E6"/>
    <w:rsid w:val="002969BA"/>
    <w:rsid w:val="002969EE"/>
    <w:rsid w:val="00296A0C"/>
    <w:rsid w:val="002974CC"/>
    <w:rsid w:val="0029750E"/>
    <w:rsid w:val="00297C0A"/>
    <w:rsid w:val="00297D28"/>
    <w:rsid w:val="00297DE1"/>
    <w:rsid w:val="002A0016"/>
    <w:rsid w:val="002A016B"/>
    <w:rsid w:val="002A058A"/>
    <w:rsid w:val="002A0ED1"/>
    <w:rsid w:val="002A2039"/>
    <w:rsid w:val="002A2103"/>
    <w:rsid w:val="002A23B7"/>
    <w:rsid w:val="002A2505"/>
    <w:rsid w:val="002A2579"/>
    <w:rsid w:val="002A27F5"/>
    <w:rsid w:val="002A2A76"/>
    <w:rsid w:val="002A2D24"/>
    <w:rsid w:val="002A2F1C"/>
    <w:rsid w:val="002A3210"/>
    <w:rsid w:val="002A366D"/>
    <w:rsid w:val="002A3ADE"/>
    <w:rsid w:val="002A40E4"/>
    <w:rsid w:val="002A471E"/>
    <w:rsid w:val="002A4AC5"/>
    <w:rsid w:val="002A4BA1"/>
    <w:rsid w:val="002A50E0"/>
    <w:rsid w:val="002A541C"/>
    <w:rsid w:val="002A543C"/>
    <w:rsid w:val="002A5455"/>
    <w:rsid w:val="002A5915"/>
    <w:rsid w:val="002A6310"/>
    <w:rsid w:val="002A640E"/>
    <w:rsid w:val="002A6958"/>
    <w:rsid w:val="002A6F25"/>
    <w:rsid w:val="002A7232"/>
    <w:rsid w:val="002A7283"/>
    <w:rsid w:val="002A799A"/>
    <w:rsid w:val="002A7EDE"/>
    <w:rsid w:val="002A7F88"/>
    <w:rsid w:val="002B0114"/>
    <w:rsid w:val="002B0296"/>
    <w:rsid w:val="002B02EE"/>
    <w:rsid w:val="002B0789"/>
    <w:rsid w:val="002B086A"/>
    <w:rsid w:val="002B0923"/>
    <w:rsid w:val="002B0BE5"/>
    <w:rsid w:val="002B108C"/>
    <w:rsid w:val="002B1358"/>
    <w:rsid w:val="002B13B4"/>
    <w:rsid w:val="002B1902"/>
    <w:rsid w:val="002B194E"/>
    <w:rsid w:val="002B1E1D"/>
    <w:rsid w:val="002B1EEC"/>
    <w:rsid w:val="002B1F69"/>
    <w:rsid w:val="002B220C"/>
    <w:rsid w:val="002B24FB"/>
    <w:rsid w:val="002B2508"/>
    <w:rsid w:val="002B272E"/>
    <w:rsid w:val="002B2B95"/>
    <w:rsid w:val="002B2C0B"/>
    <w:rsid w:val="002B335B"/>
    <w:rsid w:val="002B35E0"/>
    <w:rsid w:val="002B3907"/>
    <w:rsid w:val="002B3943"/>
    <w:rsid w:val="002B3CD2"/>
    <w:rsid w:val="002B3DC3"/>
    <w:rsid w:val="002B3DDB"/>
    <w:rsid w:val="002B41DC"/>
    <w:rsid w:val="002B4970"/>
    <w:rsid w:val="002B4B89"/>
    <w:rsid w:val="002B4ECE"/>
    <w:rsid w:val="002B52B4"/>
    <w:rsid w:val="002B560F"/>
    <w:rsid w:val="002B5815"/>
    <w:rsid w:val="002B58DD"/>
    <w:rsid w:val="002B5AA0"/>
    <w:rsid w:val="002B5C6B"/>
    <w:rsid w:val="002B5D49"/>
    <w:rsid w:val="002B5D8E"/>
    <w:rsid w:val="002B5E21"/>
    <w:rsid w:val="002B5FAA"/>
    <w:rsid w:val="002B630D"/>
    <w:rsid w:val="002B633D"/>
    <w:rsid w:val="002B636C"/>
    <w:rsid w:val="002B660F"/>
    <w:rsid w:val="002B66AC"/>
    <w:rsid w:val="002B6941"/>
    <w:rsid w:val="002B6BC5"/>
    <w:rsid w:val="002B6BD8"/>
    <w:rsid w:val="002B6BF2"/>
    <w:rsid w:val="002B6C7F"/>
    <w:rsid w:val="002B7DA2"/>
    <w:rsid w:val="002C034B"/>
    <w:rsid w:val="002C0CA5"/>
    <w:rsid w:val="002C0FD5"/>
    <w:rsid w:val="002C163F"/>
    <w:rsid w:val="002C19AD"/>
    <w:rsid w:val="002C1BFC"/>
    <w:rsid w:val="002C1EC4"/>
    <w:rsid w:val="002C1F0A"/>
    <w:rsid w:val="002C1FD5"/>
    <w:rsid w:val="002C20F5"/>
    <w:rsid w:val="002C2910"/>
    <w:rsid w:val="002C2BD7"/>
    <w:rsid w:val="002C2C0F"/>
    <w:rsid w:val="002C33C7"/>
    <w:rsid w:val="002C3701"/>
    <w:rsid w:val="002C3770"/>
    <w:rsid w:val="002C3A91"/>
    <w:rsid w:val="002C3CD6"/>
    <w:rsid w:val="002C3F9F"/>
    <w:rsid w:val="002C4070"/>
    <w:rsid w:val="002C407E"/>
    <w:rsid w:val="002C414C"/>
    <w:rsid w:val="002C4169"/>
    <w:rsid w:val="002C4436"/>
    <w:rsid w:val="002C4E22"/>
    <w:rsid w:val="002C5C9B"/>
    <w:rsid w:val="002C5E9F"/>
    <w:rsid w:val="002C63FC"/>
    <w:rsid w:val="002C6715"/>
    <w:rsid w:val="002C6F00"/>
    <w:rsid w:val="002C7322"/>
    <w:rsid w:val="002C7990"/>
    <w:rsid w:val="002C7B0C"/>
    <w:rsid w:val="002C7F11"/>
    <w:rsid w:val="002D0312"/>
    <w:rsid w:val="002D0899"/>
    <w:rsid w:val="002D0943"/>
    <w:rsid w:val="002D0DBC"/>
    <w:rsid w:val="002D1529"/>
    <w:rsid w:val="002D160D"/>
    <w:rsid w:val="002D1650"/>
    <w:rsid w:val="002D16E7"/>
    <w:rsid w:val="002D203E"/>
    <w:rsid w:val="002D30E4"/>
    <w:rsid w:val="002D375E"/>
    <w:rsid w:val="002D37EC"/>
    <w:rsid w:val="002D3932"/>
    <w:rsid w:val="002D3A80"/>
    <w:rsid w:val="002D3DCE"/>
    <w:rsid w:val="002D438C"/>
    <w:rsid w:val="002D45A3"/>
    <w:rsid w:val="002D4DF6"/>
    <w:rsid w:val="002D4F3F"/>
    <w:rsid w:val="002D4F7E"/>
    <w:rsid w:val="002D4FCB"/>
    <w:rsid w:val="002D506E"/>
    <w:rsid w:val="002D51F9"/>
    <w:rsid w:val="002D5456"/>
    <w:rsid w:val="002D5675"/>
    <w:rsid w:val="002D5C67"/>
    <w:rsid w:val="002D6029"/>
    <w:rsid w:val="002D61A3"/>
    <w:rsid w:val="002D61DA"/>
    <w:rsid w:val="002D636D"/>
    <w:rsid w:val="002D642F"/>
    <w:rsid w:val="002D67D0"/>
    <w:rsid w:val="002D7466"/>
    <w:rsid w:val="002D785E"/>
    <w:rsid w:val="002D78C6"/>
    <w:rsid w:val="002D79AF"/>
    <w:rsid w:val="002D7B29"/>
    <w:rsid w:val="002D7FE4"/>
    <w:rsid w:val="002E00A6"/>
    <w:rsid w:val="002E0B87"/>
    <w:rsid w:val="002E1324"/>
    <w:rsid w:val="002E1339"/>
    <w:rsid w:val="002E16F2"/>
    <w:rsid w:val="002E2117"/>
    <w:rsid w:val="002E2795"/>
    <w:rsid w:val="002E29DB"/>
    <w:rsid w:val="002E2C90"/>
    <w:rsid w:val="002E2DA4"/>
    <w:rsid w:val="002E3266"/>
    <w:rsid w:val="002E3A0F"/>
    <w:rsid w:val="002E3AC8"/>
    <w:rsid w:val="002E444F"/>
    <w:rsid w:val="002E472F"/>
    <w:rsid w:val="002E4A7C"/>
    <w:rsid w:val="002E525E"/>
    <w:rsid w:val="002E52DF"/>
    <w:rsid w:val="002E535D"/>
    <w:rsid w:val="002E552F"/>
    <w:rsid w:val="002E609B"/>
    <w:rsid w:val="002E6907"/>
    <w:rsid w:val="002E6B63"/>
    <w:rsid w:val="002E79D0"/>
    <w:rsid w:val="002F00D6"/>
    <w:rsid w:val="002F010E"/>
    <w:rsid w:val="002F0361"/>
    <w:rsid w:val="002F06DB"/>
    <w:rsid w:val="002F0774"/>
    <w:rsid w:val="002F08C0"/>
    <w:rsid w:val="002F0CFF"/>
    <w:rsid w:val="002F0EE8"/>
    <w:rsid w:val="002F15AE"/>
    <w:rsid w:val="002F19BA"/>
    <w:rsid w:val="002F1B1C"/>
    <w:rsid w:val="002F1EFD"/>
    <w:rsid w:val="002F20FD"/>
    <w:rsid w:val="002F212C"/>
    <w:rsid w:val="002F24C2"/>
    <w:rsid w:val="002F278B"/>
    <w:rsid w:val="002F2BD1"/>
    <w:rsid w:val="002F2CA8"/>
    <w:rsid w:val="002F2CFB"/>
    <w:rsid w:val="002F3178"/>
    <w:rsid w:val="002F32A3"/>
    <w:rsid w:val="002F359E"/>
    <w:rsid w:val="002F43B9"/>
    <w:rsid w:val="002F43CA"/>
    <w:rsid w:val="002F4563"/>
    <w:rsid w:val="002F49AB"/>
    <w:rsid w:val="002F49D4"/>
    <w:rsid w:val="002F4A8F"/>
    <w:rsid w:val="002F4ADF"/>
    <w:rsid w:val="002F4D77"/>
    <w:rsid w:val="002F4D8F"/>
    <w:rsid w:val="002F5257"/>
    <w:rsid w:val="002F52F0"/>
    <w:rsid w:val="002F5B51"/>
    <w:rsid w:val="002F5E77"/>
    <w:rsid w:val="002F5FD5"/>
    <w:rsid w:val="002F63CA"/>
    <w:rsid w:val="002F6434"/>
    <w:rsid w:val="002F671B"/>
    <w:rsid w:val="002F7024"/>
    <w:rsid w:val="002F7038"/>
    <w:rsid w:val="002F74B5"/>
    <w:rsid w:val="002F794C"/>
    <w:rsid w:val="002F79D7"/>
    <w:rsid w:val="002F79FF"/>
    <w:rsid w:val="002F7EC0"/>
    <w:rsid w:val="002F7F6D"/>
    <w:rsid w:val="003002F0"/>
    <w:rsid w:val="003006D3"/>
    <w:rsid w:val="00300CA5"/>
    <w:rsid w:val="0030140D"/>
    <w:rsid w:val="00301513"/>
    <w:rsid w:val="0030171F"/>
    <w:rsid w:val="00301CA6"/>
    <w:rsid w:val="00301CFA"/>
    <w:rsid w:val="00301E9B"/>
    <w:rsid w:val="00302136"/>
    <w:rsid w:val="0030221A"/>
    <w:rsid w:val="00302837"/>
    <w:rsid w:val="00302F1B"/>
    <w:rsid w:val="003030CD"/>
    <w:rsid w:val="003031AE"/>
    <w:rsid w:val="00303224"/>
    <w:rsid w:val="00303C93"/>
    <w:rsid w:val="00303E58"/>
    <w:rsid w:val="003042F8"/>
    <w:rsid w:val="0030453A"/>
    <w:rsid w:val="00304850"/>
    <w:rsid w:val="00304BF5"/>
    <w:rsid w:val="00304C4D"/>
    <w:rsid w:val="003051B2"/>
    <w:rsid w:val="00305638"/>
    <w:rsid w:val="003058C6"/>
    <w:rsid w:val="00305989"/>
    <w:rsid w:val="00305B85"/>
    <w:rsid w:val="00305C07"/>
    <w:rsid w:val="00305E25"/>
    <w:rsid w:val="0030605B"/>
    <w:rsid w:val="003065E5"/>
    <w:rsid w:val="00307012"/>
    <w:rsid w:val="00307B09"/>
    <w:rsid w:val="003105A5"/>
    <w:rsid w:val="00310610"/>
    <w:rsid w:val="00310D51"/>
    <w:rsid w:val="00310E0F"/>
    <w:rsid w:val="003111BC"/>
    <w:rsid w:val="003113B8"/>
    <w:rsid w:val="0031187A"/>
    <w:rsid w:val="00311DD1"/>
    <w:rsid w:val="0031213C"/>
    <w:rsid w:val="00312496"/>
    <w:rsid w:val="003133E7"/>
    <w:rsid w:val="003134B2"/>
    <w:rsid w:val="003138A9"/>
    <w:rsid w:val="00313D24"/>
    <w:rsid w:val="00313ECB"/>
    <w:rsid w:val="00313FA8"/>
    <w:rsid w:val="00314344"/>
    <w:rsid w:val="003145BE"/>
    <w:rsid w:val="003145D4"/>
    <w:rsid w:val="003145F0"/>
    <w:rsid w:val="003147AF"/>
    <w:rsid w:val="00314819"/>
    <w:rsid w:val="00314A73"/>
    <w:rsid w:val="00314C26"/>
    <w:rsid w:val="00314DB5"/>
    <w:rsid w:val="003150A9"/>
    <w:rsid w:val="00315100"/>
    <w:rsid w:val="003152CE"/>
    <w:rsid w:val="0031537E"/>
    <w:rsid w:val="0031582E"/>
    <w:rsid w:val="003158D9"/>
    <w:rsid w:val="003168FE"/>
    <w:rsid w:val="003175AE"/>
    <w:rsid w:val="00317DC2"/>
    <w:rsid w:val="00317F62"/>
    <w:rsid w:val="003207F1"/>
    <w:rsid w:val="003207F9"/>
    <w:rsid w:val="003209CC"/>
    <w:rsid w:val="00320C24"/>
    <w:rsid w:val="00320ECE"/>
    <w:rsid w:val="0032114A"/>
    <w:rsid w:val="003214B2"/>
    <w:rsid w:val="00321BDB"/>
    <w:rsid w:val="00321F14"/>
    <w:rsid w:val="00322382"/>
    <w:rsid w:val="003223B9"/>
    <w:rsid w:val="00322B9D"/>
    <w:rsid w:val="00323183"/>
    <w:rsid w:val="00323655"/>
    <w:rsid w:val="00323773"/>
    <w:rsid w:val="00323B9C"/>
    <w:rsid w:val="00324055"/>
    <w:rsid w:val="0032418A"/>
    <w:rsid w:val="00324A2F"/>
    <w:rsid w:val="00325707"/>
    <w:rsid w:val="00325708"/>
    <w:rsid w:val="0032574C"/>
    <w:rsid w:val="00325DCB"/>
    <w:rsid w:val="00325DF9"/>
    <w:rsid w:val="0032615E"/>
    <w:rsid w:val="00326617"/>
    <w:rsid w:val="0032681D"/>
    <w:rsid w:val="00326C9D"/>
    <w:rsid w:val="0032716E"/>
    <w:rsid w:val="00327282"/>
    <w:rsid w:val="00327283"/>
    <w:rsid w:val="00327607"/>
    <w:rsid w:val="00327648"/>
    <w:rsid w:val="0032794E"/>
    <w:rsid w:val="00327FDC"/>
    <w:rsid w:val="003300B4"/>
    <w:rsid w:val="0033029C"/>
    <w:rsid w:val="00330408"/>
    <w:rsid w:val="003307BA"/>
    <w:rsid w:val="003307E3"/>
    <w:rsid w:val="0033084A"/>
    <w:rsid w:val="0033095D"/>
    <w:rsid w:val="0033113E"/>
    <w:rsid w:val="00331205"/>
    <w:rsid w:val="00331BD1"/>
    <w:rsid w:val="00331C41"/>
    <w:rsid w:val="00331E64"/>
    <w:rsid w:val="00331FDC"/>
    <w:rsid w:val="003325E4"/>
    <w:rsid w:val="00332ACA"/>
    <w:rsid w:val="00333559"/>
    <w:rsid w:val="00333C99"/>
    <w:rsid w:val="00333D0F"/>
    <w:rsid w:val="00333E91"/>
    <w:rsid w:val="003340BB"/>
    <w:rsid w:val="003341BA"/>
    <w:rsid w:val="00334310"/>
    <w:rsid w:val="00334593"/>
    <w:rsid w:val="00334B56"/>
    <w:rsid w:val="00334B66"/>
    <w:rsid w:val="00334BAC"/>
    <w:rsid w:val="00334D95"/>
    <w:rsid w:val="003350EB"/>
    <w:rsid w:val="00335152"/>
    <w:rsid w:val="003356B3"/>
    <w:rsid w:val="00335A61"/>
    <w:rsid w:val="00335D90"/>
    <w:rsid w:val="00336698"/>
    <w:rsid w:val="00337E17"/>
    <w:rsid w:val="00340185"/>
    <w:rsid w:val="0034055D"/>
    <w:rsid w:val="003409AE"/>
    <w:rsid w:val="00341592"/>
    <w:rsid w:val="003418A2"/>
    <w:rsid w:val="00341F49"/>
    <w:rsid w:val="00342234"/>
    <w:rsid w:val="003424EC"/>
    <w:rsid w:val="0034251C"/>
    <w:rsid w:val="00342DCD"/>
    <w:rsid w:val="00342DDA"/>
    <w:rsid w:val="00342E0A"/>
    <w:rsid w:val="00342F88"/>
    <w:rsid w:val="00343114"/>
    <w:rsid w:val="00343893"/>
    <w:rsid w:val="00343C88"/>
    <w:rsid w:val="00343CF5"/>
    <w:rsid w:val="003440BC"/>
    <w:rsid w:val="003440E7"/>
    <w:rsid w:val="0034420B"/>
    <w:rsid w:val="0034490A"/>
    <w:rsid w:val="00344B44"/>
    <w:rsid w:val="00344DE6"/>
    <w:rsid w:val="00344FA9"/>
    <w:rsid w:val="00344FAB"/>
    <w:rsid w:val="00345915"/>
    <w:rsid w:val="00345F59"/>
    <w:rsid w:val="00347085"/>
    <w:rsid w:val="0034785A"/>
    <w:rsid w:val="00347FD9"/>
    <w:rsid w:val="003505DB"/>
    <w:rsid w:val="003510CC"/>
    <w:rsid w:val="00351308"/>
    <w:rsid w:val="00351596"/>
    <w:rsid w:val="003518BD"/>
    <w:rsid w:val="003519CC"/>
    <w:rsid w:val="00351C82"/>
    <w:rsid w:val="00351DBA"/>
    <w:rsid w:val="00351E50"/>
    <w:rsid w:val="00351E6C"/>
    <w:rsid w:val="00352112"/>
    <w:rsid w:val="0035282F"/>
    <w:rsid w:val="00352A14"/>
    <w:rsid w:val="00352ABD"/>
    <w:rsid w:val="00352CED"/>
    <w:rsid w:val="00353044"/>
    <w:rsid w:val="003532A2"/>
    <w:rsid w:val="0035336B"/>
    <w:rsid w:val="00353483"/>
    <w:rsid w:val="00353713"/>
    <w:rsid w:val="00353A4B"/>
    <w:rsid w:val="00353D53"/>
    <w:rsid w:val="00354296"/>
    <w:rsid w:val="0035460B"/>
    <w:rsid w:val="00354996"/>
    <w:rsid w:val="003549D9"/>
    <w:rsid w:val="00354CC4"/>
    <w:rsid w:val="00354F1C"/>
    <w:rsid w:val="003552B2"/>
    <w:rsid w:val="0035545C"/>
    <w:rsid w:val="003554B4"/>
    <w:rsid w:val="00356503"/>
    <w:rsid w:val="0035674C"/>
    <w:rsid w:val="00356984"/>
    <w:rsid w:val="00356BB1"/>
    <w:rsid w:val="00356C33"/>
    <w:rsid w:val="00356D94"/>
    <w:rsid w:val="00357034"/>
    <w:rsid w:val="003571CE"/>
    <w:rsid w:val="00357BD0"/>
    <w:rsid w:val="0036027C"/>
    <w:rsid w:val="0036066C"/>
    <w:rsid w:val="0036080B"/>
    <w:rsid w:val="00360822"/>
    <w:rsid w:val="0036086B"/>
    <w:rsid w:val="00360B8D"/>
    <w:rsid w:val="00360F4E"/>
    <w:rsid w:val="00361297"/>
    <w:rsid w:val="00361358"/>
    <w:rsid w:val="003613F9"/>
    <w:rsid w:val="0036154E"/>
    <w:rsid w:val="00361D0A"/>
    <w:rsid w:val="00361D32"/>
    <w:rsid w:val="00362060"/>
    <w:rsid w:val="003626E8"/>
    <w:rsid w:val="003627A7"/>
    <w:rsid w:val="00362CD2"/>
    <w:rsid w:val="00362DD7"/>
    <w:rsid w:val="00362EA6"/>
    <w:rsid w:val="003635FC"/>
    <w:rsid w:val="00364204"/>
    <w:rsid w:val="00364382"/>
    <w:rsid w:val="0036454A"/>
    <w:rsid w:val="003655FA"/>
    <w:rsid w:val="00365D97"/>
    <w:rsid w:val="0036668B"/>
    <w:rsid w:val="0036687B"/>
    <w:rsid w:val="00366B87"/>
    <w:rsid w:val="00366BB8"/>
    <w:rsid w:val="00366F65"/>
    <w:rsid w:val="00366FBD"/>
    <w:rsid w:val="00366FE3"/>
    <w:rsid w:val="003676F9"/>
    <w:rsid w:val="00367876"/>
    <w:rsid w:val="00367A3C"/>
    <w:rsid w:val="00367A41"/>
    <w:rsid w:val="00367EE3"/>
    <w:rsid w:val="00367FB9"/>
    <w:rsid w:val="0037010E"/>
    <w:rsid w:val="00370181"/>
    <w:rsid w:val="003705F3"/>
    <w:rsid w:val="00370B4C"/>
    <w:rsid w:val="00370F88"/>
    <w:rsid w:val="00370FD5"/>
    <w:rsid w:val="00370FE2"/>
    <w:rsid w:val="00371080"/>
    <w:rsid w:val="00371603"/>
    <w:rsid w:val="00371971"/>
    <w:rsid w:val="00371E50"/>
    <w:rsid w:val="00371EB9"/>
    <w:rsid w:val="003722D2"/>
    <w:rsid w:val="00372389"/>
    <w:rsid w:val="003726E3"/>
    <w:rsid w:val="00372AB1"/>
    <w:rsid w:val="00372B63"/>
    <w:rsid w:val="00372BDB"/>
    <w:rsid w:val="00372E04"/>
    <w:rsid w:val="00372FC9"/>
    <w:rsid w:val="00373163"/>
    <w:rsid w:val="00373559"/>
    <w:rsid w:val="00373810"/>
    <w:rsid w:val="00373EA3"/>
    <w:rsid w:val="00373FB3"/>
    <w:rsid w:val="0037455D"/>
    <w:rsid w:val="00375265"/>
    <w:rsid w:val="003752CB"/>
    <w:rsid w:val="003759BA"/>
    <w:rsid w:val="003759BE"/>
    <w:rsid w:val="00375A8D"/>
    <w:rsid w:val="00376246"/>
    <w:rsid w:val="0037659F"/>
    <w:rsid w:val="003768AB"/>
    <w:rsid w:val="00376E3A"/>
    <w:rsid w:val="003772E9"/>
    <w:rsid w:val="0037746B"/>
    <w:rsid w:val="00377741"/>
    <w:rsid w:val="0038017F"/>
    <w:rsid w:val="003805CC"/>
    <w:rsid w:val="0038064B"/>
    <w:rsid w:val="003807CC"/>
    <w:rsid w:val="00380811"/>
    <w:rsid w:val="00380BED"/>
    <w:rsid w:val="0038156F"/>
    <w:rsid w:val="003815DA"/>
    <w:rsid w:val="0038167F"/>
    <w:rsid w:val="003818A8"/>
    <w:rsid w:val="003819E7"/>
    <w:rsid w:val="00381E62"/>
    <w:rsid w:val="00381F34"/>
    <w:rsid w:val="00382AE9"/>
    <w:rsid w:val="00382AF5"/>
    <w:rsid w:val="00382C7F"/>
    <w:rsid w:val="0038328E"/>
    <w:rsid w:val="003834B8"/>
    <w:rsid w:val="0038352F"/>
    <w:rsid w:val="0038375B"/>
    <w:rsid w:val="003838DF"/>
    <w:rsid w:val="00383BAD"/>
    <w:rsid w:val="00383F3F"/>
    <w:rsid w:val="00383F69"/>
    <w:rsid w:val="003840B0"/>
    <w:rsid w:val="003845CE"/>
    <w:rsid w:val="00384A83"/>
    <w:rsid w:val="00384ABF"/>
    <w:rsid w:val="00385302"/>
    <w:rsid w:val="003857BB"/>
    <w:rsid w:val="00385853"/>
    <w:rsid w:val="00385BF3"/>
    <w:rsid w:val="00385DEA"/>
    <w:rsid w:val="0038602B"/>
    <w:rsid w:val="00386549"/>
    <w:rsid w:val="00386EB2"/>
    <w:rsid w:val="00387136"/>
    <w:rsid w:val="0038724C"/>
    <w:rsid w:val="0038757B"/>
    <w:rsid w:val="00387686"/>
    <w:rsid w:val="00387D54"/>
    <w:rsid w:val="00387DAB"/>
    <w:rsid w:val="00387ECC"/>
    <w:rsid w:val="00390270"/>
    <w:rsid w:val="003903E8"/>
    <w:rsid w:val="003903F2"/>
    <w:rsid w:val="0039043C"/>
    <w:rsid w:val="003905C2"/>
    <w:rsid w:val="0039067E"/>
    <w:rsid w:val="003906C8"/>
    <w:rsid w:val="00390860"/>
    <w:rsid w:val="0039092C"/>
    <w:rsid w:val="00390BCD"/>
    <w:rsid w:val="003912B1"/>
    <w:rsid w:val="00391417"/>
    <w:rsid w:val="00391AD3"/>
    <w:rsid w:val="00391B4E"/>
    <w:rsid w:val="00391BE7"/>
    <w:rsid w:val="00392038"/>
    <w:rsid w:val="0039229D"/>
    <w:rsid w:val="00392480"/>
    <w:rsid w:val="003924F6"/>
    <w:rsid w:val="00392750"/>
    <w:rsid w:val="00392AA3"/>
    <w:rsid w:val="00392E0C"/>
    <w:rsid w:val="00393275"/>
    <w:rsid w:val="00393646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32F"/>
    <w:rsid w:val="00395A15"/>
    <w:rsid w:val="00395C1B"/>
    <w:rsid w:val="00395FA4"/>
    <w:rsid w:val="003960E0"/>
    <w:rsid w:val="00396522"/>
    <w:rsid w:val="0039702A"/>
    <w:rsid w:val="0039715E"/>
    <w:rsid w:val="0039717E"/>
    <w:rsid w:val="00397535"/>
    <w:rsid w:val="00397BD0"/>
    <w:rsid w:val="00397D97"/>
    <w:rsid w:val="003A01AA"/>
    <w:rsid w:val="003A02CC"/>
    <w:rsid w:val="003A044D"/>
    <w:rsid w:val="003A0919"/>
    <w:rsid w:val="003A09DD"/>
    <w:rsid w:val="003A0A81"/>
    <w:rsid w:val="003A0B33"/>
    <w:rsid w:val="003A0BA7"/>
    <w:rsid w:val="003A0E36"/>
    <w:rsid w:val="003A10FC"/>
    <w:rsid w:val="003A128A"/>
    <w:rsid w:val="003A1C77"/>
    <w:rsid w:val="003A1D1F"/>
    <w:rsid w:val="003A1D27"/>
    <w:rsid w:val="003A1DAF"/>
    <w:rsid w:val="003A24E7"/>
    <w:rsid w:val="003A2547"/>
    <w:rsid w:val="003A2A37"/>
    <w:rsid w:val="003A2FC8"/>
    <w:rsid w:val="003A3085"/>
    <w:rsid w:val="003A3C51"/>
    <w:rsid w:val="003A44AC"/>
    <w:rsid w:val="003A4543"/>
    <w:rsid w:val="003A4830"/>
    <w:rsid w:val="003A48BE"/>
    <w:rsid w:val="003A4F8B"/>
    <w:rsid w:val="003A57B1"/>
    <w:rsid w:val="003A5826"/>
    <w:rsid w:val="003A6296"/>
    <w:rsid w:val="003A64F3"/>
    <w:rsid w:val="003A6970"/>
    <w:rsid w:val="003A6C60"/>
    <w:rsid w:val="003A6D72"/>
    <w:rsid w:val="003A6DC7"/>
    <w:rsid w:val="003A700F"/>
    <w:rsid w:val="003A72B6"/>
    <w:rsid w:val="003A7446"/>
    <w:rsid w:val="003A7932"/>
    <w:rsid w:val="003A7AA2"/>
    <w:rsid w:val="003B01FE"/>
    <w:rsid w:val="003B0343"/>
    <w:rsid w:val="003B0990"/>
    <w:rsid w:val="003B0D8B"/>
    <w:rsid w:val="003B1189"/>
    <w:rsid w:val="003B14DD"/>
    <w:rsid w:val="003B1810"/>
    <w:rsid w:val="003B1BFA"/>
    <w:rsid w:val="003B1E8B"/>
    <w:rsid w:val="003B25EB"/>
    <w:rsid w:val="003B2602"/>
    <w:rsid w:val="003B288E"/>
    <w:rsid w:val="003B2AF6"/>
    <w:rsid w:val="003B2C22"/>
    <w:rsid w:val="003B2C96"/>
    <w:rsid w:val="003B2DA1"/>
    <w:rsid w:val="003B2EF9"/>
    <w:rsid w:val="003B2F1E"/>
    <w:rsid w:val="003B3248"/>
    <w:rsid w:val="003B367C"/>
    <w:rsid w:val="003B39C6"/>
    <w:rsid w:val="003B3A47"/>
    <w:rsid w:val="003B3AB3"/>
    <w:rsid w:val="003B42A6"/>
    <w:rsid w:val="003B42F1"/>
    <w:rsid w:val="003B4791"/>
    <w:rsid w:val="003B47A2"/>
    <w:rsid w:val="003B4837"/>
    <w:rsid w:val="003B4981"/>
    <w:rsid w:val="003B4DC0"/>
    <w:rsid w:val="003B4F8B"/>
    <w:rsid w:val="003B507D"/>
    <w:rsid w:val="003B5838"/>
    <w:rsid w:val="003B5B40"/>
    <w:rsid w:val="003B5EAD"/>
    <w:rsid w:val="003B62AC"/>
    <w:rsid w:val="003B63E0"/>
    <w:rsid w:val="003B6570"/>
    <w:rsid w:val="003B72E3"/>
    <w:rsid w:val="003B760D"/>
    <w:rsid w:val="003B766C"/>
    <w:rsid w:val="003B7710"/>
    <w:rsid w:val="003B7745"/>
    <w:rsid w:val="003B78E4"/>
    <w:rsid w:val="003B7ABC"/>
    <w:rsid w:val="003B7B22"/>
    <w:rsid w:val="003B7C4B"/>
    <w:rsid w:val="003B7CBD"/>
    <w:rsid w:val="003B7EC8"/>
    <w:rsid w:val="003B7F5C"/>
    <w:rsid w:val="003C0000"/>
    <w:rsid w:val="003C00DC"/>
    <w:rsid w:val="003C02BF"/>
    <w:rsid w:val="003C069B"/>
    <w:rsid w:val="003C074D"/>
    <w:rsid w:val="003C09E3"/>
    <w:rsid w:val="003C09E4"/>
    <w:rsid w:val="003C0E5B"/>
    <w:rsid w:val="003C13D7"/>
    <w:rsid w:val="003C1435"/>
    <w:rsid w:val="003C15F5"/>
    <w:rsid w:val="003C1644"/>
    <w:rsid w:val="003C175D"/>
    <w:rsid w:val="003C2102"/>
    <w:rsid w:val="003C22B1"/>
    <w:rsid w:val="003C2573"/>
    <w:rsid w:val="003C2957"/>
    <w:rsid w:val="003C2967"/>
    <w:rsid w:val="003C2A2C"/>
    <w:rsid w:val="003C2FEA"/>
    <w:rsid w:val="003C30CB"/>
    <w:rsid w:val="003C3B83"/>
    <w:rsid w:val="003C3CEE"/>
    <w:rsid w:val="003C3F77"/>
    <w:rsid w:val="003C4349"/>
    <w:rsid w:val="003C441B"/>
    <w:rsid w:val="003C4677"/>
    <w:rsid w:val="003C47DF"/>
    <w:rsid w:val="003C48D4"/>
    <w:rsid w:val="003C4FE6"/>
    <w:rsid w:val="003C52FC"/>
    <w:rsid w:val="003C5395"/>
    <w:rsid w:val="003C56AD"/>
    <w:rsid w:val="003C58A3"/>
    <w:rsid w:val="003C58C2"/>
    <w:rsid w:val="003C5B79"/>
    <w:rsid w:val="003C5E30"/>
    <w:rsid w:val="003C676F"/>
    <w:rsid w:val="003C6777"/>
    <w:rsid w:val="003C68D1"/>
    <w:rsid w:val="003C6E78"/>
    <w:rsid w:val="003C7051"/>
    <w:rsid w:val="003C70AD"/>
    <w:rsid w:val="003C7349"/>
    <w:rsid w:val="003C73A9"/>
    <w:rsid w:val="003C750D"/>
    <w:rsid w:val="003C784A"/>
    <w:rsid w:val="003C789A"/>
    <w:rsid w:val="003C79A4"/>
    <w:rsid w:val="003C7D90"/>
    <w:rsid w:val="003C7DDD"/>
    <w:rsid w:val="003C7F2A"/>
    <w:rsid w:val="003C7FBB"/>
    <w:rsid w:val="003C7FC3"/>
    <w:rsid w:val="003D00EB"/>
    <w:rsid w:val="003D0169"/>
    <w:rsid w:val="003D021F"/>
    <w:rsid w:val="003D0347"/>
    <w:rsid w:val="003D06CB"/>
    <w:rsid w:val="003D07E2"/>
    <w:rsid w:val="003D0C2F"/>
    <w:rsid w:val="003D0FE6"/>
    <w:rsid w:val="003D101A"/>
    <w:rsid w:val="003D1117"/>
    <w:rsid w:val="003D1501"/>
    <w:rsid w:val="003D175F"/>
    <w:rsid w:val="003D1768"/>
    <w:rsid w:val="003D1C53"/>
    <w:rsid w:val="003D1D82"/>
    <w:rsid w:val="003D1F6C"/>
    <w:rsid w:val="003D21FE"/>
    <w:rsid w:val="003D23A6"/>
    <w:rsid w:val="003D2422"/>
    <w:rsid w:val="003D275A"/>
    <w:rsid w:val="003D3708"/>
    <w:rsid w:val="003D38DD"/>
    <w:rsid w:val="003D3D77"/>
    <w:rsid w:val="003D446C"/>
    <w:rsid w:val="003D4953"/>
    <w:rsid w:val="003D4D57"/>
    <w:rsid w:val="003D4DC6"/>
    <w:rsid w:val="003D59EC"/>
    <w:rsid w:val="003D5A6F"/>
    <w:rsid w:val="003D5C4E"/>
    <w:rsid w:val="003D618B"/>
    <w:rsid w:val="003D621E"/>
    <w:rsid w:val="003D6289"/>
    <w:rsid w:val="003D6D64"/>
    <w:rsid w:val="003D6E75"/>
    <w:rsid w:val="003D70DB"/>
    <w:rsid w:val="003D7368"/>
    <w:rsid w:val="003D7441"/>
    <w:rsid w:val="003D762F"/>
    <w:rsid w:val="003D76E0"/>
    <w:rsid w:val="003D7FAA"/>
    <w:rsid w:val="003E02AE"/>
    <w:rsid w:val="003E0DAD"/>
    <w:rsid w:val="003E0F36"/>
    <w:rsid w:val="003E12EA"/>
    <w:rsid w:val="003E133F"/>
    <w:rsid w:val="003E194C"/>
    <w:rsid w:val="003E1B97"/>
    <w:rsid w:val="003E1E53"/>
    <w:rsid w:val="003E233F"/>
    <w:rsid w:val="003E278E"/>
    <w:rsid w:val="003E2F2A"/>
    <w:rsid w:val="003E3406"/>
    <w:rsid w:val="003E3467"/>
    <w:rsid w:val="003E38BE"/>
    <w:rsid w:val="003E43ED"/>
    <w:rsid w:val="003E440B"/>
    <w:rsid w:val="003E4555"/>
    <w:rsid w:val="003E461E"/>
    <w:rsid w:val="003E47A2"/>
    <w:rsid w:val="003E47D4"/>
    <w:rsid w:val="003E47E1"/>
    <w:rsid w:val="003E4AE5"/>
    <w:rsid w:val="003E4BE5"/>
    <w:rsid w:val="003E4CB2"/>
    <w:rsid w:val="003E556A"/>
    <w:rsid w:val="003E5933"/>
    <w:rsid w:val="003E5DB7"/>
    <w:rsid w:val="003E5F12"/>
    <w:rsid w:val="003E601F"/>
    <w:rsid w:val="003E632F"/>
    <w:rsid w:val="003E6366"/>
    <w:rsid w:val="003E68B8"/>
    <w:rsid w:val="003E69C3"/>
    <w:rsid w:val="003E6B47"/>
    <w:rsid w:val="003E6D58"/>
    <w:rsid w:val="003E6DAF"/>
    <w:rsid w:val="003E6EE4"/>
    <w:rsid w:val="003E7171"/>
    <w:rsid w:val="003E74A7"/>
    <w:rsid w:val="003E773F"/>
    <w:rsid w:val="003E7AF6"/>
    <w:rsid w:val="003E7D94"/>
    <w:rsid w:val="003F0953"/>
    <w:rsid w:val="003F0C8A"/>
    <w:rsid w:val="003F110F"/>
    <w:rsid w:val="003F160B"/>
    <w:rsid w:val="003F16F3"/>
    <w:rsid w:val="003F1743"/>
    <w:rsid w:val="003F1807"/>
    <w:rsid w:val="003F1CBD"/>
    <w:rsid w:val="003F2525"/>
    <w:rsid w:val="003F292E"/>
    <w:rsid w:val="003F2958"/>
    <w:rsid w:val="003F2FA1"/>
    <w:rsid w:val="003F30BA"/>
    <w:rsid w:val="003F32F8"/>
    <w:rsid w:val="003F3324"/>
    <w:rsid w:val="003F3800"/>
    <w:rsid w:val="003F3B53"/>
    <w:rsid w:val="003F42E3"/>
    <w:rsid w:val="003F4996"/>
    <w:rsid w:val="003F4B59"/>
    <w:rsid w:val="003F4CE7"/>
    <w:rsid w:val="003F4E33"/>
    <w:rsid w:val="003F533A"/>
    <w:rsid w:val="003F544F"/>
    <w:rsid w:val="003F546F"/>
    <w:rsid w:val="003F5496"/>
    <w:rsid w:val="003F562C"/>
    <w:rsid w:val="003F59E1"/>
    <w:rsid w:val="003F5A3A"/>
    <w:rsid w:val="003F6117"/>
    <w:rsid w:val="003F6119"/>
    <w:rsid w:val="003F65E3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DFE"/>
    <w:rsid w:val="00400001"/>
    <w:rsid w:val="0040049A"/>
    <w:rsid w:val="004005B2"/>
    <w:rsid w:val="00400715"/>
    <w:rsid w:val="004007FA"/>
    <w:rsid w:val="00400998"/>
    <w:rsid w:val="00401066"/>
    <w:rsid w:val="00401508"/>
    <w:rsid w:val="00401692"/>
    <w:rsid w:val="0040170C"/>
    <w:rsid w:val="004018B5"/>
    <w:rsid w:val="00401B02"/>
    <w:rsid w:val="00401ED1"/>
    <w:rsid w:val="00401F7F"/>
    <w:rsid w:val="00402354"/>
    <w:rsid w:val="0040235C"/>
    <w:rsid w:val="00402396"/>
    <w:rsid w:val="004024DC"/>
    <w:rsid w:val="004024FB"/>
    <w:rsid w:val="00402997"/>
    <w:rsid w:val="004029E4"/>
    <w:rsid w:val="00403489"/>
    <w:rsid w:val="00403878"/>
    <w:rsid w:val="0040396C"/>
    <w:rsid w:val="00403994"/>
    <w:rsid w:val="00403EFF"/>
    <w:rsid w:val="00404246"/>
    <w:rsid w:val="00404383"/>
    <w:rsid w:val="004043F0"/>
    <w:rsid w:val="0040456D"/>
    <w:rsid w:val="004046B5"/>
    <w:rsid w:val="00404D0B"/>
    <w:rsid w:val="00405115"/>
    <w:rsid w:val="00405B64"/>
    <w:rsid w:val="00405D83"/>
    <w:rsid w:val="00405DC1"/>
    <w:rsid w:val="00405F81"/>
    <w:rsid w:val="004067AD"/>
    <w:rsid w:val="00406974"/>
    <w:rsid w:val="0040699A"/>
    <w:rsid w:val="00406CB7"/>
    <w:rsid w:val="00406D17"/>
    <w:rsid w:val="00406E77"/>
    <w:rsid w:val="00406F7B"/>
    <w:rsid w:val="00407B7F"/>
    <w:rsid w:val="00410054"/>
    <w:rsid w:val="0041039A"/>
    <w:rsid w:val="00410470"/>
    <w:rsid w:val="0041101E"/>
    <w:rsid w:val="0041131C"/>
    <w:rsid w:val="004124C2"/>
    <w:rsid w:val="00413300"/>
    <w:rsid w:val="00413307"/>
    <w:rsid w:val="00413428"/>
    <w:rsid w:val="004136DA"/>
    <w:rsid w:val="00413778"/>
    <w:rsid w:val="004139EA"/>
    <w:rsid w:val="00414629"/>
    <w:rsid w:val="00414755"/>
    <w:rsid w:val="00414D6D"/>
    <w:rsid w:val="00414F7E"/>
    <w:rsid w:val="00415001"/>
    <w:rsid w:val="00415044"/>
    <w:rsid w:val="0041513A"/>
    <w:rsid w:val="0041517E"/>
    <w:rsid w:val="004151A5"/>
    <w:rsid w:val="0041522A"/>
    <w:rsid w:val="004156F6"/>
    <w:rsid w:val="0041572F"/>
    <w:rsid w:val="004161AE"/>
    <w:rsid w:val="00416D70"/>
    <w:rsid w:val="00416F15"/>
    <w:rsid w:val="00417068"/>
    <w:rsid w:val="00417722"/>
    <w:rsid w:val="00417EFF"/>
    <w:rsid w:val="004201B8"/>
    <w:rsid w:val="0042036B"/>
    <w:rsid w:val="00420719"/>
    <w:rsid w:val="0042073D"/>
    <w:rsid w:val="0042080F"/>
    <w:rsid w:val="00420EF2"/>
    <w:rsid w:val="00420F76"/>
    <w:rsid w:val="00420FF9"/>
    <w:rsid w:val="00421051"/>
    <w:rsid w:val="004216A0"/>
    <w:rsid w:val="00421992"/>
    <w:rsid w:val="004219D7"/>
    <w:rsid w:val="00422264"/>
    <w:rsid w:val="00422986"/>
    <w:rsid w:val="0042298A"/>
    <w:rsid w:val="004229AB"/>
    <w:rsid w:val="00422AB5"/>
    <w:rsid w:val="00422B84"/>
    <w:rsid w:val="00422C9A"/>
    <w:rsid w:val="00422D32"/>
    <w:rsid w:val="00422EA1"/>
    <w:rsid w:val="00423266"/>
    <w:rsid w:val="004233C4"/>
    <w:rsid w:val="004235DF"/>
    <w:rsid w:val="004237CD"/>
    <w:rsid w:val="0042384F"/>
    <w:rsid w:val="00423936"/>
    <w:rsid w:val="00423A39"/>
    <w:rsid w:val="00423A8F"/>
    <w:rsid w:val="00423C01"/>
    <w:rsid w:val="0042420A"/>
    <w:rsid w:val="00424364"/>
    <w:rsid w:val="004247AF"/>
    <w:rsid w:val="00424EA1"/>
    <w:rsid w:val="00425483"/>
    <w:rsid w:val="004255FB"/>
    <w:rsid w:val="00425793"/>
    <w:rsid w:val="00425D2E"/>
    <w:rsid w:val="00425DD4"/>
    <w:rsid w:val="00425E7F"/>
    <w:rsid w:val="00426350"/>
    <w:rsid w:val="00426400"/>
    <w:rsid w:val="004269B1"/>
    <w:rsid w:val="00427215"/>
    <w:rsid w:val="00427223"/>
    <w:rsid w:val="0042786E"/>
    <w:rsid w:val="00427A0D"/>
    <w:rsid w:val="00427D46"/>
    <w:rsid w:val="00427DAD"/>
    <w:rsid w:val="004302B6"/>
    <w:rsid w:val="00430D32"/>
    <w:rsid w:val="00430FC7"/>
    <w:rsid w:val="004311AC"/>
    <w:rsid w:val="0043165C"/>
    <w:rsid w:val="00431910"/>
    <w:rsid w:val="004319EC"/>
    <w:rsid w:val="00432215"/>
    <w:rsid w:val="004326F9"/>
    <w:rsid w:val="0043306B"/>
    <w:rsid w:val="0043307E"/>
    <w:rsid w:val="00433339"/>
    <w:rsid w:val="0043348B"/>
    <w:rsid w:val="004334E1"/>
    <w:rsid w:val="004338A3"/>
    <w:rsid w:val="00433A46"/>
    <w:rsid w:val="00433BD2"/>
    <w:rsid w:val="00433C50"/>
    <w:rsid w:val="00433F4B"/>
    <w:rsid w:val="004343B9"/>
    <w:rsid w:val="004344AA"/>
    <w:rsid w:val="0043452E"/>
    <w:rsid w:val="0043461E"/>
    <w:rsid w:val="00434697"/>
    <w:rsid w:val="004348BD"/>
    <w:rsid w:val="00434A0E"/>
    <w:rsid w:val="00434E41"/>
    <w:rsid w:val="00435235"/>
    <w:rsid w:val="00435291"/>
    <w:rsid w:val="004353F1"/>
    <w:rsid w:val="004355DD"/>
    <w:rsid w:val="00435998"/>
    <w:rsid w:val="00435FBA"/>
    <w:rsid w:val="00436078"/>
    <w:rsid w:val="004360D7"/>
    <w:rsid w:val="00436164"/>
    <w:rsid w:val="0043690E"/>
    <w:rsid w:val="00436E2C"/>
    <w:rsid w:val="0043719D"/>
    <w:rsid w:val="00437793"/>
    <w:rsid w:val="00437C3D"/>
    <w:rsid w:val="00437E67"/>
    <w:rsid w:val="00440048"/>
    <w:rsid w:val="00440701"/>
    <w:rsid w:val="00440B6D"/>
    <w:rsid w:val="00441418"/>
    <w:rsid w:val="0044153B"/>
    <w:rsid w:val="00441546"/>
    <w:rsid w:val="0044155E"/>
    <w:rsid w:val="00441E91"/>
    <w:rsid w:val="004420F8"/>
    <w:rsid w:val="00442178"/>
    <w:rsid w:val="00442460"/>
    <w:rsid w:val="004424E6"/>
    <w:rsid w:val="00442958"/>
    <w:rsid w:val="004432B9"/>
    <w:rsid w:val="0044343B"/>
    <w:rsid w:val="0044395D"/>
    <w:rsid w:val="00443B35"/>
    <w:rsid w:val="00443B7A"/>
    <w:rsid w:val="00443E11"/>
    <w:rsid w:val="004446B2"/>
    <w:rsid w:val="0044484E"/>
    <w:rsid w:val="00444BC0"/>
    <w:rsid w:val="0044525B"/>
    <w:rsid w:val="00445407"/>
    <w:rsid w:val="004455CC"/>
    <w:rsid w:val="00445B97"/>
    <w:rsid w:val="00445D4E"/>
    <w:rsid w:val="00445E04"/>
    <w:rsid w:val="00445E80"/>
    <w:rsid w:val="00446019"/>
    <w:rsid w:val="004460EB"/>
    <w:rsid w:val="00446121"/>
    <w:rsid w:val="0044628F"/>
    <w:rsid w:val="00446932"/>
    <w:rsid w:val="0044697C"/>
    <w:rsid w:val="00446AFC"/>
    <w:rsid w:val="00446B0A"/>
    <w:rsid w:val="0044753F"/>
    <w:rsid w:val="00447702"/>
    <w:rsid w:val="00447977"/>
    <w:rsid w:val="00447AE3"/>
    <w:rsid w:val="004506B3"/>
    <w:rsid w:val="00450822"/>
    <w:rsid w:val="004508B1"/>
    <w:rsid w:val="00450F89"/>
    <w:rsid w:val="00451D33"/>
    <w:rsid w:val="00451E7E"/>
    <w:rsid w:val="004520E1"/>
    <w:rsid w:val="00452105"/>
    <w:rsid w:val="004524B4"/>
    <w:rsid w:val="00452959"/>
    <w:rsid w:val="00452C2C"/>
    <w:rsid w:val="0045304C"/>
    <w:rsid w:val="004532B0"/>
    <w:rsid w:val="0045394D"/>
    <w:rsid w:val="00453B40"/>
    <w:rsid w:val="00453C12"/>
    <w:rsid w:val="00453F7C"/>
    <w:rsid w:val="004540CB"/>
    <w:rsid w:val="00454C81"/>
    <w:rsid w:val="0045543C"/>
    <w:rsid w:val="0045547B"/>
    <w:rsid w:val="00455AEA"/>
    <w:rsid w:val="00455BCB"/>
    <w:rsid w:val="00455F49"/>
    <w:rsid w:val="0045612B"/>
    <w:rsid w:val="00456226"/>
    <w:rsid w:val="0045666F"/>
    <w:rsid w:val="00456790"/>
    <w:rsid w:val="00457797"/>
    <w:rsid w:val="004578F4"/>
    <w:rsid w:val="0045799F"/>
    <w:rsid w:val="00457CCA"/>
    <w:rsid w:val="004603E1"/>
    <w:rsid w:val="004604B9"/>
    <w:rsid w:val="004604C2"/>
    <w:rsid w:val="00460871"/>
    <w:rsid w:val="00460BD9"/>
    <w:rsid w:val="00460C03"/>
    <w:rsid w:val="00460C19"/>
    <w:rsid w:val="004611C8"/>
    <w:rsid w:val="004612BD"/>
    <w:rsid w:val="00461315"/>
    <w:rsid w:val="004613F1"/>
    <w:rsid w:val="00461A89"/>
    <w:rsid w:val="00461D1D"/>
    <w:rsid w:val="00461ECC"/>
    <w:rsid w:val="004620DA"/>
    <w:rsid w:val="0046225B"/>
    <w:rsid w:val="004626C0"/>
    <w:rsid w:val="00462963"/>
    <w:rsid w:val="00462D4E"/>
    <w:rsid w:val="00463349"/>
    <w:rsid w:val="004635EC"/>
    <w:rsid w:val="00463F78"/>
    <w:rsid w:val="004648ED"/>
    <w:rsid w:val="00464CCF"/>
    <w:rsid w:val="00464D53"/>
    <w:rsid w:val="00464E77"/>
    <w:rsid w:val="00465A3A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70BB"/>
    <w:rsid w:val="0046724B"/>
    <w:rsid w:val="0046737D"/>
    <w:rsid w:val="0046779C"/>
    <w:rsid w:val="00467917"/>
    <w:rsid w:val="00467FF4"/>
    <w:rsid w:val="00470214"/>
    <w:rsid w:val="00470368"/>
    <w:rsid w:val="004704A3"/>
    <w:rsid w:val="00470972"/>
    <w:rsid w:val="00470AB0"/>
    <w:rsid w:val="00470FF8"/>
    <w:rsid w:val="0047110C"/>
    <w:rsid w:val="00471135"/>
    <w:rsid w:val="0047122D"/>
    <w:rsid w:val="0047167A"/>
    <w:rsid w:val="00471891"/>
    <w:rsid w:val="00472129"/>
    <w:rsid w:val="00472774"/>
    <w:rsid w:val="00472CC2"/>
    <w:rsid w:val="00472D10"/>
    <w:rsid w:val="00472D7F"/>
    <w:rsid w:val="00473101"/>
    <w:rsid w:val="00473334"/>
    <w:rsid w:val="004737C9"/>
    <w:rsid w:val="00473A2A"/>
    <w:rsid w:val="00473A85"/>
    <w:rsid w:val="00473FCC"/>
    <w:rsid w:val="0047404E"/>
    <w:rsid w:val="004741C1"/>
    <w:rsid w:val="004748F4"/>
    <w:rsid w:val="00474A0F"/>
    <w:rsid w:val="00474C00"/>
    <w:rsid w:val="0047530E"/>
    <w:rsid w:val="0047539D"/>
    <w:rsid w:val="00475426"/>
    <w:rsid w:val="00475865"/>
    <w:rsid w:val="0047598D"/>
    <w:rsid w:val="00475A6B"/>
    <w:rsid w:val="00475D5B"/>
    <w:rsid w:val="00476095"/>
    <w:rsid w:val="004760A3"/>
    <w:rsid w:val="00476386"/>
    <w:rsid w:val="0047673C"/>
    <w:rsid w:val="00476920"/>
    <w:rsid w:val="00476CB1"/>
    <w:rsid w:val="00476EA9"/>
    <w:rsid w:val="00476F48"/>
    <w:rsid w:val="00477138"/>
    <w:rsid w:val="00477141"/>
    <w:rsid w:val="004771D0"/>
    <w:rsid w:val="004772E8"/>
    <w:rsid w:val="0047745B"/>
    <w:rsid w:val="00477948"/>
    <w:rsid w:val="00477954"/>
    <w:rsid w:val="00477D74"/>
    <w:rsid w:val="00480A97"/>
    <w:rsid w:val="00480ED8"/>
    <w:rsid w:val="004812A2"/>
    <w:rsid w:val="0048149C"/>
    <w:rsid w:val="00481699"/>
    <w:rsid w:val="00482243"/>
    <w:rsid w:val="0048267E"/>
    <w:rsid w:val="0048285E"/>
    <w:rsid w:val="00482F04"/>
    <w:rsid w:val="00482F76"/>
    <w:rsid w:val="00483495"/>
    <w:rsid w:val="00483536"/>
    <w:rsid w:val="00483837"/>
    <w:rsid w:val="004839C0"/>
    <w:rsid w:val="00483AC1"/>
    <w:rsid w:val="00483DFF"/>
    <w:rsid w:val="00483F20"/>
    <w:rsid w:val="00483F5F"/>
    <w:rsid w:val="00484245"/>
    <w:rsid w:val="004844AA"/>
    <w:rsid w:val="004845F7"/>
    <w:rsid w:val="00484C0E"/>
    <w:rsid w:val="0048511E"/>
    <w:rsid w:val="0048549B"/>
    <w:rsid w:val="004854DA"/>
    <w:rsid w:val="00485587"/>
    <w:rsid w:val="0048574A"/>
    <w:rsid w:val="00485FEE"/>
    <w:rsid w:val="0048605F"/>
    <w:rsid w:val="0048617A"/>
    <w:rsid w:val="00486A94"/>
    <w:rsid w:val="00486AED"/>
    <w:rsid w:val="00486D6E"/>
    <w:rsid w:val="00487847"/>
    <w:rsid w:val="00487B99"/>
    <w:rsid w:val="00487BE3"/>
    <w:rsid w:val="00487C22"/>
    <w:rsid w:val="00487C8D"/>
    <w:rsid w:val="00487E25"/>
    <w:rsid w:val="00487EB2"/>
    <w:rsid w:val="00487F93"/>
    <w:rsid w:val="004901AB"/>
    <w:rsid w:val="00490748"/>
    <w:rsid w:val="004908E0"/>
    <w:rsid w:val="00490DF6"/>
    <w:rsid w:val="00490E0F"/>
    <w:rsid w:val="00490EF3"/>
    <w:rsid w:val="00490FBC"/>
    <w:rsid w:val="00490FE0"/>
    <w:rsid w:val="004910CF"/>
    <w:rsid w:val="004912D4"/>
    <w:rsid w:val="004913C9"/>
    <w:rsid w:val="004918E8"/>
    <w:rsid w:val="004919C9"/>
    <w:rsid w:val="00491B37"/>
    <w:rsid w:val="00491B8D"/>
    <w:rsid w:val="00491EFE"/>
    <w:rsid w:val="004921F2"/>
    <w:rsid w:val="00492366"/>
    <w:rsid w:val="0049257F"/>
    <w:rsid w:val="0049261A"/>
    <w:rsid w:val="0049277E"/>
    <w:rsid w:val="00492979"/>
    <w:rsid w:val="00492A2F"/>
    <w:rsid w:val="00492ABA"/>
    <w:rsid w:val="00492DCA"/>
    <w:rsid w:val="00492E7B"/>
    <w:rsid w:val="00493102"/>
    <w:rsid w:val="0049325F"/>
    <w:rsid w:val="0049367F"/>
    <w:rsid w:val="00493AAC"/>
    <w:rsid w:val="00493B9A"/>
    <w:rsid w:val="00493EEC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DF0"/>
    <w:rsid w:val="0049603E"/>
    <w:rsid w:val="004960D5"/>
    <w:rsid w:val="0049615C"/>
    <w:rsid w:val="00496582"/>
    <w:rsid w:val="00496640"/>
    <w:rsid w:val="0049668C"/>
    <w:rsid w:val="0049690B"/>
    <w:rsid w:val="00496A84"/>
    <w:rsid w:val="00496C9E"/>
    <w:rsid w:val="00496DDD"/>
    <w:rsid w:val="00497744"/>
    <w:rsid w:val="0049784D"/>
    <w:rsid w:val="00497CA5"/>
    <w:rsid w:val="004A05FA"/>
    <w:rsid w:val="004A08C9"/>
    <w:rsid w:val="004A0A7B"/>
    <w:rsid w:val="004A0DD2"/>
    <w:rsid w:val="004A0EA2"/>
    <w:rsid w:val="004A0EC1"/>
    <w:rsid w:val="004A0FCA"/>
    <w:rsid w:val="004A16D2"/>
    <w:rsid w:val="004A18EF"/>
    <w:rsid w:val="004A1AA7"/>
    <w:rsid w:val="004A1DA9"/>
    <w:rsid w:val="004A2142"/>
    <w:rsid w:val="004A2A30"/>
    <w:rsid w:val="004A2ADF"/>
    <w:rsid w:val="004A2B1E"/>
    <w:rsid w:val="004A2D51"/>
    <w:rsid w:val="004A2EA2"/>
    <w:rsid w:val="004A35C6"/>
    <w:rsid w:val="004A3AB9"/>
    <w:rsid w:val="004A44A7"/>
    <w:rsid w:val="004A48A6"/>
    <w:rsid w:val="004A490A"/>
    <w:rsid w:val="004A4AA3"/>
    <w:rsid w:val="004A4C70"/>
    <w:rsid w:val="004A4CF9"/>
    <w:rsid w:val="004A4DBB"/>
    <w:rsid w:val="004A4DE9"/>
    <w:rsid w:val="004A4EDF"/>
    <w:rsid w:val="004A52CD"/>
    <w:rsid w:val="004A561A"/>
    <w:rsid w:val="004A56B4"/>
    <w:rsid w:val="004A5919"/>
    <w:rsid w:val="004A5CC5"/>
    <w:rsid w:val="004A664E"/>
    <w:rsid w:val="004A6671"/>
    <w:rsid w:val="004A66FC"/>
    <w:rsid w:val="004A68B7"/>
    <w:rsid w:val="004A6B08"/>
    <w:rsid w:val="004A6BBF"/>
    <w:rsid w:val="004A6C77"/>
    <w:rsid w:val="004A798A"/>
    <w:rsid w:val="004A7EBE"/>
    <w:rsid w:val="004B0185"/>
    <w:rsid w:val="004B03DB"/>
    <w:rsid w:val="004B084C"/>
    <w:rsid w:val="004B0953"/>
    <w:rsid w:val="004B0978"/>
    <w:rsid w:val="004B0D70"/>
    <w:rsid w:val="004B1743"/>
    <w:rsid w:val="004B1798"/>
    <w:rsid w:val="004B1C9A"/>
    <w:rsid w:val="004B1D24"/>
    <w:rsid w:val="004B1E8A"/>
    <w:rsid w:val="004B2063"/>
    <w:rsid w:val="004B226C"/>
    <w:rsid w:val="004B24CF"/>
    <w:rsid w:val="004B27B8"/>
    <w:rsid w:val="004B28EB"/>
    <w:rsid w:val="004B2FF0"/>
    <w:rsid w:val="004B3226"/>
    <w:rsid w:val="004B32B4"/>
    <w:rsid w:val="004B33C8"/>
    <w:rsid w:val="004B383D"/>
    <w:rsid w:val="004B39B5"/>
    <w:rsid w:val="004B3D52"/>
    <w:rsid w:val="004B3D62"/>
    <w:rsid w:val="004B3E0C"/>
    <w:rsid w:val="004B42F2"/>
    <w:rsid w:val="004B431A"/>
    <w:rsid w:val="004B43AF"/>
    <w:rsid w:val="004B44CD"/>
    <w:rsid w:val="004B4983"/>
    <w:rsid w:val="004B4AF3"/>
    <w:rsid w:val="004B4B1B"/>
    <w:rsid w:val="004B4DD4"/>
    <w:rsid w:val="004B5C44"/>
    <w:rsid w:val="004B5DFA"/>
    <w:rsid w:val="004B5F4B"/>
    <w:rsid w:val="004B6234"/>
    <w:rsid w:val="004B6939"/>
    <w:rsid w:val="004B6F76"/>
    <w:rsid w:val="004B70A1"/>
    <w:rsid w:val="004B7188"/>
    <w:rsid w:val="004B7277"/>
    <w:rsid w:val="004B7794"/>
    <w:rsid w:val="004C00D5"/>
    <w:rsid w:val="004C04F8"/>
    <w:rsid w:val="004C0CFC"/>
    <w:rsid w:val="004C0E2E"/>
    <w:rsid w:val="004C0FA7"/>
    <w:rsid w:val="004C14B8"/>
    <w:rsid w:val="004C1A57"/>
    <w:rsid w:val="004C1C70"/>
    <w:rsid w:val="004C1CAD"/>
    <w:rsid w:val="004C1F35"/>
    <w:rsid w:val="004C2AF1"/>
    <w:rsid w:val="004C2B0E"/>
    <w:rsid w:val="004C339C"/>
    <w:rsid w:val="004C36D7"/>
    <w:rsid w:val="004C3763"/>
    <w:rsid w:val="004C3BFF"/>
    <w:rsid w:val="004C3E4D"/>
    <w:rsid w:val="004C3F86"/>
    <w:rsid w:val="004C4035"/>
    <w:rsid w:val="004C4333"/>
    <w:rsid w:val="004C455E"/>
    <w:rsid w:val="004C4AAB"/>
    <w:rsid w:val="004C4B1F"/>
    <w:rsid w:val="004C4C2F"/>
    <w:rsid w:val="004C4C7C"/>
    <w:rsid w:val="004C4D72"/>
    <w:rsid w:val="004C4F33"/>
    <w:rsid w:val="004C513B"/>
    <w:rsid w:val="004C51E9"/>
    <w:rsid w:val="004C5A56"/>
    <w:rsid w:val="004C5A84"/>
    <w:rsid w:val="004C5B0A"/>
    <w:rsid w:val="004C5BDC"/>
    <w:rsid w:val="004C5FC5"/>
    <w:rsid w:val="004C60D9"/>
    <w:rsid w:val="004C64B1"/>
    <w:rsid w:val="004C6D47"/>
    <w:rsid w:val="004C743B"/>
    <w:rsid w:val="004C75EF"/>
    <w:rsid w:val="004C7E84"/>
    <w:rsid w:val="004D07EF"/>
    <w:rsid w:val="004D0898"/>
    <w:rsid w:val="004D0A7C"/>
    <w:rsid w:val="004D0E93"/>
    <w:rsid w:val="004D1850"/>
    <w:rsid w:val="004D1BE3"/>
    <w:rsid w:val="004D1BF1"/>
    <w:rsid w:val="004D1E1C"/>
    <w:rsid w:val="004D1F8A"/>
    <w:rsid w:val="004D1FD1"/>
    <w:rsid w:val="004D22B3"/>
    <w:rsid w:val="004D2526"/>
    <w:rsid w:val="004D2895"/>
    <w:rsid w:val="004D3092"/>
    <w:rsid w:val="004D3181"/>
    <w:rsid w:val="004D33AB"/>
    <w:rsid w:val="004D359B"/>
    <w:rsid w:val="004D4269"/>
    <w:rsid w:val="004D4334"/>
    <w:rsid w:val="004D475E"/>
    <w:rsid w:val="004D4BF2"/>
    <w:rsid w:val="004D4C00"/>
    <w:rsid w:val="004D4EE8"/>
    <w:rsid w:val="004D4F5D"/>
    <w:rsid w:val="004D5196"/>
    <w:rsid w:val="004D53BA"/>
    <w:rsid w:val="004D53C7"/>
    <w:rsid w:val="004D5422"/>
    <w:rsid w:val="004D56EE"/>
    <w:rsid w:val="004D57A5"/>
    <w:rsid w:val="004D5C95"/>
    <w:rsid w:val="004D5D90"/>
    <w:rsid w:val="004D5FE2"/>
    <w:rsid w:val="004D60DC"/>
    <w:rsid w:val="004D644D"/>
    <w:rsid w:val="004D67BB"/>
    <w:rsid w:val="004D6DDF"/>
    <w:rsid w:val="004D72FD"/>
    <w:rsid w:val="004D7A49"/>
    <w:rsid w:val="004D7F58"/>
    <w:rsid w:val="004E06B7"/>
    <w:rsid w:val="004E081C"/>
    <w:rsid w:val="004E0D12"/>
    <w:rsid w:val="004E101B"/>
    <w:rsid w:val="004E13D5"/>
    <w:rsid w:val="004E1AE4"/>
    <w:rsid w:val="004E1B74"/>
    <w:rsid w:val="004E1DF9"/>
    <w:rsid w:val="004E23A0"/>
    <w:rsid w:val="004E283B"/>
    <w:rsid w:val="004E2A83"/>
    <w:rsid w:val="004E2FEB"/>
    <w:rsid w:val="004E3242"/>
    <w:rsid w:val="004E3462"/>
    <w:rsid w:val="004E358D"/>
    <w:rsid w:val="004E36A6"/>
    <w:rsid w:val="004E3AC1"/>
    <w:rsid w:val="004E3F2A"/>
    <w:rsid w:val="004E4182"/>
    <w:rsid w:val="004E4262"/>
    <w:rsid w:val="004E4843"/>
    <w:rsid w:val="004E48C5"/>
    <w:rsid w:val="004E4C59"/>
    <w:rsid w:val="004E5077"/>
    <w:rsid w:val="004E5084"/>
    <w:rsid w:val="004E510D"/>
    <w:rsid w:val="004E5170"/>
    <w:rsid w:val="004E531B"/>
    <w:rsid w:val="004E5326"/>
    <w:rsid w:val="004E5442"/>
    <w:rsid w:val="004E54B7"/>
    <w:rsid w:val="004E5908"/>
    <w:rsid w:val="004E5C85"/>
    <w:rsid w:val="004E5DF8"/>
    <w:rsid w:val="004E5E38"/>
    <w:rsid w:val="004E601B"/>
    <w:rsid w:val="004E60A2"/>
    <w:rsid w:val="004E6678"/>
    <w:rsid w:val="004E6A75"/>
    <w:rsid w:val="004E6B6A"/>
    <w:rsid w:val="004E6D52"/>
    <w:rsid w:val="004E6E0A"/>
    <w:rsid w:val="004E7B53"/>
    <w:rsid w:val="004E7E7A"/>
    <w:rsid w:val="004F053A"/>
    <w:rsid w:val="004F05A6"/>
    <w:rsid w:val="004F0B07"/>
    <w:rsid w:val="004F0BBF"/>
    <w:rsid w:val="004F0BE6"/>
    <w:rsid w:val="004F0D95"/>
    <w:rsid w:val="004F1579"/>
    <w:rsid w:val="004F174E"/>
    <w:rsid w:val="004F185B"/>
    <w:rsid w:val="004F1A15"/>
    <w:rsid w:val="004F1A6C"/>
    <w:rsid w:val="004F1B1D"/>
    <w:rsid w:val="004F1C2F"/>
    <w:rsid w:val="004F1EE0"/>
    <w:rsid w:val="004F1F05"/>
    <w:rsid w:val="004F2410"/>
    <w:rsid w:val="004F26F9"/>
    <w:rsid w:val="004F3460"/>
    <w:rsid w:val="004F34CB"/>
    <w:rsid w:val="004F36DC"/>
    <w:rsid w:val="004F37DD"/>
    <w:rsid w:val="004F38CD"/>
    <w:rsid w:val="004F39F0"/>
    <w:rsid w:val="004F3E79"/>
    <w:rsid w:val="004F3ED2"/>
    <w:rsid w:val="004F3F4B"/>
    <w:rsid w:val="004F4168"/>
    <w:rsid w:val="004F43F8"/>
    <w:rsid w:val="004F4729"/>
    <w:rsid w:val="004F482B"/>
    <w:rsid w:val="004F563E"/>
    <w:rsid w:val="004F62FD"/>
    <w:rsid w:val="004F64DA"/>
    <w:rsid w:val="004F6E6C"/>
    <w:rsid w:val="004F704F"/>
    <w:rsid w:val="004F71AB"/>
    <w:rsid w:val="004F756C"/>
    <w:rsid w:val="004F7D75"/>
    <w:rsid w:val="004F7EC0"/>
    <w:rsid w:val="0050000E"/>
    <w:rsid w:val="00500139"/>
    <w:rsid w:val="00500474"/>
    <w:rsid w:val="00500962"/>
    <w:rsid w:val="005009C9"/>
    <w:rsid w:val="00500A50"/>
    <w:rsid w:val="00500A5E"/>
    <w:rsid w:val="00500C81"/>
    <w:rsid w:val="00500C9A"/>
    <w:rsid w:val="00500FEA"/>
    <w:rsid w:val="00501CB6"/>
    <w:rsid w:val="00501D21"/>
    <w:rsid w:val="00501D7E"/>
    <w:rsid w:val="0050214D"/>
    <w:rsid w:val="0050294F"/>
    <w:rsid w:val="00502C20"/>
    <w:rsid w:val="00502C79"/>
    <w:rsid w:val="00503285"/>
    <w:rsid w:val="00503E39"/>
    <w:rsid w:val="0050419E"/>
    <w:rsid w:val="0050448B"/>
    <w:rsid w:val="0050468F"/>
    <w:rsid w:val="00504E3A"/>
    <w:rsid w:val="00504E8F"/>
    <w:rsid w:val="00504EC9"/>
    <w:rsid w:val="005050EF"/>
    <w:rsid w:val="00505139"/>
    <w:rsid w:val="0050532A"/>
    <w:rsid w:val="0050557D"/>
    <w:rsid w:val="00505781"/>
    <w:rsid w:val="00505AAE"/>
    <w:rsid w:val="00505BAF"/>
    <w:rsid w:val="0050623F"/>
    <w:rsid w:val="0050635B"/>
    <w:rsid w:val="00506539"/>
    <w:rsid w:val="005065D5"/>
    <w:rsid w:val="0050662E"/>
    <w:rsid w:val="00506999"/>
    <w:rsid w:val="00507097"/>
    <w:rsid w:val="005072B4"/>
    <w:rsid w:val="005076B5"/>
    <w:rsid w:val="0050784F"/>
    <w:rsid w:val="00507893"/>
    <w:rsid w:val="00507B38"/>
    <w:rsid w:val="00507CE0"/>
    <w:rsid w:val="00507E22"/>
    <w:rsid w:val="00510373"/>
    <w:rsid w:val="0051050B"/>
    <w:rsid w:val="005105AE"/>
    <w:rsid w:val="005107F4"/>
    <w:rsid w:val="00510B12"/>
    <w:rsid w:val="00510B4D"/>
    <w:rsid w:val="005112AD"/>
    <w:rsid w:val="005114EF"/>
    <w:rsid w:val="005117D9"/>
    <w:rsid w:val="00511B34"/>
    <w:rsid w:val="00511E93"/>
    <w:rsid w:val="00511E99"/>
    <w:rsid w:val="00512558"/>
    <w:rsid w:val="0051270C"/>
    <w:rsid w:val="0051274C"/>
    <w:rsid w:val="005129B6"/>
    <w:rsid w:val="00512C44"/>
    <w:rsid w:val="00512D2C"/>
    <w:rsid w:val="00512FFF"/>
    <w:rsid w:val="0051344E"/>
    <w:rsid w:val="00513A6D"/>
    <w:rsid w:val="00513B6B"/>
    <w:rsid w:val="00513D21"/>
    <w:rsid w:val="00513E5A"/>
    <w:rsid w:val="00514168"/>
    <w:rsid w:val="005142C1"/>
    <w:rsid w:val="0051445C"/>
    <w:rsid w:val="00514A17"/>
    <w:rsid w:val="00514B24"/>
    <w:rsid w:val="00514B5B"/>
    <w:rsid w:val="00514DD7"/>
    <w:rsid w:val="00515162"/>
    <w:rsid w:val="00515165"/>
    <w:rsid w:val="00515207"/>
    <w:rsid w:val="005152DD"/>
    <w:rsid w:val="00515586"/>
    <w:rsid w:val="00515FE9"/>
    <w:rsid w:val="005160CB"/>
    <w:rsid w:val="005163EC"/>
    <w:rsid w:val="00516ACC"/>
    <w:rsid w:val="00517208"/>
    <w:rsid w:val="005177A7"/>
    <w:rsid w:val="005177FD"/>
    <w:rsid w:val="00520115"/>
    <w:rsid w:val="0052011F"/>
    <w:rsid w:val="005206A5"/>
    <w:rsid w:val="00520932"/>
    <w:rsid w:val="00520A23"/>
    <w:rsid w:val="00520CD1"/>
    <w:rsid w:val="00520DF9"/>
    <w:rsid w:val="00521745"/>
    <w:rsid w:val="005217DF"/>
    <w:rsid w:val="0052185D"/>
    <w:rsid w:val="00521931"/>
    <w:rsid w:val="005223FA"/>
    <w:rsid w:val="00522889"/>
    <w:rsid w:val="00522D01"/>
    <w:rsid w:val="00522F35"/>
    <w:rsid w:val="00522F97"/>
    <w:rsid w:val="0052310C"/>
    <w:rsid w:val="005233FC"/>
    <w:rsid w:val="005234B1"/>
    <w:rsid w:val="00523FE6"/>
    <w:rsid w:val="00524498"/>
    <w:rsid w:val="005244A2"/>
    <w:rsid w:val="0052512A"/>
    <w:rsid w:val="005255F2"/>
    <w:rsid w:val="005259FE"/>
    <w:rsid w:val="00525A85"/>
    <w:rsid w:val="00525D86"/>
    <w:rsid w:val="00525DEE"/>
    <w:rsid w:val="0052643A"/>
    <w:rsid w:val="00526454"/>
    <w:rsid w:val="00526C94"/>
    <w:rsid w:val="0052703B"/>
    <w:rsid w:val="005270A4"/>
    <w:rsid w:val="005273D1"/>
    <w:rsid w:val="0052742F"/>
    <w:rsid w:val="0052749E"/>
    <w:rsid w:val="005275C4"/>
    <w:rsid w:val="005276A7"/>
    <w:rsid w:val="005279A2"/>
    <w:rsid w:val="00527D72"/>
    <w:rsid w:val="00530155"/>
    <w:rsid w:val="005302A0"/>
    <w:rsid w:val="00530763"/>
    <w:rsid w:val="005309DC"/>
    <w:rsid w:val="00530ACD"/>
    <w:rsid w:val="00530B1C"/>
    <w:rsid w:val="00530C58"/>
    <w:rsid w:val="00530CEB"/>
    <w:rsid w:val="0053102E"/>
    <w:rsid w:val="0053187E"/>
    <w:rsid w:val="0053263F"/>
    <w:rsid w:val="005329AD"/>
    <w:rsid w:val="00532AEE"/>
    <w:rsid w:val="00532E79"/>
    <w:rsid w:val="005331F1"/>
    <w:rsid w:val="005332BA"/>
    <w:rsid w:val="00533321"/>
    <w:rsid w:val="005334A9"/>
    <w:rsid w:val="00533D7A"/>
    <w:rsid w:val="005343CE"/>
    <w:rsid w:val="0053440C"/>
    <w:rsid w:val="005344AF"/>
    <w:rsid w:val="0053460C"/>
    <w:rsid w:val="005346AE"/>
    <w:rsid w:val="0053475F"/>
    <w:rsid w:val="005347AE"/>
    <w:rsid w:val="00534A7C"/>
    <w:rsid w:val="00534DBC"/>
    <w:rsid w:val="00534EF5"/>
    <w:rsid w:val="00534FDC"/>
    <w:rsid w:val="00535A55"/>
    <w:rsid w:val="00535AEA"/>
    <w:rsid w:val="00535FD4"/>
    <w:rsid w:val="00536814"/>
    <w:rsid w:val="005369D4"/>
    <w:rsid w:val="00536D89"/>
    <w:rsid w:val="005370C0"/>
    <w:rsid w:val="0053727D"/>
    <w:rsid w:val="0053750F"/>
    <w:rsid w:val="00537909"/>
    <w:rsid w:val="00537C7A"/>
    <w:rsid w:val="00537FF8"/>
    <w:rsid w:val="0054013B"/>
    <w:rsid w:val="0054037D"/>
    <w:rsid w:val="0054053B"/>
    <w:rsid w:val="005405AB"/>
    <w:rsid w:val="0054060D"/>
    <w:rsid w:val="0054073C"/>
    <w:rsid w:val="00540AF3"/>
    <w:rsid w:val="00540C33"/>
    <w:rsid w:val="00540EC9"/>
    <w:rsid w:val="00540EFA"/>
    <w:rsid w:val="00540FE4"/>
    <w:rsid w:val="0054103F"/>
    <w:rsid w:val="00541398"/>
    <w:rsid w:val="005413F5"/>
    <w:rsid w:val="005416C2"/>
    <w:rsid w:val="00541F47"/>
    <w:rsid w:val="00542212"/>
    <w:rsid w:val="00542269"/>
    <w:rsid w:val="00542392"/>
    <w:rsid w:val="00542638"/>
    <w:rsid w:val="00542971"/>
    <w:rsid w:val="00542AC9"/>
    <w:rsid w:val="00542D3E"/>
    <w:rsid w:val="00542FCA"/>
    <w:rsid w:val="00543139"/>
    <w:rsid w:val="0054357B"/>
    <w:rsid w:val="00543735"/>
    <w:rsid w:val="005439F6"/>
    <w:rsid w:val="00544241"/>
    <w:rsid w:val="005446BF"/>
    <w:rsid w:val="00544972"/>
    <w:rsid w:val="005449CF"/>
    <w:rsid w:val="00544AC3"/>
    <w:rsid w:val="00544D9A"/>
    <w:rsid w:val="00545211"/>
    <w:rsid w:val="0054541E"/>
    <w:rsid w:val="0054566C"/>
    <w:rsid w:val="00545751"/>
    <w:rsid w:val="00545B37"/>
    <w:rsid w:val="00545CE4"/>
    <w:rsid w:val="00545D2D"/>
    <w:rsid w:val="00545D9F"/>
    <w:rsid w:val="00545E9E"/>
    <w:rsid w:val="00546027"/>
    <w:rsid w:val="0054636B"/>
    <w:rsid w:val="00546542"/>
    <w:rsid w:val="005465C0"/>
    <w:rsid w:val="005466C6"/>
    <w:rsid w:val="00546724"/>
    <w:rsid w:val="00546B56"/>
    <w:rsid w:val="00546CBE"/>
    <w:rsid w:val="0054705F"/>
    <w:rsid w:val="00547376"/>
    <w:rsid w:val="005473C3"/>
    <w:rsid w:val="00547B59"/>
    <w:rsid w:val="00547F2C"/>
    <w:rsid w:val="00547FE4"/>
    <w:rsid w:val="0055006A"/>
    <w:rsid w:val="005500F7"/>
    <w:rsid w:val="005501BB"/>
    <w:rsid w:val="0055038D"/>
    <w:rsid w:val="005505F0"/>
    <w:rsid w:val="00551C01"/>
    <w:rsid w:val="00551CB6"/>
    <w:rsid w:val="00551F27"/>
    <w:rsid w:val="0055203B"/>
    <w:rsid w:val="00552090"/>
    <w:rsid w:val="00552142"/>
    <w:rsid w:val="005522BE"/>
    <w:rsid w:val="00552713"/>
    <w:rsid w:val="00552A4C"/>
    <w:rsid w:val="00552DC1"/>
    <w:rsid w:val="00552F3A"/>
    <w:rsid w:val="00552F46"/>
    <w:rsid w:val="00553112"/>
    <w:rsid w:val="005534BF"/>
    <w:rsid w:val="0055372B"/>
    <w:rsid w:val="00553948"/>
    <w:rsid w:val="00553A28"/>
    <w:rsid w:val="00554396"/>
    <w:rsid w:val="0055447A"/>
    <w:rsid w:val="00554D91"/>
    <w:rsid w:val="0055500B"/>
    <w:rsid w:val="00555382"/>
    <w:rsid w:val="005557CF"/>
    <w:rsid w:val="00555964"/>
    <w:rsid w:val="00555C24"/>
    <w:rsid w:val="00555E85"/>
    <w:rsid w:val="005562CB"/>
    <w:rsid w:val="005565EF"/>
    <w:rsid w:val="00556A2B"/>
    <w:rsid w:val="00556F8F"/>
    <w:rsid w:val="005578E6"/>
    <w:rsid w:val="0055795E"/>
    <w:rsid w:val="00557975"/>
    <w:rsid w:val="00557CC3"/>
    <w:rsid w:val="00560083"/>
    <w:rsid w:val="005602DB"/>
    <w:rsid w:val="005605D3"/>
    <w:rsid w:val="005606C7"/>
    <w:rsid w:val="005608F4"/>
    <w:rsid w:val="00560D8D"/>
    <w:rsid w:val="00560EA1"/>
    <w:rsid w:val="00560FE1"/>
    <w:rsid w:val="0056137B"/>
    <w:rsid w:val="0056138B"/>
    <w:rsid w:val="00561DF8"/>
    <w:rsid w:val="005623DA"/>
    <w:rsid w:val="00562909"/>
    <w:rsid w:val="00562F3C"/>
    <w:rsid w:val="005633E1"/>
    <w:rsid w:val="00563474"/>
    <w:rsid w:val="00563AF9"/>
    <w:rsid w:val="005641D3"/>
    <w:rsid w:val="005643E4"/>
    <w:rsid w:val="00564789"/>
    <w:rsid w:val="00564EF3"/>
    <w:rsid w:val="00565016"/>
    <w:rsid w:val="005651D8"/>
    <w:rsid w:val="00565233"/>
    <w:rsid w:val="00565545"/>
    <w:rsid w:val="00565780"/>
    <w:rsid w:val="00565CCE"/>
    <w:rsid w:val="005662D1"/>
    <w:rsid w:val="0056675D"/>
    <w:rsid w:val="00566E1D"/>
    <w:rsid w:val="005672B2"/>
    <w:rsid w:val="005674FA"/>
    <w:rsid w:val="0056799A"/>
    <w:rsid w:val="005679E8"/>
    <w:rsid w:val="00567A9A"/>
    <w:rsid w:val="00567B68"/>
    <w:rsid w:val="00567DD9"/>
    <w:rsid w:val="00567FAF"/>
    <w:rsid w:val="00570373"/>
    <w:rsid w:val="00570564"/>
    <w:rsid w:val="00570574"/>
    <w:rsid w:val="00570920"/>
    <w:rsid w:val="00570AF9"/>
    <w:rsid w:val="00570BCA"/>
    <w:rsid w:val="00570D09"/>
    <w:rsid w:val="00570E6C"/>
    <w:rsid w:val="00571148"/>
    <w:rsid w:val="005715B4"/>
    <w:rsid w:val="0057196D"/>
    <w:rsid w:val="00571AE9"/>
    <w:rsid w:val="00571BD4"/>
    <w:rsid w:val="00571C08"/>
    <w:rsid w:val="00571CC4"/>
    <w:rsid w:val="00571E2B"/>
    <w:rsid w:val="00572162"/>
    <w:rsid w:val="00572200"/>
    <w:rsid w:val="0057224B"/>
    <w:rsid w:val="00572AEA"/>
    <w:rsid w:val="00572B47"/>
    <w:rsid w:val="00572D42"/>
    <w:rsid w:val="00572D58"/>
    <w:rsid w:val="00572E67"/>
    <w:rsid w:val="005730A1"/>
    <w:rsid w:val="00573298"/>
    <w:rsid w:val="0057350C"/>
    <w:rsid w:val="00573942"/>
    <w:rsid w:val="0057396B"/>
    <w:rsid w:val="00573A77"/>
    <w:rsid w:val="00573AF0"/>
    <w:rsid w:val="00573FA7"/>
    <w:rsid w:val="0057460A"/>
    <w:rsid w:val="00574887"/>
    <w:rsid w:val="00574B01"/>
    <w:rsid w:val="00574D76"/>
    <w:rsid w:val="00575062"/>
    <w:rsid w:val="0057554C"/>
    <w:rsid w:val="005756DE"/>
    <w:rsid w:val="00575739"/>
    <w:rsid w:val="005760C1"/>
    <w:rsid w:val="00576AB2"/>
    <w:rsid w:val="0057706E"/>
    <w:rsid w:val="0057716B"/>
    <w:rsid w:val="00577224"/>
    <w:rsid w:val="00577342"/>
    <w:rsid w:val="00577383"/>
    <w:rsid w:val="005775BD"/>
    <w:rsid w:val="005778E9"/>
    <w:rsid w:val="00577B05"/>
    <w:rsid w:val="005800AA"/>
    <w:rsid w:val="0058055E"/>
    <w:rsid w:val="0058056C"/>
    <w:rsid w:val="0058057A"/>
    <w:rsid w:val="00580747"/>
    <w:rsid w:val="00580ADD"/>
    <w:rsid w:val="00580BEE"/>
    <w:rsid w:val="00580BF4"/>
    <w:rsid w:val="00580D5E"/>
    <w:rsid w:val="00580E5A"/>
    <w:rsid w:val="00580EFA"/>
    <w:rsid w:val="00581273"/>
    <w:rsid w:val="005813FF"/>
    <w:rsid w:val="005814EE"/>
    <w:rsid w:val="0058165F"/>
    <w:rsid w:val="005817AD"/>
    <w:rsid w:val="00581A14"/>
    <w:rsid w:val="00581C0C"/>
    <w:rsid w:val="00581EEA"/>
    <w:rsid w:val="00581F98"/>
    <w:rsid w:val="00582254"/>
    <w:rsid w:val="005825A9"/>
    <w:rsid w:val="005829F9"/>
    <w:rsid w:val="00583314"/>
    <w:rsid w:val="00583A6E"/>
    <w:rsid w:val="00583C2B"/>
    <w:rsid w:val="00583F0F"/>
    <w:rsid w:val="00583FC5"/>
    <w:rsid w:val="00583FDE"/>
    <w:rsid w:val="005841BE"/>
    <w:rsid w:val="0058425E"/>
    <w:rsid w:val="00584C3A"/>
    <w:rsid w:val="0058502E"/>
    <w:rsid w:val="00585809"/>
    <w:rsid w:val="00585972"/>
    <w:rsid w:val="005859C2"/>
    <w:rsid w:val="005859CB"/>
    <w:rsid w:val="00585AF7"/>
    <w:rsid w:val="0058613D"/>
    <w:rsid w:val="00586159"/>
    <w:rsid w:val="005861E3"/>
    <w:rsid w:val="00586D9F"/>
    <w:rsid w:val="005870DF"/>
    <w:rsid w:val="005873E1"/>
    <w:rsid w:val="00587485"/>
    <w:rsid w:val="005874CB"/>
    <w:rsid w:val="005874D8"/>
    <w:rsid w:val="005876A0"/>
    <w:rsid w:val="005876C7"/>
    <w:rsid w:val="00587791"/>
    <w:rsid w:val="00587D54"/>
    <w:rsid w:val="00590355"/>
    <w:rsid w:val="00590755"/>
    <w:rsid w:val="00590827"/>
    <w:rsid w:val="00590AC0"/>
    <w:rsid w:val="005915BA"/>
    <w:rsid w:val="005916D7"/>
    <w:rsid w:val="005917D0"/>
    <w:rsid w:val="00591C56"/>
    <w:rsid w:val="005924AB"/>
    <w:rsid w:val="0059269F"/>
    <w:rsid w:val="005927F6"/>
    <w:rsid w:val="00592941"/>
    <w:rsid w:val="00592FF4"/>
    <w:rsid w:val="00593086"/>
    <w:rsid w:val="0059344A"/>
    <w:rsid w:val="0059358E"/>
    <w:rsid w:val="00593755"/>
    <w:rsid w:val="005939FD"/>
    <w:rsid w:val="00593C9E"/>
    <w:rsid w:val="0059415A"/>
    <w:rsid w:val="00594426"/>
    <w:rsid w:val="0059450B"/>
    <w:rsid w:val="00594688"/>
    <w:rsid w:val="00594AB1"/>
    <w:rsid w:val="00594AFA"/>
    <w:rsid w:val="00594C79"/>
    <w:rsid w:val="0059547E"/>
    <w:rsid w:val="00595784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0D5D"/>
    <w:rsid w:val="005A1832"/>
    <w:rsid w:val="005A1870"/>
    <w:rsid w:val="005A1A4B"/>
    <w:rsid w:val="005A1B87"/>
    <w:rsid w:val="005A1EB4"/>
    <w:rsid w:val="005A22B8"/>
    <w:rsid w:val="005A2823"/>
    <w:rsid w:val="005A3062"/>
    <w:rsid w:val="005A3955"/>
    <w:rsid w:val="005A3B58"/>
    <w:rsid w:val="005A3FEB"/>
    <w:rsid w:val="005A4281"/>
    <w:rsid w:val="005A4573"/>
    <w:rsid w:val="005A4AE3"/>
    <w:rsid w:val="005A4B93"/>
    <w:rsid w:val="005A4F57"/>
    <w:rsid w:val="005A4F75"/>
    <w:rsid w:val="005A4FAA"/>
    <w:rsid w:val="005A51EC"/>
    <w:rsid w:val="005A52A1"/>
    <w:rsid w:val="005A54AF"/>
    <w:rsid w:val="005A56EF"/>
    <w:rsid w:val="005A5B2C"/>
    <w:rsid w:val="005A6321"/>
    <w:rsid w:val="005A6945"/>
    <w:rsid w:val="005A6BB7"/>
    <w:rsid w:val="005A70FE"/>
    <w:rsid w:val="005A726B"/>
    <w:rsid w:val="005A73D7"/>
    <w:rsid w:val="005A7715"/>
    <w:rsid w:val="005A78C6"/>
    <w:rsid w:val="005A78ED"/>
    <w:rsid w:val="005A7991"/>
    <w:rsid w:val="005A7D3F"/>
    <w:rsid w:val="005A7DF6"/>
    <w:rsid w:val="005B0288"/>
    <w:rsid w:val="005B03A2"/>
    <w:rsid w:val="005B0542"/>
    <w:rsid w:val="005B0E7C"/>
    <w:rsid w:val="005B14A6"/>
    <w:rsid w:val="005B14C5"/>
    <w:rsid w:val="005B16E6"/>
    <w:rsid w:val="005B1C83"/>
    <w:rsid w:val="005B1CCB"/>
    <w:rsid w:val="005B1CE9"/>
    <w:rsid w:val="005B1FD9"/>
    <w:rsid w:val="005B2E5F"/>
    <w:rsid w:val="005B2FE2"/>
    <w:rsid w:val="005B3294"/>
    <w:rsid w:val="005B32DC"/>
    <w:rsid w:val="005B3362"/>
    <w:rsid w:val="005B33F5"/>
    <w:rsid w:val="005B35C7"/>
    <w:rsid w:val="005B387A"/>
    <w:rsid w:val="005B3CDB"/>
    <w:rsid w:val="005B3F94"/>
    <w:rsid w:val="005B40CD"/>
    <w:rsid w:val="005B414F"/>
    <w:rsid w:val="005B42BA"/>
    <w:rsid w:val="005B4311"/>
    <w:rsid w:val="005B43E0"/>
    <w:rsid w:val="005B45D5"/>
    <w:rsid w:val="005B4BBB"/>
    <w:rsid w:val="005B4C62"/>
    <w:rsid w:val="005B5008"/>
    <w:rsid w:val="005B512B"/>
    <w:rsid w:val="005B5338"/>
    <w:rsid w:val="005B5408"/>
    <w:rsid w:val="005B55E0"/>
    <w:rsid w:val="005B5757"/>
    <w:rsid w:val="005B57DC"/>
    <w:rsid w:val="005B5B36"/>
    <w:rsid w:val="005B5ED9"/>
    <w:rsid w:val="005B69A0"/>
    <w:rsid w:val="005B6C5A"/>
    <w:rsid w:val="005B72B8"/>
    <w:rsid w:val="005B733A"/>
    <w:rsid w:val="005B7984"/>
    <w:rsid w:val="005B7AA5"/>
    <w:rsid w:val="005B7BE6"/>
    <w:rsid w:val="005C0598"/>
    <w:rsid w:val="005C07C5"/>
    <w:rsid w:val="005C0900"/>
    <w:rsid w:val="005C0D8A"/>
    <w:rsid w:val="005C0E23"/>
    <w:rsid w:val="005C10E8"/>
    <w:rsid w:val="005C13CE"/>
    <w:rsid w:val="005C15A6"/>
    <w:rsid w:val="005C1603"/>
    <w:rsid w:val="005C1643"/>
    <w:rsid w:val="005C1668"/>
    <w:rsid w:val="005C1CC7"/>
    <w:rsid w:val="005C1E0A"/>
    <w:rsid w:val="005C1EB5"/>
    <w:rsid w:val="005C1F7C"/>
    <w:rsid w:val="005C246D"/>
    <w:rsid w:val="005C251C"/>
    <w:rsid w:val="005C2546"/>
    <w:rsid w:val="005C2564"/>
    <w:rsid w:val="005C2832"/>
    <w:rsid w:val="005C298B"/>
    <w:rsid w:val="005C2FDE"/>
    <w:rsid w:val="005C3357"/>
    <w:rsid w:val="005C34F8"/>
    <w:rsid w:val="005C3675"/>
    <w:rsid w:val="005C3946"/>
    <w:rsid w:val="005C39D9"/>
    <w:rsid w:val="005C39E7"/>
    <w:rsid w:val="005C3E83"/>
    <w:rsid w:val="005C4254"/>
    <w:rsid w:val="005C4401"/>
    <w:rsid w:val="005C4579"/>
    <w:rsid w:val="005C4A44"/>
    <w:rsid w:val="005C4A6D"/>
    <w:rsid w:val="005C4A95"/>
    <w:rsid w:val="005C4AA8"/>
    <w:rsid w:val="005C4B0B"/>
    <w:rsid w:val="005C4ED6"/>
    <w:rsid w:val="005C5212"/>
    <w:rsid w:val="005C5CE6"/>
    <w:rsid w:val="005C6E2C"/>
    <w:rsid w:val="005C7187"/>
    <w:rsid w:val="005C7467"/>
    <w:rsid w:val="005C7651"/>
    <w:rsid w:val="005C7D09"/>
    <w:rsid w:val="005D093A"/>
    <w:rsid w:val="005D0AB7"/>
    <w:rsid w:val="005D0B37"/>
    <w:rsid w:val="005D1158"/>
    <w:rsid w:val="005D11AD"/>
    <w:rsid w:val="005D1235"/>
    <w:rsid w:val="005D17C7"/>
    <w:rsid w:val="005D1962"/>
    <w:rsid w:val="005D1D11"/>
    <w:rsid w:val="005D1F0A"/>
    <w:rsid w:val="005D2181"/>
    <w:rsid w:val="005D2345"/>
    <w:rsid w:val="005D2A45"/>
    <w:rsid w:val="005D314B"/>
    <w:rsid w:val="005D32A8"/>
    <w:rsid w:val="005D3C35"/>
    <w:rsid w:val="005D440C"/>
    <w:rsid w:val="005D4498"/>
    <w:rsid w:val="005D4930"/>
    <w:rsid w:val="005D4C5F"/>
    <w:rsid w:val="005D4D62"/>
    <w:rsid w:val="005D507F"/>
    <w:rsid w:val="005D5356"/>
    <w:rsid w:val="005D6ECD"/>
    <w:rsid w:val="005D7492"/>
    <w:rsid w:val="005D751A"/>
    <w:rsid w:val="005D78FB"/>
    <w:rsid w:val="005D792A"/>
    <w:rsid w:val="005D7C09"/>
    <w:rsid w:val="005D7C35"/>
    <w:rsid w:val="005D7DD2"/>
    <w:rsid w:val="005D7F3A"/>
    <w:rsid w:val="005D7F6E"/>
    <w:rsid w:val="005E04B3"/>
    <w:rsid w:val="005E04C9"/>
    <w:rsid w:val="005E0718"/>
    <w:rsid w:val="005E0EBE"/>
    <w:rsid w:val="005E14B4"/>
    <w:rsid w:val="005E18A1"/>
    <w:rsid w:val="005E1997"/>
    <w:rsid w:val="005E1C16"/>
    <w:rsid w:val="005E203E"/>
    <w:rsid w:val="005E21EC"/>
    <w:rsid w:val="005E26BF"/>
    <w:rsid w:val="005E2949"/>
    <w:rsid w:val="005E2FFC"/>
    <w:rsid w:val="005E30EB"/>
    <w:rsid w:val="005E3626"/>
    <w:rsid w:val="005E3C3A"/>
    <w:rsid w:val="005E3CBC"/>
    <w:rsid w:val="005E3F0F"/>
    <w:rsid w:val="005E4206"/>
    <w:rsid w:val="005E44CE"/>
    <w:rsid w:val="005E45C9"/>
    <w:rsid w:val="005E48B4"/>
    <w:rsid w:val="005E529F"/>
    <w:rsid w:val="005E52BC"/>
    <w:rsid w:val="005E53A0"/>
    <w:rsid w:val="005E5535"/>
    <w:rsid w:val="005E5568"/>
    <w:rsid w:val="005E5DF9"/>
    <w:rsid w:val="005E614A"/>
    <w:rsid w:val="005E648E"/>
    <w:rsid w:val="005E6B17"/>
    <w:rsid w:val="005E6C03"/>
    <w:rsid w:val="005E7274"/>
    <w:rsid w:val="005F0366"/>
    <w:rsid w:val="005F067B"/>
    <w:rsid w:val="005F08C5"/>
    <w:rsid w:val="005F0BA8"/>
    <w:rsid w:val="005F0EA6"/>
    <w:rsid w:val="005F10B1"/>
    <w:rsid w:val="005F1B50"/>
    <w:rsid w:val="005F250F"/>
    <w:rsid w:val="005F259E"/>
    <w:rsid w:val="005F26A0"/>
    <w:rsid w:val="005F2B4E"/>
    <w:rsid w:val="005F2EC3"/>
    <w:rsid w:val="005F33E4"/>
    <w:rsid w:val="005F3540"/>
    <w:rsid w:val="005F35CF"/>
    <w:rsid w:val="005F3C9E"/>
    <w:rsid w:val="005F3D4A"/>
    <w:rsid w:val="005F4592"/>
    <w:rsid w:val="005F46E7"/>
    <w:rsid w:val="005F4788"/>
    <w:rsid w:val="005F4B90"/>
    <w:rsid w:val="005F4E0F"/>
    <w:rsid w:val="005F51DD"/>
    <w:rsid w:val="005F5338"/>
    <w:rsid w:val="005F596E"/>
    <w:rsid w:val="005F5C3D"/>
    <w:rsid w:val="005F61C2"/>
    <w:rsid w:val="005F61D6"/>
    <w:rsid w:val="005F648F"/>
    <w:rsid w:val="005F65C4"/>
    <w:rsid w:val="005F6A39"/>
    <w:rsid w:val="005F6A8F"/>
    <w:rsid w:val="005F6AC7"/>
    <w:rsid w:val="005F6D12"/>
    <w:rsid w:val="005F6F75"/>
    <w:rsid w:val="005F79A4"/>
    <w:rsid w:val="005F7B18"/>
    <w:rsid w:val="005F7F38"/>
    <w:rsid w:val="006000E0"/>
    <w:rsid w:val="00600208"/>
    <w:rsid w:val="0060035A"/>
    <w:rsid w:val="0060045C"/>
    <w:rsid w:val="0060072D"/>
    <w:rsid w:val="00600D8F"/>
    <w:rsid w:val="0060117D"/>
    <w:rsid w:val="006012C0"/>
    <w:rsid w:val="00601356"/>
    <w:rsid w:val="006013A0"/>
    <w:rsid w:val="006013F7"/>
    <w:rsid w:val="00601DEC"/>
    <w:rsid w:val="00602016"/>
    <w:rsid w:val="00602057"/>
    <w:rsid w:val="006021B7"/>
    <w:rsid w:val="006021C5"/>
    <w:rsid w:val="0060223A"/>
    <w:rsid w:val="00602336"/>
    <w:rsid w:val="0060242F"/>
    <w:rsid w:val="00602BC3"/>
    <w:rsid w:val="00602F6B"/>
    <w:rsid w:val="00603046"/>
    <w:rsid w:val="0060328F"/>
    <w:rsid w:val="00603A65"/>
    <w:rsid w:val="00603AD2"/>
    <w:rsid w:val="006041CB"/>
    <w:rsid w:val="00604260"/>
    <w:rsid w:val="006044B2"/>
    <w:rsid w:val="006046A6"/>
    <w:rsid w:val="00604E88"/>
    <w:rsid w:val="006050FF"/>
    <w:rsid w:val="006054A2"/>
    <w:rsid w:val="0060578C"/>
    <w:rsid w:val="0060602E"/>
    <w:rsid w:val="006064F3"/>
    <w:rsid w:val="0060660D"/>
    <w:rsid w:val="0060670E"/>
    <w:rsid w:val="00606874"/>
    <w:rsid w:val="00607067"/>
    <w:rsid w:val="00607268"/>
    <w:rsid w:val="0060726F"/>
    <w:rsid w:val="00607275"/>
    <w:rsid w:val="00607D96"/>
    <w:rsid w:val="00607E31"/>
    <w:rsid w:val="00607F1C"/>
    <w:rsid w:val="00610846"/>
    <w:rsid w:val="006109C5"/>
    <w:rsid w:val="00610B1A"/>
    <w:rsid w:val="00610C30"/>
    <w:rsid w:val="00610FD7"/>
    <w:rsid w:val="0061117C"/>
    <w:rsid w:val="006113AF"/>
    <w:rsid w:val="00611644"/>
    <w:rsid w:val="00611B05"/>
    <w:rsid w:val="00611FF0"/>
    <w:rsid w:val="00612022"/>
    <w:rsid w:val="006124AD"/>
    <w:rsid w:val="00612902"/>
    <w:rsid w:val="00613976"/>
    <w:rsid w:val="00613AA8"/>
    <w:rsid w:val="00613DA8"/>
    <w:rsid w:val="00614074"/>
    <w:rsid w:val="00614554"/>
    <w:rsid w:val="00614A27"/>
    <w:rsid w:val="00614C79"/>
    <w:rsid w:val="00614C7F"/>
    <w:rsid w:val="00614CB3"/>
    <w:rsid w:val="00615395"/>
    <w:rsid w:val="00615621"/>
    <w:rsid w:val="00615797"/>
    <w:rsid w:val="006159BF"/>
    <w:rsid w:val="00616834"/>
    <w:rsid w:val="00616AF2"/>
    <w:rsid w:val="00616B0B"/>
    <w:rsid w:val="00616B22"/>
    <w:rsid w:val="00616CD8"/>
    <w:rsid w:val="00617649"/>
    <w:rsid w:val="00617892"/>
    <w:rsid w:val="006200DF"/>
    <w:rsid w:val="00620885"/>
    <w:rsid w:val="006209B1"/>
    <w:rsid w:val="00620D44"/>
    <w:rsid w:val="006211E7"/>
    <w:rsid w:val="00621230"/>
    <w:rsid w:val="0062163C"/>
    <w:rsid w:val="0062170F"/>
    <w:rsid w:val="00621EA8"/>
    <w:rsid w:val="0062200D"/>
    <w:rsid w:val="0062216C"/>
    <w:rsid w:val="00622417"/>
    <w:rsid w:val="0062280F"/>
    <w:rsid w:val="006228F0"/>
    <w:rsid w:val="00622F02"/>
    <w:rsid w:val="0062347D"/>
    <w:rsid w:val="00623525"/>
    <w:rsid w:val="00623564"/>
    <w:rsid w:val="00623755"/>
    <w:rsid w:val="0062387A"/>
    <w:rsid w:val="00623BE2"/>
    <w:rsid w:val="00623BF0"/>
    <w:rsid w:val="00623D94"/>
    <w:rsid w:val="00624602"/>
    <w:rsid w:val="0062464A"/>
    <w:rsid w:val="006246BB"/>
    <w:rsid w:val="0062470E"/>
    <w:rsid w:val="00624969"/>
    <w:rsid w:val="00624E5F"/>
    <w:rsid w:val="006251D1"/>
    <w:rsid w:val="0062551B"/>
    <w:rsid w:val="0062565F"/>
    <w:rsid w:val="00625875"/>
    <w:rsid w:val="00625C20"/>
    <w:rsid w:val="00625E64"/>
    <w:rsid w:val="0062649E"/>
    <w:rsid w:val="006269FB"/>
    <w:rsid w:val="006274A9"/>
    <w:rsid w:val="006275A8"/>
    <w:rsid w:val="00627885"/>
    <w:rsid w:val="006279A2"/>
    <w:rsid w:val="00627A94"/>
    <w:rsid w:val="00627B38"/>
    <w:rsid w:val="006303AE"/>
    <w:rsid w:val="0063052E"/>
    <w:rsid w:val="006305D4"/>
    <w:rsid w:val="006307F2"/>
    <w:rsid w:val="00630FF4"/>
    <w:rsid w:val="006310DA"/>
    <w:rsid w:val="00631302"/>
    <w:rsid w:val="0063134B"/>
    <w:rsid w:val="00631E5E"/>
    <w:rsid w:val="00632271"/>
    <w:rsid w:val="006324F2"/>
    <w:rsid w:val="006328F7"/>
    <w:rsid w:val="00632A21"/>
    <w:rsid w:val="00632D4A"/>
    <w:rsid w:val="00632DED"/>
    <w:rsid w:val="00632F40"/>
    <w:rsid w:val="00632F85"/>
    <w:rsid w:val="006336A5"/>
    <w:rsid w:val="006336CC"/>
    <w:rsid w:val="00633974"/>
    <w:rsid w:val="006339A1"/>
    <w:rsid w:val="00633F19"/>
    <w:rsid w:val="00634786"/>
    <w:rsid w:val="006349F6"/>
    <w:rsid w:val="00634A43"/>
    <w:rsid w:val="00634A9F"/>
    <w:rsid w:val="006353E0"/>
    <w:rsid w:val="00636C4C"/>
    <w:rsid w:val="006378A6"/>
    <w:rsid w:val="00637995"/>
    <w:rsid w:val="00637CC4"/>
    <w:rsid w:val="00640004"/>
    <w:rsid w:val="0064007A"/>
    <w:rsid w:val="006403EC"/>
    <w:rsid w:val="006404CD"/>
    <w:rsid w:val="006404F6"/>
    <w:rsid w:val="00640D79"/>
    <w:rsid w:val="00640E2D"/>
    <w:rsid w:val="0064139C"/>
    <w:rsid w:val="00641492"/>
    <w:rsid w:val="0064150B"/>
    <w:rsid w:val="00641F30"/>
    <w:rsid w:val="006421DD"/>
    <w:rsid w:val="006422A6"/>
    <w:rsid w:val="00642665"/>
    <w:rsid w:val="00642765"/>
    <w:rsid w:val="006431D6"/>
    <w:rsid w:val="00643A0E"/>
    <w:rsid w:val="00643A45"/>
    <w:rsid w:val="00643B90"/>
    <w:rsid w:val="00643CBA"/>
    <w:rsid w:val="00643D1F"/>
    <w:rsid w:val="00643D32"/>
    <w:rsid w:val="00643D5C"/>
    <w:rsid w:val="00643F78"/>
    <w:rsid w:val="00644793"/>
    <w:rsid w:val="00644819"/>
    <w:rsid w:val="00644A9B"/>
    <w:rsid w:val="00644BBB"/>
    <w:rsid w:val="00644C6C"/>
    <w:rsid w:val="00644CC8"/>
    <w:rsid w:val="00644F11"/>
    <w:rsid w:val="006450DB"/>
    <w:rsid w:val="006450EE"/>
    <w:rsid w:val="0064520C"/>
    <w:rsid w:val="00645325"/>
    <w:rsid w:val="006456DF"/>
    <w:rsid w:val="00645A54"/>
    <w:rsid w:val="00645B46"/>
    <w:rsid w:val="00645B52"/>
    <w:rsid w:val="00645E38"/>
    <w:rsid w:val="006468E7"/>
    <w:rsid w:val="00646CC6"/>
    <w:rsid w:val="006472D1"/>
    <w:rsid w:val="006474A7"/>
    <w:rsid w:val="0064751D"/>
    <w:rsid w:val="00647E57"/>
    <w:rsid w:val="0065012B"/>
    <w:rsid w:val="0065059A"/>
    <w:rsid w:val="00650807"/>
    <w:rsid w:val="00650ADE"/>
    <w:rsid w:val="00650B73"/>
    <w:rsid w:val="00650E72"/>
    <w:rsid w:val="006510FD"/>
    <w:rsid w:val="00651303"/>
    <w:rsid w:val="00651313"/>
    <w:rsid w:val="00651320"/>
    <w:rsid w:val="00651453"/>
    <w:rsid w:val="00651568"/>
    <w:rsid w:val="006520C7"/>
    <w:rsid w:val="006523DA"/>
    <w:rsid w:val="00652557"/>
    <w:rsid w:val="0065270A"/>
    <w:rsid w:val="00653226"/>
    <w:rsid w:val="00653AAD"/>
    <w:rsid w:val="00653C06"/>
    <w:rsid w:val="00653E53"/>
    <w:rsid w:val="006544A6"/>
    <w:rsid w:val="0065488F"/>
    <w:rsid w:val="00654B17"/>
    <w:rsid w:val="00654F2F"/>
    <w:rsid w:val="00655058"/>
    <w:rsid w:val="0065511B"/>
    <w:rsid w:val="006555AF"/>
    <w:rsid w:val="00655A59"/>
    <w:rsid w:val="00655F4E"/>
    <w:rsid w:val="00655FB7"/>
    <w:rsid w:val="006565A5"/>
    <w:rsid w:val="00656821"/>
    <w:rsid w:val="0065691D"/>
    <w:rsid w:val="00656B1C"/>
    <w:rsid w:val="00656B4C"/>
    <w:rsid w:val="00657082"/>
    <w:rsid w:val="006571AA"/>
    <w:rsid w:val="006573DF"/>
    <w:rsid w:val="006574C3"/>
    <w:rsid w:val="00660542"/>
    <w:rsid w:val="006608AD"/>
    <w:rsid w:val="0066118F"/>
    <w:rsid w:val="00661935"/>
    <w:rsid w:val="00661C88"/>
    <w:rsid w:val="00661DE9"/>
    <w:rsid w:val="00661EE3"/>
    <w:rsid w:val="00661F14"/>
    <w:rsid w:val="00662259"/>
    <w:rsid w:val="006622D7"/>
    <w:rsid w:val="006624E1"/>
    <w:rsid w:val="00662A32"/>
    <w:rsid w:val="00662D24"/>
    <w:rsid w:val="00663EC7"/>
    <w:rsid w:val="006640BE"/>
    <w:rsid w:val="00664911"/>
    <w:rsid w:val="00664A30"/>
    <w:rsid w:val="00664D68"/>
    <w:rsid w:val="006655F6"/>
    <w:rsid w:val="00665B0C"/>
    <w:rsid w:val="00665C5A"/>
    <w:rsid w:val="0066602D"/>
    <w:rsid w:val="006660A5"/>
    <w:rsid w:val="006661E4"/>
    <w:rsid w:val="006662E5"/>
    <w:rsid w:val="006663B8"/>
    <w:rsid w:val="00666417"/>
    <w:rsid w:val="00666ABA"/>
    <w:rsid w:val="00666C15"/>
    <w:rsid w:val="00666D3E"/>
    <w:rsid w:val="00666DBD"/>
    <w:rsid w:val="006670F9"/>
    <w:rsid w:val="006671CC"/>
    <w:rsid w:val="00667395"/>
    <w:rsid w:val="006674D6"/>
    <w:rsid w:val="00667679"/>
    <w:rsid w:val="0066788C"/>
    <w:rsid w:val="00667C65"/>
    <w:rsid w:val="00667DC9"/>
    <w:rsid w:val="00667FD4"/>
    <w:rsid w:val="00670359"/>
    <w:rsid w:val="0067061E"/>
    <w:rsid w:val="006706B7"/>
    <w:rsid w:val="0067071E"/>
    <w:rsid w:val="006708E6"/>
    <w:rsid w:val="006708E9"/>
    <w:rsid w:val="00670FBC"/>
    <w:rsid w:val="006714CE"/>
    <w:rsid w:val="00671BD8"/>
    <w:rsid w:val="00671D13"/>
    <w:rsid w:val="0067270A"/>
    <w:rsid w:val="00672A7F"/>
    <w:rsid w:val="00672A91"/>
    <w:rsid w:val="006730FF"/>
    <w:rsid w:val="0067331E"/>
    <w:rsid w:val="006733AD"/>
    <w:rsid w:val="0067342B"/>
    <w:rsid w:val="00673AF6"/>
    <w:rsid w:val="00673C89"/>
    <w:rsid w:val="00673D64"/>
    <w:rsid w:val="00673E62"/>
    <w:rsid w:val="006741FF"/>
    <w:rsid w:val="006746DE"/>
    <w:rsid w:val="00674B20"/>
    <w:rsid w:val="006753BC"/>
    <w:rsid w:val="00675592"/>
    <w:rsid w:val="00675800"/>
    <w:rsid w:val="00675891"/>
    <w:rsid w:val="006758E7"/>
    <w:rsid w:val="00675A4B"/>
    <w:rsid w:val="00675B0C"/>
    <w:rsid w:val="00675FC0"/>
    <w:rsid w:val="00676383"/>
    <w:rsid w:val="00676E34"/>
    <w:rsid w:val="006770A2"/>
    <w:rsid w:val="0067737D"/>
    <w:rsid w:val="006774FD"/>
    <w:rsid w:val="006779EB"/>
    <w:rsid w:val="00677AB1"/>
    <w:rsid w:val="00677C58"/>
    <w:rsid w:val="00677F47"/>
    <w:rsid w:val="00680297"/>
    <w:rsid w:val="006805B2"/>
    <w:rsid w:val="006806C0"/>
    <w:rsid w:val="006807B4"/>
    <w:rsid w:val="00680925"/>
    <w:rsid w:val="0068098E"/>
    <w:rsid w:val="00680E0C"/>
    <w:rsid w:val="00680E72"/>
    <w:rsid w:val="00680F3F"/>
    <w:rsid w:val="00681B40"/>
    <w:rsid w:val="00681B6A"/>
    <w:rsid w:val="00681F0D"/>
    <w:rsid w:val="006825D7"/>
    <w:rsid w:val="00683302"/>
    <w:rsid w:val="0068373A"/>
    <w:rsid w:val="00683A0A"/>
    <w:rsid w:val="00683D83"/>
    <w:rsid w:val="00683D9E"/>
    <w:rsid w:val="00683DA3"/>
    <w:rsid w:val="00683ED6"/>
    <w:rsid w:val="00683F6B"/>
    <w:rsid w:val="0068424F"/>
    <w:rsid w:val="006843EE"/>
    <w:rsid w:val="006845BE"/>
    <w:rsid w:val="006848BB"/>
    <w:rsid w:val="00684CF9"/>
    <w:rsid w:val="00684EAB"/>
    <w:rsid w:val="00684F47"/>
    <w:rsid w:val="006850B0"/>
    <w:rsid w:val="0068541B"/>
    <w:rsid w:val="0068561E"/>
    <w:rsid w:val="006859A4"/>
    <w:rsid w:val="006861E1"/>
    <w:rsid w:val="0068631F"/>
    <w:rsid w:val="006863DB"/>
    <w:rsid w:val="0068694B"/>
    <w:rsid w:val="00686B0B"/>
    <w:rsid w:val="0068766D"/>
    <w:rsid w:val="006879CA"/>
    <w:rsid w:val="00687DC6"/>
    <w:rsid w:val="00687DCB"/>
    <w:rsid w:val="00690071"/>
    <w:rsid w:val="006900DA"/>
    <w:rsid w:val="00690409"/>
    <w:rsid w:val="00690613"/>
    <w:rsid w:val="00690673"/>
    <w:rsid w:val="00690845"/>
    <w:rsid w:val="0069091E"/>
    <w:rsid w:val="00690988"/>
    <w:rsid w:val="00690A4E"/>
    <w:rsid w:val="00691B3E"/>
    <w:rsid w:val="00691C9F"/>
    <w:rsid w:val="00692168"/>
    <w:rsid w:val="00692688"/>
    <w:rsid w:val="00692941"/>
    <w:rsid w:val="00692AE8"/>
    <w:rsid w:val="00692B86"/>
    <w:rsid w:val="00692ED6"/>
    <w:rsid w:val="00692F46"/>
    <w:rsid w:val="006930FC"/>
    <w:rsid w:val="00693372"/>
    <w:rsid w:val="0069395C"/>
    <w:rsid w:val="00693F1D"/>
    <w:rsid w:val="00694A90"/>
    <w:rsid w:val="00694AF1"/>
    <w:rsid w:val="00694CE6"/>
    <w:rsid w:val="00694F73"/>
    <w:rsid w:val="00695054"/>
    <w:rsid w:val="0069510B"/>
    <w:rsid w:val="0069530E"/>
    <w:rsid w:val="00695349"/>
    <w:rsid w:val="00695488"/>
    <w:rsid w:val="0069597A"/>
    <w:rsid w:val="006959D0"/>
    <w:rsid w:val="00695BD0"/>
    <w:rsid w:val="00695C71"/>
    <w:rsid w:val="00696082"/>
    <w:rsid w:val="006962E0"/>
    <w:rsid w:val="00696576"/>
    <w:rsid w:val="0069697C"/>
    <w:rsid w:val="00696B6A"/>
    <w:rsid w:val="0069714A"/>
    <w:rsid w:val="00697277"/>
    <w:rsid w:val="00697580"/>
    <w:rsid w:val="006975AC"/>
    <w:rsid w:val="00697931"/>
    <w:rsid w:val="006A0081"/>
    <w:rsid w:val="006A0A2E"/>
    <w:rsid w:val="006A0AF6"/>
    <w:rsid w:val="006A0D06"/>
    <w:rsid w:val="006A0DB9"/>
    <w:rsid w:val="006A215A"/>
    <w:rsid w:val="006A25D4"/>
    <w:rsid w:val="006A2686"/>
    <w:rsid w:val="006A2705"/>
    <w:rsid w:val="006A27C1"/>
    <w:rsid w:val="006A2D7C"/>
    <w:rsid w:val="006A30F6"/>
    <w:rsid w:val="006A34BC"/>
    <w:rsid w:val="006A34E1"/>
    <w:rsid w:val="006A3618"/>
    <w:rsid w:val="006A369B"/>
    <w:rsid w:val="006A37ED"/>
    <w:rsid w:val="006A3AB5"/>
    <w:rsid w:val="006A3ED8"/>
    <w:rsid w:val="006A3EDE"/>
    <w:rsid w:val="006A46EE"/>
    <w:rsid w:val="006A4806"/>
    <w:rsid w:val="006A4C58"/>
    <w:rsid w:val="006A4EA2"/>
    <w:rsid w:val="006A4FF0"/>
    <w:rsid w:val="006A6091"/>
    <w:rsid w:val="006A6217"/>
    <w:rsid w:val="006A64B9"/>
    <w:rsid w:val="006A7510"/>
    <w:rsid w:val="006A75E8"/>
    <w:rsid w:val="006A77AA"/>
    <w:rsid w:val="006A77F7"/>
    <w:rsid w:val="006A7C35"/>
    <w:rsid w:val="006A7D58"/>
    <w:rsid w:val="006A7D90"/>
    <w:rsid w:val="006A7DCC"/>
    <w:rsid w:val="006A7FD2"/>
    <w:rsid w:val="006B03C8"/>
    <w:rsid w:val="006B0D01"/>
    <w:rsid w:val="006B0D0E"/>
    <w:rsid w:val="006B100D"/>
    <w:rsid w:val="006B134D"/>
    <w:rsid w:val="006B14BB"/>
    <w:rsid w:val="006B15EB"/>
    <w:rsid w:val="006B169D"/>
    <w:rsid w:val="006B1992"/>
    <w:rsid w:val="006B1D1D"/>
    <w:rsid w:val="006B1D3A"/>
    <w:rsid w:val="006B1FDB"/>
    <w:rsid w:val="006B21A0"/>
    <w:rsid w:val="006B21D2"/>
    <w:rsid w:val="006B27F5"/>
    <w:rsid w:val="006B2883"/>
    <w:rsid w:val="006B2C83"/>
    <w:rsid w:val="006B2D20"/>
    <w:rsid w:val="006B2EB6"/>
    <w:rsid w:val="006B301F"/>
    <w:rsid w:val="006B39CC"/>
    <w:rsid w:val="006B3D46"/>
    <w:rsid w:val="006B3D9D"/>
    <w:rsid w:val="006B409E"/>
    <w:rsid w:val="006B42D5"/>
    <w:rsid w:val="006B4387"/>
    <w:rsid w:val="006B47B1"/>
    <w:rsid w:val="006B49D1"/>
    <w:rsid w:val="006B4A26"/>
    <w:rsid w:val="006B4EAF"/>
    <w:rsid w:val="006B4EBF"/>
    <w:rsid w:val="006B4EDE"/>
    <w:rsid w:val="006B5267"/>
    <w:rsid w:val="006B5A74"/>
    <w:rsid w:val="006B5FF3"/>
    <w:rsid w:val="006B61BF"/>
    <w:rsid w:val="006B64E1"/>
    <w:rsid w:val="006B6686"/>
    <w:rsid w:val="006B710C"/>
    <w:rsid w:val="006B783B"/>
    <w:rsid w:val="006C0114"/>
    <w:rsid w:val="006C09AE"/>
    <w:rsid w:val="006C0AB5"/>
    <w:rsid w:val="006C0D73"/>
    <w:rsid w:val="006C0DF2"/>
    <w:rsid w:val="006C0F7C"/>
    <w:rsid w:val="006C0F8D"/>
    <w:rsid w:val="006C0FBF"/>
    <w:rsid w:val="006C0FC6"/>
    <w:rsid w:val="006C1139"/>
    <w:rsid w:val="006C12C3"/>
    <w:rsid w:val="006C1AB8"/>
    <w:rsid w:val="006C1E89"/>
    <w:rsid w:val="006C1F34"/>
    <w:rsid w:val="006C20C9"/>
    <w:rsid w:val="006C230B"/>
    <w:rsid w:val="006C231B"/>
    <w:rsid w:val="006C28A1"/>
    <w:rsid w:val="006C2962"/>
    <w:rsid w:val="006C2B8C"/>
    <w:rsid w:val="006C2B93"/>
    <w:rsid w:val="006C3230"/>
    <w:rsid w:val="006C3C5D"/>
    <w:rsid w:val="006C434E"/>
    <w:rsid w:val="006C4407"/>
    <w:rsid w:val="006C4B98"/>
    <w:rsid w:val="006C4CD3"/>
    <w:rsid w:val="006C4DF9"/>
    <w:rsid w:val="006C4EB0"/>
    <w:rsid w:val="006C54B8"/>
    <w:rsid w:val="006C5557"/>
    <w:rsid w:val="006C556F"/>
    <w:rsid w:val="006C55F3"/>
    <w:rsid w:val="006C56EC"/>
    <w:rsid w:val="006C5877"/>
    <w:rsid w:val="006C5928"/>
    <w:rsid w:val="006C59EB"/>
    <w:rsid w:val="006C5C51"/>
    <w:rsid w:val="006C5CE1"/>
    <w:rsid w:val="006C6CE2"/>
    <w:rsid w:val="006C6E6C"/>
    <w:rsid w:val="006C6F4F"/>
    <w:rsid w:val="006C6FE5"/>
    <w:rsid w:val="006C7118"/>
    <w:rsid w:val="006C7271"/>
    <w:rsid w:val="006C7B03"/>
    <w:rsid w:val="006C7BA7"/>
    <w:rsid w:val="006D0076"/>
    <w:rsid w:val="006D01FC"/>
    <w:rsid w:val="006D061A"/>
    <w:rsid w:val="006D0D2C"/>
    <w:rsid w:val="006D0E54"/>
    <w:rsid w:val="006D0F50"/>
    <w:rsid w:val="006D19D7"/>
    <w:rsid w:val="006D249D"/>
    <w:rsid w:val="006D264C"/>
    <w:rsid w:val="006D318A"/>
    <w:rsid w:val="006D346E"/>
    <w:rsid w:val="006D3BA9"/>
    <w:rsid w:val="006D43AE"/>
    <w:rsid w:val="006D4478"/>
    <w:rsid w:val="006D45B2"/>
    <w:rsid w:val="006D46D8"/>
    <w:rsid w:val="006D4C68"/>
    <w:rsid w:val="006D4E8D"/>
    <w:rsid w:val="006D5363"/>
    <w:rsid w:val="006D556E"/>
    <w:rsid w:val="006D558C"/>
    <w:rsid w:val="006D565A"/>
    <w:rsid w:val="006D5E66"/>
    <w:rsid w:val="006D603E"/>
    <w:rsid w:val="006D6977"/>
    <w:rsid w:val="006D6B0E"/>
    <w:rsid w:val="006D6F7F"/>
    <w:rsid w:val="006D6F8C"/>
    <w:rsid w:val="006D7023"/>
    <w:rsid w:val="006D7085"/>
    <w:rsid w:val="006D7145"/>
    <w:rsid w:val="006D7157"/>
    <w:rsid w:val="006D7278"/>
    <w:rsid w:val="006D7398"/>
    <w:rsid w:val="006D77E1"/>
    <w:rsid w:val="006E0315"/>
    <w:rsid w:val="006E03AF"/>
    <w:rsid w:val="006E0767"/>
    <w:rsid w:val="006E076A"/>
    <w:rsid w:val="006E0837"/>
    <w:rsid w:val="006E0E39"/>
    <w:rsid w:val="006E0F46"/>
    <w:rsid w:val="006E13A9"/>
    <w:rsid w:val="006E17BA"/>
    <w:rsid w:val="006E1827"/>
    <w:rsid w:val="006E18CB"/>
    <w:rsid w:val="006E1F3C"/>
    <w:rsid w:val="006E2398"/>
    <w:rsid w:val="006E2414"/>
    <w:rsid w:val="006E2612"/>
    <w:rsid w:val="006E294D"/>
    <w:rsid w:val="006E2EBC"/>
    <w:rsid w:val="006E3008"/>
    <w:rsid w:val="006E3293"/>
    <w:rsid w:val="006E344F"/>
    <w:rsid w:val="006E358F"/>
    <w:rsid w:val="006E3CCB"/>
    <w:rsid w:val="006E3CE4"/>
    <w:rsid w:val="006E43CC"/>
    <w:rsid w:val="006E4409"/>
    <w:rsid w:val="006E4F9F"/>
    <w:rsid w:val="006E508D"/>
    <w:rsid w:val="006E509F"/>
    <w:rsid w:val="006E63C5"/>
    <w:rsid w:val="006E6516"/>
    <w:rsid w:val="006E65B1"/>
    <w:rsid w:val="006E68D5"/>
    <w:rsid w:val="006E6B18"/>
    <w:rsid w:val="006E6BFB"/>
    <w:rsid w:val="006E734C"/>
    <w:rsid w:val="006E7507"/>
    <w:rsid w:val="006E7582"/>
    <w:rsid w:val="006E768A"/>
    <w:rsid w:val="006E7697"/>
    <w:rsid w:val="006E793A"/>
    <w:rsid w:val="006E79AA"/>
    <w:rsid w:val="006E7D7E"/>
    <w:rsid w:val="006F016C"/>
    <w:rsid w:val="006F0239"/>
    <w:rsid w:val="006F03B2"/>
    <w:rsid w:val="006F05AF"/>
    <w:rsid w:val="006F063F"/>
    <w:rsid w:val="006F085F"/>
    <w:rsid w:val="006F0B53"/>
    <w:rsid w:val="006F0C8C"/>
    <w:rsid w:val="006F0E62"/>
    <w:rsid w:val="006F10F6"/>
    <w:rsid w:val="006F17CB"/>
    <w:rsid w:val="006F1926"/>
    <w:rsid w:val="006F1967"/>
    <w:rsid w:val="006F1D5A"/>
    <w:rsid w:val="006F1E95"/>
    <w:rsid w:val="006F2004"/>
    <w:rsid w:val="006F2877"/>
    <w:rsid w:val="006F2B24"/>
    <w:rsid w:val="006F2CA1"/>
    <w:rsid w:val="006F3047"/>
    <w:rsid w:val="006F30C1"/>
    <w:rsid w:val="006F30DD"/>
    <w:rsid w:val="006F3909"/>
    <w:rsid w:val="006F40C9"/>
    <w:rsid w:val="006F4261"/>
    <w:rsid w:val="006F4687"/>
    <w:rsid w:val="006F4AD4"/>
    <w:rsid w:val="006F4C36"/>
    <w:rsid w:val="006F5142"/>
    <w:rsid w:val="006F519A"/>
    <w:rsid w:val="006F547B"/>
    <w:rsid w:val="006F55B4"/>
    <w:rsid w:val="006F578C"/>
    <w:rsid w:val="006F5B6F"/>
    <w:rsid w:val="006F74D4"/>
    <w:rsid w:val="006F762D"/>
    <w:rsid w:val="006F7694"/>
    <w:rsid w:val="006F770F"/>
    <w:rsid w:val="006F77EF"/>
    <w:rsid w:val="006F79EA"/>
    <w:rsid w:val="006F7A26"/>
    <w:rsid w:val="006F7EA7"/>
    <w:rsid w:val="006F7F0B"/>
    <w:rsid w:val="0070001E"/>
    <w:rsid w:val="00700040"/>
    <w:rsid w:val="0070013B"/>
    <w:rsid w:val="00700F5E"/>
    <w:rsid w:val="0070105F"/>
    <w:rsid w:val="00701462"/>
    <w:rsid w:val="007014E1"/>
    <w:rsid w:val="00701762"/>
    <w:rsid w:val="00701E9D"/>
    <w:rsid w:val="00701FDD"/>
    <w:rsid w:val="00702071"/>
    <w:rsid w:val="00702342"/>
    <w:rsid w:val="007024C6"/>
    <w:rsid w:val="00702F93"/>
    <w:rsid w:val="00703329"/>
    <w:rsid w:val="007035C6"/>
    <w:rsid w:val="00704004"/>
    <w:rsid w:val="007043DC"/>
    <w:rsid w:val="007048E8"/>
    <w:rsid w:val="00704902"/>
    <w:rsid w:val="00704968"/>
    <w:rsid w:val="00704C97"/>
    <w:rsid w:val="00704FA4"/>
    <w:rsid w:val="0070512B"/>
    <w:rsid w:val="0070524C"/>
    <w:rsid w:val="007056CD"/>
    <w:rsid w:val="00705916"/>
    <w:rsid w:val="00705ADE"/>
    <w:rsid w:val="00705BCB"/>
    <w:rsid w:val="00705CE8"/>
    <w:rsid w:val="00706001"/>
    <w:rsid w:val="007068AD"/>
    <w:rsid w:val="0070693F"/>
    <w:rsid w:val="00706A30"/>
    <w:rsid w:val="00706C27"/>
    <w:rsid w:val="00706F7A"/>
    <w:rsid w:val="007100CD"/>
    <w:rsid w:val="0071048B"/>
    <w:rsid w:val="0071062B"/>
    <w:rsid w:val="00710752"/>
    <w:rsid w:val="00710919"/>
    <w:rsid w:val="00710FC5"/>
    <w:rsid w:val="00711071"/>
    <w:rsid w:val="007119FF"/>
    <w:rsid w:val="00711A22"/>
    <w:rsid w:val="0071212A"/>
    <w:rsid w:val="007121AE"/>
    <w:rsid w:val="0071225B"/>
    <w:rsid w:val="007125CA"/>
    <w:rsid w:val="0071299C"/>
    <w:rsid w:val="00712D83"/>
    <w:rsid w:val="00712F07"/>
    <w:rsid w:val="00712FD4"/>
    <w:rsid w:val="00713679"/>
    <w:rsid w:val="00713C00"/>
    <w:rsid w:val="00713DCF"/>
    <w:rsid w:val="00713F16"/>
    <w:rsid w:val="007140DF"/>
    <w:rsid w:val="0071423E"/>
    <w:rsid w:val="007147BA"/>
    <w:rsid w:val="00714A73"/>
    <w:rsid w:val="00714C48"/>
    <w:rsid w:val="00714C62"/>
    <w:rsid w:val="007150B1"/>
    <w:rsid w:val="00715500"/>
    <w:rsid w:val="007157C5"/>
    <w:rsid w:val="0071585A"/>
    <w:rsid w:val="007158AB"/>
    <w:rsid w:val="00715917"/>
    <w:rsid w:val="00715A02"/>
    <w:rsid w:val="00715BF5"/>
    <w:rsid w:val="00715D4F"/>
    <w:rsid w:val="0071627A"/>
    <w:rsid w:val="00716C4E"/>
    <w:rsid w:val="00716F57"/>
    <w:rsid w:val="00716FC2"/>
    <w:rsid w:val="007174D2"/>
    <w:rsid w:val="00717940"/>
    <w:rsid w:val="00717957"/>
    <w:rsid w:val="00717A70"/>
    <w:rsid w:val="00717DB5"/>
    <w:rsid w:val="00717FC6"/>
    <w:rsid w:val="0072004B"/>
    <w:rsid w:val="00720CD8"/>
    <w:rsid w:val="0072105D"/>
    <w:rsid w:val="0072120B"/>
    <w:rsid w:val="0072130D"/>
    <w:rsid w:val="00721324"/>
    <w:rsid w:val="00721773"/>
    <w:rsid w:val="007218DA"/>
    <w:rsid w:val="0072195C"/>
    <w:rsid w:val="0072231B"/>
    <w:rsid w:val="00722368"/>
    <w:rsid w:val="007227EE"/>
    <w:rsid w:val="00722CF0"/>
    <w:rsid w:val="007230F2"/>
    <w:rsid w:val="0072316F"/>
    <w:rsid w:val="00723810"/>
    <w:rsid w:val="0072390A"/>
    <w:rsid w:val="0072397A"/>
    <w:rsid w:val="007239DC"/>
    <w:rsid w:val="00724446"/>
    <w:rsid w:val="00724489"/>
    <w:rsid w:val="007244D3"/>
    <w:rsid w:val="00724607"/>
    <w:rsid w:val="00724795"/>
    <w:rsid w:val="00724908"/>
    <w:rsid w:val="0072577F"/>
    <w:rsid w:val="007259C9"/>
    <w:rsid w:val="007259D7"/>
    <w:rsid w:val="00725CB5"/>
    <w:rsid w:val="00726512"/>
    <w:rsid w:val="007266AD"/>
    <w:rsid w:val="00726AFD"/>
    <w:rsid w:val="00726D1E"/>
    <w:rsid w:val="0072782B"/>
    <w:rsid w:val="00727C2D"/>
    <w:rsid w:val="00727CCC"/>
    <w:rsid w:val="007303E9"/>
    <w:rsid w:val="00730441"/>
    <w:rsid w:val="007307F2"/>
    <w:rsid w:val="007309DD"/>
    <w:rsid w:val="00731204"/>
    <w:rsid w:val="00732AC5"/>
    <w:rsid w:val="00733169"/>
    <w:rsid w:val="007333DF"/>
    <w:rsid w:val="0073349F"/>
    <w:rsid w:val="00733577"/>
    <w:rsid w:val="007335CB"/>
    <w:rsid w:val="00733B48"/>
    <w:rsid w:val="0073400B"/>
    <w:rsid w:val="0073440A"/>
    <w:rsid w:val="00734959"/>
    <w:rsid w:val="0073591F"/>
    <w:rsid w:val="00735AEA"/>
    <w:rsid w:val="00735E66"/>
    <w:rsid w:val="0073609D"/>
    <w:rsid w:val="00736C81"/>
    <w:rsid w:val="00736D7A"/>
    <w:rsid w:val="007371AC"/>
    <w:rsid w:val="00737FC7"/>
    <w:rsid w:val="0074002D"/>
    <w:rsid w:val="00740663"/>
    <w:rsid w:val="00740745"/>
    <w:rsid w:val="007409F5"/>
    <w:rsid w:val="00740A11"/>
    <w:rsid w:val="00740A25"/>
    <w:rsid w:val="00740E5A"/>
    <w:rsid w:val="00740E62"/>
    <w:rsid w:val="007413E1"/>
    <w:rsid w:val="00741C09"/>
    <w:rsid w:val="00741D00"/>
    <w:rsid w:val="00741D6B"/>
    <w:rsid w:val="00741FA1"/>
    <w:rsid w:val="007420BD"/>
    <w:rsid w:val="00742102"/>
    <w:rsid w:val="0074249E"/>
    <w:rsid w:val="007427B7"/>
    <w:rsid w:val="00742903"/>
    <w:rsid w:val="0074297F"/>
    <w:rsid w:val="00742EDC"/>
    <w:rsid w:val="007431DD"/>
    <w:rsid w:val="00743A42"/>
    <w:rsid w:val="00743B12"/>
    <w:rsid w:val="0074402B"/>
    <w:rsid w:val="00744655"/>
    <w:rsid w:val="00744C7E"/>
    <w:rsid w:val="00744CB5"/>
    <w:rsid w:val="00744DE6"/>
    <w:rsid w:val="00744FA1"/>
    <w:rsid w:val="007450AB"/>
    <w:rsid w:val="007456F6"/>
    <w:rsid w:val="00745833"/>
    <w:rsid w:val="00745EB8"/>
    <w:rsid w:val="00746093"/>
    <w:rsid w:val="007460F1"/>
    <w:rsid w:val="00746251"/>
    <w:rsid w:val="00746423"/>
    <w:rsid w:val="007464DB"/>
    <w:rsid w:val="0074651F"/>
    <w:rsid w:val="007466DB"/>
    <w:rsid w:val="007467A0"/>
    <w:rsid w:val="007467C6"/>
    <w:rsid w:val="007468A4"/>
    <w:rsid w:val="00746D9D"/>
    <w:rsid w:val="00746FE8"/>
    <w:rsid w:val="007472DD"/>
    <w:rsid w:val="007475D1"/>
    <w:rsid w:val="0074763A"/>
    <w:rsid w:val="007478EF"/>
    <w:rsid w:val="007478F1"/>
    <w:rsid w:val="00747952"/>
    <w:rsid w:val="00747A68"/>
    <w:rsid w:val="00747C48"/>
    <w:rsid w:val="00750006"/>
    <w:rsid w:val="00750405"/>
    <w:rsid w:val="00750720"/>
    <w:rsid w:val="00750866"/>
    <w:rsid w:val="007508C3"/>
    <w:rsid w:val="007508D2"/>
    <w:rsid w:val="00750913"/>
    <w:rsid w:val="0075098D"/>
    <w:rsid w:val="007509A1"/>
    <w:rsid w:val="00750EB3"/>
    <w:rsid w:val="00750F13"/>
    <w:rsid w:val="007514C0"/>
    <w:rsid w:val="007517F6"/>
    <w:rsid w:val="00751918"/>
    <w:rsid w:val="00751A89"/>
    <w:rsid w:val="00751AC4"/>
    <w:rsid w:val="00751AF5"/>
    <w:rsid w:val="00751B61"/>
    <w:rsid w:val="0075218C"/>
    <w:rsid w:val="00752515"/>
    <w:rsid w:val="007525EC"/>
    <w:rsid w:val="007529FE"/>
    <w:rsid w:val="00752F2C"/>
    <w:rsid w:val="00752FAD"/>
    <w:rsid w:val="00753489"/>
    <w:rsid w:val="007538D7"/>
    <w:rsid w:val="00753AEC"/>
    <w:rsid w:val="00753BCB"/>
    <w:rsid w:val="00753E77"/>
    <w:rsid w:val="00753F59"/>
    <w:rsid w:val="0075427F"/>
    <w:rsid w:val="00754B3D"/>
    <w:rsid w:val="00754C41"/>
    <w:rsid w:val="00755040"/>
    <w:rsid w:val="0075574D"/>
    <w:rsid w:val="007557F1"/>
    <w:rsid w:val="00756773"/>
    <w:rsid w:val="00756791"/>
    <w:rsid w:val="007568C6"/>
    <w:rsid w:val="007569DC"/>
    <w:rsid w:val="00756AC0"/>
    <w:rsid w:val="00756AE5"/>
    <w:rsid w:val="00756C72"/>
    <w:rsid w:val="00756DA5"/>
    <w:rsid w:val="00756F07"/>
    <w:rsid w:val="00757594"/>
    <w:rsid w:val="00757ACF"/>
    <w:rsid w:val="00757DB9"/>
    <w:rsid w:val="00757F7B"/>
    <w:rsid w:val="00760001"/>
    <w:rsid w:val="0076003D"/>
    <w:rsid w:val="007602D7"/>
    <w:rsid w:val="0076055F"/>
    <w:rsid w:val="007610B8"/>
    <w:rsid w:val="00761276"/>
    <w:rsid w:val="007613F9"/>
    <w:rsid w:val="00761530"/>
    <w:rsid w:val="00761B73"/>
    <w:rsid w:val="00761DB5"/>
    <w:rsid w:val="00762100"/>
    <w:rsid w:val="0076224C"/>
    <w:rsid w:val="007623A8"/>
    <w:rsid w:val="0076241B"/>
    <w:rsid w:val="007625DB"/>
    <w:rsid w:val="0076260B"/>
    <w:rsid w:val="00762875"/>
    <w:rsid w:val="00762B3E"/>
    <w:rsid w:val="00762CC8"/>
    <w:rsid w:val="00762E78"/>
    <w:rsid w:val="00762FC6"/>
    <w:rsid w:val="007630CD"/>
    <w:rsid w:val="00763292"/>
    <w:rsid w:val="007634F3"/>
    <w:rsid w:val="007637F2"/>
    <w:rsid w:val="0076390B"/>
    <w:rsid w:val="007639E1"/>
    <w:rsid w:val="00763F17"/>
    <w:rsid w:val="00763F79"/>
    <w:rsid w:val="00763FDF"/>
    <w:rsid w:val="0076486A"/>
    <w:rsid w:val="007655C4"/>
    <w:rsid w:val="00765702"/>
    <w:rsid w:val="0076579B"/>
    <w:rsid w:val="007658E4"/>
    <w:rsid w:val="00765AB0"/>
    <w:rsid w:val="00765DD1"/>
    <w:rsid w:val="007661ED"/>
    <w:rsid w:val="00766462"/>
    <w:rsid w:val="00766A28"/>
    <w:rsid w:val="00766B2E"/>
    <w:rsid w:val="00766C1C"/>
    <w:rsid w:val="00766D46"/>
    <w:rsid w:val="00766E02"/>
    <w:rsid w:val="0076726E"/>
    <w:rsid w:val="007672A2"/>
    <w:rsid w:val="00767519"/>
    <w:rsid w:val="00767AEB"/>
    <w:rsid w:val="00767B89"/>
    <w:rsid w:val="0077017D"/>
    <w:rsid w:val="007706DA"/>
    <w:rsid w:val="007707D2"/>
    <w:rsid w:val="00770A8D"/>
    <w:rsid w:val="00770C80"/>
    <w:rsid w:val="007717E0"/>
    <w:rsid w:val="00771C1B"/>
    <w:rsid w:val="00771D5D"/>
    <w:rsid w:val="00771D6B"/>
    <w:rsid w:val="00771EDC"/>
    <w:rsid w:val="00772146"/>
    <w:rsid w:val="007722CF"/>
    <w:rsid w:val="00772341"/>
    <w:rsid w:val="00772553"/>
    <w:rsid w:val="007725B7"/>
    <w:rsid w:val="00772655"/>
    <w:rsid w:val="00772657"/>
    <w:rsid w:val="00772BAF"/>
    <w:rsid w:val="00772E32"/>
    <w:rsid w:val="00772F45"/>
    <w:rsid w:val="0077361D"/>
    <w:rsid w:val="0077380E"/>
    <w:rsid w:val="00773893"/>
    <w:rsid w:val="00773DAF"/>
    <w:rsid w:val="00773FE1"/>
    <w:rsid w:val="007748F4"/>
    <w:rsid w:val="00774928"/>
    <w:rsid w:val="00775588"/>
    <w:rsid w:val="007758E9"/>
    <w:rsid w:val="00775C02"/>
    <w:rsid w:val="0077609A"/>
    <w:rsid w:val="00776103"/>
    <w:rsid w:val="0077627C"/>
    <w:rsid w:val="007762D2"/>
    <w:rsid w:val="0077688A"/>
    <w:rsid w:val="00776D9F"/>
    <w:rsid w:val="0077710C"/>
    <w:rsid w:val="007777AD"/>
    <w:rsid w:val="00777A4F"/>
    <w:rsid w:val="00777A60"/>
    <w:rsid w:val="00777BEA"/>
    <w:rsid w:val="007800C8"/>
    <w:rsid w:val="0078028A"/>
    <w:rsid w:val="0078063F"/>
    <w:rsid w:val="00780795"/>
    <w:rsid w:val="0078080B"/>
    <w:rsid w:val="00780899"/>
    <w:rsid w:val="007808D7"/>
    <w:rsid w:val="00780A4C"/>
    <w:rsid w:val="00780C06"/>
    <w:rsid w:val="0078108F"/>
    <w:rsid w:val="007815DC"/>
    <w:rsid w:val="007818AE"/>
    <w:rsid w:val="00782205"/>
    <w:rsid w:val="0078223B"/>
    <w:rsid w:val="007822B8"/>
    <w:rsid w:val="0078252C"/>
    <w:rsid w:val="0078257F"/>
    <w:rsid w:val="0078266D"/>
    <w:rsid w:val="00782F39"/>
    <w:rsid w:val="00783297"/>
    <w:rsid w:val="0078357D"/>
    <w:rsid w:val="00783A19"/>
    <w:rsid w:val="00783D6C"/>
    <w:rsid w:val="00784140"/>
    <w:rsid w:val="007841FF"/>
    <w:rsid w:val="00784426"/>
    <w:rsid w:val="007845C5"/>
    <w:rsid w:val="00784BCC"/>
    <w:rsid w:val="00784CA1"/>
    <w:rsid w:val="00784F3E"/>
    <w:rsid w:val="00785146"/>
    <w:rsid w:val="0078526C"/>
    <w:rsid w:val="00785484"/>
    <w:rsid w:val="0078571E"/>
    <w:rsid w:val="00785729"/>
    <w:rsid w:val="00785866"/>
    <w:rsid w:val="00785B65"/>
    <w:rsid w:val="00785C7E"/>
    <w:rsid w:val="00785F98"/>
    <w:rsid w:val="00786301"/>
    <w:rsid w:val="0078655C"/>
    <w:rsid w:val="0078663E"/>
    <w:rsid w:val="007868E8"/>
    <w:rsid w:val="007869AA"/>
    <w:rsid w:val="007869E3"/>
    <w:rsid w:val="00787004"/>
    <w:rsid w:val="007875A6"/>
    <w:rsid w:val="00787615"/>
    <w:rsid w:val="00787B6B"/>
    <w:rsid w:val="00787BF3"/>
    <w:rsid w:val="00787E1B"/>
    <w:rsid w:val="00787E72"/>
    <w:rsid w:val="007900D2"/>
    <w:rsid w:val="00790503"/>
    <w:rsid w:val="0079059D"/>
    <w:rsid w:val="0079094C"/>
    <w:rsid w:val="00790969"/>
    <w:rsid w:val="00790B44"/>
    <w:rsid w:val="0079110C"/>
    <w:rsid w:val="00791B3E"/>
    <w:rsid w:val="00791D67"/>
    <w:rsid w:val="00791D84"/>
    <w:rsid w:val="00791F1C"/>
    <w:rsid w:val="0079201A"/>
    <w:rsid w:val="007921D0"/>
    <w:rsid w:val="0079275A"/>
    <w:rsid w:val="007929F1"/>
    <w:rsid w:val="00792B36"/>
    <w:rsid w:val="00793055"/>
    <w:rsid w:val="007936C1"/>
    <w:rsid w:val="00793738"/>
    <w:rsid w:val="007937EB"/>
    <w:rsid w:val="00793917"/>
    <w:rsid w:val="00793BF4"/>
    <w:rsid w:val="007941B0"/>
    <w:rsid w:val="0079435B"/>
    <w:rsid w:val="007945CF"/>
    <w:rsid w:val="00794662"/>
    <w:rsid w:val="007947BA"/>
    <w:rsid w:val="00794C0D"/>
    <w:rsid w:val="00794F84"/>
    <w:rsid w:val="00795A52"/>
    <w:rsid w:val="00795B51"/>
    <w:rsid w:val="0079644F"/>
    <w:rsid w:val="00796514"/>
    <w:rsid w:val="00796929"/>
    <w:rsid w:val="00796B3B"/>
    <w:rsid w:val="00796C7F"/>
    <w:rsid w:val="007971D0"/>
    <w:rsid w:val="00797734"/>
    <w:rsid w:val="00797740"/>
    <w:rsid w:val="007A05CB"/>
    <w:rsid w:val="007A0777"/>
    <w:rsid w:val="007A077F"/>
    <w:rsid w:val="007A0B31"/>
    <w:rsid w:val="007A0C58"/>
    <w:rsid w:val="007A0C92"/>
    <w:rsid w:val="007A0ECC"/>
    <w:rsid w:val="007A1EC1"/>
    <w:rsid w:val="007A2027"/>
    <w:rsid w:val="007A21BB"/>
    <w:rsid w:val="007A2422"/>
    <w:rsid w:val="007A28B5"/>
    <w:rsid w:val="007A345A"/>
    <w:rsid w:val="007A35AF"/>
    <w:rsid w:val="007A3ABD"/>
    <w:rsid w:val="007A3AD8"/>
    <w:rsid w:val="007A3BB7"/>
    <w:rsid w:val="007A3FF4"/>
    <w:rsid w:val="007A433C"/>
    <w:rsid w:val="007A4540"/>
    <w:rsid w:val="007A475C"/>
    <w:rsid w:val="007A48DE"/>
    <w:rsid w:val="007A4ECD"/>
    <w:rsid w:val="007A50E3"/>
    <w:rsid w:val="007A53E7"/>
    <w:rsid w:val="007A5536"/>
    <w:rsid w:val="007A5672"/>
    <w:rsid w:val="007A597D"/>
    <w:rsid w:val="007A5999"/>
    <w:rsid w:val="007A5DDD"/>
    <w:rsid w:val="007A5DF2"/>
    <w:rsid w:val="007A5F49"/>
    <w:rsid w:val="007A5FD3"/>
    <w:rsid w:val="007A627A"/>
    <w:rsid w:val="007A64FD"/>
    <w:rsid w:val="007A6675"/>
    <w:rsid w:val="007A6CEA"/>
    <w:rsid w:val="007A6CF6"/>
    <w:rsid w:val="007A707B"/>
    <w:rsid w:val="007A7223"/>
    <w:rsid w:val="007A775F"/>
    <w:rsid w:val="007A7F61"/>
    <w:rsid w:val="007B005A"/>
    <w:rsid w:val="007B0437"/>
    <w:rsid w:val="007B0976"/>
    <w:rsid w:val="007B0A66"/>
    <w:rsid w:val="007B0A90"/>
    <w:rsid w:val="007B0B94"/>
    <w:rsid w:val="007B0E2B"/>
    <w:rsid w:val="007B19C1"/>
    <w:rsid w:val="007B1F0A"/>
    <w:rsid w:val="007B1F74"/>
    <w:rsid w:val="007B2524"/>
    <w:rsid w:val="007B2599"/>
    <w:rsid w:val="007B2641"/>
    <w:rsid w:val="007B2E81"/>
    <w:rsid w:val="007B2F9A"/>
    <w:rsid w:val="007B3094"/>
    <w:rsid w:val="007B3305"/>
    <w:rsid w:val="007B36E4"/>
    <w:rsid w:val="007B39A8"/>
    <w:rsid w:val="007B4161"/>
    <w:rsid w:val="007B43A4"/>
    <w:rsid w:val="007B4730"/>
    <w:rsid w:val="007B5A33"/>
    <w:rsid w:val="007B5F18"/>
    <w:rsid w:val="007B5F48"/>
    <w:rsid w:val="007B5FD8"/>
    <w:rsid w:val="007B6258"/>
    <w:rsid w:val="007B6308"/>
    <w:rsid w:val="007B6AB2"/>
    <w:rsid w:val="007B6B98"/>
    <w:rsid w:val="007B708F"/>
    <w:rsid w:val="007B739F"/>
    <w:rsid w:val="007B772A"/>
    <w:rsid w:val="007B7AA4"/>
    <w:rsid w:val="007B7CC0"/>
    <w:rsid w:val="007B7DFF"/>
    <w:rsid w:val="007C00F6"/>
    <w:rsid w:val="007C0407"/>
    <w:rsid w:val="007C07C7"/>
    <w:rsid w:val="007C09AA"/>
    <w:rsid w:val="007C1311"/>
    <w:rsid w:val="007C1AA6"/>
    <w:rsid w:val="007C1BEC"/>
    <w:rsid w:val="007C1EA5"/>
    <w:rsid w:val="007C28CB"/>
    <w:rsid w:val="007C3110"/>
    <w:rsid w:val="007C3234"/>
    <w:rsid w:val="007C34D0"/>
    <w:rsid w:val="007C35BF"/>
    <w:rsid w:val="007C37B2"/>
    <w:rsid w:val="007C3A59"/>
    <w:rsid w:val="007C3B01"/>
    <w:rsid w:val="007C3D44"/>
    <w:rsid w:val="007C3F59"/>
    <w:rsid w:val="007C404B"/>
    <w:rsid w:val="007C444F"/>
    <w:rsid w:val="007C48AA"/>
    <w:rsid w:val="007C4A34"/>
    <w:rsid w:val="007C4F75"/>
    <w:rsid w:val="007C56D6"/>
    <w:rsid w:val="007C6140"/>
    <w:rsid w:val="007C642F"/>
    <w:rsid w:val="007C6BDF"/>
    <w:rsid w:val="007C7182"/>
    <w:rsid w:val="007C744A"/>
    <w:rsid w:val="007C7506"/>
    <w:rsid w:val="007C7B31"/>
    <w:rsid w:val="007C7F21"/>
    <w:rsid w:val="007C7F3E"/>
    <w:rsid w:val="007C7F97"/>
    <w:rsid w:val="007D05D0"/>
    <w:rsid w:val="007D0A79"/>
    <w:rsid w:val="007D1368"/>
    <w:rsid w:val="007D1891"/>
    <w:rsid w:val="007D19E3"/>
    <w:rsid w:val="007D1AA7"/>
    <w:rsid w:val="007D26B0"/>
    <w:rsid w:val="007D2E55"/>
    <w:rsid w:val="007D30B2"/>
    <w:rsid w:val="007D30E1"/>
    <w:rsid w:val="007D3932"/>
    <w:rsid w:val="007D3ED3"/>
    <w:rsid w:val="007D40DD"/>
    <w:rsid w:val="007D4112"/>
    <w:rsid w:val="007D4483"/>
    <w:rsid w:val="007D460D"/>
    <w:rsid w:val="007D4801"/>
    <w:rsid w:val="007D489B"/>
    <w:rsid w:val="007D4B2A"/>
    <w:rsid w:val="007D4D53"/>
    <w:rsid w:val="007D4DDB"/>
    <w:rsid w:val="007D4F08"/>
    <w:rsid w:val="007D619C"/>
    <w:rsid w:val="007D63D5"/>
    <w:rsid w:val="007D6F98"/>
    <w:rsid w:val="007D74AE"/>
    <w:rsid w:val="007D7928"/>
    <w:rsid w:val="007D79B2"/>
    <w:rsid w:val="007D7D6F"/>
    <w:rsid w:val="007D7E78"/>
    <w:rsid w:val="007E015D"/>
    <w:rsid w:val="007E038A"/>
    <w:rsid w:val="007E0C6F"/>
    <w:rsid w:val="007E0CB5"/>
    <w:rsid w:val="007E0FB8"/>
    <w:rsid w:val="007E10CB"/>
    <w:rsid w:val="007E12C9"/>
    <w:rsid w:val="007E1685"/>
    <w:rsid w:val="007E169B"/>
    <w:rsid w:val="007E1864"/>
    <w:rsid w:val="007E1B0A"/>
    <w:rsid w:val="007E1CE5"/>
    <w:rsid w:val="007E2344"/>
    <w:rsid w:val="007E24BB"/>
    <w:rsid w:val="007E2983"/>
    <w:rsid w:val="007E2D53"/>
    <w:rsid w:val="007E3081"/>
    <w:rsid w:val="007E328C"/>
    <w:rsid w:val="007E3589"/>
    <w:rsid w:val="007E3BB9"/>
    <w:rsid w:val="007E4398"/>
    <w:rsid w:val="007E4A55"/>
    <w:rsid w:val="007E4A96"/>
    <w:rsid w:val="007E4C30"/>
    <w:rsid w:val="007E4C79"/>
    <w:rsid w:val="007E5DE9"/>
    <w:rsid w:val="007E5F85"/>
    <w:rsid w:val="007E6093"/>
    <w:rsid w:val="007E6205"/>
    <w:rsid w:val="007E63AD"/>
    <w:rsid w:val="007E6682"/>
    <w:rsid w:val="007E676B"/>
    <w:rsid w:val="007E6826"/>
    <w:rsid w:val="007E6A9B"/>
    <w:rsid w:val="007E722C"/>
    <w:rsid w:val="007E7277"/>
    <w:rsid w:val="007E72A6"/>
    <w:rsid w:val="007E73DA"/>
    <w:rsid w:val="007E746C"/>
    <w:rsid w:val="007E7A53"/>
    <w:rsid w:val="007F0359"/>
    <w:rsid w:val="007F0395"/>
    <w:rsid w:val="007F0422"/>
    <w:rsid w:val="007F059D"/>
    <w:rsid w:val="007F07ED"/>
    <w:rsid w:val="007F0A23"/>
    <w:rsid w:val="007F0AB3"/>
    <w:rsid w:val="007F0BE8"/>
    <w:rsid w:val="007F0C15"/>
    <w:rsid w:val="007F0DDE"/>
    <w:rsid w:val="007F0FDD"/>
    <w:rsid w:val="007F11BF"/>
    <w:rsid w:val="007F1396"/>
    <w:rsid w:val="007F1F12"/>
    <w:rsid w:val="007F264D"/>
    <w:rsid w:val="007F2D0B"/>
    <w:rsid w:val="007F2D36"/>
    <w:rsid w:val="007F2F1D"/>
    <w:rsid w:val="007F3318"/>
    <w:rsid w:val="007F3803"/>
    <w:rsid w:val="007F3AEA"/>
    <w:rsid w:val="007F3C2D"/>
    <w:rsid w:val="007F3F1E"/>
    <w:rsid w:val="007F3F4C"/>
    <w:rsid w:val="007F4642"/>
    <w:rsid w:val="007F4916"/>
    <w:rsid w:val="007F502F"/>
    <w:rsid w:val="007F54A6"/>
    <w:rsid w:val="007F6854"/>
    <w:rsid w:val="007F6AE7"/>
    <w:rsid w:val="007F7682"/>
    <w:rsid w:val="007F7BFA"/>
    <w:rsid w:val="0080015D"/>
    <w:rsid w:val="00800739"/>
    <w:rsid w:val="00800A91"/>
    <w:rsid w:val="00801239"/>
    <w:rsid w:val="008012A1"/>
    <w:rsid w:val="00801340"/>
    <w:rsid w:val="00801502"/>
    <w:rsid w:val="008018E4"/>
    <w:rsid w:val="00802336"/>
    <w:rsid w:val="00802934"/>
    <w:rsid w:val="00802970"/>
    <w:rsid w:val="00802A07"/>
    <w:rsid w:val="00802A24"/>
    <w:rsid w:val="0080301B"/>
    <w:rsid w:val="0080301F"/>
    <w:rsid w:val="00803098"/>
    <w:rsid w:val="00803498"/>
    <w:rsid w:val="008035B0"/>
    <w:rsid w:val="008035CE"/>
    <w:rsid w:val="0080364D"/>
    <w:rsid w:val="00804349"/>
    <w:rsid w:val="00804358"/>
    <w:rsid w:val="008043BC"/>
    <w:rsid w:val="00804693"/>
    <w:rsid w:val="00804C35"/>
    <w:rsid w:val="00804D1F"/>
    <w:rsid w:val="0080555B"/>
    <w:rsid w:val="00805768"/>
    <w:rsid w:val="0080583B"/>
    <w:rsid w:val="00805975"/>
    <w:rsid w:val="008065C3"/>
    <w:rsid w:val="0080690B"/>
    <w:rsid w:val="008069DA"/>
    <w:rsid w:val="00806C63"/>
    <w:rsid w:val="00806F89"/>
    <w:rsid w:val="00807664"/>
    <w:rsid w:val="00807A48"/>
    <w:rsid w:val="00810625"/>
    <w:rsid w:val="00810738"/>
    <w:rsid w:val="00810891"/>
    <w:rsid w:val="00810AFD"/>
    <w:rsid w:val="00810B23"/>
    <w:rsid w:val="00810B9A"/>
    <w:rsid w:val="00811286"/>
    <w:rsid w:val="00811410"/>
    <w:rsid w:val="0081164A"/>
    <w:rsid w:val="008117B4"/>
    <w:rsid w:val="00811810"/>
    <w:rsid w:val="00811B1A"/>
    <w:rsid w:val="00811E08"/>
    <w:rsid w:val="00812070"/>
    <w:rsid w:val="00812072"/>
    <w:rsid w:val="008120FD"/>
    <w:rsid w:val="008122B6"/>
    <w:rsid w:val="00812C86"/>
    <w:rsid w:val="00812CC8"/>
    <w:rsid w:val="00812D91"/>
    <w:rsid w:val="00812E7E"/>
    <w:rsid w:val="00812EE3"/>
    <w:rsid w:val="0081315D"/>
    <w:rsid w:val="0081327A"/>
    <w:rsid w:val="00813AC4"/>
    <w:rsid w:val="00813F1D"/>
    <w:rsid w:val="00814030"/>
    <w:rsid w:val="00814343"/>
    <w:rsid w:val="0081436D"/>
    <w:rsid w:val="0081441B"/>
    <w:rsid w:val="008144F6"/>
    <w:rsid w:val="008145FA"/>
    <w:rsid w:val="00815A47"/>
    <w:rsid w:val="00816320"/>
    <w:rsid w:val="008165FB"/>
    <w:rsid w:val="00816ADA"/>
    <w:rsid w:val="00816D27"/>
    <w:rsid w:val="008173C8"/>
    <w:rsid w:val="00817506"/>
    <w:rsid w:val="00820056"/>
    <w:rsid w:val="00820418"/>
    <w:rsid w:val="008208AD"/>
    <w:rsid w:val="008208F4"/>
    <w:rsid w:val="00820B22"/>
    <w:rsid w:val="00820BD4"/>
    <w:rsid w:val="00820F38"/>
    <w:rsid w:val="00820FB3"/>
    <w:rsid w:val="00820FEF"/>
    <w:rsid w:val="0082127A"/>
    <w:rsid w:val="0082186A"/>
    <w:rsid w:val="008219B3"/>
    <w:rsid w:val="008219BC"/>
    <w:rsid w:val="00821DC0"/>
    <w:rsid w:val="00822097"/>
    <w:rsid w:val="00822CDE"/>
    <w:rsid w:val="00822D40"/>
    <w:rsid w:val="008230B0"/>
    <w:rsid w:val="0082331D"/>
    <w:rsid w:val="0082373F"/>
    <w:rsid w:val="00823BCD"/>
    <w:rsid w:val="00824845"/>
    <w:rsid w:val="0082494D"/>
    <w:rsid w:val="00824E47"/>
    <w:rsid w:val="00824F76"/>
    <w:rsid w:val="00824FC5"/>
    <w:rsid w:val="00825160"/>
    <w:rsid w:val="00825205"/>
    <w:rsid w:val="008252FC"/>
    <w:rsid w:val="00825394"/>
    <w:rsid w:val="008254BF"/>
    <w:rsid w:val="00825506"/>
    <w:rsid w:val="008259A1"/>
    <w:rsid w:val="00825A0C"/>
    <w:rsid w:val="00825AF0"/>
    <w:rsid w:val="00825B9E"/>
    <w:rsid w:val="00825C6F"/>
    <w:rsid w:val="00825E61"/>
    <w:rsid w:val="00825E67"/>
    <w:rsid w:val="00825E96"/>
    <w:rsid w:val="00826001"/>
    <w:rsid w:val="0082607B"/>
    <w:rsid w:val="0082623E"/>
    <w:rsid w:val="008262F5"/>
    <w:rsid w:val="008264DA"/>
    <w:rsid w:val="008265D2"/>
    <w:rsid w:val="00826B2B"/>
    <w:rsid w:val="00826C79"/>
    <w:rsid w:val="00826E14"/>
    <w:rsid w:val="00827031"/>
    <w:rsid w:val="0082704A"/>
    <w:rsid w:val="00827510"/>
    <w:rsid w:val="00827513"/>
    <w:rsid w:val="008275A9"/>
    <w:rsid w:val="00827613"/>
    <w:rsid w:val="00827999"/>
    <w:rsid w:val="00827DF5"/>
    <w:rsid w:val="0083001C"/>
    <w:rsid w:val="0083011D"/>
    <w:rsid w:val="008304E1"/>
    <w:rsid w:val="00830648"/>
    <w:rsid w:val="0083085B"/>
    <w:rsid w:val="00830CB6"/>
    <w:rsid w:val="0083129B"/>
    <w:rsid w:val="0083149C"/>
    <w:rsid w:val="008314FA"/>
    <w:rsid w:val="008315B8"/>
    <w:rsid w:val="0083166E"/>
    <w:rsid w:val="00831825"/>
    <w:rsid w:val="00831909"/>
    <w:rsid w:val="0083199C"/>
    <w:rsid w:val="008320B9"/>
    <w:rsid w:val="00832204"/>
    <w:rsid w:val="0083265F"/>
    <w:rsid w:val="00832C9B"/>
    <w:rsid w:val="00832EF9"/>
    <w:rsid w:val="008332A2"/>
    <w:rsid w:val="0083371B"/>
    <w:rsid w:val="00833892"/>
    <w:rsid w:val="00833D1F"/>
    <w:rsid w:val="008340DD"/>
    <w:rsid w:val="008347CE"/>
    <w:rsid w:val="008349E8"/>
    <w:rsid w:val="00834A83"/>
    <w:rsid w:val="00834ABE"/>
    <w:rsid w:val="00834BC3"/>
    <w:rsid w:val="00834C8A"/>
    <w:rsid w:val="0083516A"/>
    <w:rsid w:val="00835B73"/>
    <w:rsid w:val="00836134"/>
    <w:rsid w:val="0083629C"/>
    <w:rsid w:val="00836399"/>
    <w:rsid w:val="008366B7"/>
    <w:rsid w:val="00836E46"/>
    <w:rsid w:val="00837244"/>
    <w:rsid w:val="008375A7"/>
    <w:rsid w:val="00837974"/>
    <w:rsid w:val="00840532"/>
    <w:rsid w:val="00841472"/>
    <w:rsid w:val="008414C7"/>
    <w:rsid w:val="00841A37"/>
    <w:rsid w:val="00841F85"/>
    <w:rsid w:val="00842033"/>
    <w:rsid w:val="00842465"/>
    <w:rsid w:val="008426CF"/>
    <w:rsid w:val="008428E5"/>
    <w:rsid w:val="00842A94"/>
    <w:rsid w:val="00842C82"/>
    <w:rsid w:val="00842D29"/>
    <w:rsid w:val="00842FF1"/>
    <w:rsid w:val="00843540"/>
    <w:rsid w:val="00843B93"/>
    <w:rsid w:val="008445D1"/>
    <w:rsid w:val="008448A1"/>
    <w:rsid w:val="00844D16"/>
    <w:rsid w:val="00844E00"/>
    <w:rsid w:val="00845575"/>
    <w:rsid w:val="00845DB5"/>
    <w:rsid w:val="008461F4"/>
    <w:rsid w:val="0084624D"/>
    <w:rsid w:val="0084630E"/>
    <w:rsid w:val="0084670A"/>
    <w:rsid w:val="008468B7"/>
    <w:rsid w:val="00846F0F"/>
    <w:rsid w:val="008475E2"/>
    <w:rsid w:val="008477CA"/>
    <w:rsid w:val="008477D9"/>
    <w:rsid w:val="0084782A"/>
    <w:rsid w:val="0084796D"/>
    <w:rsid w:val="00847A78"/>
    <w:rsid w:val="00847D0F"/>
    <w:rsid w:val="00847D5B"/>
    <w:rsid w:val="00847EDE"/>
    <w:rsid w:val="00847F62"/>
    <w:rsid w:val="00847FCF"/>
    <w:rsid w:val="00850223"/>
    <w:rsid w:val="00850A93"/>
    <w:rsid w:val="00850CCA"/>
    <w:rsid w:val="00851332"/>
    <w:rsid w:val="00851351"/>
    <w:rsid w:val="008518CF"/>
    <w:rsid w:val="00851C4B"/>
    <w:rsid w:val="00851C63"/>
    <w:rsid w:val="00851D9E"/>
    <w:rsid w:val="008524F0"/>
    <w:rsid w:val="008528B5"/>
    <w:rsid w:val="00852E1F"/>
    <w:rsid w:val="00852E85"/>
    <w:rsid w:val="00852FA8"/>
    <w:rsid w:val="00853C76"/>
    <w:rsid w:val="00853CAA"/>
    <w:rsid w:val="00853CFC"/>
    <w:rsid w:val="00853DEC"/>
    <w:rsid w:val="00854462"/>
    <w:rsid w:val="00854563"/>
    <w:rsid w:val="00854872"/>
    <w:rsid w:val="00854986"/>
    <w:rsid w:val="0085499D"/>
    <w:rsid w:val="00855332"/>
    <w:rsid w:val="008554E1"/>
    <w:rsid w:val="0085608A"/>
    <w:rsid w:val="00856392"/>
    <w:rsid w:val="0085649D"/>
    <w:rsid w:val="0085660E"/>
    <w:rsid w:val="0085686A"/>
    <w:rsid w:val="00856BFE"/>
    <w:rsid w:val="00856DA8"/>
    <w:rsid w:val="00856F5B"/>
    <w:rsid w:val="00857131"/>
    <w:rsid w:val="008573BB"/>
    <w:rsid w:val="008575CF"/>
    <w:rsid w:val="0085767B"/>
    <w:rsid w:val="008577DB"/>
    <w:rsid w:val="00857CE6"/>
    <w:rsid w:val="00857D03"/>
    <w:rsid w:val="00857D07"/>
    <w:rsid w:val="0086021C"/>
    <w:rsid w:val="008604CA"/>
    <w:rsid w:val="0086057E"/>
    <w:rsid w:val="00860B10"/>
    <w:rsid w:val="00860BCA"/>
    <w:rsid w:val="00860CAC"/>
    <w:rsid w:val="00861266"/>
    <w:rsid w:val="00861302"/>
    <w:rsid w:val="00861A1E"/>
    <w:rsid w:val="00861DCA"/>
    <w:rsid w:val="00861DDB"/>
    <w:rsid w:val="00862096"/>
    <w:rsid w:val="008621E5"/>
    <w:rsid w:val="00862200"/>
    <w:rsid w:val="008626EA"/>
    <w:rsid w:val="00862ABA"/>
    <w:rsid w:val="00862CFD"/>
    <w:rsid w:val="00862F74"/>
    <w:rsid w:val="00863236"/>
    <w:rsid w:val="00863553"/>
    <w:rsid w:val="008635FB"/>
    <w:rsid w:val="0086370B"/>
    <w:rsid w:val="00863B01"/>
    <w:rsid w:val="00863E2E"/>
    <w:rsid w:val="00863F30"/>
    <w:rsid w:val="00864211"/>
    <w:rsid w:val="00864745"/>
    <w:rsid w:val="0086497C"/>
    <w:rsid w:val="00864E02"/>
    <w:rsid w:val="00865052"/>
    <w:rsid w:val="008652F7"/>
    <w:rsid w:val="0086593F"/>
    <w:rsid w:val="00865962"/>
    <w:rsid w:val="008659B7"/>
    <w:rsid w:val="00865D87"/>
    <w:rsid w:val="00865F38"/>
    <w:rsid w:val="00865FE3"/>
    <w:rsid w:val="008660BD"/>
    <w:rsid w:val="008663A0"/>
    <w:rsid w:val="0086683F"/>
    <w:rsid w:val="00866AF9"/>
    <w:rsid w:val="00866CF1"/>
    <w:rsid w:val="00866D12"/>
    <w:rsid w:val="0086719C"/>
    <w:rsid w:val="00867760"/>
    <w:rsid w:val="00870073"/>
    <w:rsid w:val="0087035A"/>
    <w:rsid w:val="008706D0"/>
    <w:rsid w:val="0087103C"/>
    <w:rsid w:val="0087162B"/>
    <w:rsid w:val="008717B3"/>
    <w:rsid w:val="00871CD0"/>
    <w:rsid w:val="00871E33"/>
    <w:rsid w:val="008724FA"/>
    <w:rsid w:val="008727FA"/>
    <w:rsid w:val="00872A6B"/>
    <w:rsid w:val="00872D50"/>
    <w:rsid w:val="00873147"/>
    <w:rsid w:val="008731DC"/>
    <w:rsid w:val="00873205"/>
    <w:rsid w:val="0087339E"/>
    <w:rsid w:val="0087353B"/>
    <w:rsid w:val="0087363C"/>
    <w:rsid w:val="00873691"/>
    <w:rsid w:val="00873A63"/>
    <w:rsid w:val="00873CB4"/>
    <w:rsid w:val="00873DD0"/>
    <w:rsid w:val="00873F5B"/>
    <w:rsid w:val="008749B3"/>
    <w:rsid w:val="00875152"/>
    <w:rsid w:val="008754D8"/>
    <w:rsid w:val="008756E4"/>
    <w:rsid w:val="008757B7"/>
    <w:rsid w:val="0087628D"/>
    <w:rsid w:val="008762A5"/>
    <w:rsid w:val="00876422"/>
    <w:rsid w:val="008764D1"/>
    <w:rsid w:val="008769E8"/>
    <w:rsid w:val="00876AC8"/>
    <w:rsid w:val="00876EEC"/>
    <w:rsid w:val="0087755A"/>
    <w:rsid w:val="0088014B"/>
    <w:rsid w:val="00880348"/>
    <w:rsid w:val="00880526"/>
    <w:rsid w:val="0088063F"/>
    <w:rsid w:val="00880C24"/>
    <w:rsid w:val="00880C95"/>
    <w:rsid w:val="00880D12"/>
    <w:rsid w:val="00880DA0"/>
    <w:rsid w:val="0088156D"/>
    <w:rsid w:val="008817B5"/>
    <w:rsid w:val="00881850"/>
    <w:rsid w:val="008819F7"/>
    <w:rsid w:val="00882120"/>
    <w:rsid w:val="008829D8"/>
    <w:rsid w:val="00882B35"/>
    <w:rsid w:val="00882BE5"/>
    <w:rsid w:val="00882D10"/>
    <w:rsid w:val="00882D69"/>
    <w:rsid w:val="00882FCD"/>
    <w:rsid w:val="00884167"/>
    <w:rsid w:val="00884835"/>
    <w:rsid w:val="00884B9A"/>
    <w:rsid w:val="00884C36"/>
    <w:rsid w:val="00884FBD"/>
    <w:rsid w:val="008851BA"/>
    <w:rsid w:val="00885248"/>
    <w:rsid w:val="00885264"/>
    <w:rsid w:val="00885718"/>
    <w:rsid w:val="008858D9"/>
    <w:rsid w:val="00885A41"/>
    <w:rsid w:val="00885D91"/>
    <w:rsid w:val="00885F4F"/>
    <w:rsid w:val="0088610A"/>
    <w:rsid w:val="00886492"/>
    <w:rsid w:val="0088650D"/>
    <w:rsid w:val="008865E1"/>
    <w:rsid w:val="00886F35"/>
    <w:rsid w:val="008871C8"/>
    <w:rsid w:val="008872CD"/>
    <w:rsid w:val="00887B6D"/>
    <w:rsid w:val="008901B4"/>
    <w:rsid w:val="0089038C"/>
    <w:rsid w:val="00890501"/>
    <w:rsid w:val="00890863"/>
    <w:rsid w:val="00890A4F"/>
    <w:rsid w:val="00890A6D"/>
    <w:rsid w:val="00891052"/>
    <w:rsid w:val="00891425"/>
    <w:rsid w:val="00891589"/>
    <w:rsid w:val="00891887"/>
    <w:rsid w:val="008919BC"/>
    <w:rsid w:val="00891F26"/>
    <w:rsid w:val="008923C3"/>
    <w:rsid w:val="008924A7"/>
    <w:rsid w:val="008924C9"/>
    <w:rsid w:val="008926CE"/>
    <w:rsid w:val="00892993"/>
    <w:rsid w:val="00892A6F"/>
    <w:rsid w:val="00892C99"/>
    <w:rsid w:val="00893011"/>
    <w:rsid w:val="00893344"/>
    <w:rsid w:val="0089372B"/>
    <w:rsid w:val="00893769"/>
    <w:rsid w:val="00893BAD"/>
    <w:rsid w:val="0089446C"/>
    <w:rsid w:val="008946E9"/>
    <w:rsid w:val="008951A2"/>
    <w:rsid w:val="008951F0"/>
    <w:rsid w:val="008954C2"/>
    <w:rsid w:val="00895B78"/>
    <w:rsid w:val="00895E5E"/>
    <w:rsid w:val="00896572"/>
    <w:rsid w:val="0089675B"/>
    <w:rsid w:val="00896799"/>
    <w:rsid w:val="008967EB"/>
    <w:rsid w:val="00896AA1"/>
    <w:rsid w:val="00896E98"/>
    <w:rsid w:val="0089719B"/>
    <w:rsid w:val="00897313"/>
    <w:rsid w:val="008978FB"/>
    <w:rsid w:val="008979B6"/>
    <w:rsid w:val="00897F5B"/>
    <w:rsid w:val="00897FEC"/>
    <w:rsid w:val="008A02A4"/>
    <w:rsid w:val="008A02DE"/>
    <w:rsid w:val="008A05E3"/>
    <w:rsid w:val="008A0D8D"/>
    <w:rsid w:val="008A10F2"/>
    <w:rsid w:val="008A161B"/>
    <w:rsid w:val="008A1783"/>
    <w:rsid w:val="008A1929"/>
    <w:rsid w:val="008A1D4D"/>
    <w:rsid w:val="008A1E88"/>
    <w:rsid w:val="008A21B7"/>
    <w:rsid w:val="008A2504"/>
    <w:rsid w:val="008A258E"/>
    <w:rsid w:val="008A2E15"/>
    <w:rsid w:val="008A3314"/>
    <w:rsid w:val="008A348E"/>
    <w:rsid w:val="008A3563"/>
    <w:rsid w:val="008A3972"/>
    <w:rsid w:val="008A39C2"/>
    <w:rsid w:val="008A3A6C"/>
    <w:rsid w:val="008A3F12"/>
    <w:rsid w:val="008A3F2A"/>
    <w:rsid w:val="008A40C4"/>
    <w:rsid w:val="008A40C5"/>
    <w:rsid w:val="008A4604"/>
    <w:rsid w:val="008A499C"/>
    <w:rsid w:val="008A4AB2"/>
    <w:rsid w:val="008A4F84"/>
    <w:rsid w:val="008A51C1"/>
    <w:rsid w:val="008A52B1"/>
    <w:rsid w:val="008A5335"/>
    <w:rsid w:val="008A58AE"/>
    <w:rsid w:val="008A5B4E"/>
    <w:rsid w:val="008A5D5D"/>
    <w:rsid w:val="008A5E0F"/>
    <w:rsid w:val="008A5F49"/>
    <w:rsid w:val="008A60BB"/>
    <w:rsid w:val="008A66F9"/>
    <w:rsid w:val="008A6700"/>
    <w:rsid w:val="008A7617"/>
    <w:rsid w:val="008A7735"/>
    <w:rsid w:val="008A7742"/>
    <w:rsid w:val="008A7995"/>
    <w:rsid w:val="008A7BD7"/>
    <w:rsid w:val="008A7EB5"/>
    <w:rsid w:val="008A7F36"/>
    <w:rsid w:val="008B0045"/>
    <w:rsid w:val="008B0273"/>
    <w:rsid w:val="008B0300"/>
    <w:rsid w:val="008B0854"/>
    <w:rsid w:val="008B089E"/>
    <w:rsid w:val="008B08D7"/>
    <w:rsid w:val="008B0E12"/>
    <w:rsid w:val="008B0F65"/>
    <w:rsid w:val="008B1108"/>
    <w:rsid w:val="008B1558"/>
    <w:rsid w:val="008B19B3"/>
    <w:rsid w:val="008B1AAB"/>
    <w:rsid w:val="008B2113"/>
    <w:rsid w:val="008B2130"/>
    <w:rsid w:val="008B21CA"/>
    <w:rsid w:val="008B2724"/>
    <w:rsid w:val="008B2AAF"/>
    <w:rsid w:val="008B2D85"/>
    <w:rsid w:val="008B2E83"/>
    <w:rsid w:val="008B3084"/>
    <w:rsid w:val="008B31C2"/>
    <w:rsid w:val="008B330E"/>
    <w:rsid w:val="008B37C9"/>
    <w:rsid w:val="008B3868"/>
    <w:rsid w:val="008B3ABE"/>
    <w:rsid w:val="008B3B46"/>
    <w:rsid w:val="008B45EC"/>
    <w:rsid w:val="008B4F31"/>
    <w:rsid w:val="008B75A2"/>
    <w:rsid w:val="008C0084"/>
    <w:rsid w:val="008C014C"/>
    <w:rsid w:val="008C0713"/>
    <w:rsid w:val="008C07C9"/>
    <w:rsid w:val="008C0DD4"/>
    <w:rsid w:val="008C0E05"/>
    <w:rsid w:val="008C0EB7"/>
    <w:rsid w:val="008C173A"/>
    <w:rsid w:val="008C1B2A"/>
    <w:rsid w:val="008C1EC0"/>
    <w:rsid w:val="008C214A"/>
    <w:rsid w:val="008C229A"/>
    <w:rsid w:val="008C26EF"/>
    <w:rsid w:val="008C291B"/>
    <w:rsid w:val="008C29CD"/>
    <w:rsid w:val="008C2C71"/>
    <w:rsid w:val="008C2CB9"/>
    <w:rsid w:val="008C3C5D"/>
    <w:rsid w:val="008C3DA4"/>
    <w:rsid w:val="008C3E96"/>
    <w:rsid w:val="008C4212"/>
    <w:rsid w:val="008C48A8"/>
    <w:rsid w:val="008C4A6B"/>
    <w:rsid w:val="008C4DAC"/>
    <w:rsid w:val="008C518D"/>
    <w:rsid w:val="008C5202"/>
    <w:rsid w:val="008C5286"/>
    <w:rsid w:val="008C569F"/>
    <w:rsid w:val="008C57A5"/>
    <w:rsid w:val="008C5ED6"/>
    <w:rsid w:val="008C5F1C"/>
    <w:rsid w:val="008C611D"/>
    <w:rsid w:val="008C62CB"/>
    <w:rsid w:val="008C6462"/>
    <w:rsid w:val="008C6576"/>
    <w:rsid w:val="008C6E04"/>
    <w:rsid w:val="008C7058"/>
    <w:rsid w:val="008C7118"/>
    <w:rsid w:val="008C73B6"/>
    <w:rsid w:val="008C7575"/>
    <w:rsid w:val="008C7B85"/>
    <w:rsid w:val="008C7C1C"/>
    <w:rsid w:val="008C7DF7"/>
    <w:rsid w:val="008C7F68"/>
    <w:rsid w:val="008D024F"/>
    <w:rsid w:val="008D05D7"/>
    <w:rsid w:val="008D090D"/>
    <w:rsid w:val="008D0BB2"/>
    <w:rsid w:val="008D0C2D"/>
    <w:rsid w:val="008D0E17"/>
    <w:rsid w:val="008D10C5"/>
    <w:rsid w:val="008D16A6"/>
    <w:rsid w:val="008D1B36"/>
    <w:rsid w:val="008D20E2"/>
    <w:rsid w:val="008D241F"/>
    <w:rsid w:val="008D26B1"/>
    <w:rsid w:val="008D2763"/>
    <w:rsid w:val="008D2E81"/>
    <w:rsid w:val="008D2F8D"/>
    <w:rsid w:val="008D32B8"/>
    <w:rsid w:val="008D3478"/>
    <w:rsid w:val="008D363F"/>
    <w:rsid w:val="008D3CFC"/>
    <w:rsid w:val="008D3FEC"/>
    <w:rsid w:val="008D4B2A"/>
    <w:rsid w:val="008D4D51"/>
    <w:rsid w:val="008D4FE2"/>
    <w:rsid w:val="008D51E5"/>
    <w:rsid w:val="008D52B0"/>
    <w:rsid w:val="008D5495"/>
    <w:rsid w:val="008D6038"/>
    <w:rsid w:val="008D655F"/>
    <w:rsid w:val="008D702E"/>
    <w:rsid w:val="008D77F9"/>
    <w:rsid w:val="008D7938"/>
    <w:rsid w:val="008D7947"/>
    <w:rsid w:val="008D7B8F"/>
    <w:rsid w:val="008D7C14"/>
    <w:rsid w:val="008D7EBB"/>
    <w:rsid w:val="008D7FD2"/>
    <w:rsid w:val="008E031F"/>
    <w:rsid w:val="008E0339"/>
    <w:rsid w:val="008E04B3"/>
    <w:rsid w:val="008E05F1"/>
    <w:rsid w:val="008E093A"/>
    <w:rsid w:val="008E0B0C"/>
    <w:rsid w:val="008E0F65"/>
    <w:rsid w:val="008E138D"/>
    <w:rsid w:val="008E1686"/>
    <w:rsid w:val="008E1C14"/>
    <w:rsid w:val="008E233D"/>
    <w:rsid w:val="008E2783"/>
    <w:rsid w:val="008E2915"/>
    <w:rsid w:val="008E2BF7"/>
    <w:rsid w:val="008E2D00"/>
    <w:rsid w:val="008E3396"/>
    <w:rsid w:val="008E3830"/>
    <w:rsid w:val="008E3A22"/>
    <w:rsid w:val="008E3B9A"/>
    <w:rsid w:val="008E402D"/>
    <w:rsid w:val="008E416D"/>
    <w:rsid w:val="008E4289"/>
    <w:rsid w:val="008E43AF"/>
    <w:rsid w:val="008E4528"/>
    <w:rsid w:val="008E48FF"/>
    <w:rsid w:val="008E49BF"/>
    <w:rsid w:val="008E5052"/>
    <w:rsid w:val="008E5119"/>
    <w:rsid w:val="008E51DB"/>
    <w:rsid w:val="008E51EA"/>
    <w:rsid w:val="008E52C0"/>
    <w:rsid w:val="008E53C7"/>
    <w:rsid w:val="008E58E3"/>
    <w:rsid w:val="008E5ABF"/>
    <w:rsid w:val="008E5F6A"/>
    <w:rsid w:val="008E5FB1"/>
    <w:rsid w:val="008E6247"/>
    <w:rsid w:val="008E65DD"/>
    <w:rsid w:val="008E6870"/>
    <w:rsid w:val="008E691D"/>
    <w:rsid w:val="008E69E7"/>
    <w:rsid w:val="008E6A8E"/>
    <w:rsid w:val="008E6F5A"/>
    <w:rsid w:val="008E7397"/>
    <w:rsid w:val="008E74C9"/>
    <w:rsid w:val="008E784C"/>
    <w:rsid w:val="008E7B30"/>
    <w:rsid w:val="008E7D2F"/>
    <w:rsid w:val="008E7E8F"/>
    <w:rsid w:val="008E7F5A"/>
    <w:rsid w:val="008E7FEF"/>
    <w:rsid w:val="008F027B"/>
    <w:rsid w:val="008F0305"/>
    <w:rsid w:val="008F0AAA"/>
    <w:rsid w:val="008F0BC0"/>
    <w:rsid w:val="008F0CD4"/>
    <w:rsid w:val="008F0EEB"/>
    <w:rsid w:val="008F0FD6"/>
    <w:rsid w:val="008F10FE"/>
    <w:rsid w:val="008F16FA"/>
    <w:rsid w:val="008F17C1"/>
    <w:rsid w:val="008F1993"/>
    <w:rsid w:val="008F1C03"/>
    <w:rsid w:val="008F1D75"/>
    <w:rsid w:val="008F1E46"/>
    <w:rsid w:val="008F20B7"/>
    <w:rsid w:val="008F25B2"/>
    <w:rsid w:val="008F25F8"/>
    <w:rsid w:val="008F2829"/>
    <w:rsid w:val="008F28EC"/>
    <w:rsid w:val="008F29CF"/>
    <w:rsid w:val="008F2D0F"/>
    <w:rsid w:val="008F2D66"/>
    <w:rsid w:val="008F2F7D"/>
    <w:rsid w:val="008F3119"/>
    <w:rsid w:val="008F313D"/>
    <w:rsid w:val="008F3195"/>
    <w:rsid w:val="008F33DF"/>
    <w:rsid w:val="008F3442"/>
    <w:rsid w:val="008F360A"/>
    <w:rsid w:val="008F3660"/>
    <w:rsid w:val="008F367C"/>
    <w:rsid w:val="008F37F1"/>
    <w:rsid w:val="008F3D03"/>
    <w:rsid w:val="008F40FF"/>
    <w:rsid w:val="008F4A71"/>
    <w:rsid w:val="008F5016"/>
    <w:rsid w:val="008F5096"/>
    <w:rsid w:val="008F52B5"/>
    <w:rsid w:val="008F5EFF"/>
    <w:rsid w:val="008F5F6A"/>
    <w:rsid w:val="008F5FC2"/>
    <w:rsid w:val="008F6392"/>
    <w:rsid w:val="008F6508"/>
    <w:rsid w:val="008F6AEF"/>
    <w:rsid w:val="008F6B00"/>
    <w:rsid w:val="008F7150"/>
    <w:rsid w:val="008F71F6"/>
    <w:rsid w:val="008F7217"/>
    <w:rsid w:val="008F73A9"/>
    <w:rsid w:val="008F73CA"/>
    <w:rsid w:val="008F7524"/>
    <w:rsid w:val="008F761C"/>
    <w:rsid w:val="008F7BBE"/>
    <w:rsid w:val="008F7D32"/>
    <w:rsid w:val="008F7D68"/>
    <w:rsid w:val="008F7D9D"/>
    <w:rsid w:val="00900080"/>
    <w:rsid w:val="00900452"/>
    <w:rsid w:val="009004B6"/>
    <w:rsid w:val="00900B50"/>
    <w:rsid w:val="00900BED"/>
    <w:rsid w:val="00901049"/>
    <w:rsid w:val="00901050"/>
    <w:rsid w:val="009011C7"/>
    <w:rsid w:val="0090176B"/>
    <w:rsid w:val="009018C4"/>
    <w:rsid w:val="0090196C"/>
    <w:rsid w:val="00902A72"/>
    <w:rsid w:val="00902C95"/>
    <w:rsid w:val="00903001"/>
    <w:rsid w:val="009032D3"/>
    <w:rsid w:val="009035EE"/>
    <w:rsid w:val="00903D08"/>
    <w:rsid w:val="00903F12"/>
    <w:rsid w:val="009045E0"/>
    <w:rsid w:val="00904B4B"/>
    <w:rsid w:val="0090542C"/>
    <w:rsid w:val="00905AAC"/>
    <w:rsid w:val="00905C0B"/>
    <w:rsid w:val="00905CF4"/>
    <w:rsid w:val="0090661D"/>
    <w:rsid w:val="00906FD7"/>
    <w:rsid w:val="00907253"/>
    <w:rsid w:val="009077A0"/>
    <w:rsid w:val="0090792E"/>
    <w:rsid w:val="00907B0F"/>
    <w:rsid w:val="00910970"/>
    <w:rsid w:val="009109EB"/>
    <w:rsid w:val="00910A49"/>
    <w:rsid w:val="00911631"/>
    <w:rsid w:val="00911840"/>
    <w:rsid w:val="00911A21"/>
    <w:rsid w:val="00911A40"/>
    <w:rsid w:val="0091247D"/>
    <w:rsid w:val="00912538"/>
    <w:rsid w:val="00913139"/>
    <w:rsid w:val="0091316D"/>
    <w:rsid w:val="009131BA"/>
    <w:rsid w:val="00913440"/>
    <w:rsid w:val="00913491"/>
    <w:rsid w:val="00913653"/>
    <w:rsid w:val="009137BE"/>
    <w:rsid w:val="00913A16"/>
    <w:rsid w:val="00913A43"/>
    <w:rsid w:val="00913F1B"/>
    <w:rsid w:val="00913F81"/>
    <w:rsid w:val="009146CE"/>
    <w:rsid w:val="0091486D"/>
    <w:rsid w:val="009149B5"/>
    <w:rsid w:val="00914AAB"/>
    <w:rsid w:val="00914D4C"/>
    <w:rsid w:val="009160CB"/>
    <w:rsid w:val="00916164"/>
    <w:rsid w:val="009162CC"/>
    <w:rsid w:val="00916412"/>
    <w:rsid w:val="00916498"/>
    <w:rsid w:val="009167BD"/>
    <w:rsid w:val="009168D2"/>
    <w:rsid w:val="00916A95"/>
    <w:rsid w:val="00917140"/>
    <w:rsid w:val="0091765E"/>
    <w:rsid w:val="00917753"/>
    <w:rsid w:val="00917BF6"/>
    <w:rsid w:val="00917F8B"/>
    <w:rsid w:val="009208EA"/>
    <w:rsid w:val="00920A7A"/>
    <w:rsid w:val="00920BFB"/>
    <w:rsid w:val="00920D70"/>
    <w:rsid w:val="00921064"/>
    <w:rsid w:val="00921461"/>
    <w:rsid w:val="00921483"/>
    <w:rsid w:val="009216AE"/>
    <w:rsid w:val="009218D0"/>
    <w:rsid w:val="00921CAA"/>
    <w:rsid w:val="00922580"/>
    <w:rsid w:val="00922A4E"/>
    <w:rsid w:val="00922C83"/>
    <w:rsid w:val="00922EB7"/>
    <w:rsid w:val="00923FA1"/>
    <w:rsid w:val="009245D8"/>
    <w:rsid w:val="00924820"/>
    <w:rsid w:val="00924F81"/>
    <w:rsid w:val="009251A1"/>
    <w:rsid w:val="00925F16"/>
    <w:rsid w:val="009261CD"/>
    <w:rsid w:val="00926281"/>
    <w:rsid w:val="0092638A"/>
    <w:rsid w:val="0092640E"/>
    <w:rsid w:val="00926580"/>
    <w:rsid w:val="009265BA"/>
    <w:rsid w:val="009275FC"/>
    <w:rsid w:val="00927827"/>
    <w:rsid w:val="00927CC9"/>
    <w:rsid w:val="00927F0E"/>
    <w:rsid w:val="009304E6"/>
    <w:rsid w:val="00930711"/>
    <w:rsid w:val="009308EC"/>
    <w:rsid w:val="00930AE8"/>
    <w:rsid w:val="00930C89"/>
    <w:rsid w:val="00930CA1"/>
    <w:rsid w:val="00930FDB"/>
    <w:rsid w:val="009312E3"/>
    <w:rsid w:val="00931623"/>
    <w:rsid w:val="009318A9"/>
    <w:rsid w:val="0093195A"/>
    <w:rsid w:val="00931967"/>
    <w:rsid w:val="00931B4F"/>
    <w:rsid w:val="00931B81"/>
    <w:rsid w:val="00931E4A"/>
    <w:rsid w:val="00932740"/>
    <w:rsid w:val="00932E3B"/>
    <w:rsid w:val="00932F91"/>
    <w:rsid w:val="00933099"/>
    <w:rsid w:val="009333C1"/>
    <w:rsid w:val="00933460"/>
    <w:rsid w:val="009340AD"/>
    <w:rsid w:val="00934413"/>
    <w:rsid w:val="009345EC"/>
    <w:rsid w:val="0093482A"/>
    <w:rsid w:val="0093493A"/>
    <w:rsid w:val="00934A42"/>
    <w:rsid w:val="009351E3"/>
    <w:rsid w:val="0093527C"/>
    <w:rsid w:val="009352D7"/>
    <w:rsid w:val="00935C00"/>
    <w:rsid w:val="00935CC8"/>
    <w:rsid w:val="00935FB0"/>
    <w:rsid w:val="00935FD9"/>
    <w:rsid w:val="00936303"/>
    <w:rsid w:val="0093630F"/>
    <w:rsid w:val="00936ABE"/>
    <w:rsid w:val="00936B2B"/>
    <w:rsid w:val="00936C60"/>
    <w:rsid w:val="00936D73"/>
    <w:rsid w:val="0093723E"/>
    <w:rsid w:val="0093729E"/>
    <w:rsid w:val="00937A2C"/>
    <w:rsid w:val="00937A4B"/>
    <w:rsid w:val="00937BCD"/>
    <w:rsid w:val="00937C19"/>
    <w:rsid w:val="00937FB0"/>
    <w:rsid w:val="009408F6"/>
    <w:rsid w:val="00940923"/>
    <w:rsid w:val="009409DE"/>
    <w:rsid w:val="00940BBC"/>
    <w:rsid w:val="009410A2"/>
    <w:rsid w:val="009413A0"/>
    <w:rsid w:val="00941510"/>
    <w:rsid w:val="009418A5"/>
    <w:rsid w:val="009418FF"/>
    <w:rsid w:val="00941AA5"/>
    <w:rsid w:val="00941CAA"/>
    <w:rsid w:val="00942566"/>
    <w:rsid w:val="009425EA"/>
    <w:rsid w:val="009431E6"/>
    <w:rsid w:val="00943223"/>
    <w:rsid w:val="009436FE"/>
    <w:rsid w:val="009438DE"/>
    <w:rsid w:val="00943911"/>
    <w:rsid w:val="00943C72"/>
    <w:rsid w:val="00943E55"/>
    <w:rsid w:val="00944073"/>
    <w:rsid w:val="00944201"/>
    <w:rsid w:val="009445F4"/>
    <w:rsid w:val="00944745"/>
    <w:rsid w:val="009448A3"/>
    <w:rsid w:val="00944BAE"/>
    <w:rsid w:val="00945071"/>
    <w:rsid w:val="00945728"/>
    <w:rsid w:val="00945811"/>
    <w:rsid w:val="00945A19"/>
    <w:rsid w:val="00946276"/>
    <w:rsid w:val="0094630D"/>
    <w:rsid w:val="0094635B"/>
    <w:rsid w:val="009464B5"/>
    <w:rsid w:val="00946766"/>
    <w:rsid w:val="009469C0"/>
    <w:rsid w:val="00946D45"/>
    <w:rsid w:val="009471D8"/>
    <w:rsid w:val="0094735D"/>
    <w:rsid w:val="00947616"/>
    <w:rsid w:val="009478FF"/>
    <w:rsid w:val="009479E7"/>
    <w:rsid w:val="0095028E"/>
    <w:rsid w:val="00950409"/>
    <w:rsid w:val="00950C69"/>
    <w:rsid w:val="00950D1E"/>
    <w:rsid w:val="00950D2E"/>
    <w:rsid w:val="00950E34"/>
    <w:rsid w:val="0095109C"/>
    <w:rsid w:val="00951459"/>
    <w:rsid w:val="0095226C"/>
    <w:rsid w:val="00952985"/>
    <w:rsid w:val="00952A24"/>
    <w:rsid w:val="00952B30"/>
    <w:rsid w:val="00952B40"/>
    <w:rsid w:val="009534C3"/>
    <w:rsid w:val="009535B4"/>
    <w:rsid w:val="00953750"/>
    <w:rsid w:val="00953770"/>
    <w:rsid w:val="00953CE7"/>
    <w:rsid w:val="0095427E"/>
    <w:rsid w:val="0095434B"/>
    <w:rsid w:val="00954403"/>
    <w:rsid w:val="0095453D"/>
    <w:rsid w:val="00954652"/>
    <w:rsid w:val="00954818"/>
    <w:rsid w:val="00954858"/>
    <w:rsid w:val="00954E26"/>
    <w:rsid w:val="00955128"/>
    <w:rsid w:val="00955CCA"/>
    <w:rsid w:val="00956750"/>
    <w:rsid w:val="009567BF"/>
    <w:rsid w:val="00956986"/>
    <w:rsid w:val="00956DD9"/>
    <w:rsid w:val="0095709F"/>
    <w:rsid w:val="00957529"/>
    <w:rsid w:val="009578CB"/>
    <w:rsid w:val="00957B60"/>
    <w:rsid w:val="009601E0"/>
    <w:rsid w:val="00960727"/>
    <w:rsid w:val="00960816"/>
    <w:rsid w:val="00961598"/>
    <w:rsid w:val="00961B03"/>
    <w:rsid w:val="00961D1A"/>
    <w:rsid w:val="0096233C"/>
    <w:rsid w:val="00962347"/>
    <w:rsid w:val="009626E9"/>
    <w:rsid w:val="009627EB"/>
    <w:rsid w:val="0096282E"/>
    <w:rsid w:val="0096292C"/>
    <w:rsid w:val="00962E71"/>
    <w:rsid w:val="00962F01"/>
    <w:rsid w:val="00962F70"/>
    <w:rsid w:val="00963591"/>
    <w:rsid w:val="00963726"/>
    <w:rsid w:val="009638FC"/>
    <w:rsid w:val="009646C6"/>
    <w:rsid w:val="009646F7"/>
    <w:rsid w:val="009648CB"/>
    <w:rsid w:val="009649BE"/>
    <w:rsid w:val="0096512A"/>
    <w:rsid w:val="0096523B"/>
    <w:rsid w:val="00965331"/>
    <w:rsid w:val="00965374"/>
    <w:rsid w:val="009658A1"/>
    <w:rsid w:val="00965C20"/>
    <w:rsid w:val="00965D24"/>
    <w:rsid w:val="00965EE7"/>
    <w:rsid w:val="00965F50"/>
    <w:rsid w:val="009664BA"/>
    <w:rsid w:val="00966D72"/>
    <w:rsid w:val="00967220"/>
    <w:rsid w:val="009672BA"/>
    <w:rsid w:val="00967578"/>
    <w:rsid w:val="00967A5F"/>
    <w:rsid w:val="00967C86"/>
    <w:rsid w:val="00967DE1"/>
    <w:rsid w:val="00967E57"/>
    <w:rsid w:val="00967E6C"/>
    <w:rsid w:val="0097044F"/>
    <w:rsid w:val="00970551"/>
    <w:rsid w:val="00970581"/>
    <w:rsid w:val="009705D9"/>
    <w:rsid w:val="00970997"/>
    <w:rsid w:val="00970BA8"/>
    <w:rsid w:val="00971E1F"/>
    <w:rsid w:val="00971EF6"/>
    <w:rsid w:val="009722F9"/>
    <w:rsid w:val="0097242E"/>
    <w:rsid w:val="009735B4"/>
    <w:rsid w:val="009735F3"/>
    <w:rsid w:val="00973805"/>
    <w:rsid w:val="0097380F"/>
    <w:rsid w:val="00973A93"/>
    <w:rsid w:val="00973C62"/>
    <w:rsid w:val="00973E30"/>
    <w:rsid w:val="0097449A"/>
    <w:rsid w:val="00974764"/>
    <w:rsid w:val="009747D4"/>
    <w:rsid w:val="00975011"/>
    <w:rsid w:val="00975102"/>
    <w:rsid w:val="0097546D"/>
    <w:rsid w:val="00976149"/>
    <w:rsid w:val="00976F15"/>
    <w:rsid w:val="0097748A"/>
    <w:rsid w:val="009774FA"/>
    <w:rsid w:val="009778C3"/>
    <w:rsid w:val="009778D9"/>
    <w:rsid w:val="00977F88"/>
    <w:rsid w:val="0098020D"/>
    <w:rsid w:val="0098053C"/>
    <w:rsid w:val="009807B3"/>
    <w:rsid w:val="009808D9"/>
    <w:rsid w:val="00980982"/>
    <w:rsid w:val="00980A03"/>
    <w:rsid w:val="00980AD9"/>
    <w:rsid w:val="00980CA5"/>
    <w:rsid w:val="00980EFC"/>
    <w:rsid w:val="00980F0B"/>
    <w:rsid w:val="00981405"/>
    <w:rsid w:val="00981461"/>
    <w:rsid w:val="009818E0"/>
    <w:rsid w:val="009819FA"/>
    <w:rsid w:val="00981A0F"/>
    <w:rsid w:val="00981EB3"/>
    <w:rsid w:val="0098204D"/>
    <w:rsid w:val="009823D8"/>
    <w:rsid w:val="0098245F"/>
    <w:rsid w:val="00982594"/>
    <w:rsid w:val="00982917"/>
    <w:rsid w:val="00982A46"/>
    <w:rsid w:val="00982B6D"/>
    <w:rsid w:val="00982D55"/>
    <w:rsid w:val="00983410"/>
    <w:rsid w:val="009836EC"/>
    <w:rsid w:val="009837E5"/>
    <w:rsid w:val="009839CA"/>
    <w:rsid w:val="00983B2C"/>
    <w:rsid w:val="00983D12"/>
    <w:rsid w:val="00983DAA"/>
    <w:rsid w:val="00984016"/>
    <w:rsid w:val="009840FA"/>
    <w:rsid w:val="00984468"/>
    <w:rsid w:val="009846A5"/>
    <w:rsid w:val="009846F7"/>
    <w:rsid w:val="009847FC"/>
    <w:rsid w:val="00984AC9"/>
    <w:rsid w:val="00984C34"/>
    <w:rsid w:val="00984D54"/>
    <w:rsid w:val="00984E0F"/>
    <w:rsid w:val="009850C1"/>
    <w:rsid w:val="0098574D"/>
    <w:rsid w:val="00985881"/>
    <w:rsid w:val="00985A2A"/>
    <w:rsid w:val="00985F04"/>
    <w:rsid w:val="00985F99"/>
    <w:rsid w:val="00986189"/>
    <w:rsid w:val="0098642C"/>
    <w:rsid w:val="00986960"/>
    <w:rsid w:val="00986CB1"/>
    <w:rsid w:val="00986FA7"/>
    <w:rsid w:val="00986FD6"/>
    <w:rsid w:val="00987111"/>
    <w:rsid w:val="0098721D"/>
    <w:rsid w:val="009873A9"/>
    <w:rsid w:val="00987556"/>
    <w:rsid w:val="0098759C"/>
    <w:rsid w:val="009877C9"/>
    <w:rsid w:val="009878C4"/>
    <w:rsid w:val="00987BB1"/>
    <w:rsid w:val="00987FB3"/>
    <w:rsid w:val="0099035A"/>
    <w:rsid w:val="009906CC"/>
    <w:rsid w:val="00990999"/>
    <w:rsid w:val="00990ADE"/>
    <w:rsid w:val="00990DF7"/>
    <w:rsid w:val="009911C7"/>
    <w:rsid w:val="00991309"/>
    <w:rsid w:val="009916FE"/>
    <w:rsid w:val="00991CC1"/>
    <w:rsid w:val="00992173"/>
    <w:rsid w:val="0099234C"/>
    <w:rsid w:val="009929F1"/>
    <w:rsid w:val="00992E23"/>
    <w:rsid w:val="00992E5C"/>
    <w:rsid w:val="00994371"/>
    <w:rsid w:val="009945B4"/>
    <w:rsid w:val="00994A33"/>
    <w:rsid w:val="00994ABE"/>
    <w:rsid w:val="0099570D"/>
    <w:rsid w:val="009959A7"/>
    <w:rsid w:val="00995A16"/>
    <w:rsid w:val="00995CE9"/>
    <w:rsid w:val="009967E2"/>
    <w:rsid w:val="00996942"/>
    <w:rsid w:val="00996B4A"/>
    <w:rsid w:val="00996E64"/>
    <w:rsid w:val="00996EAF"/>
    <w:rsid w:val="009971D9"/>
    <w:rsid w:val="009972DE"/>
    <w:rsid w:val="0099754C"/>
    <w:rsid w:val="00997643"/>
    <w:rsid w:val="009977D1"/>
    <w:rsid w:val="009979E5"/>
    <w:rsid w:val="00997D64"/>
    <w:rsid w:val="009A0284"/>
    <w:rsid w:val="009A0452"/>
    <w:rsid w:val="009A0536"/>
    <w:rsid w:val="009A0624"/>
    <w:rsid w:val="009A0A66"/>
    <w:rsid w:val="009A0AA0"/>
    <w:rsid w:val="009A0B01"/>
    <w:rsid w:val="009A0BFF"/>
    <w:rsid w:val="009A0CB1"/>
    <w:rsid w:val="009A0DF9"/>
    <w:rsid w:val="009A0E63"/>
    <w:rsid w:val="009A0E8F"/>
    <w:rsid w:val="009A116E"/>
    <w:rsid w:val="009A1233"/>
    <w:rsid w:val="009A1326"/>
    <w:rsid w:val="009A1441"/>
    <w:rsid w:val="009A1642"/>
    <w:rsid w:val="009A1F55"/>
    <w:rsid w:val="009A2157"/>
    <w:rsid w:val="009A2E0D"/>
    <w:rsid w:val="009A3159"/>
    <w:rsid w:val="009A31AB"/>
    <w:rsid w:val="009A3203"/>
    <w:rsid w:val="009A321E"/>
    <w:rsid w:val="009A3474"/>
    <w:rsid w:val="009A3897"/>
    <w:rsid w:val="009A3A35"/>
    <w:rsid w:val="009A3B43"/>
    <w:rsid w:val="009A3FA7"/>
    <w:rsid w:val="009A3FDE"/>
    <w:rsid w:val="009A3FF5"/>
    <w:rsid w:val="009A48DC"/>
    <w:rsid w:val="009A4B64"/>
    <w:rsid w:val="009A4BEB"/>
    <w:rsid w:val="009A4C2B"/>
    <w:rsid w:val="009A4E72"/>
    <w:rsid w:val="009A4F60"/>
    <w:rsid w:val="009A5863"/>
    <w:rsid w:val="009A59F8"/>
    <w:rsid w:val="009A5A85"/>
    <w:rsid w:val="009A5D3E"/>
    <w:rsid w:val="009A6271"/>
    <w:rsid w:val="009A63A6"/>
    <w:rsid w:val="009A6663"/>
    <w:rsid w:val="009A6CBF"/>
    <w:rsid w:val="009A716E"/>
    <w:rsid w:val="009A72C5"/>
    <w:rsid w:val="009A737D"/>
    <w:rsid w:val="009A7556"/>
    <w:rsid w:val="009A79F0"/>
    <w:rsid w:val="009B0060"/>
    <w:rsid w:val="009B0975"/>
    <w:rsid w:val="009B0EC4"/>
    <w:rsid w:val="009B10A0"/>
    <w:rsid w:val="009B1315"/>
    <w:rsid w:val="009B136F"/>
    <w:rsid w:val="009B1888"/>
    <w:rsid w:val="009B22AD"/>
    <w:rsid w:val="009B265F"/>
    <w:rsid w:val="009B27E0"/>
    <w:rsid w:val="009B2972"/>
    <w:rsid w:val="009B29C3"/>
    <w:rsid w:val="009B2B58"/>
    <w:rsid w:val="009B2B5B"/>
    <w:rsid w:val="009B2C2F"/>
    <w:rsid w:val="009B2D6A"/>
    <w:rsid w:val="009B2E0C"/>
    <w:rsid w:val="009B309B"/>
    <w:rsid w:val="009B3165"/>
    <w:rsid w:val="009B33D4"/>
    <w:rsid w:val="009B36FE"/>
    <w:rsid w:val="009B3A09"/>
    <w:rsid w:val="009B3AB0"/>
    <w:rsid w:val="009B3C12"/>
    <w:rsid w:val="009B3C5C"/>
    <w:rsid w:val="009B3DA3"/>
    <w:rsid w:val="009B3FCE"/>
    <w:rsid w:val="009B466D"/>
    <w:rsid w:val="009B4775"/>
    <w:rsid w:val="009B47BB"/>
    <w:rsid w:val="009B50C4"/>
    <w:rsid w:val="009B54C5"/>
    <w:rsid w:val="009B5698"/>
    <w:rsid w:val="009B5AB1"/>
    <w:rsid w:val="009B6177"/>
    <w:rsid w:val="009B6229"/>
    <w:rsid w:val="009B625E"/>
    <w:rsid w:val="009B62EC"/>
    <w:rsid w:val="009B66B8"/>
    <w:rsid w:val="009B6742"/>
    <w:rsid w:val="009B6DF2"/>
    <w:rsid w:val="009B6FB5"/>
    <w:rsid w:val="009B75F2"/>
    <w:rsid w:val="009B7656"/>
    <w:rsid w:val="009B76F9"/>
    <w:rsid w:val="009B7FF3"/>
    <w:rsid w:val="009C0335"/>
    <w:rsid w:val="009C0384"/>
    <w:rsid w:val="009C0682"/>
    <w:rsid w:val="009C10D9"/>
    <w:rsid w:val="009C1317"/>
    <w:rsid w:val="009C1480"/>
    <w:rsid w:val="009C1654"/>
    <w:rsid w:val="009C1889"/>
    <w:rsid w:val="009C18E2"/>
    <w:rsid w:val="009C1B25"/>
    <w:rsid w:val="009C1B33"/>
    <w:rsid w:val="009C1CEF"/>
    <w:rsid w:val="009C2906"/>
    <w:rsid w:val="009C2929"/>
    <w:rsid w:val="009C2D32"/>
    <w:rsid w:val="009C31BE"/>
    <w:rsid w:val="009C322C"/>
    <w:rsid w:val="009C35E9"/>
    <w:rsid w:val="009C3A20"/>
    <w:rsid w:val="009C4188"/>
    <w:rsid w:val="009C4265"/>
    <w:rsid w:val="009C43C1"/>
    <w:rsid w:val="009C4544"/>
    <w:rsid w:val="009C498C"/>
    <w:rsid w:val="009C4BF8"/>
    <w:rsid w:val="009C4DA9"/>
    <w:rsid w:val="009C4DE6"/>
    <w:rsid w:val="009C4FAC"/>
    <w:rsid w:val="009C522B"/>
    <w:rsid w:val="009C5476"/>
    <w:rsid w:val="009C55A5"/>
    <w:rsid w:val="009C64BA"/>
    <w:rsid w:val="009C6F66"/>
    <w:rsid w:val="009C7432"/>
    <w:rsid w:val="009C74C9"/>
    <w:rsid w:val="009C7889"/>
    <w:rsid w:val="009C7930"/>
    <w:rsid w:val="009C7A62"/>
    <w:rsid w:val="009C7A9C"/>
    <w:rsid w:val="009D01B6"/>
    <w:rsid w:val="009D0546"/>
    <w:rsid w:val="009D06D9"/>
    <w:rsid w:val="009D0AC9"/>
    <w:rsid w:val="009D0D7B"/>
    <w:rsid w:val="009D0ED9"/>
    <w:rsid w:val="009D115F"/>
    <w:rsid w:val="009D1201"/>
    <w:rsid w:val="009D170F"/>
    <w:rsid w:val="009D195D"/>
    <w:rsid w:val="009D1B86"/>
    <w:rsid w:val="009D1E49"/>
    <w:rsid w:val="009D25FA"/>
    <w:rsid w:val="009D2F28"/>
    <w:rsid w:val="009D312E"/>
    <w:rsid w:val="009D3353"/>
    <w:rsid w:val="009D36D3"/>
    <w:rsid w:val="009D427C"/>
    <w:rsid w:val="009D438E"/>
    <w:rsid w:val="009D4614"/>
    <w:rsid w:val="009D4869"/>
    <w:rsid w:val="009D4EAF"/>
    <w:rsid w:val="009D4F66"/>
    <w:rsid w:val="009D4F9C"/>
    <w:rsid w:val="009D4FFC"/>
    <w:rsid w:val="009D512C"/>
    <w:rsid w:val="009D5269"/>
    <w:rsid w:val="009D52D9"/>
    <w:rsid w:val="009D58C1"/>
    <w:rsid w:val="009D59FB"/>
    <w:rsid w:val="009D5F16"/>
    <w:rsid w:val="009D5F9B"/>
    <w:rsid w:val="009D5FA1"/>
    <w:rsid w:val="009D6348"/>
    <w:rsid w:val="009D64F5"/>
    <w:rsid w:val="009D6857"/>
    <w:rsid w:val="009D68EF"/>
    <w:rsid w:val="009D6D26"/>
    <w:rsid w:val="009D70D5"/>
    <w:rsid w:val="009D7115"/>
    <w:rsid w:val="009D7583"/>
    <w:rsid w:val="009D7818"/>
    <w:rsid w:val="009D7922"/>
    <w:rsid w:val="009D7CB1"/>
    <w:rsid w:val="009D7CB5"/>
    <w:rsid w:val="009D7DB6"/>
    <w:rsid w:val="009E006F"/>
    <w:rsid w:val="009E0533"/>
    <w:rsid w:val="009E0574"/>
    <w:rsid w:val="009E069D"/>
    <w:rsid w:val="009E06A1"/>
    <w:rsid w:val="009E06E3"/>
    <w:rsid w:val="009E0730"/>
    <w:rsid w:val="009E0A45"/>
    <w:rsid w:val="009E12C4"/>
    <w:rsid w:val="009E1457"/>
    <w:rsid w:val="009E1620"/>
    <w:rsid w:val="009E163C"/>
    <w:rsid w:val="009E183B"/>
    <w:rsid w:val="009E19BF"/>
    <w:rsid w:val="009E1A98"/>
    <w:rsid w:val="009E237A"/>
    <w:rsid w:val="009E25C8"/>
    <w:rsid w:val="009E26C4"/>
    <w:rsid w:val="009E276A"/>
    <w:rsid w:val="009E28F9"/>
    <w:rsid w:val="009E2E80"/>
    <w:rsid w:val="009E3345"/>
    <w:rsid w:val="009E35EA"/>
    <w:rsid w:val="009E3943"/>
    <w:rsid w:val="009E3BAA"/>
    <w:rsid w:val="009E3E98"/>
    <w:rsid w:val="009E3FE3"/>
    <w:rsid w:val="009E4172"/>
    <w:rsid w:val="009E439F"/>
    <w:rsid w:val="009E4C50"/>
    <w:rsid w:val="009E4CED"/>
    <w:rsid w:val="009E50E8"/>
    <w:rsid w:val="009E58BA"/>
    <w:rsid w:val="009E5BD2"/>
    <w:rsid w:val="009E5D06"/>
    <w:rsid w:val="009E5D0F"/>
    <w:rsid w:val="009E5ECD"/>
    <w:rsid w:val="009E64C3"/>
    <w:rsid w:val="009E68AC"/>
    <w:rsid w:val="009E69AD"/>
    <w:rsid w:val="009E754B"/>
    <w:rsid w:val="009E79FF"/>
    <w:rsid w:val="009E7C7D"/>
    <w:rsid w:val="009E7CE5"/>
    <w:rsid w:val="009F004D"/>
    <w:rsid w:val="009F08D9"/>
    <w:rsid w:val="009F0BCB"/>
    <w:rsid w:val="009F1B7B"/>
    <w:rsid w:val="009F2979"/>
    <w:rsid w:val="009F32B0"/>
    <w:rsid w:val="009F34FB"/>
    <w:rsid w:val="009F365B"/>
    <w:rsid w:val="009F3711"/>
    <w:rsid w:val="009F38E3"/>
    <w:rsid w:val="009F3A9A"/>
    <w:rsid w:val="009F3C05"/>
    <w:rsid w:val="009F3CE5"/>
    <w:rsid w:val="009F4287"/>
    <w:rsid w:val="009F42B5"/>
    <w:rsid w:val="009F4F50"/>
    <w:rsid w:val="009F5B91"/>
    <w:rsid w:val="009F5E07"/>
    <w:rsid w:val="009F5F01"/>
    <w:rsid w:val="009F5FC4"/>
    <w:rsid w:val="009F63F0"/>
    <w:rsid w:val="009F65B9"/>
    <w:rsid w:val="009F68E7"/>
    <w:rsid w:val="009F69DC"/>
    <w:rsid w:val="009F6A28"/>
    <w:rsid w:val="009F6AE6"/>
    <w:rsid w:val="009F70A1"/>
    <w:rsid w:val="009F7232"/>
    <w:rsid w:val="009F742A"/>
    <w:rsid w:val="009F7492"/>
    <w:rsid w:val="009F74D6"/>
    <w:rsid w:val="009F7B63"/>
    <w:rsid w:val="009F7BE8"/>
    <w:rsid w:val="009F7D4C"/>
    <w:rsid w:val="00A001D2"/>
    <w:rsid w:val="00A0021B"/>
    <w:rsid w:val="00A00296"/>
    <w:rsid w:val="00A006F2"/>
    <w:rsid w:val="00A00716"/>
    <w:rsid w:val="00A00C96"/>
    <w:rsid w:val="00A0112A"/>
    <w:rsid w:val="00A011DA"/>
    <w:rsid w:val="00A0122F"/>
    <w:rsid w:val="00A01291"/>
    <w:rsid w:val="00A0160E"/>
    <w:rsid w:val="00A01CE7"/>
    <w:rsid w:val="00A01F63"/>
    <w:rsid w:val="00A020C8"/>
    <w:rsid w:val="00A022C3"/>
    <w:rsid w:val="00A0234C"/>
    <w:rsid w:val="00A0262C"/>
    <w:rsid w:val="00A02746"/>
    <w:rsid w:val="00A02782"/>
    <w:rsid w:val="00A0280D"/>
    <w:rsid w:val="00A0295A"/>
    <w:rsid w:val="00A02964"/>
    <w:rsid w:val="00A02C10"/>
    <w:rsid w:val="00A02E30"/>
    <w:rsid w:val="00A02EB1"/>
    <w:rsid w:val="00A03095"/>
    <w:rsid w:val="00A032A8"/>
    <w:rsid w:val="00A03445"/>
    <w:rsid w:val="00A040C1"/>
    <w:rsid w:val="00A043DE"/>
    <w:rsid w:val="00A0471A"/>
    <w:rsid w:val="00A04FB0"/>
    <w:rsid w:val="00A0519D"/>
    <w:rsid w:val="00A057AF"/>
    <w:rsid w:val="00A0594A"/>
    <w:rsid w:val="00A0614C"/>
    <w:rsid w:val="00A06CC6"/>
    <w:rsid w:val="00A06F4A"/>
    <w:rsid w:val="00A07401"/>
    <w:rsid w:val="00A077EC"/>
    <w:rsid w:val="00A078C6"/>
    <w:rsid w:val="00A07A80"/>
    <w:rsid w:val="00A07AD2"/>
    <w:rsid w:val="00A07EFD"/>
    <w:rsid w:val="00A10076"/>
    <w:rsid w:val="00A10889"/>
    <w:rsid w:val="00A10BEA"/>
    <w:rsid w:val="00A10F11"/>
    <w:rsid w:val="00A1148F"/>
    <w:rsid w:val="00A1153E"/>
    <w:rsid w:val="00A11702"/>
    <w:rsid w:val="00A11978"/>
    <w:rsid w:val="00A11A88"/>
    <w:rsid w:val="00A11C1B"/>
    <w:rsid w:val="00A11FEA"/>
    <w:rsid w:val="00A121B9"/>
    <w:rsid w:val="00A13265"/>
    <w:rsid w:val="00A133C5"/>
    <w:rsid w:val="00A133F5"/>
    <w:rsid w:val="00A134F8"/>
    <w:rsid w:val="00A1355F"/>
    <w:rsid w:val="00A135EE"/>
    <w:rsid w:val="00A13911"/>
    <w:rsid w:val="00A13A98"/>
    <w:rsid w:val="00A13CB8"/>
    <w:rsid w:val="00A13D14"/>
    <w:rsid w:val="00A144F0"/>
    <w:rsid w:val="00A14524"/>
    <w:rsid w:val="00A14E60"/>
    <w:rsid w:val="00A1513C"/>
    <w:rsid w:val="00A15299"/>
    <w:rsid w:val="00A15365"/>
    <w:rsid w:val="00A15758"/>
    <w:rsid w:val="00A1599F"/>
    <w:rsid w:val="00A15CE0"/>
    <w:rsid w:val="00A15F3D"/>
    <w:rsid w:val="00A160B5"/>
    <w:rsid w:val="00A162CE"/>
    <w:rsid w:val="00A16777"/>
    <w:rsid w:val="00A169B6"/>
    <w:rsid w:val="00A16D0E"/>
    <w:rsid w:val="00A16E83"/>
    <w:rsid w:val="00A17040"/>
    <w:rsid w:val="00A17FC3"/>
    <w:rsid w:val="00A205C7"/>
    <w:rsid w:val="00A20BF3"/>
    <w:rsid w:val="00A2129C"/>
    <w:rsid w:val="00A21721"/>
    <w:rsid w:val="00A217F3"/>
    <w:rsid w:val="00A21CAE"/>
    <w:rsid w:val="00A21CC1"/>
    <w:rsid w:val="00A21FB7"/>
    <w:rsid w:val="00A221F5"/>
    <w:rsid w:val="00A2231E"/>
    <w:rsid w:val="00A223AE"/>
    <w:rsid w:val="00A2285F"/>
    <w:rsid w:val="00A229B6"/>
    <w:rsid w:val="00A229D1"/>
    <w:rsid w:val="00A23178"/>
    <w:rsid w:val="00A2321D"/>
    <w:rsid w:val="00A2332D"/>
    <w:rsid w:val="00A2353E"/>
    <w:rsid w:val="00A23691"/>
    <w:rsid w:val="00A2376C"/>
    <w:rsid w:val="00A237BA"/>
    <w:rsid w:val="00A239D7"/>
    <w:rsid w:val="00A23CAD"/>
    <w:rsid w:val="00A23CC9"/>
    <w:rsid w:val="00A24415"/>
    <w:rsid w:val="00A24476"/>
    <w:rsid w:val="00A244C3"/>
    <w:rsid w:val="00A2464C"/>
    <w:rsid w:val="00A24C95"/>
    <w:rsid w:val="00A24D38"/>
    <w:rsid w:val="00A24FC3"/>
    <w:rsid w:val="00A25062"/>
    <w:rsid w:val="00A257C1"/>
    <w:rsid w:val="00A260CF"/>
    <w:rsid w:val="00A2640E"/>
    <w:rsid w:val="00A26A88"/>
    <w:rsid w:val="00A26D39"/>
    <w:rsid w:val="00A26F1C"/>
    <w:rsid w:val="00A2704A"/>
    <w:rsid w:val="00A270C9"/>
    <w:rsid w:val="00A27103"/>
    <w:rsid w:val="00A272AB"/>
    <w:rsid w:val="00A273E6"/>
    <w:rsid w:val="00A273FA"/>
    <w:rsid w:val="00A27518"/>
    <w:rsid w:val="00A27876"/>
    <w:rsid w:val="00A27CE7"/>
    <w:rsid w:val="00A301A9"/>
    <w:rsid w:val="00A301FD"/>
    <w:rsid w:val="00A304C4"/>
    <w:rsid w:val="00A30667"/>
    <w:rsid w:val="00A30E33"/>
    <w:rsid w:val="00A310E0"/>
    <w:rsid w:val="00A31194"/>
    <w:rsid w:val="00A31234"/>
    <w:rsid w:val="00A3171E"/>
    <w:rsid w:val="00A317AA"/>
    <w:rsid w:val="00A3186C"/>
    <w:rsid w:val="00A31D35"/>
    <w:rsid w:val="00A31E4D"/>
    <w:rsid w:val="00A31F24"/>
    <w:rsid w:val="00A31F7B"/>
    <w:rsid w:val="00A32810"/>
    <w:rsid w:val="00A334B8"/>
    <w:rsid w:val="00A33670"/>
    <w:rsid w:val="00A33D18"/>
    <w:rsid w:val="00A33EF0"/>
    <w:rsid w:val="00A3472C"/>
    <w:rsid w:val="00A348C0"/>
    <w:rsid w:val="00A34A51"/>
    <w:rsid w:val="00A34D73"/>
    <w:rsid w:val="00A3525B"/>
    <w:rsid w:val="00A35629"/>
    <w:rsid w:val="00A35706"/>
    <w:rsid w:val="00A3580A"/>
    <w:rsid w:val="00A3597D"/>
    <w:rsid w:val="00A35A4E"/>
    <w:rsid w:val="00A35E30"/>
    <w:rsid w:val="00A35F71"/>
    <w:rsid w:val="00A36196"/>
    <w:rsid w:val="00A3666D"/>
    <w:rsid w:val="00A366F8"/>
    <w:rsid w:val="00A36B8B"/>
    <w:rsid w:val="00A36CF6"/>
    <w:rsid w:val="00A36E45"/>
    <w:rsid w:val="00A37046"/>
    <w:rsid w:val="00A371A1"/>
    <w:rsid w:val="00A373E4"/>
    <w:rsid w:val="00A373F2"/>
    <w:rsid w:val="00A37947"/>
    <w:rsid w:val="00A37966"/>
    <w:rsid w:val="00A3797A"/>
    <w:rsid w:val="00A379BC"/>
    <w:rsid w:val="00A37D20"/>
    <w:rsid w:val="00A37F65"/>
    <w:rsid w:val="00A40030"/>
    <w:rsid w:val="00A4029D"/>
    <w:rsid w:val="00A40427"/>
    <w:rsid w:val="00A40663"/>
    <w:rsid w:val="00A40C96"/>
    <w:rsid w:val="00A4186B"/>
    <w:rsid w:val="00A418D0"/>
    <w:rsid w:val="00A418D8"/>
    <w:rsid w:val="00A41D68"/>
    <w:rsid w:val="00A42023"/>
    <w:rsid w:val="00A4230F"/>
    <w:rsid w:val="00A42372"/>
    <w:rsid w:val="00A425AB"/>
    <w:rsid w:val="00A425E9"/>
    <w:rsid w:val="00A4290D"/>
    <w:rsid w:val="00A42AF3"/>
    <w:rsid w:val="00A42E1C"/>
    <w:rsid w:val="00A4306C"/>
    <w:rsid w:val="00A43482"/>
    <w:rsid w:val="00A438F9"/>
    <w:rsid w:val="00A43BCC"/>
    <w:rsid w:val="00A44052"/>
    <w:rsid w:val="00A440BC"/>
    <w:rsid w:val="00A4436B"/>
    <w:rsid w:val="00A443A3"/>
    <w:rsid w:val="00A446F4"/>
    <w:rsid w:val="00A448AF"/>
    <w:rsid w:val="00A44B88"/>
    <w:rsid w:val="00A44C9A"/>
    <w:rsid w:val="00A45230"/>
    <w:rsid w:val="00A45BE0"/>
    <w:rsid w:val="00A461D8"/>
    <w:rsid w:val="00A464BF"/>
    <w:rsid w:val="00A4676D"/>
    <w:rsid w:val="00A468C9"/>
    <w:rsid w:val="00A46A39"/>
    <w:rsid w:val="00A46DE2"/>
    <w:rsid w:val="00A46EF6"/>
    <w:rsid w:val="00A470AA"/>
    <w:rsid w:val="00A471E4"/>
    <w:rsid w:val="00A47512"/>
    <w:rsid w:val="00A47A71"/>
    <w:rsid w:val="00A500D5"/>
    <w:rsid w:val="00A501D3"/>
    <w:rsid w:val="00A50201"/>
    <w:rsid w:val="00A50783"/>
    <w:rsid w:val="00A507C9"/>
    <w:rsid w:val="00A50D1B"/>
    <w:rsid w:val="00A50F0E"/>
    <w:rsid w:val="00A51127"/>
    <w:rsid w:val="00A51427"/>
    <w:rsid w:val="00A51FFD"/>
    <w:rsid w:val="00A521BE"/>
    <w:rsid w:val="00A52203"/>
    <w:rsid w:val="00A52735"/>
    <w:rsid w:val="00A52777"/>
    <w:rsid w:val="00A52EAE"/>
    <w:rsid w:val="00A53701"/>
    <w:rsid w:val="00A5399A"/>
    <w:rsid w:val="00A53CA6"/>
    <w:rsid w:val="00A5403B"/>
    <w:rsid w:val="00A540B8"/>
    <w:rsid w:val="00A54255"/>
    <w:rsid w:val="00A54431"/>
    <w:rsid w:val="00A54449"/>
    <w:rsid w:val="00A544AB"/>
    <w:rsid w:val="00A5484D"/>
    <w:rsid w:val="00A54A42"/>
    <w:rsid w:val="00A54FB7"/>
    <w:rsid w:val="00A55094"/>
    <w:rsid w:val="00A55576"/>
    <w:rsid w:val="00A55DA5"/>
    <w:rsid w:val="00A56089"/>
    <w:rsid w:val="00A561CC"/>
    <w:rsid w:val="00A561FC"/>
    <w:rsid w:val="00A564AF"/>
    <w:rsid w:val="00A56647"/>
    <w:rsid w:val="00A56EB8"/>
    <w:rsid w:val="00A5726F"/>
    <w:rsid w:val="00A57318"/>
    <w:rsid w:val="00A574EE"/>
    <w:rsid w:val="00A57722"/>
    <w:rsid w:val="00A57A71"/>
    <w:rsid w:val="00A57B93"/>
    <w:rsid w:val="00A57BFB"/>
    <w:rsid w:val="00A57C78"/>
    <w:rsid w:val="00A57FA3"/>
    <w:rsid w:val="00A60540"/>
    <w:rsid w:val="00A608D7"/>
    <w:rsid w:val="00A60ADF"/>
    <w:rsid w:val="00A62107"/>
    <w:rsid w:val="00A6225A"/>
    <w:rsid w:val="00A62663"/>
    <w:rsid w:val="00A62823"/>
    <w:rsid w:val="00A62A9C"/>
    <w:rsid w:val="00A62DAC"/>
    <w:rsid w:val="00A631AB"/>
    <w:rsid w:val="00A63885"/>
    <w:rsid w:val="00A63889"/>
    <w:rsid w:val="00A638D6"/>
    <w:rsid w:val="00A63ACC"/>
    <w:rsid w:val="00A63E29"/>
    <w:rsid w:val="00A640C4"/>
    <w:rsid w:val="00A6422F"/>
    <w:rsid w:val="00A64559"/>
    <w:rsid w:val="00A649CC"/>
    <w:rsid w:val="00A64A43"/>
    <w:rsid w:val="00A65556"/>
    <w:rsid w:val="00A65A1A"/>
    <w:rsid w:val="00A65B9D"/>
    <w:rsid w:val="00A65BA3"/>
    <w:rsid w:val="00A65BB9"/>
    <w:rsid w:val="00A65FD5"/>
    <w:rsid w:val="00A663D3"/>
    <w:rsid w:val="00A663D7"/>
    <w:rsid w:val="00A66CD7"/>
    <w:rsid w:val="00A67092"/>
    <w:rsid w:val="00A6739E"/>
    <w:rsid w:val="00A6762D"/>
    <w:rsid w:val="00A67740"/>
    <w:rsid w:val="00A67EC7"/>
    <w:rsid w:val="00A67F10"/>
    <w:rsid w:val="00A67F83"/>
    <w:rsid w:val="00A702E5"/>
    <w:rsid w:val="00A704E5"/>
    <w:rsid w:val="00A70749"/>
    <w:rsid w:val="00A71509"/>
    <w:rsid w:val="00A716D1"/>
    <w:rsid w:val="00A71735"/>
    <w:rsid w:val="00A717E6"/>
    <w:rsid w:val="00A7180E"/>
    <w:rsid w:val="00A718D1"/>
    <w:rsid w:val="00A720FA"/>
    <w:rsid w:val="00A723B1"/>
    <w:rsid w:val="00A726BF"/>
    <w:rsid w:val="00A72700"/>
    <w:rsid w:val="00A72874"/>
    <w:rsid w:val="00A72B33"/>
    <w:rsid w:val="00A72CFF"/>
    <w:rsid w:val="00A72F59"/>
    <w:rsid w:val="00A73467"/>
    <w:rsid w:val="00A73657"/>
    <w:rsid w:val="00A7382A"/>
    <w:rsid w:val="00A74101"/>
    <w:rsid w:val="00A74CA5"/>
    <w:rsid w:val="00A750EE"/>
    <w:rsid w:val="00A755BE"/>
    <w:rsid w:val="00A755EF"/>
    <w:rsid w:val="00A75A4A"/>
    <w:rsid w:val="00A75CB8"/>
    <w:rsid w:val="00A75DEF"/>
    <w:rsid w:val="00A76225"/>
    <w:rsid w:val="00A763BE"/>
    <w:rsid w:val="00A766FE"/>
    <w:rsid w:val="00A76948"/>
    <w:rsid w:val="00A769D6"/>
    <w:rsid w:val="00A76AF7"/>
    <w:rsid w:val="00A76C70"/>
    <w:rsid w:val="00A76EE4"/>
    <w:rsid w:val="00A77434"/>
    <w:rsid w:val="00A774AF"/>
    <w:rsid w:val="00A778D6"/>
    <w:rsid w:val="00A77AAE"/>
    <w:rsid w:val="00A77B1B"/>
    <w:rsid w:val="00A77BC6"/>
    <w:rsid w:val="00A8040E"/>
    <w:rsid w:val="00A80841"/>
    <w:rsid w:val="00A808F9"/>
    <w:rsid w:val="00A80909"/>
    <w:rsid w:val="00A80934"/>
    <w:rsid w:val="00A80BDE"/>
    <w:rsid w:val="00A80C81"/>
    <w:rsid w:val="00A81323"/>
    <w:rsid w:val="00A819D1"/>
    <w:rsid w:val="00A81DC7"/>
    <w:rsid w:val="00A81ED6"/>
    <w:rsid w:val="00A81F3B"/>
    <w:rsid w:val="00A821DB"/>
    <w:rsid w:val="00A8254F"/>
    <w:rsid w:val="00A8278B"/>
    <w:rsid w:val="00A8282A"/>
    <w:rsid w:val="00A82CE6"/>
    <w:rsid w:val="00A82E7B"/>
    <w:rsid w:val="00A830B1"/>
    <w:rsid w:val="00A8334A"/>
    <w:rsid w:val="00A83407"/>
    <w:rsid w:val="00A83486"/>
    <w:rsid w:val="00A8355D"/>
    <w:rsid w:val="00A835FB"/>
    <w:rsid w:val="00A83725"/>
    <w:rsid w:val="00A838E5"/>
    <w:rsid w:val="00A83E60"/>
    <w:rsid w:val="00A848E8"/>
    <w:rsid w:val="00A84B20"/>
    <w:rsid w:val="00A84E2D"/>
    <w:rsid w:val="00A852DD"/>
    <w:rsid w:val="00A853D2"/>
    <w:rsid w:val="00A85823"/>
    <w:rsid w:val="00A85C65"/>
    <w:rsid w:val="00A85F77"/>
    <w:rsid w:val="00A8609E"/>
    <w:rsid w:val="00A86269"/>
    <w:rsid w:val="00A86353"/>
    <w:rsid w:val="00A8637C"/>
    <w:rsid w:val="00A86B7C"/>
    <w:rsid w:val="00A86CBA"/>
    <w:rsid w:val="00A8718C"/>
    <w:rsid w:val="00A877EA"/>
    <w:rsid w:val="00A904F4"/>
    <w:rsid w:val="00A90917"/>
    <w:rsid w:val="00A90C71"/>
    <w:rsid w:val="00A90CB8"/>
    <w:rsid w:val="00A90FA3"/>
    <w:rsid w:val="00A91130"/>
    <w:rsid w:val="00A912D4"/>
    <w:rsid w:val="00A91796"/>
    <w:rsid w:val="00A91925"/>
    <w:rsid w:val="00A91B10"/>
    <w:rsid w:val="00A91D0F"/>
    <w:rsid w:val="00A92009"/>
    <w:rsid w:val="00A922EF"/>
    <w:rsid w:val="00A924A4"/>
    <w:rsid w:val="00A92559"/>
    <w:rsid w:val="00A92AAA"/>
    <w:rsid w:val="00A92E1E"/>
    <w:rsid w:val="00A93175"/>
    <w:rsid w:val="00A934E7"/>
    <w:rsid w:val="00A9356A"/>
    <w:rsid w:val="00A93DE5"/>
    <w:rsid w:val="00A94147"/>
    <w:rsid w:val="00A941FB"/>
    <w:rsid w:val="00A943E1"/>
    <w:rsid w:val="00A94DA8"/>
    <w:rsid w:val="00A95558"/>
    <w:rsid w:val="00A9566A"/>
    <w:rsid w:val="00A958C2"/>
    <w:rsid w:val="00A958FC"/>
    <w:rsid w:val="00A95A2F"/>
    <w:rsid w:val="00A95B2B"/>
    <w:rsid w:val="00A9629B"/>
    <w:rsid w:val="00A96CCB"/>
    <w:rsid w:val="00A96DEA"/>
    <w:rsid w:val="00A971AB"/>
    <w:rsid w:val="00A97452"/>
    <w:rsid w:val="00A976D4"/>
    <w:rsid w:val="00A97A41"/>
    <w:rsid w:val="00A97A9E"/>
    <w:rsid w:val="00AA007D"/>
    <w:rsid w:val="00AA0323"/>
    <w:rsid w:val="00AA0BFA"/>
    <w:rsid w:val="00AA0DCA"/>
    <w:rsid w:val="00AA11A3"/>
    <w:rsid w:val="00AA142A"/>
    <w:rsid w:val="00AA1433"/>
    <w:rsid w:val="00AA1703"/>
    <w:rsid w:val="00AA177E"/>
    <w:rsid w:val="00AA1E5D"/>
    <w:rsid w:val="00AA23AD"/>
    <w:rsid w:val="00AA2896"/>
    <w:rsid w:val="00AA2A2D"/>
    <w:rsid w:val="00AA2BCC"/>
    <w:rsid w:val="00AA300D"/>
    <w:rsid w:val="00AA34C4"/>
    <w:rsid w:val="00AA35A2"/>
    <w:rsid w:val="00AA35B6"/>
    <w:rsid w:val="00AA37E9"/>
    <w:rsid w:val="00AA3D55"/>
    <w:rsid w:val="00AA3DFD"/>
    <w:rsid w:val="00AA4894"/>
    <w:rsid w:val="00AA48BF"/>
    <w:rsid w:val="00AA4BD1"/>
    <w:rsid w:val="00AA4C88"/>
    <w:rsid w:val="00AA4CEE"/>
    <w:rsid w:val="00AA4DCA"/>
    <w:rsid w:val="00AA521B"/>
    <w:rsid w:val="00AA6115"/>
    <w:rsid w:val="00AA634D"/>
    <w:rsid w:val="00AA65E0"/>
    <w:rsid w:val="00AA6A2B"/>
    <w:rsid w:val="00AA6DBC"/>
    <w:rsid w:val="00AA70D2"/>
    <w:rsid w:val="00AA7FFB"/>
    <w:rsid w:val="00AB0717"/>
    <w:rsid w:val="00AB0BBB"/>
    <w:rsid w:val="00AB0C69"/>
    <w:rsid w:val="00AB0C9F"/>
    <w:rsid w:val="00AB12C8"/>
    <w:rsid w:val="00AB1329"/>
    <w:rsid w:val="00AB1A59"/>
    <w:rsid w:val="00AB1C99"/>
    <w:rsid w:val="00AB1D06"/>
    <w:rsid w:val="00AB1E0F"/>
    <w:rsid w:val="00AB1FB5"/>
    <w:rsid w:val="00AB2249"/>
    <w:rsid w:val="00AB2352"/>
    <w:rsid w:val="00AB245D"/>
    <w:rsid w:val="00AB25E0"/>
    <w:rsid w:val="00AB2713"/>
    <w:rsid w:val="00AB2848"/>
    <w:rsid w:val="00AB2AE4"/>
    <w:rsid w:val="00AB2B7D"/>
    <w:rsid w:val="00AB3096"/>
    <w:rsid w:val="00AB31C2"/>
    <w:rsid w:val="00AB31E2"/>
    <w:rsid w:val="00AB32AC"/>
    <w:rsid w:val="00AB32EB"/>
    <w:rsid w:val="00AB33A5"/>
    <w:rsid w:val="00AB350B"/>
    <w:rsid w:val="00AB366F"/>
    <w:rsid w:val="00AB3688"/>
    <w:rsid w:val="00AB37F2"/>
    <w:rsid w:val="00AB3D15"/>
    <w:rsid w:val="00AB43F0"/>
    <w:rsid w:val="00AB4409"/>
    <w:rsid w:val="00AB4464"/>
    <w:rsid w:val="00AB44DB"/>
    <w:rsid w:val="00AB453C"/>
    <w:rsid w:val="00AB4A0F"/>
    <w:rsid w:val="00AB4D02"/>
    <w:rsid w:val="00AB508C"/>
    <w:rsid w:val="00AB53AA"/>
    <w:rsid w:val="00AB54FB"/>
    <w:rsid w:val="00AB577D"/>
    <w:rsid w:val="00AB57AB"/>
    <w:rsid w:val="00AB5D93"/>
    <w:rsid w:val="00AB605B"/>
    <w:rsid w:val="00AB6508"/>
    <w:rsid w:val="00AB6A25"/>
    <w:rsid w:val="00AB6D33"/>
    <w:rsid w:val="00AB6D46"/>
    <w:rsid w:val="00AB700F"/>
    <w:rsid w:val="00AB7442"/>
    <w:rsid w:val="00AB7582"/>
    <w:rsid w:val="00AB7C74"/>
    <w:rsid w:val="00AB7C81"/>
    <w:rsid w:val="00AB7EF1"/>
    <w:rsid w:val="00AC005A"/>
    <w:rsid w:val="00AC00FF"/>
    <w:rsid w:val="00AC024A"/>
    <w:rsid w:val="00AC04E0"/>
    <w:rsid w:val="00AC0818"/>
    <w:rsid w:val="00AC0BDF"/>
    <w:rsid w:val="00AC1518"/>
    <w:rsid w:val="00AC1555"/>
    <w:rsid w:val="00AC1A2A"/>
    <w:rsid w:val="00AC1DCE"/>
    <w:rsid w:val="00AC1EA2"/>
    <w:rsid w:val="00AC2093"/>
    <w:rsid w:val="00AC2228"/>
    <w:rsid w:val="00AC23D1"/>
    <w:rsid w:val="00AC26AD"/>
    <w:rsid w:val="00AC26DE"/>
    <w:rsid w:val="00AC28EC"/>
    <w:rsid w:val="00AC2972"/>
    <w:rsid w:val="00AC2A92"/>
    <w:rsid w:val="00AC3098"/>
    <w:rsid w:val="00AC389B"/>
    <w:rsid w:val="00AC38BC"/>
    <w:rsid w:val="00AC38CE"/>
    <w:rsid w:val="00AC3AE6"/>
    <w:rsid w:val="00AC4176"/>
    <w:rsid w:val="00AC41D8"/>
    <w:rsid w:val="00AC4518"/>
    <w:rsid w:val="00AC4722"/>
    <w:rsid w:val="00AC4764"/>
    <w:rsid w:val="00AC4777"/>
    <w:rsid w:val="00AC486D"/>
    <w:rsid w:val="00AC4A64"/>
    <w:rsid w:val="00AC4DA6"/>
    <w:rsid w:val="00AC5045"/>
    <w:rsid w:val="00AC5065"/>
    <w:rsid w:val="00AC528B"/>
    <w:rsid w:val="00AC549E"/>
    <w:rsid w:val="00AC54DE"/>
    <w:rsid w:val="00AC59E0"/>
    <w:rsid w:val="00AC5BD5"/>
    <w:rsid w:val="00AC5C0A"/>
    <w:rsid w:val="00AC64E3"/>
    <w:rsid w:val="00AC6944"/>
    <w:rsid w:val="00AC6BCE"/>
    <w:rsid w:val="00AC6C94"/>
    <w:rsid w:val="00AC6E0A"/>
    <w:rsid w:val="00AC6E41"/>
    <w:rsid w:val="00AC6F9A"/>
    <w:rsid w:val="00AC71C6"/>
    <w:rsid w:val="00AC7508"/>
    <w:rsid w:val="00AC7B8B"/>
    <w:rsid w:val="00AC7F8C"/>
    <w:rsid w:val="00AD01A9"/>
    <w:rsid w:val="00AD0293"/>
    <w:rsid w:val="00AD02C2"/>
    <w:rsid w:val="00AD07AB"/>
    <w:rsid w:val="00AD0A25"/>
    <w:rsid w:val="00AD0DA1"/>
    <w:rsid w:val="00AD0F87"/>
    <w:rsid w:val="00AD11E1"/>
    <w:rsid w:val="00AD13EF"/>
    <w:rsid w:val="00AD19EC"/>
    <w:rsid w:val="00AD1BA3"/>
    <w:rsid w:val="00AD1C91"/>
    <w:rsid w:val="00AD217D"/>
    <w:rsid w:val="00AD27CB"/>
    <w:rsid w:val="00AD27DC"/>
    <w:rsid w:val="00AD2A35"/>
    <w:rsid w:val="00AD2AF1"/>
    <w:rsid w:val="00AD2C53"/>
    <w:rsid w:val="00AD33C4"/>
    <w:rsid w:val="00AD34AD"/>
    <w:rsid w:val="00AD3586"/>
    <w:rsid w:val="00AD3619"/>
    <w:rsid w:val="00AD367F"/>
    <w:rsid w:val="00AD382B"/>
    <w:rsid w:val="00AD39CC"/>
    <w:rsid w:val="00AD3EBE"/>
    <w:rsid w:val="00AD4036"/>
    <w:rsid w:val="00AD44F5"/>
    <w:rsid w:val="00AD4C1D"/>
    <w:rsid w:val="00AD4C41"/>
    <w:rsid w:val="00AD5120"/>
    <w:rsid w:val="00AD5165"/>
    <w:rsid w:val="00AD53DF"/>
    <w:rsid w:val="00AD56DF"/>
    <w:rsid w:val="00AD5879"/>
    <w:rsid w:val="00AD58CC"/>
    <w:rsid w:val="00AD59D3"/>
    <w:rsid w:val="00AD5B27"/>
    <w:rsid w:val="00AD65B6"/>
    <w:rsid w:val="00AD68BA"/>
    <w:rsid w:val="00AD6B33"/>
    <w:rsid w:val="00AD6C10"/>
    <w:rsid w:val="00AD6FE4"/>
    <w:rsid w:val="00AD7552"/>
    <w:rsid w:val="00AD7709"/>
    <w:rsid w:val="00AD7727"/>
    <w:rsid w:val="00AD776F"/>
    <w:rsid w:val="00AD77B4"/>
    <w:rsid w:val="00AD77F5"/>
    <w:rsid w:val="00AE0429"/>
    <w:rsid w:val="00AE07E2"/>
    <w:rsid w:val="00AE087F"/>
    <w:rsid w:val="00AE0F3B"/>
    <w:rsid w:val="00AE16D0"/>
    <w:rsid w:val="00AE1B37"/>
    <w:rsid w:val="00AE1F5A"/>
    <w:rsid w:val="00AE21BE"/>
    <w:rsid w:val="00AE2E2A"/>
    <w:rsid w:val="00AE3226"/>
    <w:rsid w:val="00AE37A7"/>
    <w:rsid w:val="00AE3936"/>
    <w:rsid w:val="00AE3D81"/>
    <w:rsid w:val="00AE490D"/>
    <w:rsid w:val="00AE4B9A"/>
    <w:rsid w:val="00AE4D71"/>
    <w:rsid w:val="00AE4F6D"/>
    <w:rsid w:val="00AE4FFB"/>
    <w:rsid w:val="00AE51B3"/>
    <w:rsid w:val="00AE52C9"/>
    <w:rsid w:val="00AE531D"/>
    <w:rsid w:val="00AE5472"/>
    <w:rsid w:val="00AE5980"/>
    <w:rsid w:val="00AE59C3"/>
    <w:rsid w:val="00AE5C27"/>
    <w:rsid w:val="00AE6051"/>
    <w:rsid w:val="00AE6089"/>
    <w:rsid w:val="00AE6344"/>
    <w:rsid w:val="00AE685D"/>
    <w:rsid w:val="00AE68B4"/>
    <w:rsid w:val="00AE69FF"/>
    <w:rsid w:val="00AE6B35"/>
    <w:rsid w:val="00AE6D69"/>
    <w:rsid w:val="00AE7571"/>
    <w:rsid w:val="00AE780F"/>
    <w:rsid w:val="00AE7842"/>
    <w:rsid w:val="00AE7887"/>
    <w:rsid w:val="00AE7FB0"/>
    <w:rsid w:val="00AF00C2"/>
    <w:rsid w:val="00AF06DD"/>
    <w:rsid w:val="00AF12DC"/>
    <w:rsid w:val="00AF173E"/>
    <w:rsid w:val="00AF189F"/>
    <w:rsid w:val="00AF1BDB"/>
    <w:rsid w:val="00AF1CE7"/>
    <w:rsid w:val="00AF2156"/>
    <w:rsid w:val="00AF2438"/>
    <w:rsid w:val="00AF256D"/>
    <w:rsid w:val="00AF2EFC"/>
    <w:rsid w:val="00AF2FB7"/>
    <w:rsid w:val="00AF3118"/>
    <w:rsid w:val="00AF3239"/>
    <w:rsid w:val="00AF35CF"/>
    <w:rsid w:val="00AF3946"/>
    <w:rsid w:val="00AF3966"/>
    <w:rsid w:val="00AF397B"/>
    <w:rsid w:val="00AF4058"/>
    <w:rsid w:val="00AF40E9"/>
    <w:rsid w:val="00AF44CD"/>
    <w:rsid w:val="00AF4A58"/>
    <w:rsid w:val="00AF4BEE"/>
    <w:rsid w:val="00AF54C7"/>
    <w:rsid w:val="00AF5AD4"/>
    <w:rsid w:val="00AF5B12"/>
    <w:rsid w:val="00AF5C3E"/>
    <w:rsid w:val="00AF5F7F"/>
    <w:rsid w:val="00AF5FEC"/>
    <w:rsid w:val="00AF696C"/>
    <w:rsid w:val="00AF6DB9"/>
    <w:rsid w:val="00AF6FF2"/>
    <w:rsid w:val="00AF7864"/>
    <w:rsid w:val="00AF7A18"/>
    <w:rsid w:val="00B0069A"/>
    <w:rsid w:val="00B0079E"/>
    <w:rsid w:val="00B00903"/>
    <w:rsid w:val="00B00A3E"/>
    <w:rsid w:val="00B00A53"/>
    <w:rsid w:val="00B00CFA"/>
    <w:rsid w:val="00B00E8F"/>
    <w:rsid w:val="00B010E7"/>
    <w:rsid w:val="00B01744"/>
    <w:rsid w:val="00B01AE3"/>
    <w:rsid w:val="00B01C9D"/>
    <w:rsid w:val="00B01E2B"/>
    <w:rsid w:val="00B0203C"/>
    <w:rsid w:val="00B0210C"/>
    <w:rsid w:val="00B021A6"/>
    <w:rsid w:val="00B02401"/>
    <w:rsid w:val="00B02996"/>
    <w:rsid w:val="00B02A18"/>
    <w:rsid w:val="00B02CF7"/>
    <w:rsid w:val="00B0301A"/>
    <w:rsid w:val="00B03296"/>
    <w:rsid w:val="00B03374"/>
    <w:rsid w:val="00B0338E"/>
    <w:rsid w:val="00B0384A"/>
    <w:rsid w:val="00B03BAA"/>
    <w:rsid w:val="00B045F3"/>
    <w:rsid w:val="00B046F0"/>
    <w:rsid w:val="00B049CE"/>
    <w:rsid w:val="00B04C26"/>
    <w:rsid w:val="00B0572B"/>
    <w:rsid w:val="00B0579B"/>
    <w:rsid w:val="00B058FE"/>
    <w:rsid w:val="00B05CA8"/>
    <w:rsid w:val="00B0600C"/>
    <w:rsid w:val="00B06379"/>
    <w:rsid w:val="00B06F07"/>
    <w:rsid w:val="00B07428"/>
    <w:rsid w:val="00B0744C"/>
    <w:rsid w:val="00B07822"/>
    <w:rsid w:val="00B07843"/>
    <w:rsid w:val="00B078EB"/>
    <w:rsid w:val="00B07933"/>
    <w:rsid w:val="00B07A9C"/>
    <w:rsid w:val="00B100B2"/>
    <w:rsid w:val="00B100CE"/>
    <w:rsid w:val="00B10388"/>
    <w:rsid w:val="00B104E5"/>
    <w:rsid w:val="00B1081E"/>
    <w:rsid w:val="00B115AC"/>
    <w:rsid w:val="00B11AD2"/>
    <w:rsid w:val="00B11C3B"/>
    <w:rsid w:val="00B11CCA"/>
    <w:rsid w:val="00B11D34"/>
    <w:rsid w:val="00B11F0F"/>
    <w:rsid w:val="00B1204A"/>
    <w:rsid w:val="00B12B5B"/>
    <w:rsid w:val="00B12C99"/>
    <w:rsid w:val="00B12E7F"/>
    <w:rsid w:val="00B12EE1"/>
    <w:rsid w:val="00B1329D"/>
    <w:rsid w:val="00B13461"/>
    <w:rsid w:val="00B1347A"/>
    <w:rsid w:val="00B139D3"/>
    <w:rsid w:val="00B13B67"/>
    <w:rsid w:val="00B13EC5"/>
    <w:rsid w:val="00B140D5"/>
    <w:rsid w:val="00B141CF"/>
    <w:rsid w:val="00B141EC"/>
    <w:rsid w:val="00B145E8"/>
    <w:rsid w:val="00B14F88"/>
    <w:rsid w:val="00B1592E"/>
    <w:rsid w:val="00B15B0D"/>
    <w:rsid w:val="00B16200"/>
    <w:rsid w:val="00B165E5"/>
    <w:rsid w:val="00B169E6"/>
    <w:rsid w:val="00B16D75"/>
    <w:rsid w:val="00B1733B"/>
    <w:rsid w:val="00B177E1"/>
    <w:rsid w:val="00B178F7"/>
    <w:rsid w:val="00B17948"/>
    <w:rsid w:val="00B20498"/>
    <w:rsid w:val="00B206B7"/>
    <w:rsid w:val="00B20B0A"/>
    <w:rsid w:val="00B20B3A"/>
    <w:rsid w:val="00B20FBC"/>
    <w:rsid w:val="00B21964"/>
    <w:rsid w:val="00B21EB8"/>
    <w:rsid w:val="00B21FD5"/>
    <w:rsid w:val="00B22215"/>
    <w:rsid w:val="00B22733"/>
    <w:rsid w:val="00B227C3"/>
    <w:rsid w:val="00B22869"/>
    <w:rsid w:val="00B22975"/>
    <w:rsid w:val="00B22A6E"/>
    <w:rsid w:val="00B22DE3"/>
    <w:rsid w:val="00B234E1"/>
    <w:rsid w:val="00B23603"/>
    <w:rsid w:val="00B23DD5"/>
    <w:rsid w:val="00B23F80"/>
    <w:rsid w:val="00B24088"/>
    <w:rsid w:val="00B2441A"/>
    <w:rsid w:val="00B2441F"/>
    <w:rsid w:val="00B2478B"/>
    <w:rsid w:val="00B24C8D"/>
    <w:rsid w:val="00B24EC4"/>
    <w:rsid w:val="00B24F90"/>
    <w:rsid w:val="00B250AA"/>
    <w:rsid w:val="00B25448"/>
    <w:rsid w:val="00B2546B"/>
    <w:rsid w:val="00B255C2"/>
    <w:rsid w:val="00B25A37"/>
    <w:rsid w:val="00B25CD3"/>
    <w:rsid w:val="00B25F06"/>
    <w:rsid w:val="00B266D1"/>
    <w:rsid w:val="00B267A1"/>
    <w:rsid w:val="00B27388"/>
    <w:rsid w:val="00B27393"/>
    <w:rsid w:val="00B2764F"/>
    <w:rsid w:val="00B27884"/>
    <w:rsid w:val="00B30010"/>
    <w:rsid w:val="00B303DE"/>
    <w:rsid w:val="00B307A7"/>
    <w:rsid w:val="00B307D5"/>
    <w:rsid w:val="00B3089B"/>
    <w:rsid w:val="00B30A64"/>
    <w:rsid w:val="00B30FE9"/>
    <w:rsid w:val="00B310D7"/>
    <w:rsid w:val="00B31291"/>
    <w:rsid w:val="00B3166E"/>
    <w:rsid w:val="00B31AF2"/>
    <w:rsid w:val="00B31B74"/>
    <w:rsid w:val="00B31C38"/>
    <w:rsid w:val="00B31DA8"/>
    <w:rsid w:val="00B31F86"/>
    <w:rsid w:val="00B31FA0"/>
    <w:rsid w:val="00B3230D"/>
    <w:rsid w:val="00B32692"/>
    <w:rsid w:val="00B32703"/>
    <w:rsid w:val="00B32C21"/>
    <w:rsid w:val="00B3336F"/>
    <w:rsid w:val="00B33DC2"/>
    <w:rsid w:val="00B33DDA"/>
    <w:rsid w:val="00B33F18"/>
    <w:rsid w:val="00B340D6"/>
    <w:rsid w:val="00B34367"/>
    <w:rsid w:val="00B3437E"/>
    <w:rsid w:val="00B344EA"/>
    <w:rsid w:val="00B347DF"/>
    <w:rsid w:val="00B34836"/>
    <w:rsid w:val="00B349B1"/>
    <w:rsid w:val="00B34B14"/>
    <w:rsid w:val="00B34B2B"/>
    <w:rsid w:val="00B34B55"/>
    <w:rsid w:val="00B3554E"/>
    <w:rsid w:val="00B35553"/>
    <w:rsid w:val="00B358A3"/>
    <w:rsid w:val="00B36040"/>
    <w:rsid w:val="00B3606C"/>
    <w:rsid w:val="00B360D0"/>
    <w:rsid w:val="00B3610A"/>
    <w:rsid w:val="00B3647C"/>
    <w:rsid w:val="00B364DE"/>
    <w:rsid w:val="00B36A84"/>
    <w:rsid w:val="00B36D30"/>
    <w:rsid w:val="00B36F7C"/>
    <w:rsid w:val="00B36F7E"/>
    <w:rsid w:val="00B3724A"/>
    <w:rsid w:val="00B37388"/>
    <w:rsid w:val="00B374A0"/>
    <w:rsid w:val="00B37C1C"/>
    <w:rsid w:val="00B37D06"/>
    <w:rsid w:val="00B37EC9"/>
    <w:rsid w:val="00B401ED"/>
    <w:rsid w:val="00B402EC"/>
    <w:rsid w:val="00B40858"/>
    <w:rsid w:val="00B40BA3"/>
    <w:rsid w:val="00B40ECA"/>
    <w:rsid w:val="00B4144B"/>
    <w:rsid w:val="00B418D0"/>
    <w:rsid w:val="00B41AD7"/>
    <w:rsid w:val="00B41DEA"/>
    <w:rsid w:val="00B423A3"/>
    <w:rsid w:val="00B429D7"/>
    <w:rsid w:val="00B42BDF"/>
    <w:rsid w:val="00B42D5D"/>
    <w:rsid w:val="00B43576"/>
    <w:rsid w:val="00B435C2"/>
    <w:rsid w:val="00B44186"/>
    <w:rsid w:val="00B443C4"/>
    <w:rsid w:val="00B448ED"/>
    <w:rsid w:val="00B44C3C"/>
    <w:rsid w:val="00B44E5D"/>
    <w:rsid w:val="00B44F75"/>
    <w:rsid w:val="00B45016"/>
    <w:rsid w:val="00B454A0"/>
    <w:rsid w:val="00B4580A"/>
    <w:rsid w:val="00B4587D"/>
    <w:rsid w:val="00B45A72"/>
    <w:rsid w:val="00B46187"/>
    <w:rsid w:val="00B46B1C"/>
    <w:rsid w:val="00B46F07"/>
    <w:rsid w:val="00B4721F"/>
    <w:rsid w:val="00B474F3"/>
    <w:rsid w:val="00B476E6"/>
    <w:rsid w:val="00B478D7"/>
    <w:rsid w:val="00B4796E"/>
    <w:rsid w:val="00B500D5"/>
    <w:rsid w:val="00B50A85"/>
    <w:rsid w:val="00B50D12"/>
    <w:rsid w:val="00B50DA9"/>
    <w:rsid w:val="00B50F4B"/>
    <w:rsid w:val="00B517CE"/>
    <w:rsid w:val="00B51AAF"/>
    <w:rsid w:val="00B520D6"/>
    <w:rsid w:val="00B522F7"/>
    <w:rsid w:val="00B527E1"/>
    <w:rsid w:val="00B52AD6"/>
    <w:rsid w:val="00B52CEC"/>
    <w:rsid w:val="00B52F4D"/>
    <w:rsid w:val="00B530F8"/>
    <w:rsid w:val="00B53331"/>
    <w:rsid w:val="00B5338E"/>
    <w:rsid w:val="00B534AA"/>
    <w:rsid w:val="00B5370A"/>
    <w:rsid w:val="00B5373C"/>
    <w:rsid w:val="00B53AA5"/>
    <w:rsid w:val="00B54279"/>
    <w:rsid w:val="00B542D1"/>
    <w:rsid w:val="00B5457F"/>
    <w:rsid w:val="00B5474E"/>
    <w:rsid w:val="00B54891"/>
    <w:rsid w:val="00B54E90"/>
    <w:rsid w:val="00B554B3"/>
    <w:rsid w:val="00B5556F"/>
    <w:rsid w:val="00B55594"/>
    <w:rsid w:val="00B55B80"/>
    <w:rsid w:val="00B55E4C"/>
    <w:rsid w:val="00B55F61"/>
    <w:rsid w:val="00B55F97"/>
    <w:rsid w:val="00B56333"/>
    <w:rsid w:val="00B56923"/>
    <w:rsid w:val="00B56DAA"/>
    <w:rsid w:val="00B57382"/>
    <w:rsid w:val="00B573BA"/>
    <w:rsid w:val="00B57529"/>
    <w:rsid w:val="00B579EA"/>
    <w:rsid w:val="00B57BA8"/>
    <w:rsid w:val="00B57FBF"/>
    <w:rsid w:val="00B609F3"/>
    <w:rsid w:val="00B610D6"/>
    <w:rsid w:val="00B61AB1"/>
    <w:rsid w:val="00B61B71"/>
    <w:rsid w:val="00B62242"/>
    <w:rsid w:val="00B624B7"/>
    <w:rsid w:val="00B628A8"/>
    <w:rsid w:val="00B62BEB"/>
    <w:rsid w:val="00B63360"/>
    <w:rsid w:val="00B634AC"/>
    <w:rsid w:val="00B639B9"/>
    <w:rsid w:val="00B63C41"/>
    <w:rsid w:val="00B63CF2"/>
    <w:rsid w:val="00B63E47"/>
    <w:rsid w:val="00B63FE7"/>
    <w:rsid w:val="00B64219"/>
    <w:rsid w:val="00B64780"/>
    <w:rsid w:val="00B648E8"/>
    <w:rsid w:val="00B6490B"/>
    <w:rsid w:val="00B6491A"/>
    <w:rsid w:val="00B64ACE"/>
    <w:rsid w:val="00B64D91"/>
    <w:rsid w:val="00B64E0E"/>
    <w:rsid w:val="00B650C8"/>
    <w:rsid w:val="00B652DA"/>
    <w:rsid w:val="00B65653"/>
    <w:rsid w:val="00B656C9"/>
    <w:rsid w:val="00B65B80"/>
    <w:rsid w:val="00B65DE6"/>
    <w:rsid w:val="00B66018"/>
    <w:rsid w:val="00B66026"/>
    <w:rsid w:val="00B661C1"/>
    <w:rsid w:val="00B66320"/>
    <w:rsid w:val="00B66529"/>
    <w:rsid w:val="00B66680"/>
    <w:rsid w:val="00B6670B"/>
    <w:rsid w:val="00B66719"/>
    <w:rsid w:val="00B66B5B"/>
    <w:rsid w:val="00B66BA9"/>
    <w:rsid w:val="00B66BD2"/>
    <w:rsid w:val="00B66C08"/>
    <w:rsid w:val="00B6754A"/>
    <w:rsid w:val="00B67A05"/>
    <w:rsid w:val="00B67DB1"/>
    <w:rsid w:val="00B70385"/>
    <w:rsid w:val="00B70394"/>
    <w:rsid w:val="00B70495"/>
    <w:rsid w:val="00B708FA"/>
    <w:rsid w:val="00B70BEC"/>
    <w:rsid w:val="00B70ED0"/>
    <w:rsid w:val="00B71112"/>
    <w:rsid w:val="00B71415"/>
    <w:rsid w:val="00B7172C"/>
    <w:rsid w:val="00B72243"/>
    <w:rsid w:val="00B725F9"/>
    <w:rsid w:val="00B72C9D"/>
    <w:rsid w:val="00B731BD"/>
    <w:rsid w:val="00B73211"/>
    <w:rsid w:val="00B737D5"/>
    <w:rsid w:val="00B73F2B"/>
    <w:rsid w:val="00B7472F"/>
    <w:rsid w:val="00B74762"/>
    <w:rsid w:val="00B749D9"/>
    <w:rsid w:val="00B75219"/>
    <w:rsid w:val="00B75B66"/>
    <w:rsid w:val="00B75DFF"/>
    <w:rsid w:val="00B760D3"/>
    <w:rsid w:val="00B760FD"/>
    <w:rsid w:val="00B766AE"/>
    <w:rsid w:val="00B76CD9"/>
    <w:rsid w:val="00B76D2C"/>
    <w:rsid w:val="00B76ED5"/>
    <w:rsid w:val="00B77382"/>
    <w:rsid w:val="00B77612"/>
    <w:rsid w:val="00B777F2"/>
    <w:rsid w:val="00B80318"/>
    <w:rsid w:val="00B803C8"/>
    <w:rsid w:val="00B805C6"/>
    <w:rsid w:val="00B80A59"/>
    <w:rsid w:val="00B80A8E"/>
    <w:rsid w:val="00B80D12"/>
    <w:rsid w:val="00B80DED"/>
    <w:rsid w:val="00B80FBE"/>
    <w:rsid w:val="00B8135D"/>
    <w:rsid w:val="00B81539"/>
    <w:rsid w:val="00B81615"/>
    <w:rsid w:val="00B81C79"/>
    <w:rsid w:val="00B820C8"/>
    <w:rsid w:val="00B824A2"/>
    <w:rsid w:val="00B824AC"/>
    <w:rsid w:val="00B8250F"/>
    <w:rsid w:val="00B827D3"/>
    <w:rsid w:val="00B831C5"/>
    <w:rsid w:val="00B83389"/>
    <w:rsid w:val="00B83570"/>
    <w:rsid w:val="00B83986"/>
    <w:rsid w:val="00B83CA7"/>
    <w:rsid w:val="00B83D75"/>
    <w:rsid w:val="00B84770"/>
    <w:rsid w:val="00B84DC0"/>
    <w:rsid w:val="00B85022"/>
    <w:rsid w:val="00B851F9"/>
    <w:rsid w:val="00B853F7"/>
    <w:rsid w:val="00B8547A"/>
    <w:rsid w:val="00B8560E"/>
    <w:rsid w:val="00B85757"/>
    <w:rsid w:val="00B859D8"/>
    <w:rsid w:val="00B859F1"/>
    <w:rsid w:val="00B85EB2"/>
    <w:rsid w:val="00B8623A"/>
    <w:rsid w:val="00B86292"/>
    <w:rsid w:val="00B8648A"/>
    <w:rsid w:val="00B86615"/>
    <w:rsid w:val="00B86847"/>
    <w:rsid w:val="00B868D3"/>
    <w:rsid w:val="00B86957"/>
    <w:rsid w:val="00B86BB6"/>
    <w:rsid w:val="00B86E7D"/>
    <w:rsid w:val="00B872C6"/>
    <w:rsid w:val="00B87335"/>
    <w:rsid w:val="00B873E0"/>
    <w:rsid w:val="00B87B77"/>
    <w:rsid w:val="00B87DFA"/>
    <w:rsid w:val="00B9027E"/>
    <w:rsid w:val="00B9078F"/>
    <w:rsid w:val="00B907E1"/>
    <w:rsid w:val="00B9082D"/>
    <w:rsid w:val="00B90939"/>
    <w:rsid w:val="00B90BF1"/>
    <w:rsid w:val="00B90FD6"/>
    <w:rsid w:val="00B911BB"/>
    <w:rsid w:val="00B91319"/>
    <w:rsid w:val="00B915F4"/>
    <w:rsid w:val="00B91CEB"/>
    <w:rsid w:val="00B9205A"/>
    <w:rsid w:val="00B922C2"/>
    <w:rsid w:val="00B922EE"/>
    <w:rsid w:val="00B923BC"/>
    <w:rsid w:val="00B9244B"/>
    <w:rsid w:val="00B9264D"/>
    <w:rsid w:val="00B92B7A"/>
    <w:rsid w:val="00B92BDB"/>
    <w:rsid w:val="00B9320D"/>
    <w:rsid w:val="00B93636"/>
    <w:rsid w:val="00B938FB"/>
    <w:rsid w:val="00B93B73"/>
    <w:rsid w:val="00B93E36"/>
    <w:rsid w:val="00B9413E"/>
    <w:rsid w:val="00B94265"/>
    <w:rsid w:val="00B94750"/>
    <w:rsid w:val="00B94825"/>
    <w:rsid w:val="00B94AA5"/>
    <w:rsid w:val="00B94AEB"/>
    <w:rsid w:val="00B953F7"/>
    <w:rsid w:val="00B956D5"/>
    <w:rsid w:val="00B957AA"/>
    <w:rsid w:val="00B95C56"/>
    <w:rsid w:val="00B96494"/>
    <w:rsid w:val="00B964B4"/>
    <w:rsid w:val="00B965FF"/>
    <w:rsid w:val="00B96B9A"/>
    <w:rsid w:val="00B96BC3"/>
    <w:rsid w:val="00B96D2A"/>
    <w:rsid w:val="00B971D6"/>
    <w:rsid w:val="00B97399"/>
    <w:rsid w:val="00B973BF"/>
    <w:rsid w:val="00B97444"/>
    <w:rsid w:val="00B974F0"/>
    <w:rsid w:val="00B9754A"/>
    <w:rsid w:val="00B97DF6"/>
    <w:rsid w:val="00B97E15"/>
    <w:rsid w:val="00B97E77"/>
    <w:rsid w:val="00B97F1F"/>
    <w:rsid w:val="00BA002D"/>
    <w:rsid w:val="00BA00C7"/>
    <w:rsid w:val="00BA0616"/>
    <w:rsid w:val="00BA0E10"/>
    <w:rsid w:val="00BA142C"/>
    <w:rsid w:val="00BA168E"/>
    <w:rsid w:val="00BA169E"/>
    <w:rsid w:val="00BA186F"/>
    <w:rsid w:val="00BA1EDA"/>
    <w:rsid w:val="00BA2176"/>
    <w:rsid w:val="00BA2259"/>
    <w:rsid w:val="00BA23AA"/>
    <w:rsid w:val="00BA2416"/>
    <w:rsid w:val="00BA242A"/>
    <w:rsid w:val="00BA2852"/>
    <w:rsid w:val="00BA28F7"/>
    <w:rsid w:val="00BA297D"/>
    <w:rsid w:val="00BA302D"/>
    <w:rsid w:val="00BA331D"/>
    <w:rsid w:val="00BA337B"/>
    <w:rsid w:val="00BA3B2D"/>
    <w:rsid w:val="00BA3DF2"/>
    <w:rsid w:val="00BA41F9"/>
    <w:rsid w:val="00BA4450"/>
    <w:rsid w:val="00BA46FB"/>
    <w:rsid w:val="00BA4A2F"/>
    <w:rsid w:val="00BA4C72"/>
    <w:rsid w:val="00BA50E4"/>
    <w:rsid w:val="00BA51C8"/>
    <w:rsid w:val="00BA546B"/>
    <w:rsid w:val="00BA55F2"/>
    <w:rsid w:val="00BA56C1"/>
    <w:rsid w:val="00BA5A4C"/>
    <w:rsid w:val="00BA5FB4"/>
    <w:rsid w:val="00BA6330"/>
    <w:rsid w:val="00BA6415"/>
    <w:rsid w:val="00BA6499"/>
    <w:rsid w:val="00BA64FB"/>
    <w:rsid w:val="00BA6614"/>
    <w:rsid w:val="00BA6BDA"/>
    <w:rsid w:val="00BA6CB9"/>
    <w:rsid w:val="00BA7177"/>
    <w:rsid w:val="00BA71A8"/>
    <w:rsid w:val="00BA7200"/>
    <w:rsid w:val="00BA7281"/>
    <w:rsid w:val="00BA72C5"/>
    <w:rsid w:val="00BA77B0"/>
    <w:rsid w:val="00BA78A5"/>
    <w:rsid w:val="00BA79ED"/>
    <w:rsid w:val="00BA7AAC"/>
    <w:rsid w:val="00BA7B6A"/>
    <w:rsid w:val="00BA7B81"/>
    <w:rsid w:val="00BA7C06"/>
    <w:rsid w:val="00BB016D"/>
    <w:rsid w:val="00BB0A8E"/>
    <w:rsid w:val="00BB0D6F"/>
    <w:rsid w:val="00BB13BF"/>
    <w:rsid w:val="00BB16EF"/>
    <w:rsid w:val="00BB1C1B"/>
    <w:rsid w:val="00BB1CA8"/>
    <w:rsid w:val="00BB1F9C"/>
    <w:rsid w:val="00BB219C"/>
    <w:rsid w:val="00BB253C"/>
    <w:rsid w:val="00BB2957"/>
    <w:rsid w:val="00BB29DC"/>
    <w:rsid w:val="00BB2D23"/>
    <w:rsid w:val="00BB2DBB"/>
    <w:rsid w:val="00BB2F27"/>
    <w:rsid w:val="00BB2F5C"/>
    <w:rsid w:val="00BB31E2"/>
    <w:rsid w:val="00BB3395"/>
    <w:rsid w:val="00BB3762"/>
    <w:rsid w:val="00BB3A08"/>
    <w:rsid w:val="00BB3CBA"/>
    <w:rsid w:val="00BB3DA1"/>
    <w:rsid w:val="00BB3E9C"/>
    <w:rsid w:val="00BB4039"/>
    <w:rsid w:val="00BB45C0"/>
    <w:rsid w:val="00BB4B1F"/>
    <w:rsid w:val="00BB4BA5"/>
    <w:rsid w:val="00BB4BD9"/>
    <w:rsid w:val="00BB4D0E"/>
    <w:rsid w:val="00BB51D8"/>
    <w:rsid w:val="00BB5426"/>
    <w:rsid w:val="00BB5C3F"/>
    <w:rsid w:val="00BB5D2E"/>
    <w:rsid w:val="00BB603A"/>
    <w:rsid w:val="00BB60E9"/>
    <w:rsid w:val="00BB67CD"/>
    <w:rsid w:val="00BB69DE"/>
    <w:rsid w:val="00BB6DAD"/>
    <w:rsid w:val="00BB706C"/>
    <w:rsid w:val="00BB712D"/>
    <w:rsid w:val="00BB7673"/>
    <w:rsid w:val="00BC0093"/>
    <w:rsid w:val="00BC009E"/>
    <w:rsid w:val="00BC01E1"/>
    <w:rsid w:val="00BC09B1"/>
    <w:rsid w:val="00BC0A12"/>
    <w:rsid w:val="00BC0CB3"/>
    <w:rsid w:val="00BC0EA3"/>
    <w:rsid w:val="00BC10EC"/>
    <w:rsid w:val="00BC1681"/>
    <w:rsid w:val="00BC1857"/>
    <w:rsid w:val="00BC20A4"/>
    <w:rsid w:val="00BC2305"/>
    <w:rsid w:val="00BC2383"/>
    <w:rsid w:val="00BC2653"/>
    <w:rsid w:val="00BC265F"/>
    <w:rsid w:val="00BC2731"/>
    <w:rsid w:val="00BC2804"/>
    <w:rsid w:val="00BC28A7"/>
    <w:rsid w:val="00BC2FB8"/>
    <w:rsid w:val="00BC32DC"/>
    <w:rsid w:val="00BC35DD"/>
    <w:rsid w:val="00BC38C6"/>
    <w:rsid w:val="00BC3B22"/>
    <w:rsid w:val="00BC3B4B"/>
    <w:rsid w:val="00BC3FC8"/>
    <w:rsid w:val="00BC4598"/>
    <w:rsid w:val="00BC4B5C"/>
    <w:rsid w:val="00BC4BA4"/>
    <w:rsid w:val="00BC4D03"/>
    <w:rsid w:val="00BC5184"/>
    <w:rsid w:val="00BC54AF"/>
    <w:rsid w:val="00BC5620"/>
    <w:rsid w:val="00BC5759"/>
    <w:rsid w:val="00BC5A6A"/>
    <w:rsid w:val="00BC5A7C"/>
    <w:rsid w:val="00BC5C63"/>
    <w:rsid w:val="00BC5FD5"/>
    <w:rsid w:val="00BC60D9"/>
    <w:rsid w:val="00BC6235"/>
    <w:rsid w:val="00BC64A0"/>
    <w:rsid w:val="00BC67D4"/>
    <w:rsid w:val="00BC695C"/>
    <w:rsid w:val="00BC6E2A"/>
    <w:rsid w:val="00BC724A"/>
    <w:rsid w:val="00BC7383"/>
    <w:rsid w:val="00BC770C"/>
    <w:rsid w:val="00BC7721"/>
    <w:rsid w:val="00BC7AE7"/>
    <w:rsid w:val="00BC7B08"/>
    <w:rsid w:val="00BD07D3"/>
    <w:rsid w:val="00BD07D7"/>
    <w:rsid w:val="00BD0B64"/>
    <w:rsid w:val="00BD0E00"/>
    <w:rsid w:val="00BD0FFD"/>
    <w:rsid w:val="00BD1705"/>
    <w:rsid w:val="00BD1894"/>
    <w:rsid w:val="00BD197A"/>
    <w:rsid w:val="00BD1991"/>
    <w:rsid w:val="00BD1AE9"/>
    <w:rsid w:val="00BD1B37"/>
    <w:rsid w:val="00BD1F78"/>
    <w:rsid w:val="00BD25DD"/>
    <w:rsid w:val="00BD2ABE"/>
    <w:rsid w:val="00BD2C4D"/>
    <w:rsid w:val="00BD35A7"/>
    <w:rsid w:val="00BD3909"/>
    <w:rsid w:val="00BD3DDD"/>
    <w:rsid w:val="00BD3EEC"/>
    <w:rsid w:val="00BD3FBB"/>
    <w:rsid w:val="00BD3FE2"/>
    <w:rsid w:val="00BD4000"/>
    <w:rsid w:val="00BD46F5"/>
    <w:rsid w:val="00BD4A8D"/>
    <w:rsid w:val="00BD4FF7"/>
    <w:rsid w:val="00BD500C"/>
    <w:rsid w:val="00BD50A9"/>
    <w:rsid w:val="00BD50BA"/>
    <w:rsid w:val="00BD527E"/>
    <w:rsid w:val="00BD5343"/>
    <w:rsid w:val="00BD5726"/>
    <w:rsid w:val="00BD5A1F"/>
    <w:rsid w:val="00BD68AC"/>
    <w:rsid w:val="00BD6A36"/>
    <w:rsid w:val="00BD6D1C"/>
    <w:rsid w:val="00BD723D"/>
    <w:rsid w:val="00BD77DB"/>
    <w:rsid w:val="00BD793D"/>
    <w:rsid w:val="00BD7B3E"/>
    <w:rsid w:val="00BD7E95"/>
    <w:rsid w:val="00BE012C"/>
    <w:rsid w:val="00BE0585"/>
    <w:rsid w:val="00BE0EC4"/>
    <w:rsid w:val="00BE12FD"/>
    <w:rsid w:val="00BE1DBE"/>
    <w:rsid w:val="00BE1EC1"/>
    <w:rsid w:val="00BE22C0"/>
    <w:rsid w:val="00BE250F"/>
    <w:rsid w:val="00BE35AC"/>
    <w:rsid w:val="00BE3BBA"/>
    <w:rsid w:val="00BE3C30"/>
    <w:rsid w:val="00BE3EA3"/>
    <w:rsid w:val="00BE443C"/>
    <w:rsid w:val="00BE4576"/>
    <w:rsid w:val="00BE482F"/>
    <w:rsid w:val="00BE494C"/>
    <w:rsid w:val="00BE4C7A"/>
    <w:rsid w:val="00BE56B3"/>
    <w:rsid w:val="00BE5AAB"/>
    <w:rsid w:val="00BE5D6E"/>
    <w:rsid w:val="00BE5DC4"/>
    <w:rsid w:val="00BE5F0B"/>
    <w:rsid w:val="00BE651B"/>
    <w:rsid w:val="00BE6D43"/>
    <w:rsid w:val="00BE719A"/>
    <w:rsid w:val="00BE7257"/>
    <w:rsid w:val="00BE7302"/>
    <w:rsid w:val="00BE75CD"/>
    <w:rsid w:val="00BE76FD"/>
    <w:rsid w:val="00BE779E"/>
    <w:rsid w:val="00BE7BA0"/>
    <w:rsid w:val="00BF06FA"/>
    <w:rsid w:val="00BF09BE"/>
    <w:rsid w:val="00BF09C9"/>
    <w:rsid w:val="00BF09E3"/>
    <w:rsid w:val="00BF09F5"/>
    <w:rsid w:val="00BF128D"/>
    <w:rsid w:val="00BF130A"/>
    <w:rsid w:val="00BF138E"/>
    <w:rsid w:val="00BF1657"/>
    <w:rsid w:val="00BF1D56"/>
    <w:rsid w:val="00BF1D7E"/>
    <w:rsid w:val="00BF264A"/>
    <w:rsid w:val="00BF2AFF"/>
    <w:rsid w:val="00BF2BF8"/>
    <w:rsid w:val="00BF33C0"/>
    <w:rsid w:val="00BF3536"/>
    <w:rsid w:val="00BF36A2"/>
    <w:rsid w:val="00BF390A"/>
    <w:rsid w:val="00BF391C"/>
    <w:rsid w:val="00BF3F1F"/>
    <w:rsid w:val="00BF3FB9"/>
    <w:rsid w:val="00BF4215"/>
    <w:rsid w:val="00BF47D4"/>
    <w:rsid w:val="00BF4919"/>
    <w:rsid w:val="00BF4994"/>
    <w:rsid w:val="00BF4F27"/>
    <w:rsid w:val="00BF50B3"/>
    <w:rsid w:val="00BF535A"/>
    <w:rsid w:val="00BF5488"/>
    <w:rsid w:val="00BF59E5"/>
    <w:rsid w:val="00BF6DC9"/>
    <w:rsid w:val="00BF6EF7"/>
    <w:rsid w:val="00BF6FEF"/>
    <w:rsid w:val="00BF72F5"/>
    <w:rsid w:val="00BF74F1"/>
    <w:rsid w:val="00C006F5"/>
    <w:rsid w:val="00C00960"/>
    <w:rsid w:val="00C00C51"/>
    <w:rsid w:val="00C00C8E"/>
    <w:rsid w:val="00C00D3E"/>
    <w:rsid w:val="00C0181F"/>
    <w:rsid w:val="00C018B7"/>
    <w:rsid w:val="00C01946"/>
    <w:rsid w:val="00C019A7"/>
    <w:rsid w:val="00C01E66"/>
    <w:rsid w:val="00C02189"/>
    <w:rsid w:val="00C022A5"/>
    <w:rsid w:val="00C022E4"/>
    <w:rsid w:val="00C029E3"/>
    <w:rsid w:val="00C02A51"/>
    <w:rsid w:val="00C02D60"/>
    <w:rsid w:val="00C0329B"/>
    <w:rsid w:val="00C0347B"/>
    <w:rsid w:val="00C0357B"/>
    <w:rsid w:val="00C036B4"/>
    <w:rsid w:val="00C0393E"/>
    <w:rsid w:val="00C039FF"/>
    <w:rsid w:val="00C03FE8"/>
    <w:rsid w:val="00C040A3"/>
    <w:rsid w:val="00C043F9"/>
    <w:rsid w:val="00C04504"/>
    <w:rsid w:val="00C0468C"/>
    <w:rsid w:val="00C04DE0"/>
    <w:rsid w:val="00C05045"/>
    <w:rsid w:val="00C050B5"/>
    <w:rsid w:val="00C055F1"/>
    <w:rsid w:val="00C05682"/>
    <w:rsid w:val="00C05890"/>
    <w:rsid w:val="00C05CE7"/>
    <w:rsid w:val="00C05E05"/>
    <w:rsid w:val="00C05E60"/>
    <w:rsid w:val="00C05ED6"/>
    <w:rsid w:val="00C05F4B"/>
    <w:rsid w:val="00C0603C"/>
    <w:rsid w:val="00C06099"/>
    <w:rsid w:val="00C06409"/>
    <w:rsid w:val="00C0693B"/>
    <w:rsid w:val="00C06D17"/>
    <w:rsid w:val="00C06DF9"/>
    <w:rsid w:val="00C06E1C"/>
    <w:rsid w:val="00C07127"/>
    <w:rsid w:val="00C0737F"/>
    <w:rsid w:val="00C074A1"/>
    <w:rsid w:val="00C074E0"/>
    <w:rsid w:val="00C0756E"/>
    <w:rsid w:val="00C07660"/>
    <w:rsid w:val="00C07917"/>
    <w:rsid w:val="00C07A80"/>
    <w:rsid w:val="00C07DE4"/>
    <w:rsid w:val="00C104A8"/>
    <w:rsid w:val="00C1069E"/>
    <w:rsid w:val="00C107B6"/>
    <w:rsid w:val="00C10AC5"/>
    <w:rsid w:val="00C10AED"/>
    <w:rsid w:val="00C110FF"/>
    <w:rsid w:val="00C11733"/>
    <w:rsid w:val="00C11859"/>
    <w:rsid w:val="00C11A8A"/>
    <w:rsid w:val="00C11DB9"/>
    <w:rsid w:val="00C11E99"/>
    <w:rsid w:val="00C12288"/>
    <w:rsid w:val="00C123F9"/>
    <w:rsid w:val="00C12584"/>
    <w:rsid w:val="00C128C1"/>
    <w:rsid w:val="00C12EE3"/>
    <w:rsid w:val="00C132C1"/>
    <w:rsid w:val="00C13959"/>
    <w:rsid w:val="00C13966"/>
    <w:rsid w:val="00C13CA8"/>
    <w:rsid w:val="00C13DA8"/>
    <w:rsid w:val="00C14344"/>
    <w:rsid w:val="00C14389"/>
    <w:rsid w:val="00C14450"/>
    <w:rsid w:val="00C1448E"/>
    <w:rsid w:val="00C144B6"/>
    <w:rsid w:val="00C14794"/>
    <w:rsid w:val="00C14963"/>
    <w:rsid w:val="00C14C1C"/>
    <w:rsid w:val="00C15B30"/>
    <w:rsid w:val="00C15C08"/>
    <w:rsid w:val="00C15D41"/>
    <w:rsid w:val="00C16176"/>
    <w:rsid w:val="00C164B0"/>
    <w:rsid w:val="00C16709"/>
    <w:rsid w:val="00C168B2"/>
    <w:rsid w:val="00C16A7C"/>
    <w:rsid w:val="00C16B0C"/>
    <w:rsid w:val="00C16BBE"/>
    <w:rsid w:val="00C16D60"/>
    <w:rsid w:val="00C16DBC"/>
    <w:rsid w:val="00C16E6B"/>
    <w:rsid w:val="00C16EE9"/>
    <w:rsid w:val="00C170A5"/>
    <w:rsid w:val="00C174A0"/>
    <w:rsid w:val="00C1754A"/>
    <w:rsid w:val="00C175C6"/>
    <w:rsid w:val="00C17645"/>
    <w:rsid w:val="00C1779D"/>
    <w:rsid w:val="00C17DDA"/>
    <w:rsid w:val="00C20103"/>
    <w:rsid w:val="00C203AB"/>
    <w:rsid w:val="00C2067B"/>
    <w:rsid w:val="00C206A6"/>
    <w:rsid w:val="00C20776"/>
    <w:rsid w:val="00C209A5"/>
    <w:rsid w:val="00C209BC"/>
    <w:rsid w:val="00C209C8"/>
    <w:rsid w:val="00C20C12"/>
    <w:rsid w:val="00C20E97"/>
    <w:rsid w:val="00C20F77"/>
    <w:rsid w:val="00C217DA"/>
    <w:rsid w:val="00C218A7"/>
    <w:rsid w:val="00C21944"/>
    <w:rsid w:val="00C21EA9"/>
    <w:rsid w:val="00C22228"/>
    <w:rsid w:val="00C2238F"/>
    <w:rsid w:val="00C225BB"/>
    <w:rsid w:val="00C22906"/>
    <w:rsid w:val="00C22AAA"/>
    <w:rsid w:val="00C22C7D"/>
    <w:rsid w:val="00C22D87"/>
    <w:rsid w:val="00C22E39"/>
    <w:rsid w:val="00C23126"/>
    <w:rsid w:val="00C2313B"/>
    <w:rsid w:val="00C23B2E"/>
    <w:rsid w:val="00C2473A"/>
    <w:rsid w:val="00C247F1"/>
    <w:rsid w:val="00C24C73"/>
    <w:rsid w:val="00C2509E"/>
    <w:rsid w:val="00C250E6"/>
    <w:rsid w:val="00C2511F"/>
    <w:rsid w:val="00C25593"/>
    <w:rsid w:val="00C255AB"/>
    <w:rsid w:val="00C257A4"/>
    <w:rsid w:val="00C25AE5"/>
    <w:rsid w:val="00C25CA6"/>
    <w:rsid w:val="00C25E28"/>
    <w:rsid w:val="00C267CF"/>
    <w:rsid w:val="00C26999"/>
    <w:rsid w:val="00C26C97"/>
    <w:rsid w:val="00C26D3E"/>
    <w:rsid w:val="00C270B3"/>
    <w:rsid w:val="00C27224"/>
    <w:rsid w:val="00C27E58"/>
    <w:rsid w:val="00C27E9E"/>
    <w:rsid w:val="00C303B4"/>
    <w:rsid w:val="00C303B7"/>
    <w:rsid w:val="00C304EE"/>
    <w:rsid w:val="00C305E6"/>
    <w:rsid w:val="00C307BD"/>
    <w:rsid w:val="00C30B57"/>
    <w:rsid w:val="00C30CE4"/>
    <w:rsid w:val="00C3124D"/>
    <w:rsid w:val="00C31654"/>
    <w:rsid w:val="00C318CD"/>
    <w:rsid w:val="00C32165"/>
    <w:rsid w:val="00C32897"/>
    <w:rsid w:val="00C329F3"/>
    <w:rsid w:val="00C32F1F"/>
    <w:rsid w:val="00C330CB"/>
    <w:rsid w:val="00C33313"/>
    <w:rsid w:val="00C33CCC"/>
    <w:rsid w:val="00C3475A"/>
    <w:rsid w:val="00C3483C"/>
    <w:rsid w:val="00C349E4"/>
    <w:rsid w:val="00C34A4E"/>
    <w:rsid w:val="00C34B99"/>
    <w:rsid w:val="00C35013"/>
    <w:rsid w:val="00C35252"/>
    <w:rsid w:val="00C35411"/>
    <w:rsid w:val="00C354A1"/>
    <w:rsid w:val="00C35575"/>
    <w:rsid w:val="00C356FD"/>
    <w:rsid w:val="00C357BB"/>
    <w:rsid w:val="00C35BD4"/>
    <w:rsid w:val="00C35C9C"/>
    <w:rsid w:val="00C35E78"/>
    <w:rsid w:val="00C35F40"/>
    <w:rsid w:val="00C3602A"/>
    <w:rsid w:val="00C36301"/>
    <w:rsid w:val="00C3676C"/>
    <w:rsid w:val="00C36BDF"/>
    <w:rsid w:val="00C36C28"/>
    <w:rsid w:val="00C36DB5"/>
    <w:rsid w:val="00C36F3F"/>
    <w:rsid w:val="00C372B8"/>
    <w:rsid w:val="00C3732C"/>
    <w:rsid w:val="00C3750F"/>
    <w:rsid w:val="00C37759"/>
    <w:rsid w:val="00C40228"/>
    <w:rsid w:val="00C405F0"/>
    <w:rsid w:val="00C40638"/>
    <w:rsid w:val="00C408D5"/>
    <w:rsid w:val="00C40CC0"/>
    <w:rsid w:val="00C40F81"/>
    <w:rsid w:val="00C41099"/>
    <w:rsid w:val="00C41127"/>
    <w:rsid w:val="00C423A1"/>
    <w:rsid w:val="00C42855"/>
    <w:rsid w:val="00C42BBF"/>
    <w:rsid w:val="00C42BE5"/>
    <w:rsid w:val="00C431AA"/>
    <w:rsid w:val="00C437E1"/>
    <w:rsid w:val="00C43C03"/>
    <w:rsid w:val="00C43D13"/>
    <w:rsid w:val="00C43EA5"/>
    <w:rsid w:val="00C44353"/>
    <w:rsid w:val="00C4464A"/>
    <w:rsid w:val="00C44924"/>
    <w:rsid w:val="00C44C84"/>
    <w:rsid w:val="00C44E70"/>
    <w:rsid w:val="00C45011"/>
    <w:rsid w:val="00C45F49"/>
    <w:rsid w:val="00C460F2"/>
    <w:rsid w:val="00C46140"/>
    <w:rsid w:val="00C46290"/>
    <w:rsid w:val="00C46390"/>
    <w:rsid w:val="00C46567"/>
    <w:rsid w:val="00C466CB"/>
    <w:rsid w:val="00C469D9"/>
    <w:rsid w:val="00C47209"/>
    <w:rsid w:val="00C4751C"/>
    <w:rsid w:val="00C476AB"/>
    <w:rsid w:val="00C47C07"/>
    <w:rsid w:val="00C47F56"/>
    <w:rsid w:val="00C50F7A"/>
    <w:rsid w:val="00C51084"/>
    <w:rsid w:val="00C510C9"/>
    <w:rsid w:val="00C512A1"/>
    <w:rsid w:val="00C51A03"/>
    <w:rsid w:val="00C51A20"/>
    <w:rsid w:val="00C51B5B"/>
    <w:rsid w:val="00C52260"/>
    <w:rsid w:val="00C52696"/>
    <w:rsid w:val="00C52830"/>
    <w:rsid w:val="00C52CDE"/>
    <w:rsid w:val="00C5310B"/>
    <w:rsid w:val="00C53644"/>
    <w:rsid w:val="00C538D8"/>
    <w:rsid w:val="00C53F61"/>
    <w:rsid w:val="00C54098"/>
    <w:rsid w:val="00C5456C"/>
    <w:rsid w:val="00C545F3"/>
    <w:rsid w:val="00C54646"/>
    <w:rsid w:val="00C5483F"/>
    <w:rsid w:val="00C54CCA"/>
    <w:rsid w:val="00C54F4A"/>
    <w:rsid w:val="00C55423"/>
    <w:rsid w:val="00C55432"/>
    <w:rsid w:val="00C554D5"/>
    <w:rsid w:val="00C55898"/>
    <w:rsid w:val="00C55AA1"/>
    <w:rsid w:val="00C56467"/>
    <w:rsid w:val="00C565B7"/>
    <w:rsid w:val="00C56640"/>
    <w:rsid w:val="00C567DD"/>
    <w:rsid w:val="00C57117"/>
    <w:rsid w:val="00C5770E"/>
    <w:rsid w:val="00C57A5D"/>
    <w:rsid w:val="00C57C24"/>
    <w:rsid w:val="00C57DC7"/>
    <w:rsid w:val="00C60129"/>
    <w:rsid w:val="00C60BDE"/>
    <w:rsid w:val="00C60C75"/>
    <w:rsid w:val="00C60E06"/>
    <w:rsid w:val="00C6120C"/>
    <w:rsid w:val="00C6194B"/>
    <w:rsid w:val="00C61BA6"/>
    <w:rsid w:val="00C62276"/>
    <w:rsid w:val="00C63281"/>
    <w:rsid w:val="00C637D8"/>
    <w:rsid w:val="00C63995"/>
    <w:rsid w:val="00C63D28"/>
    <w:rsid w:val="00C6422D"/>
    <w:rsid w:val="00C64751"/>
    <w:rsid w:val="00C64AC2"/>
    <w:rsid w:val="00C64C10"/>
    <w:rsid w:val="00C651D2"/>
    <w:rsid w:val="00C654C9"/>
    <w:rsid w:val="00C65543"/>
    <w:rsid w:val="00C65ED1"/>
    <w:rsid w:val="00C65FD6"/>
    <w:rsid w:val="00C66076"/>
    <w:rsid w:val="00C6634A"/>
    <w:rsid w:val="00C66E09"/>
    <w:rsid w:val="00C6703C"/>
    <w:rsid w:val="00C67509"/>
    <w:rsid w:val="00C676F9"/>
    <w:rsid w:val="00C677D7"/>
    <w:rsid w:val="00C6786F"/>
    <w:rsid w:val="00C679BB"/>
    <w:rsid w:val="00C679C2"/>
    <w:rsid w:val="00C67B39"/>
    <w:rsid w:val="00C67CD3"/>
    <w:rsid w:val="00C701A8"/>
    <w:rsid w:val="00C7068D"/>
    <w:rsid w:val="00C706E9"/>
    <w:rsid w:val="00C70AC4"/>
    <w:rsid w:val="00C70BF8"/>
    <w:rsid w:val="00C70EC8"/>
    <w:rsid w:val="00C70EE6"/>
    <w:rsid w:val="00C71042"/>
    <w:rsid w:val="00C71178"/>
    <w:rsid w:val="00C7163B"/>
    <w:rsid w:val="00C71709"/>
    <w:rsid w:val="00C71BC2"/>
    <w:rsid w:val="00C723A9"/>
    <w:rsid w:val="00C726CD"/>
    <w:rsid w:val="00C7289F"/>
    <w:rsid w:val="00C72B6A"/>
    <w:rsid w:val="00C72B8C"/>
    <w:rsid w:val="00C72BEA"/>
    <w:rsid w:val="00C72DF7"/>
    <w:rsid w:val="00C72E16"/>
    <w:rsid w:val="00C73196"/>
    <w:rsid w:val="00C734D3"/>
    <w:rsid w:val="00C736D7"/>
    <w:rsid w:val="00C7372D"/>
    <w:rsid w:val="00C7387A"/>
    <w:rsid w:val="00C73B8F"/>
    <w:rsid w:val="00C74600"/>
    <w:rsid w:val="00C747CB"/>
    <w:rsid w:val="00C74ADE"/>
    <w:rsid w:val="00C74AE5"/>
    <w:rsid w:val="00C74B65"/>
    <w:rsid w:val="00C74F46"/>
    <w:rsid w:val="00C751BE"/>
    <w:rsid w:val="00C753C2"/>
    <w:rsid w:val="00C7556E"/>
    <w:rsid w:val="00C75A49"/>
    <w:rsid w:val="00C7631A"/>
    <w:rsid w:val="00C76968"/>
    <w:rsid w:val="00C76B30"/>
    <w:rsid w:val="00C76E13"/>
    <w:rsid w:val="00C77074"/>
    <w:rsid w:val="00C771B1"/>
    <w:rsid w:val="00C7736C"/>
    <w:rsid w:val="00C77612"/>
    <w:rsid w:val="00C77627"/>
    <w:rsid w:val="00C77710"/>
    <w:rsid w:val="00C77D10"/>
    <w:rsid w:val="00C77D1F"/>
    <w:rsid w:val="00C77E04"/>
    <w:rsid w:val="00C80056"/>
    <w:rsid w:val="00C803CE"/>
    <w:rsid w:val="00C81D5D"/>
    <w:rsid w:val="00C81E77"/>
    <w:rsid w:val="00C81EE4"/>
    <w:rsid w:val="00C82654"/>
    <w:rsid w:val="00C82728"/>
    <w:rsid w:val="00C8292D"/>
    <w:rsid w:val="00C82AF7"/>
    <w:rsid w:val="00C82CC3"/>
    <w:rsid w:val="00C83190"/>
    <w:rsid w:val="00C835C4"/>
    <w:rsid w:val="00C83676"/>
    <w:rsid w:val="00C83839"/>
    <w:rsid w:val="00C83D61"/>
    <w:rsid w:val="00C843AF"/>
    <w:rsid w:val="00C84592"/>
    <w:rsid w:val="00C846CE"/>
    <w:rsid w:val="00C846FA"/>
    <w:rsid w:val="00C84CFE"/>
    <w:rsid w:val="00C84D31"/>
    <w:rsid w:val="00C84F6A"/>
    <w:rsid w:val="00C852C2"/>
    <w:rsid w:val="00C85B9E"/>
    <w:rsid w:val="00C85E78"/>
    <w:rsid w:val="00C85EBE"/>
    <w:rsid w:val="00C8606B"/>
    <w:rsid w:val="00C861DC"/>
    <w:rsid w:val="00C864FD"/>
    <w:rsid w:val="00C867DB"/>
    <w:rsid w:val="00C86903"/>
    <w:rsid w:val="00C8693A"/>
    <w:rsid w:val="00C8695A"/>
    <w:rsid w:val="00C877AC"/>
    <w:rsid w:val="00C87C33"/>
    <w:rsid w:val="00C87D5F"/>
    <w:rsid w:val="00C87F86"/>
    <w:rsid w:val="00C9006C"/>
    <w:rsid w:val="00C90084"/>
    <w:rsid w:val="00C900F8"/>
    <w:rsid w:val="00C9053C"/>
    <w:rsid w:val="00C90540"/>
    <w:rsid w:val="00C90B39"/>
    <w:rsid w:val="00C90F54"/>
    <w:rsid w:val="00C91639"/>
    <w:rsid w:val="00C92103"/>
    <w:rsid w:val="00C92832"/>
    <w:rsid w:val="00C92CD7"/>
    <w:rsid w:val="00C92D21"/>
    <w:rsid w:val="00C930C8"/>
    <w:rsid w:val="00C93247"/>
    <w:rsid w:val="00C9339D"/>
    <w:rsid w:val="00C9394E"/>
    <w:rsid w:val="00C939E1"/>
    <w:rsid w:val="00C93AD0"/>
    <w:rsid w:val="00C93ADE"/>
    <w:rsid w:val="00C93CCA"/>
    <w:rsid w:val="00C93CE1"/>
    <w:rsid w:val="00C93F89"/>
    <w:rsid w:val="00C94088"/>
    <w:rsid w:val="00C94FA7"/>
    <w:rsid w:val="00C94FE9"/>
    <w:rsid w:val="00C95653"/>
    <w:rsid w:val="00C95C96"/>
    <w:rsid w:val="00C962C3"/>
    <w:rsid w:val="00C96331"/>
    <w:rsid w:val="00C9673B"/>
    <w:rsid w:val="00C96E3E"/>
    <w:rsid w:val="00C973D6"/>
    <w:rsid w:val="00C97684"/>
    <w:rsid w:val="00C9771D"/>
    <w:rsid w:val="00C97E05"/>
    <w:rsid w:val="00C97E8D"/>
    <w:rsid w:val="00CA02B2"/>
    <w:rsid w:val="00CA03BE"/>
    <w:rsid w:val="00CA04D2"/>
    <w:rsid w:val="00CA05BA"/>
    <w:rsid w:val="00CA0E23"/>
    <w:rsid w:val="00CA10C9"/>
    <w:rsid w:val="00CA118A"/>
    <w:rsid w:val="00CA150A"/>
    <w:rsid w:val="00CA17AF"/>
    <w:rsid w:val="00CA1A5C"/>
    <w:rsid w:val="00CA1C07"/>
    <w:rsid w:val="00CA1ED6"/>
    <w:rsid w:val="00CA29D5"/>
    <w:rsid w:val="00CA29E4"/>
    <w:rsid w:val="00CA2A32"/>
    <w:rsid w:val="00CA2CAA"/>
    <w:rsid w:val="00CA2CC1"/>
    <w:rsid w:val="00CA3359"/>
    <w:rsid w:val="00CA3955"/>
    <w:rsid w:val="00CA3F46"/>
    <w:rsid w:val="00CA3FE3"/>
    <w:rsid w:val="00CA45A1"/>
    <w:rsid w:val="00CA485E"/>
    <w:rsid w:val="00CA48BF"/>
    <w:rsid w:val="00CA5307"/>
    <w:rsid w:val="00CA59D6"/>
    <w:rsid w:val="00CA5A21"/>
    <w:rsid w:val="00CA5A2A"/>
    <w:rsid w:val="00CA5BF7"/>
    <w:rsid w:val="00CA5CA6"/>
    <w:rsid w:val="00CA5D80"/>
    <w:rsid w:val="00CA5D82"/>
    <w:rsid w:val="00CA6205"/>
    <w:rsid w:val="00CA6ED1"/>
    <w:rsid w:val="00CA7221"/>
    <w:rsid w:val="00CA72C1"/>
    <w:rsid w:val="00CA74F4"/>
    <w:rsid w:val="00CA7A5A"/>
    <w:rsid w:val="00CA7BF9"/>
    <w:rsid w:val="00CB00E2"/>
    <w:rsid w:val="00CB06D4"/>
    <w:rsid w:val="00CB087A"/>
    <w:rsid w:val="00CB0D1B"/>
    <w:rsid w:val="00CB14BC"/>
    <w:rsid w:val="00CB14CD"/>
    <w:rsid w:val="00CB1698"/>
    <w:rsid w:val="00CB1968"/>
    <w:rsid w:val="00CB1ABB"/>
    <w:rsid w:val="00CB1E3E"/>
    <w:rsid w:val="00CB2243"/>
    <w:rsid w:val="00CB23CE"/>
    <w:rsid w:val="00CB2619"/>
    <w:rsid w:val="00CB2B42"/>
    <w:rsid w:val="00CB2DC9"/>
    <w:rsid w:val="00CB3648"/>
    <w:rsid w:val="00CB38C0"/>
    <w:rsid w:val="00CB432E"/>
    <w:rsid w:val="00CB48FF"/>
    <w:rsid w:val="00CB4DD5"/>
    <w:rsid w:val="00CB4E10"/>
    <w:rsid w:val="00CB4E4B"/>
    <w:rsid w:val="00CB4F7F"/>
    <w:rsid w:val="00CB54BE"/>
    <w:rsid w:val="00CB57CE"/>
    <w:rsid w:val="00CB59AF"/>
    <w:rsid w:val="00CB606D"/>
    <w:rsid w:val="00CB6981"/>
    <w:rsid w:val="00CB6AC6"/>
    <w:rsid w:val="00CB6C4C"/>
    <w:rsid w:val="00CB6D9D"/>
    <w:rsid w:val="00CB6EAD"/>
    <w:rsid w:val="00CB6F67"/>
    <w:rsid w:val="00CB7755"/>
    <w:rsid w:val="00CB7A06"/>
    <w:rsid w:val="00CB7BF3"/>
    <w:rsid w:val="00CC05CB"/>
    <w:rsid w:val="00CC05E4"/>
    <w:rsid w:val="00CC0965"/>
    <w:rsid w:val="00CC0A0F"/>
    <w:rsid w:val="00CC0B09"/>
    <w:rsid w:val="00CC10AE"/>
    <w:rsid w:val="00CC11A3"/>
    <w:rsid w:val="00CC122E"/>
    <w:rsid w:val="00CC1732"/>
    <w:rsid w:val="00CC190A"/>
    <w:rsid w:val="00CC197C"/>
    <w:rsid w:val="00CC1AB6"/>
    <w:rsid w:val="00CC1E56"/>
    <w:rsid w:val="00CC20B3"/>
    <w:rsid w:val="00CC21C0"/>
    <w:rsid w:val="00CC26DA"/>
    <w:rsid w:val="00CC2907"/>
    <w:rsid w:val="00CC291C"/>
    <w:rsid w:val="00CC2BDD"/>
    <w:rsid w:val="00CC354F"/>
    <w:rsid w:val="00CC3719"/>
    <w:rsid w:val="00CC3B32"/>
    <w:rsid w:val="00CC3DE0"/>
    <w:rsid w:val="00CC3E60"/>
    <w:rsid w:val="00CC4263"/>
    <w:rsid w:val="00CC433F"/>
    <w:rsid w:val="00CC4998"/>
    <w:rsid w:val="00CC49AA"/>
    <w:rsid w:val="00CC5137"/>
    <w:rsid w:val="00CC59B2"/>
    <w:rsid w:val="00CC6180"/>
    <w:rsid w:val="00CC6326"/>
    <w:rsid w:val="00CC64C5"/>
    <w:rsid w:val="00CC669E"/>
    <w:rsid w:val="00CC67D9"/>
    <w:rsid w:val="00CC6DC5"/>
    <w:rsid w:val="00CC6F27"/>
    <w:rsid w:val="00CC6FAB"/>
    <w:rsid w:val="00CC71FF"/>
    <w:rsid w:val="00CC7641"/>
    <w:rsid w:val="00CC77E3"/>
    <w:rsid w:val="00CC79E6"/>
    <w:rsid w:val="00CC7BCE"/>
    <w:rsid w:val="00CC7E57"/>
    <w:rsid w:val="00CD0754"/>
    <w:rsid w:val="00CD075B"/>
    <w:rsid w:val="00CD0C7C"/>
    <w:rsid w:val="00CD11A4"/>
    <w:rsid w:val="00CD15DE"/>
    <w:rsid w:val="00CD1B89"/>
    <w:rsid w:val="00CD24BD"/>
    <w:rsid w:val="00CD257D"/>
    <w:rsid w:val="00CD2733"/>
    <w:rsid w:val="00CD2C68"/>
    <w:rsid w:val="00CD2C80"/>
    <w:rsid w:val="00CD2CCF"/>
    <w:rsid w:val="00CD337B"/>
    <w:rsid w:val="00CD3732"/>
    <w:rsid w:val="00CD3738"/>
    <w:rsid w:val="00CD3891"/>
    <w:rsid w:val="00CD44B9"/>
    <w:rsid w:val="00CD4553"/>
    <w:rsid w:val="00CD45CB"/>
    <w:rsid w:val="00CD4706"/>
    <w:rsid w:val="00CD4953"/>
    <w:rsid w:val="00CD502D"/>
    <w:rsid w:val="00CD5321"/>
    <w:rsid w:val="00CD5342"/>
    <w:rsid w:val="00CD550A"/>
    <w:rsid w:val="00CD5850"/>
    <w:rsid w:val="00CD5DFE"/>
    <w:rsid w:val="00CD5FDD"/>
    <w:rsid w:val="00CD602D"/>
    <w:rsid w:val="00CD6301"/>
    <w:rsid w:val="00CD637C"/>
    <w:rsid w:val="00CD642A"/>
    <w:rsid w:val="00CD6BDB"/>
    <w:rsid w:val="00CD6F8C"/>
    <w:rsid w:val="00CD7982"/>
    <w:rsid w:val="00CD7B18"/>
    <w:rsid w:val="00CD7BC2"/>
    <w:rsid w:val="00CD7DD6"/>
    <w:rsid w:val="00CD7F84"/>
    <w:rsid w:val="00CE0023"/>
    <w:rsid w:val="00CE021F"/>
    <w:rsid w:val="00CE03B3"/>
    <w:rsid w:val="00CE057D"/>
    <w:rsid w:val="00CE090F"/>
    <w:rsid w:val="00CE0D91"/>
    <w:rsid w:val="00CE0DF1"/>
    <w:rsid w:val="00CE166A"/>
    <w:rsid w:val="00CE19F7"/>
    <w:rsid w:val="00CE1BDF"/>
    <w:rsid w:val="00CE21F1"/>
    <w:rsid w:val="00CE242F"/>
    <w:rsid w:val="00CE24D6"/>
    <w:rsid w:val="00CE24E6"/>
    <w:rsid w:val="00CE2A59"/>
    <w:rsid w:val="00CE2A90"/>
    <w:rsid w:val="00CE349A"/>
    <w:rsid w:val="00CE34C3"/>
    <w:rsid w:val="00CE3682"/>
    <w:rsid w:val="00CE3698"/>
    <w:rsid w:val="00CE387B"/>
    <w:rsid w:val="00CE47E7"/>
    <w:rsid w:val="00CE4BC8"/>
    <w:rsid w:val="00CE5171"/>
    <w:rsid w:val="00CE51E0"/>
    <w:rsid w:val="00CE59CE"/>
    <w:rsid w:val="00CE7340"/>
    <w:rsid w:val="00CE7423"/>
    <w:rsid w:val="00CE76D0"/>
    <w:rsid w:val="00CE789C"/>
    <w:rsid w:val="00CE7A84"/>
    <w:rsid w:val="00CE7D6E"/>
    <w:rsid w:val="00CE7E84"/>
    <w:rsid w:val="00CF055F"/>
    <w:rsid w:val="00CF0751"/>
    <w:rsid w:val="00CF0A92"/>
    <w:rsid w:val="00CF0CA9"/>
    <w:rsid w:val="00CF0D7F"/>
    <w:rsid w:val="00CF0DED"/>
    <w:rsid w:val="00CF0EC1"/>
    <w:rsid w:val="00CF1322"/>
    <w:rsid w:val="00CF142B"/>
    <w:rsid w:val="00CF1640"/>
    <w:rsid w:val="00CF174D"/>
    <w:rsid w:val="00CF1C86"/>
    <w:rsid w:val="00CF1D57"/>
    <w:rsid w:val="00CF2010"/>
    <w:rsid w:val="00CF2148"/>
    <w:rsid w:val="00CF280A"/>
    <w:rsid w:val="00CF2BF3"/>
    <w:rsid w:val="00CF3B4C"/>
    <w:rsid w:val="00CF3D78"/>
    <w:rsid w:val="00CF3E75"/>
    <w:rsid w:val="00CF40CC"/>
    <w:rsid w:val="00CF435F"/>
    <w:rsid w:val="00CF43E8"/>
    <w:rsid w:val="00CF4C3B"/>
    <w:rsid w:val="00CF4EA1"/>
    <w:rsid w:val="00CF54B6"/>
    <w:rsid w:val="00CF59BD"/>
    <w:rsid w:val="00CF6AC8"/>
    <w:rsid w:val="00CF6C9E"/>
    <w:rsid w:val="00CF6D85"/>
    <w:rsid w:val="00CF6F86"/>
    <w:rsid w:val="00CF75C7"/>
    <w:rsid w:val="00CF75FE"/>
    <w:rsid w:val="00CF7649"/>
    <w:rsid w:val="00CF7A00"/>
    <w:rsid w:val="00CF7DD6"/>
    <w:rsid w:val="00D000AF"/>
    <w:rsid w:val="00D0050C"/>
    <w:rsid w:val="00D00600"/>
    <w:rsid w:val="00D00B40"/>
    <w:rsid w:val="00D010FC"/>
    <w:rsid w:val="00D0129B"/>
    <w:rsid w:val="00D016A0"/>
    <w:rsid w:val="00D018BA"/>
    <w:rsid w:val="00D01963"/>
    <w:rsid w:val="00D01BFD"/>
    <w:rsid w:val="00D01EBE"/>
    <w:rsid w:val="00D020DB"/>
    <w:rsid w:val="00D022C8"/>
    <w:rsid w:val="00D02333"/>
    <w:rsid w:val="00D030F2"/>
    <w:rsid w:val="00D03E0E"/>
    <w:rsid w:val="00D03F6A"/>
    <w:rsid w:val="00D046A7"/>
    <w:rsid w:val="00D0499F"/>
    <w:rsid w:val="00D04EBF"/>
    <w:rsid w:val="00D05195"/>
    <w:rsid w:val="00D053C3"/>
    <w:rsid w:val="00D054D0"/>
    <w:rsid w:val="00D05640"/>
    <w:rsid w:val="00D05952"/>
    <w:rsid w:val="00D05F25"/>
    <w:rsid w:val="00D0604C"/>
    <w:rsid w:val="00D06182"/>
    <w:rsid w:val="00D0620A"/>
    <w:rsid w:val="00D06247"/>
    <w:rsid w:val="00D062C8"/>
    <w:rsid w:val="00D06D7E"/>
    <w:rsid w:val="00D07064"/>
    <w:rsid w:val="00D071D5"/>
    <w:rsid w:val="00D0723A"/>
    <w:rsid w:val="00D072EB"/>
    <w:rsid w:val="00D07320"/>
    <w:rsid w:val="00D07B17"/>
    <w:rsid w:val="00D07C4D"/>
    <w:rsid w:val="00D07E79"/>
    <w:rsid w:val="00D1001E"/>
    <w:rsid w:val="00D1044C"/>
    <w:rsid w:val="00D1091E"/>
    <w:rsid w:val="00D110F6"/>
    <w:rsid w:val="00D111CE"/>
    <w:rsid w:val="00D111F7"/>
    <w:rsid w:val="00D11299"/>
    <w:rsid w:val="00D1129B"/>
    <w:rsid w:val="00D11400"/>
    <w:rsid w:val="00D11553"/>
    <w:rsid w:val="00D11D74"/>
    <w:rsid w:val="00D12098"/>
    <w:rsid w:val="00D12210"/>
    <w:rsid w:val="00D122AD"/>
    <w:rsid w:val="00D12348"/>
    <w:rsid w:val="00D123BB"/>
    <w:rsid w:val="00D12451"/>
    <w:rsid w:val="00D124EB"/>
    <w:rsid w:val="00D12537"/>
    <w:rsid w:val="00D12AFA"/>
    <w:rsid w:val="00D12F82"/>
    <w:rsid w:val="00D135DB"/>
    <w:rsid w:val="00D13676"/>
    <w:rsid w:val="00D13767"/>
    <w:rsid w:val="00D13CD2"/>
    <w:rsid w:val="00D13DA2"/>
    <w:rsid w:val="00D13FB5"/>
    <w:rsid w:val="00D13FF7"/>
    <w:rsid w:val="00D14447"/>
    <w:rsid w:val="00D144EC"/>
    <w:rsid w:val="00D14694"/>
    <w:rsid w:val="00D1484D"/>
    <w:rsid w:val="00D14B3D"/>
    <w:rsid w:val="00D14C80"/>
    <w:rsid w:val="00D14F3C"/>
    <w:rsid w:val="00D1509D"/>
    <w:rsid w:val="00D1552B"/>
    <w:rsid w:val="00D15EFB"/>
    <w:rsid w:val="00D15FCC"/>
    <w:rsid w:val="00D1684F"/>
    <w:rsid w:val="00D16BAE"/>
    <w:rsid w:val="00D16D07"/>
    <w:rsid w:val="00D16DC6"/>
    <w:rsid w:val="00D174F6"/>
    <w:rsid w:val="00D1771D"/>
    <w:rsid w:val="00D17A05"/>
    <w:rsid w:val="00D17DBF"/>
    <w:rsid w:val="00D20122"/>
    <w:rsid w:val="00D2088C"/>
    <w:rsid w:val="00D208E2"/>
    <w:rsid w:val="00D20BD9"/>
    <w:rsid w:val="00D20EF4"/>
    <w:rsid w:val="00D210D9"/>
    <w:rsid w:val="00D21181"/>
    <w:rsid w:val="00D21237"/>
    <w:rsid w:val="00D21306"/>
    <w:rsid w:val="00D21729"/>
    <w:rsid w:val="00D2198E"/>
    <w:rsid w:val="00D21E82"/>
    <w:rsid w:val="00D21F1A"/>
    <w:rsid w:val="00D21FFB"/>
    <w:rsid w:val="00D2210E"/>
    <w:rsid w:val="00D22405"/>
    <w:rsid w:val="00D22C65"/>
    <w:rsid w:val="00D23559"/>
    <w:rsid w:val="00D235DD"/>
    <w:rsid w:val="00D239B7"/>
    <w:rsid w:val="00D23A1A"/>
    <w:rsid w:val="00D23D33"/>
    <w:rsid w:val="00D23E30"/>
    <w:rsid w:val="00D23F44"/>
    <w:rsid w:val="00D23F5D"/>
    <w:rsid w:val="00D24263"/>
    <w:rsid w:val="00D24341"/>
    <w:rsid w:val="00D2445C"/>
    <w:rsid w:val="00D25831"/>
    <w:rsid w:val="00D258A6"/>
    <w:rsid w:val="00D25AFD"/>
    <w:rsid w:val="00D25CD9"/>
    <w:rsid w:val="00D25D7A"/>
    <w:rsid w:val="00D26092"/>
    <w:rsid w:val="00D2631E"/>
    <w:rsid w:val="00D26591"/>
    <w:rsid w:val="00D26A45"/>
    <w:rsid w:val="00D26CB2"/>
    <w:rsid w:val="00D26E2A"/>
    <w:rsid w:val="00D2717A"/>
    <w:rsid w:val="00D2763C"/>
    <w:rsid w:val="00D27ACD"/>
    <w:rsid w:val="00D27B23"/>
    <w:rsid w:val="00D27BF3"/>
    <w:rsid w:val="00D27DBF"/>
    <w:rsid w:val="00D27E5A"/>
    <w:rsid w:val="00D30017"/>
    <w:rsid w:val="00D3001A"/>
    <w:rsid w:val="00D30115"/>
    <w:rsid w:val="00D3027B"/>
    <w:rsid w:val="00D3030B"/>
    <w:rsid w:val="00D30405"/>
    <w:rsid w:val="00D30711"/>
    <w:rsid w:val="00D3088B"/>
    <w:rsid w:val="00D30C86"/>
    <w:rsid w:val="00D30EC9"/>
    <w:rsid w:val="00D31447"/>
    <w:rsid w:val="00D314EB"/>
    <w:rsid w:val="00D3162E"/>
    <w:rsid w:val="00D31672"/>
    <w:rsid w:val="00D31901"/>
    <w:rsid w:val="00D3192A"/>
    <w:rsid w:val="00D31A3B"/>
    <w:rsid w:val="00D31F54"/>
    <w:rsid w:val="00D32066"/>
    <w:rsid w:val="00D3239A"/>
    <w:rsid w:val="00D325D2"/>
    <w:rsid w:val="00D32642"/>
    <w:rsid w:val="00D326A2"/>
    <w:rsid w:val="00D328F5"/>
    <w:rsid w:val="00D32BF4"/>
    <w:rsid w:val="00D33170"/>
    <w:rsid w:val="00D3321B"/>
    <w:rsid w:val="00D338AC"/>
    <w:rsid w:val="00D338FA"/>
    <w:rsid w:val="00D33A5B"/>
    <w:rsid w:val="00D341F8"/>
    <w:rsid w:val="00D35394"/>
    <w:rsid w:val="00D3543E"/>
    <w:rsid w:val="00D35AEE"/>
    <w:rsid w:val="00D35EA7"/>
    <w:rsid w:val="00D35EE7"/>
    <w:rsid w:val="00D361C0"/>
    <w:rsid w:val="00D3630F"/>
    <w:rsid w:val="00D36436"/>
    <w:rsid w:val="00D36635"/>
    <w:rsid w:val="00D36CD4"/>
    <w:rsid w:val="00D36CDA"/>
    <w:rsid w:val="00D36DDB"/>
    <w:rsid w:val="00D36F2A"/>
    <w:rsid w:val="00D376F4"/>
    <w:rsid w:val="00D3774C"/>
    <w:rsid w:val="00D37AB7"/>
    <w:rsid w:val="00D37C95"/>
    <w:rsid w:val="00D37FCA"/>
    <w:rsid w:val="00D4008C"/>
    <w:rsid w:val="00D401D4"/>
    <w:rsid w:val="00D406F3"/>
    <w:rsid w:val="00D40983"/>
    <w:rsid w:val="00D41299"/>
    <w:rsid w:val="00D4140A"/>
    <w:rsid w:val="00D41D40"/>
    <w:rsid w:val="00D420FC"/>
    <w:rsid w:val="00D42789"/>
    <w:rsid w:val="00D428AA"/>
    <w:rsid w:val="00D4293D"/>
    <w:rsid w:val="00D42B1D"/>
    <w:rsid w:val="00D42B41"/>
    <w:rsid w:val="00D42B4A"/>
    <w:rsid w:val="00D43105"/>
    <w:rsid w:val="00D43510"/>
    <w:rsid w:val="00D435AC"/>
    <w:rsid w:val="00D437AB"/>
    <w:rsid w:val="00D4410E"/>
    <w:rsid w:val="00D44187"/>
    <w:rsid w:val="00D4487C"/>
    <w:rsid w:val="00D44F43"/>
    <w:rsid w:val="00D459ED"/>
    <w:rsid w:val="00D45C47"/>
    <w:rsid w:val="00D467FA"/>
    <w:rsid w:val="00D477FC"/>
    <w:rsid w:val="00D4789B"/>
    <w:rsid w:val="00D47B46"/>
    <w:rsid w:val="00D50425"/>
    <w:rsid w:val="00D50817"/>
    <w:rsid w:val="00D51121"/>
    <w:rsid w:val="00D51B36"/>
    <w:rsid w:val="00D5226B"/>
    <w:rsid w:val="00D52516"/>
    <w:rsid w:val="00D5256E"/>
    <w:rsid w:val="00D52632"/>
    <w:rsid w:val="00D52C10"/>
    <w:rsid w:val="00D5312C"/>
    <w:rsid w:val="00D531BB"/>
    <w:rsid w:val="00D53541"/>
    <w:rsid w:val="00D53743"/>
    <w:rsid w:val="00D537A9"/>
    <w:rsid w:val="00D53B0A"/>
    <w:rsid w:val="00D53C6B"/>
    <w:rsid w:val="00D543E2"/>
    <w:rsid w:val="00D54448"/>
    <w:rsid w:val="00D545AE"/>
    <w:rsid w:val="00D548E9"/>
    <w:rsid w:val="00D54E25"/>
    <w:rsid w:val="00D55052"/>
    <w:rsid w:val="00D55397"/>
    <w:rsid w:val="00D55494"/>
    <w:rsid w:val="00D5556F"/>
    <w:rsid w:val="00D55570"/>
    <w:rsid w:val="00D5583E"/>
    <w:rsid w:val="00D55C83"/>
    <w:rsid w:val="00D55CA9"/>
    <w:rsid w:val="00D55E67"/>
    <w:rsid w:val="00D56025"/>
    <w:rsid w:val="00D563FA"/>
    <w:rsid w:val="00D56F44"/>
    <w:rsid w:val="00D56FB6"/>
    <w:rsid w:val="00D571B7"/>
    <w:rsid w:val="00D5734F"/>
    <w:rsid w:val="00D573B8"/>
    <w:rsid w:val="00D574B5"/>
    <w:rsid w:val="00D57D83"/>
    <w:rsid w:val="00D57E7D"/>
    <w:rsid w:val="00D57FE3"/>
    <w:rsid w:val="00D60031"/>
    <w:rsid w:val="00D600B5"/>
    <w:rsid w:val="00D600D9"/>
    <w:rsid w:val="00D604C0"/>
    <w:rsid w:val="00D605C1"/>
    <w:rsid w:val="00D60915"/>
    <w:rsid w:val="00D61466"/>
    <w:rsid w:val="00D616D5"/>
    <w:rsid w:val="00D61AD6"/>
    <w:rsid w:val="00D620F4"/>
    <w:rsid w:val="00D622D7"/>
    <w:rsid w:val="00D622FB"/>
    <w:rsid w:val="00D624B4"/>
    <w:rsid w:val="00D62950"/>
    <w:rsid w:val="00D629D5"/>
    <w:rsid w:val="00D630A2"/>
    <w:rsid w:val="00D63524"/>
    <w:rsid w:val="00D63563"/>
    <w:rsid w:val="00D6362F"/>
    <w:rsid w:val="00D63E0C"/>
    <w:rsid w:val="00D6463D"/>
    <w:rsid w:val="00D64736"/>
    <w:rsid w:val="00D649EC"/>
    <w:rsid w:val="00D64A7C"/>
    <w:rsid w:val="00D64ADD"/>
    <w:rsid w:val="00D64B10"/>
    <w:rsid w:val="00D64BF2"/>
    <w:rsid w:val="00D64CB0"/>
    <w:rsid w:val="00D64F9C"/>
    <w:rsid w:val="00D652D3"/>
    <w:rsid w:val="00D6532E"/>
    <w:rsid w:val="00D65812"/>
    <w:rsid w:val="00D65D8E"/>
    <w:rsid w:val="00D65E63"/>
    <w:rsid w:val="00D6775B"/>
    <w:rsid w:val="00D678DC"/>
    <w:rsid w:val="00D67DC6"/>
    <w:rsid w:val="00D70145"/>
    <w:rsid w:val="00D706AA"/>
    <w:rsid w:val="00D706E8"/>
    <w:rsid w:val="00D70EC1"/>
    <w:rsid w:val="00D7132C"/>
    <w:rsid w:val="00D7135A"/>
    <w:rsid w:val="00D71BA2"/>
    <w:rsid w:val="00D71D64"/>
    <w:rsid w:val="00D720BE"/>
    <w:rsid w:val="00D725E8"/>
    <w:rsid w:val="00D72A85"/>
    <w:rsid w:val="00D72A9C"/>
    <w:rsid w:val="00D72BC9"/>
    <w:rsid w:val="00D72DD3"/>
    <w:rsid w:val="00D72EE4"/>
    <w:rsid w:val="00D72FDB"/>
    <w:rsid w:val="00D730A8"/>
    <w:rsid w:val="00D73602"/>
    <w:rsid w:val="00D737C6"/>
    <w:rsid w:val="00D73991"/>
    <w:rsid w:val="00D73B4B"/>
    <w:rsid w:val="00D73C99"/>
    <w:rsid w:val="00D73F65"/>
    <w:rsid w:val="00D73FC9"/>
    <w:rsid w:val="00D74378"/>
    <w:rsid w:val="00D743DD"/>
    <w:rsid w:val="00D74B0F"/>
    <w:rsid w:val="00D74B26"/>
    <w:rsid w:val="00D74C7D"/>
    <w:rsid w:val="00D751A4"/>
    <w:rsid w:val="00D75C97"/>
    <w:rsid w:val="00D75DCB"/>
    <w:rsid w:val="00D75ED9"/>
    <w:rsid w:val="00D760F6"/>
    <w:rsid w:val="00D761C5"/>
    <w:rsid w:val="00D762F1"/>
    <w:rsid w:val="00D7675D"/>
    <w:rsid w:val="00D76A1E"/>
    <w:rsid w:val="00D76F92"/>
    <w:rsid w:val="00D76FAE"/>
    <w:rsid w:val="00D77371"/>
    <w:rsid w:val="00D775A9"/>
    <w:rsid w:val="00D778B8"/>
    <w:rsid w:val="00D77A5A"/>
    <w:rsid w:val="00D77BA9"/>
    <w:rsid w:val="00D77BF2"/>
    <w:rsid w:val="00D77CDA"/>
    <w:rsid w:val="00D80056"/>
    <w:rsid w:val="00D802E9"/>
    <w:rsid w:val="00D80305"/>
    <w:rsid w:val="00D80884"/>
    <w:rsid w:val="00D80AD2"/>
    <w:rsid w:val="00D80B96"/>
    <w:rsid w:val="00D80DD1"/>
    <w:rsid w:val="00D80DD6"/>
    <w:rsid w:val="00D813DD"/>
    <w:rsid w:val="00D818F3"/>
    <w:rsid w:val="00D81955"/>
    <w:rsid w:val="00D81A6A"/>
    <w:rsid w:val="00D820FD"/>
    <w:rsid w:val="00D825B5"/>
    <w:rsid w:val="00D829D4"/>
    <w:rsid w:val="00D82F67"/>
    <w:rsid w:val="00D831DA"/>
    <w:rsid w:val="00D832BD"/>
    <w:rsid w:val="00D833D3"/>
    <w:rsid w:val="00D836BD"/>
    <w:rsid w:val="00D83725"/>
    <w:rsid w:val="00D8381B"/>
    <w:rsid w:val="00D8397A"/>
    <w:rsid w:val="00D83C43"/>
    <w:rsid w:val="00D83E05"/>
    <w:rsid w:val="00D843AB"/>
    <w:rsid w:val="00D85216"/>
    <w:rsid w:val="00D854BD"/>
    <w:rsid w:val="00D858D7"/>
    <w:rsid w:val="00D859AD"/>
    <w:rsid w:val="00D85EDC"/>
    <w:rsid w:val="00D86066"/>
    <w:rsid w:val="00D86195"/>
    <w:rsid w:val="00D8627B"/>
    <w:rsid w:val="00D86AB0"/>
    <w:rsid w:val="00D86DB1"/>
    <w:rsid w:val="00D87066"/>
    <w:rsid w:val="00D8721F"/>
    <w:rsid w:val="00D87938"/>
    <w:rsid w:val="00D87D3C"/>
    <w:rsid w:val="00D87DC7"/>
    <w:rsid w:val="00D901B2"/>
    <w:rsid w:val="00D901EC"/>
    <w:rsid w:val="00D904CC"/>
    <w:rsid w:val="00D907C7"/>
    <w:rsid w:val="00D91079"/>
    <w:rsid w:val="00D9145D"/>
    <w:rsid w:val="00D919E9"/>
    <w:rsid w:val="00D91E44"/>
    <w:rsid w:val="00D92201"/>
    <w:rsid w:val="00D9225B"/>
    <w:rsid w:val="00D922BC"/>
    <w:rsid w:val="00D92638"/>
    <w:rsid w:val="00D9296A"/>
    <w:rsid w:val="00D92A3A"/>
    <w:rsid w:val="00D92FD9"/>
    <w:rsid w:val="00D9311F"/>
    <w:rsid w:val="00D93CA0"/>
    <w:rsid w:val="00D93D4E"/>
    <w:rsid w:val="00D944EE"/>
    <w:rsid w:val="00D94CD6"/>
    <w:rsid w:val="00D94DBC"/>
    <w:rsid w:val="00D957B4"/>
    <w:rsid w:val="00D95CDF"/>
    <w:rsid w:val="00D95EDD"/>
    <w:rsid w:val="00D95F6D"/>
    <w:rsid w:val="00D96AE3"/>
    <w:rsid w:val="00D96C6D"/>
    <w:rsid w:val="00D96E5C"/>
    <w:rsid w:val="00D96F8E"/>
    <w:rsid w:val="00D974CF"/>
    <w:rsid w:val="00D974EB"/>
    <w:rsid w:val="00D979D3"/>
    <w:rsid w:val="00D97B95"/>
    <w:rsid w:val="00D97EE4"/>
    <w:rsid w:val="00DA014B"/>
    <w:rsid w:val="00DA035A"/>
    <w:rsid w:val="00DA06C9"/>
    <w:rsid w:val="00DA07D8"/>
    <w:rsid w:val="00DA0A06"/>
    <w:rsid w:val="00DA16BE"/>
    <w:rsid w:val="00DA1F26"/>
    <w:rsid w:val="00DA20CC"/>
    <w:rsid w:val="00DA23A5"/>
    <w:rsid w:val="00DA2986"/>
    <w:rsid w:val="00DA2A1A"/>
    <w:rsid w:val="00DA2F08"/>
    <w:rsid w:val="00DA3675"/>
    <w:rsid w:val="00DA3743"/>
    <w:rsid w:val="00DA3766"/>
    <w:rsid w:val="00DA3A81"/>
    <w:rsid w:val="00DA3BF4"/>
    <w:rsid w:val="00DA3E58"/>
    <w:rsid w:val="00DA44FD"/>
    <w:rsid w:val="00DA4823"/>
    <w:rsid w:val="00DA4B8E"/>
    <w:rsid w:val="00DA4C22"/>
    <w:rsid w:val="00DA5277"/>
    <w:rsid w:val="00DA5994"/>
    <w:rsid w:val="00DA5AFD"/>
    <w:rsid w:val="00DA5BFA"/>
    <w:rsid w:val="00DA5DE7"/>
    <w:rsid w:val="00DA60BB"/>
    <w:rsid w:val="00DA623E"/>
    <w:rsid w:val="00DA6318"/>
    <w:rsid w:val="00DA68ED"/>
    <w:rsid w:val="00DA6CB9"/>
    <w:rsid w:val="00DA6E9A"/>
    <w:rsid w:val="00DA7164"/>
    <w:rsid w:val="00DA782A"/>
    <w:rsid w:val="00DA7A91"/>
    <w:rsid w:val="00DA7E4C"/>
    <w:rsid w:val="00DB0301"/>
    <w:rsid w:val="00DB0912"/>
    <w:rsid w:val="00DB0DF3"/>
    <w:rsid w:val="00DB0F36"/>
    <w:rsid w:val="00DB1120"/>
    <w:rsid w:val="00DB114D"/>
    <w:rsid w:val="00DB1297"/>
    <w:rsid w:val="00DB14DC"/>
    <w:rsid w:val="00DB1918"/>
    <w:rsid w:val="00DB19BC"/>
    <w:rsid w:val="00DB1D02"/>
    <w:rsid w:val="00DB1F34"/>
    <w:rsid w:val="00DB21FF"/>
    <w:rsid w:val="00DB232F"/>
    <w:rsid w:val="00DB2387"/>
    <w:rsid w:val="00DB239F"/>
    <w:rsid w:val="00DB28DF"/>
    <w:rsid w:val="00DB2A0B"/>
    <w:rsid w:val="00DB2D82"/>
    <w:rsid w:val="00DB2F27"/>
    <w:rsid w:val="00DB327A"/>
    <w:rsid w:val="00DB3A1A"/>
    <w:rsid w:val="00DB41E0"/>
    <w:rsid w:val="00DB4247"/>
    <w:rsid w:val="00DB42AD"/>
    <w:rsid w:val="00DB444B"/>
    <w:rsid w:val="00DB4719"/>
    <w:rsid w:val="00DB49BF"/>
    <w:rsid w:val="00DB4C60"/>
    <w:rsid w:val="00DB5311"/>
    <w:rsid w:val="00DB5596"/>
    <w:rsid w:val="00DB5680"/>
    <w:rsid w:val="00DB5863"/>
    <w:rsid w:val="00DB592F"/>
    <w:rsid w:val="00DB5A08"/>
    <w:rsid w:val="00DB5E92"/>
    <w:rsid w:val="00DB6588"/>
    <w:rsid w:val="00DB65DC"/>
    <w:rsid w:val="00DB6ACD"/>
    <w:rsid w:val="00DB6B41"/>
    <w:rsid w:val="00DB6D4A"/>
    <w:rsid w:val="00DB6F64"/>
    <w:rsid w:val="00DB7392"/>
    <w:rsid w:val="00DB7677"/>
    <w:rsid w:val="00DB7786"/>
    <w:rsid w:val="00DB7795"/>
    <w:rsid w:val="00DB7AE3"/>
    <w:rsid w:val="00DB7B7C"/>
    <w:rsid w:val="00DB7DE4"/>
    <w:rsid w:val="00DC0105"/>
    <w:rsid w:val="00DC0894"/>
    <w:rsid w:val="00DC0BD6"/>
    <w:rsid w:val="00DC0E67"/>
    <w:rsid w:val="00DC143E"/>
    <w:rsid w:val="00DC242A"/>
    <w:rsid w:val="00DC2528"/>
    <w:rsid w:val="00DC2969"/>
    <w:rsid w:val="00DC2ABD"/>
    <w:rsid w:val="00DC2B99"/>
    <w:rsid w:val="00DC2D53"/>
    <w:rsid w:val="00DC2E20"/>
    <w:rsid w:val="00DC316F"/>
    <w:rsid w:val="00DC35A0"/>
    <w:rsid w:val="00DC3608"/>
    <w:rsid w:val="00DC3646"/>
    <w:rsid w:val="00DC3B14"/>
    <w:rsid w:val="00DC3C47"/>
    <w:rsid w:val="00DC3DF9"/>
    <w:rsid w:val="00DC4257"/>
    <w:rsid w:val="00DC46F2"/>
    <w:rsid w:val="00DC4814"/>
    <w:rsid w:val="00DC48CD"/>
    <w:rsid w:val="00DC556D"/>
    <w:rsid w:val="00DC5C9A"/>
    <w:rsid w:val="00DC5D62"/>
    <w:rsid w:val="00DC6445"/>
    <w:rsid w:val="00DC66A2"/>
    <w:rsid w:val="00DC6960"/>
    <w:rsid w:val="00DC6D0F"/>
    <w:rsid w:val="00DC6F7B"/>
    <w:rsid w:val="00DC6F89"/>
    <w:rsid w:val="00DD0847"/>
    <w:rsid w:val="00DD0C38"/>
    <w:rsid w:val="00DD0DFC"/>
    <w:rsid w:val="00DD0FC4"/>
    <w:rsid w:val="00DD118E"/>
    <w:rsid w:val="00DD1311"/>
    <w:rsid w:val="00DD1AAA"/>
    <w:rsid w:val="00DD1EB3"/>
    <w:rsid w:val="00DD1F60"/>
    <w:rsid w:val="00DD1F90"/>
    <w:rsid w:val="00DD212E"/>
    <w:rsid w:val="00DD21A0"/>
    <w:rsid w:val="00DD23A4"/>
    <w:rsid w:val="00DD2C92"/>
    <w:rsid w:val="00DD316E"/>
    <w:rsid w:val="00DD35E5"/>
    <w:rsid w:val="00DD3792"/>
    <w:rsid w:val="00DD3C59"/>
    <w:rsid w:val="00DD3DF6"/>
    <w:rsid w:val="00DD43E8"/>
    <w:rsid w:val="00DD4656"/>
    <w:rsid w:val="00DD480E"/>
    <w:rsid w:val="00DD4941"/>
    <w:rsid w:val="00DD4B52"/>
    <w:rsid w:val="00DD4C09"/>
    <w:rsid w:val="00DD4D8B"/>
    <w:rsid w:val="00DD50C3"/>
    <w:rsid w:val="00DD57DE"/>
    <w:rsid w:val="00DD58A1"/>
    <w:rsid w:val="00DD5A3E"/>
    <w:rsid w:val="00DD5A6D"/>
    <w:rsid w:val="00DD5F57"/>
    <w:rsid w:val="00DD6038"/>
    <w:rsid w:val="00DD605F"/>
    <w:rsid w:val="00DD631C"/>
    <w:rsid w:val="00DD638F"/>
    <w:rsid w:val="00DD6A75"/>
    <w:rsid w:val="00DD6C72"/>
    <w:rsid w:val="00DD6F88"/>
    <w:rsid w:val="00DD7569"/>
    <w:rsid w:val="00DD7CE7"/>
    <w:rsid w:val="00DE05E3"/>
    <w:rsid w:val="00DE09A1"/>
    <w:rsid w:val="00DE0B8A"/>
    <w:rsid w:val="00DE0D19"/>
    <w:rsid w:val="00DE0FFC"/>
    <w:rsid w:val="00DE1391"/>
    <w:rsid w:val="00DE184C"/>
    <w:rsid w:val="00DE19FB"/>
    <w:rsid w:val="00DE1E56"/>
    <w:rsid w:val="00DE209D"/>
    <w:rsid w:val="00DE2407"/>
    <w:rsid w:val="00DE2745"/>
    <w:rsid w:val="00DE275C"/>
    <w:rsid w:val="00DE296F"/>
    <w:rsid w:val="00DE2C5A"/>
    <w:rsid w:val="00DE2EB7"/>
    <w:rsid w:val="00DE30B0"/>
    <w:rsid w:val="00DE31A6"/>
    <w:rsid w:val="00DE31B6"/>
    <w:rsid w:val="00DE32C3"/>
    <w:rsid w:val="00DE3754"/>
    <w:rsid w:val="00DE39E4"/>
    <w:rsid w:val="00DE3C1F"/>
    <w:rsid w:val="00DE3CDD"/>
    <w:rsid w:val="00DE437D"/>
    <w:rsid w:val="00DE4518"/>
    <w:rsid w:val="00DE4909"/>
    <w:rsid w:val="00DE49ED"/>
    <w:rsid w:val="00DE4A62"/>
    <w:rsid w:val="00DE4FE4"/>
    <w:rsid w:val="00DE4FFC"/>
    <w:rsid w:val="00DE59C8"/>
    <w:rsid w:val="00DE5AE9"/>
    <w:rsid w:val="00DE5B9C"/>
    <w:rsid w:val="00DE5BC4"/>
    <w:rsid w:val="00DE5D41"/>
    <w:rsid w:val="00DE66A9"/>
    <w:rsid w:val="00DE68BB"/>
    <w:rsid w:val="00DE701D"/>
    <w:rsid w:val="00DE7683"/>
    <w:rsid w:val="00DE78B1"/>
    <w:rsid w:val="00DE7935"/>
    <w:rsid w:val="00DE7D5D"/>
    <w:rsid w:val="00DE7EE4"/>
    <w:rsid w:val="00DE7FCB"/>
    <w:rsid w:val="00DF03A4"/>
    <w:rsid w:val="00DF047A"/>
    <w:rsid w:val="00DF0564"/>
    <w:rsid w:val="00DF0603"/>
    <w:rsid w:val="00DF0720"/>
    <w:rsid w:val="00DF086E"/>
    <w:rsid w:val="00DF0A44"/>
    <w:rsid w:val="00DF0D92"/>
    <w:rsid w:val="00DF0DA5"/>
    <w:rsid w:val="00DF12ED"/>
    <w:rsid w:val="00DF12FB"/>
    <w:rsid w:val="00DF19D6"/>
    <w:rsid w:val="00DF2413"/>
    <w:rsid w:val="00DF2ACB"/>
    <w:rsid w:val="00DF2B51"/>
    <w:rsid w:val="00DF2EA5"/>
    <w:rsid w:val="00DF3162"/>
    <w:rsid w:val="00DF32E7"/>
    <w:rsid w:val="00DF3816"/>
    <w:rsid w:val="00DF397B"/>
    <w:rsid w:val="00DF3B97"/>
    <w:rsid w:val="00DF42FF"/>
    <w:rsid w:val="00DF4FCA"/>
    <w:rsid w:val="00DF52DB"/>
    <w:rsid w:val="00DF531B"/>
    <w:rsid w:val="00DF5482"/>
    <w:rsid w:val="00DF5543"/>
    <w:rsid w:val="00DF5675"/>
    <w:rsid w:val="00DF56CA"/>
    <w:rsid w:val="00DF585C"/>
    <w:rsid w:val="00DF5A11"/>
    <w:rsid w:val="00DF5A29"/>
    <w:rsid w:val="00DF5F84"/>
    <w:rsid w:val="00DF6764"/>
    <w:rsid w:val="00DF68AB"/>
    <w:rsid w:val="00DF6EB1"/>
    <w:rsid w:val="00DF6FA5"/>
    <w:rsid w:val="00DF7002"/>
    <w:rsid w:val="00DF7644"/>
    <w:rsid w:val="00DF77F6"/>
    <w:rsid w:val="00DF7C5C"/>
    <w:rsid w:val="00DF7E7F"/>
    <w:rsid w:val="00DF7EF0"/>
    <w:rsid w:val="00E00171"/>
    <w:rsid w:val="00E00180"/>
    <w:rsid w:val="00E002B1"/>
    <w:rsid w:val="00E00595"/>
    <w:rsid w:val="00E006C8"/>
    <w:rsid w:val="00E00B3E"/>
    <w:rsid w:val="00E00C75"/>
    <w:rsid w:val="00E01170"/>
    <w:rsid w:val="00E0146F"/>
    <w:rsid w:val="00E018C7"/>
    <w:rsid w:val="00E02608"/>
    <w:rsid w:val="00E02619"/>
    <w:rsid w:val="00E02833"/>
    <w:rsid w:val="00E02A32"/>
    <w:rsid w:val="00E02ABB"/>
    <w:rsid w:val="00E02D52"/>
    <w:rsid w:val="00E03F3F"/>
    <w:rsid w:val="00E049B1"/>
    <w:rsid w:val="00E049C2"/>
    <w:rsid w:val="00E04AD9"/>
    <w:rsid w:val="00E04EF8"/>
    <w:rsid w:val="00E050DE"/>
    <w:rsid w:val="00E0529D"/>
    <w:rsid w:val="00E058DD"/>
    <w:rsid w:val="00E05B3B"/>
    <w:rsid w:val="00E05C15"/>
    <w:rsid w:val="00E05EA3"/>
    <w:rsid w:val="00E05F18"/>
    <w:rsid w:val="00E068C8"/>
    <w:rsid w:val="00E06D1D"/>
    <w:rsid w:val="00E07237"/>
    <w:rsid w:val="00E0730D"/>
    <w:rsid w:val="00E0759A"/>
    <w:rsid w:val="00E076E1"/>
    <w:rsid w:val="00E07754"/>
    <w:rsid w:val="00E07C42"/>
    <w:rsid w:val="00E07D9E"/>
    <w:rsid w:val="00E106FE"/>
    <w:rsid w:val="00E1079A"/>
    <w:rsid w:val="00E10902"/>
    <w:rsid w:val="00E10D20"/>
    <w:rsid w:val="00E10EB8"/>
    <w:rsid w:val="00E10F68"/>
    <w:rsid w:val="00E1169B"/>
    <w:rsid w:val="00E11A21"/>
    <w:rsid w:val="00E11B0E"/>
    <w:rsid w:val="00E11B57"/>
    <w:rsid w:val="00E12055"/>
    <w:rsid w:val="00E125C6"/>
    <w:rsid w:val="00E12877"/>
    <w:rsid w:val="00E128EE"/>
    <w:rsid w:val="00E12A1D"/>
    <w:rsid w:val="00E12D28"/>
    <w:rsid w:val="00E12EE3"/>
    <w:rsid w:val="00E13540"/>
    <w:rsid w:val="00E135BE"/>
    <w:rsid w:val="00E13AA4"/>
    <w:rsid w:val="00E13B12"/>
    <w:rsid w:val="00E13B7E"/>
    <w:rsid w:val="00E13E1F"/>
    <w:rsid w:val="00E14653"/>
    <w:rsid w:val="00E14853"/>
    <w:rsid w:val="00E14A75"/>
    <w:rsid w:val="00E14E64"/>
    <w:rsid w:val="00E1574B"/>
    <w:rsid w:val="00E15E07"/>
    <w:rsid w:val="00E160DF"/>
    <w:rsid w:val="00E16A3D"/>
    <w:rsid w:val="00E16CCF"/>
    <w:rsid w:val="00E16D69"/>
    <w:rsid w:val="00E177A1"/>
    <w:rsid w:val="00E17B76"/>
    <w:rsid w:val="00E17D7F"/>
    <w:rsid w:val="00E20202"/>
    <w:rsid w:val="00E20368"/>
    <w:rsid w:val="00E206B4"/>
    <w:rsid w:val="00E207C8"/>
    <w:rsid w:val="00E2093A"/>
    <w:rsid w:val="00E209DF"/>
    <w:rsid w:val="00E20CD7"/>
    <w:rsid w:val="00E2109A"/>
    <w:rsid w:val="00E21296"/>
    <w:rsid w:val="00E21653"/>
    <w:rsid w:val="00E2173C"/>
    <w:rsid w:val="00E21C39"/>
    <w:rsid w:val="00E21D72"/>
    <w:rsid w:val="00E21E1C"/>
    <w:rsid w:val="00E223B2"/>
    <w:rsid w:val="00E226A0"/>
    <w:rsid w:val="00E231CE"/>
    <w:rsid w:val="00E235F3"/>
    <w:rsid w:val="00E23702"/>
    <w:rsid w:val="00E242A8"/>
    <w:rsid w:val="00E2452C"/>
    <w:rsid w:val="00E245FE"/>
    <w:rsid w:val="00E2470D"/>
    <w:rsid w:val="00E24C40"/>
    <w:rsid w:val="00E24E4D"/>
    <w:rsid w:val="00E24FB7"/>
    <w:rsid w:val="00E25337"/>
    <w:rsid w:val="00E255A7"/>
    <w:rsid w:val="00E25626"/>
    <w:rsid w:val="00E25A9D"/>
    <w:rsid w:val="00E25E0F"/>
    <w:rsid w:val="00E25E93"/>
    <w:rsid w:val="00E26337"/>
    <w:rsid w:val="00E264CA"/>
    <w:rsid w:val="00E269BB"/>
    <w:rsid w:val="00E26A7D"/>
    <w:rsid w:val="00E26FD6"/>
    <w:rsid w:val="00E27002"/>
    <w:rsid w:val="00E27092"/>
    <w:rsid w:val="00E2769C"/>
    <w:rsid w:val="00E27763"/>
    <w:rsid w:val="00E277E5"/>
    <w:rsid w:val="00E27902"/>
    <w:rsid w:val="00E27F06"/>
    <w:rsid w:val="00E27F33"/>
    <w:rsid w:val="00E301AC"/>
    <w:rsid w:val="00E30AC9"/>
    <w:rsid w:val="00E30AFD"/>
    <w:rsid w:val="00E30C13"/>
    <w:rsid w:val="00E30CF2"/>
    <w:rsid w:val="00E3110B"/>
    <w:rsid w:val="00E31148"/>
    <w:rsid w:val="00E311E0"/>
    <w:rsid w:val="00E314F3"/>
    <w:rsid w:val="00E31593"/>
    <w:rsid w:val="00E3166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D28"/>
    <w:rsid w:val="00E33283"/>
    <w:rsid w:val="00E33925"/>
    <w:rsid w:val="00E33D01"/>
    <w:rsid w:val="00E34313"/>
    <w:rsid w:val="00E34777"/>
    <w:rsid w:val="00E34AAE"/>
    <w:rsid w:val="00E34B88"/>
    <w:rsid w:val="00E35514"/>
    <w:rsid w:val="00E360DB"/>
    <w:rsid w:val="00E3629E"/>
    <w:rsid w:val="00E36485"/>
    <w:rsid w:val="00E364AB"/>
    <w:rsid w:val="00E36504"/>
    <w:rsid w:val="00E36862"/>
    <w:rsid w:val="00E36AAE"/>
    <w:rsid w:val="00E36BA1"/>
    <w:rsid w:val="00E36BAE"/>
    <w:rsid w:val="00E36BBD"/>
    <w:rsid w:val="00E37156"/>
    <w:rsid w:val="00E37A88"/>
    <w:rsid w:val="00E37C01"/>
    <w:rsid w:val="00E402C7"/>
    <w:rsid w:val="00E404AD"/>
    <w:rsid w:val="00E4055E"/>
    <w:rsid w:val="00E40900"/>
    <w:rsid w:val="00E40F9F"/>
    <w:rsid w:val="00E41474"/>
    <w:rsid w:val="00E41D04"/>
    <w:rsid w:val="00E41DF0"/>
    <w:rsid w:val="00E41F69"/>
    <w:rsid w:val="00E42281"/>
    <w:rsid w:val="00E42444"/>
    <w:rsid w:val="00E4293A"/>
    <w:rsid w:val="00E42AB2"/>
    <w:rsid w:val="00E42F30"/>
    <w:rsid w:val="00E42F3A"/>
    <w:rsid w:val="00E43527"/>
    <w:rsid w:val="00E439E5"/>
    <w:rsid w:val="00E43B9C"/>
    <w:rsid w:val="00E43CBF"/>
    <w:rsid w:val="00E43DE1"/>
    <w:rsid w:val="00E44CC0"/>
    <w:rsid w:val="00E44F72"/>
    <w:rsid w:val="00E4545C"/>
    <w:rsid w:val="00E45700"/>
    <w:rsid w:val="00E45AF4"/>
    <w:rsid w:val="00E45BD5"/>
    <w:rsid w:val="00E4607D"/>
    <w:rsid w:val="00E46215"/>
    <w:rsid w:val="00E469EF"/>
    <w:rsid w:val="00E46A64"/>
    <w:rsid w:val="00E46BC4"/>
    <w:rsid w:val="00E472CB"/>
    <w:rsid w:val="00E47330"/>
    <w:rsid w:val="00E473CD"/>
    <w:rsid w:val="00E476AC"/>
    <w:rsid w:val="00E478BE"/>
    <w:rsid w:val="00E478C6"/>
    <w:rsid w:val="00E47FC0"/>
    <w:rsid w:val="00E5003F"/>
    <w:rsid w:val="00E500D8"/>
    <w:rsid w:val="00E50138"/>
    <w:rsid w:val="00E50832"/>
    <w:rsid w:val="00E50A5F"/>
    <w:rsid w:val="00E50ABE"/>
    <w:rsid w:val="00E50BAA"/>
    <w:rsid w:val="00E50BF9"/>
    <w:rsid w:val="00E51279"/>
    <w:rsid w:val="00E51410"/>
    <w:rsid w:val="00E51A26"/>
    <w:rsid w:val="00E51D0B"/>
    <w:rsid w:val="00E51D54"/>
    <w:rsid w:val="00E51E74"/>
    <w:rsid w:val="00E5244A"/>
    <w:rsid w:val="00E525CD"/>
    <w:rsid w:val="00E52801"/>
    <w:rsid w:val="00E52821"/>
    <w:rsid w:val="00E52E0E"/>
    <w:rsid w:val="00E52F2C"/>
    <w:rsid w:val="00E53370"/>
    <w:rsid w:val="00E537A8"/>
    <w:rsid w:val="00E53859"/>
    <w:rsid w:val="00E53FA1"/>
    <w:rsid w:val="00E542EB"/>
    <w:rsid w:val="00E546C6"/>
    <w:rsid w:val="00E54842"/>
    <w:rsid w:val="00E54936"/>
    <w:rsid w:val="00E54A1B"/>
    <w:rsid w:val="00E54AB3"/>
    <w:rsid w:val="00E54AD6"/>
    <w:rsid w:val="00E54B9F"/>
    <w:rsid w:val="00E54EB9"/>
    <w:rsid w:val="00E5519C"/>
    <w:rsid w:val="00E5560F"/>
    <w:rsid w:val="00E557DE"/>
    <w:rsid w:val="00E5582E"/>
    <w:rsid w:val="00E55C7A"/>
    <w:rsid w:val="00E55E45"/>
    <w:rsid w:val="00E55FB3"/>
    <w:rsid w:val="00E5701A"/>
    <w:rsid w:val="00E5710C"/>
    <w:rsid w:val="00E57492"/>
    <w:rsid w:val="00E576B0"/>
    <w:rsid w:val="00E57D01"/>
    <w:rsid w:val="00E604C1"/>
    <w:rsid w:val="00E60D30"/>
    <w:rsid w:val="00E60EAD"/>
    <w:rsid w:val="00E60FED"/>
    <w:rsid w:val="00E61163"/>
    <w:rsid w:val="00E61183"/>
    <w:rsid w:val="00E612AE"/>
    <w:rsid w:val="00E61899"/>
    <w:rsid w:val="00E62193"/>
    <w:rsid w:val="00E62345"/>
    <w:rsid w:val="00E62820"/>
    <w:rsid w:val="00E62EC7"/>
    <w:rsid w:val="00E62F08"/>
    <w:rsid w:val="00E6377F"/>
    <w:rsid w:val="00E63B6F"/>
    <w:rsid w:val="00E63FA5"/>
    <w:rsid w:val="00E64293"/>
    <w:rsid w:val="00E643B4"/>
    <w:rsid w:val="00E64676"/>
    <w:rsid w:val="00E64746"/>
    <w:rsid w:val="00E647FA"/>
    <w:rsid w:val="00E64949"/>
    <w:rsid w:val="00E64B90"/>
    <w:rsid w:val="00E651F9"/>
    <w:rsid w:val="00E65296"/>
    <w:rsid w:val="00E65A7B"/>
    <w:rsid w:val="00E65BE0"/>
    <w:rsid w:val="00E65CA7"/>
    <w:rsid w:val="00E65D57"/>
    <w:rsid w:val="00E661C5"/>
    <w:rsid w:val="00E6632C"/>
    <w:rsid w:val="00E6651F"/>
    <w:rsid w:val="00E66712"/>
    <w:rsid w:val="00E66B38"/>
    <w:rsid w:val="00E66C74"/>
    <w:rsid w:val="00E66F0B"/>
    <w:rsid w:val="00E671E6"/>
    <w:rsid w:val="00E67206"/>
    <w:rsid w:val="00E672AE"/>
    <w:rsid w:val="00E67706"/>
    <w:rsid w:val="00E67884"/>
    <w:rsid w:val="00E67AD6"/>
    <w:rsid w:val="00E67B99"/>
    <w:rsid w:val="00E67F8F"/>
    <w:rsid w:val="00E70116"/>
    <w:rsid w:val="00E705E1"/>
    <w:rsid w:val="00E71029"/>
    <w:rsid w:val="00E7103C"/>
    <w:rsid w:val="00E710E3"/>
    <w:rsid w:val="00E71238"/>
    <w:rsid w:val="00E71CFF"/>
    <w:rsid w:val="00E71DA9"/>
    <w:rsid w:val="00E728E1"/>
    <w:rsid w:val="00E72901"/>
    <w:rsid w:val="00E72B8B"/>
    <w:rsid w:val="00E731F0"/>
    <w:rsid w:val="00E735CD"/>
    <w:rsid w:val="00E73635"/>
    <w:rsid w:val="00E7387A"/>
    <w:rsid w:val="00E74510"/>
    <w:rsid w:val="00E74722"/>
    <w:rsid w:val="00E749CD"/>
    <w:rsid w:val="00E74E72"/>
    <w:rsid w:val="00E74F5C"/>
    <w:rsid w:val="00E74FFE"/>
    <w:rsid w:val="00E7526C"/>
    <w:rsid w:val="00E75315"/>
    <w:rsid w:val="00E754BC"/>
    <w:rsid w:val="00E758D6"/>
    <w:rsid w:val="00E75D69"/>
    <w:rsid w:val="00E75DBF"/>
    <w:rsid w:val="00E75FAC"/>
    <w:rsid w:val="00E7603E"/>
    <w:rsid w:val="00E76062"/>
    <w:rsid w:val="00E7638D"/>
    <w:rsid w:val="00E763D5"/>
    <w:rsid w:val="00E764FA"/>
    <w:rsid w:val="00E766FD"/>
    <w:rsid w:val="00E76F90"/>
    <w:rsid w:val="00E77012"/>
    <w:rsid w:val="00E7707E"/>
    <w:rsid w:val="00E77152"/>
    <w:rsid w:val="00E771DB"/>
    <w:rsid w:val="00E773E2"/>
    <w:rsid w:val="00E774C5"/>
    <w:rsid w:val="00E77A0E"/>
    <w:rsid w:val="00E77AD6"/>
    <w:rsid w:val="00E77C09"/>
    <w:rsid w:val="00E801F2"/>
    <w:rsid w:val="00E80225"/>
    <w:rsid w:val="00E8039D"/>
    <w:rsid w:val="00E80606"/>
    <w:rsid w:val="00E808AA"/>
    <w:rsid w:val="00E80AD1"/>
    <w:rsid w:val="00E81134"/>
    <w:rsid w:val="00E8127C"/>
    <w:rsid w:val="00E812C2"/>
    <w:rsid w:val="00E81324"/>
    <w:rsid w:val="00E816DA"/>
    <w:rsid w:val="00E81B79"/>
    <w:rsid w:val="00E81D6F"/>
    <w:rsid w:val="00E81E45"/>
    <w:rsid w:val="00E82234"/>
    <w:rsid w:val="00E8225E"/>
    <w:rsid w:val="00E823EB"/>
    <w:rsid w:val="00E823F6"/>
    <w:rsid w:val="00E82A9E"/>
    <w:rsid w:val="00E82DC7"/>
    <w:rsid w:val="00E82E3A"/>
    <w:rsid w:val="00E83947"/>
    <w:rsid w:val="00E83A3B"/>
    <w:rsid w:val="00E84190"/>
    <w:rsid w:val="00E84218"/>
    <w:rsid w:val="00E84282"/>
    <w:rsid w:val="00E845F8"/>
    <w:rsid w:val="00E84692"/>
    <w:rsid w:val="00E848C4"/>
    <w:rsid w:val="00E848F7"/>
    <w:rsid w:val="00E84BF6"/>
    <w:rsid w:val="00E8503C"/>
    <w:rsid w:val="00E852D2"/>
    <w:rsid w:val="00E8553D"/>
    <w:rsid w:val="00E85662"/>
    <w:rsid w:val="00E85818"/>
    <w:rsid w:val="00E8589D"/>
    <w:rsid w:val="00E85A32"/>
    <w:rsid w:val="00E85B55"/>
    <w:rsid w:val="00E86177"/>
    <w:rsid w:val="00E86880"/>
    <w:rsid w:val="00E868EB"/>
    <w:rsid w:val="00E86A55"/>
    <w:rsid w:val="00E870DE"/>
    <w:rsid w:val="00E8769F"/>
    <w:rsid w:val="00E87984"/>
    <w:rsid w:val="00E87A8D"/>
    <w:rsid w:val="00E87CCF"/>
    <w:rsid w:val="00E87F39"/>
    <w:rsid w:val="00E90355"/>
    <w:rsid w:val="00E90565"/>
    <w:rsid w:val="00E9074C"/>
    <w:rsid w:val="00E908F0"/>
    <w:rsid w:val="00E90C59"/>
    <w:rsid w:val="00E90EB5"/>
    <w:rsid w:val="00E9123F"/>
    <w:rsid w:val="00E91CA3"/>
    <w:rsid w:val="00E91D0D"/>
    <w:rsid w:val="00E920C3"/>
    <w:rsid w:val="00E92650"/>
    <w:rsid w:val="00E92E3B"/>
    <w:rsid w:val="00E933A1"/>
    <w:rsid w:val="00E93478"/>
    <w:rsid w:val="00E93585"/>
    <w:rsid w:val="00E93974"/>
    <w:rsid w:val="00E93A28"/>
    <w:rsid w:val="00E93C78"/>
    <w:rsid w:val="00E93E04"/>
    <w:rsid w:val="00E93E8C"/>
    <w:rsid w:val="00E942C0"/>
    <w:rsid w:val="00E94388"/>
    <w:rsid w:val="00E944E8"/>
    <w:rsid w:val="00E946FD"/>
    <w:rsid w:val="00E94987"/>
    <w:rsid w:val="00E95D02"/>
    <w:rsid w:val="00E968DE"/>
    <w:rsid w:val="00E96C6D"/>
    <w:rsid w:val="00E96F0B"/>
    <w:rsid w:val="00E96F3F"/>
    <w:rsid w:val="00E970EE"/>
    <w:rsid w:val="00E977B4"/>
    <w:rsid w:val="00E9781B"/>
    <w:rsid w:val="00E9788C"/>
    <w:rsid w:val="00EA0028"/>
    <w:rsid w:val="00EA008E"/>
    <w:rsid w:val="00EA00AB"/>
    <w:rsid w:val="00EA0645"/>
    <w:rsid w:val="00EA0737"/>
    <w:rsid w:val="00EA0772"/>
    <w:rsid w:val="00EA0860"/>
    <w:rsid w:val="00EA0B79"/>
    <w:rsid w:val="00EA0C1A"/>
    <w:rsid w:val="00EA0E7A"/>
    <w:rsid w:val="00EA0EC1"/>
    <w:rsid w:val="00EA0EEE"/>
    <w:rsid w:val="00EA1252"/>
    <w:rsid w:val="00EA14A7"/>
    <w:rsid w:val="00EA15C4"/>
    <w:rsid w:val="00EA198B"/>
    <w:rsid w:val="00EA1DAB"/>
    <w:rsid w:val="00EA1EA5"/>
    <w:rsid w:val="00EA1F7A"/>
    <w:rsid w:val="00EA27CD"/>
    <w:rsid w:val="00EA27D7"/>
    <w:rsid w:val="00EA2964"/>
    <w:rsid w:val="00EA2BD1"/>
    <w:rsid w:val="00EA2E03"/>
    <w:rsid w:val="00EA3434"/>
    <w:rsid w:val="00EA37ED"/>
    <w:rsid w:val="00EA3868"/>
    <w:rsid w:val="00EA3998"/>
    <w:rsid w:val="00EA3FAE"/>
    <w:rsid w:val="00EA4183"/>
    <w:rsid w:val="00EA437F"/>
    <w:rsid w:val="00EA4431"/>
    <w:rsid w:val="00EA4506"/>
    <w:rsid w:val="00EA47A3"/>
    <w:rsid w:val="00EA47B1"/>
    <w:rsid w:val="00EA5109"/>
    <w:rsid w:val="00EA5E1D"/>
    <w:rsid w:val="00EA5FD1"/>
    <w:rsid w:val="00EA64A6"/>
    <w:rsid w:val="00EA6557"/>
    <w:rsid w:val="00EA65EF"/>
    <w:rsid w:val="00EA6910"/>
    <w:rsid w:val="00EA6A01"/>
    <w:rsid w:val="00EA6C05"/>
    <w:rsid w:val="00EA6CCF"/>
    <w:rsid w:val="00EA7754"/>
    <w:rsid w:val="00EA7CF0"/>
    <w:rsid w:val="00EB0642"/>
    <w:rsid w:val="00EB078A"/>
    <w:rsid w:val="00EB08F4"/>
    <w:rsid w:val="00EB0AC9"/>
    <w:rsid w:val="00EB0BF1"/>
    <w:rsid w:val="00EB0FF9"/>
    <w:rsid w:val="00EB100E"/>
    <w:rsid w:val="00EB134A"/>
    <w:rsid w:val="00EB1F31"/>
    <w:rsid w:val="00EB248C"/>
    <w:rsid w:val="00EB24C7"/>
    <w:rsid w:val="00EB2A20"/>
    <w:rsid w:val="00EB2BA1"/>
    <w:rsid w:val="00EB2BED"/>
    <w:rsid w:val="00EB2C00"/>
    <w:rsid w:val="00EB305F"/>
    <w:rsid w:val="00EB30A3"/>
    <w:rsid w:val="00EB350D"/>
    <w:rsid w:val="00EB3A29"/>
    <w:rsid w:val="00EB3BB6"/>
    <w:rsid w:val="00EB3D94"/>
    <w:rsid w:val="00EB4121"/>
    <w:rsid w:val="00EB4420"/>
    <w:rsid w:val="00EB4559"/>
    <w:rsid w:val="00EB4989"/>
    <w:rsid w:val="00EB50AB"/>
    <w:rsid w:val="00EB57A3"/>
    <w:rsid w:val="00EB5DA7"/>
    <w:rsid w:val="00EB5DF7"/>
    <w:rsid w:val="00EB5F53"/>
    <w:rsid w:val="00EB627C"/>
    <w:rsid w:val="00EB66A7"/>
    <w:rsid w:val="00EB6F13"/>
    <w:rsid w:val="00EB6F47"/>
    <w:rsid w:val="00EB7B47"/>
    <w:rsid w:val="00EC0432"/>
    <w:rsid w:val="00EC0788"/>
    <w:rsid w:val="00EC10FB"/>
    <w:rsid w:val="00EC143A"/>
    <w:rsid w:val="00EC1911"/>
    <w:rsid w:val="00EC19D1"/>
    <w:rsid w:val="00EC1AF7"/>
    <w:rsid w:val="00EC1BAD"/>
    <w:rsid w:val="00EC22A4"/>
    <w:rsid w:val="00EC2412"/>
    <w:rsid w:val="00EC2747"/>
    <w:rsid w:val="00EC2861"/>
    <w:rsid w:val="00EC2900"/>
    <w:rsid w:val="00EC404A"/>
    <w:rsid w:val="00EC404E"/>
    <w:rsid w:val="00EC4138"/>
    <w:rsid w:val="00EC5522"/>
    <w:rsid w:val="00EC5DFF"/>
    <w:rsid w:val="00EC6285"/>
    <w:rsid w:val="00EC62EE"/>
    <w:rsid w:val="00EC6327"/>
    <w:rsid w:val="00EC64E8"/>
    <w:rsid w:val="00EC6756"/>
    <w:rsid w:val="00EC711E"/>
    <w:rsid w:val="00EC7432"/>
    <w:rsid w:val="00EC75E7"/>
    <w:rsid w:val="00EC79BA"/>
    <w:rsid w:val="00EC7C0B"/>
    <w:rsid w:val="00ED007E"/>
    <w:rsid w:val="00ED0481"/>
    <w:rsid w:val="00ED082F"/>
    <w:rsid w:val="00ED1007"/>
    <w:rsid w:val="00ED1129"/>
    <w:rsid w:val="00ED12FF"/>
    <w:rsid w:val="00ED1B5A"/>
    <w:rsid w:val="00ED1E25"/>
    <w:rsid w:val="00ED22C5"/>
    <w:rsid w:val="00ED2536"/>
    <w:rsid w:val="00ED260A"/>
    <w:rsid w:val="00ED263B"/>
    <w:rsid w:val="00ED2809"/>
    <w:rsid w:val="00ED2AF7"/>
    <w:rsid w:val="00ED2BF1"/>
    <w:rsid w:val="00ED2F5C"/>
    <w:rsid w:val="00ED3815"/>
    <w:rsid w:val="00ED3971"/>
    <w:rsid w:val="00ED3AF8"/>
    <w:rsid w:val="00ED3CC6"/>
    <w:rsid w:val="00ED439C"/>
    <w:rsid w:val="00ED458A"/>
    <w:rsid w:val="00ED4C67"/>
    <w:rsid w:val="00ED4E8C"/>
    <w:rsid w:val="00ED4FB3"/>
    <w:rsid w:val="00ED5979"/>
    <w:rsid w:val="00ED59F7"/>
    <w:rsid w:val="00ED5B7C"/>
    <w:rsid w:val="00ED6180"/>
    <w:rsid w:val="00ED6414"/>
    <w:rsid w:val="00ED6A4A"/>
    <w:rsid w:val="00ED6E82"/>
    <w:rsid w:val="00ED7435"/>
    <w:rsid w:val="00ED76BD"/>
    <w:rsid w:val="00ED776A"/>
    <w:rsid w:val="00ED7790"/>
    <w:rsid w:val="00ED7975"/>
    <w:rsid w:val="00ED7EFD"/>
    <w:rsid w:val="00EE0125"/>
    <w:rsid w:val="00EE02FD"/>
    <w:rsid w:val="00EE0365"/>
    <w:rsid w:val="00EE03D4"/>
    <w:rsid w:val="00EE03EE"/>
    <w:rsid w:val="00EE0A20"/>
    <w:rsid w:val="00EE0C5D"/>
    <w:rsid w:val="00EE0D1C"/>
    <w:rsid w:val="00EE0E28"/>
    <w:rsid w:val="00EE0FDD"/>
    <w:rsid w:val="00EE103C"/>
    <w:rsid w:val="00EE115B"/>
    <w:rsid w:val="00EE12EE"/>
    <w:rsid w:val="00EE130F"/>
    <w:rsid w:val="00EE1344"/>
    <w:rsid w:val="00EE147C"/>
    <w:rsid w:val="00EE1D3E"/>
    <w:rsid w:val="00EE20B0"/>
    <w:rsid w:val="00EE258A"/>
    <w:rsid w:val="00EE25EE"/>
    <w:rsid w:val="00EE269D"/>
    <w:rsid w:val="00EE26D8"/>
    <w:rsid w:val="00EE28E5"/>
    <w:rsid w:val="00EE294E"/>
    <w:rsid w:val="00EE2968"/>
    <w:rsid w:val="00EE2971"/>
    <w:rsid w:val="00EE2C75"/>
    <w:rsid w:val="00EE2C89"/>
    <w:rsid w:val="00EE2CF1"/>
    <w:rsid w:val="00EE2D27"/>
    <w:rsid w:val="00EE3390"/>
    <w:rsid w:val="00EE35D4"/>
    <w:rsid w:val="00EE3605"/>
    <w:rsid w:val="00EE371C"/>
    <w:rsid w:val="00EE3A39"/>
    <w:rsid w:val="00EE417D"/>
    <w:rsid w:val="00EE41CA"/>
    <w:rsid w:val="00EE4207"/>
    <w:rsid w:val="00EE44FE"/>
    <w:rsid w:val="00EE4818"/>
    <w:rsid w:val="00EE48BD"/>
    <w:rsid w:val="00EE5A95"/>
    <w:rsid w:val="00EE5E1A"/>
    <w:rsid w:val="00EE64CE"/>
    <w:rsid w:val="00EE68B7"/>
    <w:rsid w:val="00EE6E34"/>
    <w:rsid w:val="00EE6E77"/>
    <w:rsid w:val="00EE6ED9"/>
    <w:rsid w:val="00EE6F63"/>
    <w:rsid w:val="00EE77B8"/>
    <w:rsid w:val="00EE79B4"/>
    <w:rsid w:val="00EE7C17"/>
    <w:rsid w:val="00EE7D83"/>
    <w:rsid w:val="00EE7F1C"/>
    <w:rsid w:val="00EF0316"/>
    <w:rsid w:val="00EF06D0"/>
    <w:rsid w:val="00EF0BA4"/>
    <w:rsid w:val="00EF0CA1"/>
    <w:rsid w:val="00EF0EEA"/>
    <w:rsid w:val="00EF16A2"/>
    <w:rsid w:val="00EF1991"/>
    <w:rsid w:val="00EF1F40"/>
    <w:rsid w:val="00EF25D2"/>
    <w:rsid w:val="00EF2641"/>
    <w:rsid w:val="00EF26BA"/>
    <w:rsid w:val="00EF29DB"/>
    <w:rsid w:val="00EF2DB3"/>
    <w:rsid w:val="00EF2E5B"/>
    <w:rsid w:val="00EF3792"/>
    <w:rsid w:val="00EF3978"/>
    <w:rsid w:val="00EF3E2C"/>
    <w:rsid w:val="00EF3E7F"/>
    <w:rsid w:val="00EF3F53"/>
    <w:rsid w:val="00EF3FB1"/>
    <w:rsid w:val="00EF4126"/>
    <w:rsid w:val="00EF466A"/>
    <w:rsid w:val="00EF4DF8"/>
    <w:rsid w:val="00EF5042"/>
    <w:rsid w:val="00EF5060"/>
    <w:rsid w:val="00EF547F"/>
    <w:rsid w:val="00EF5621"/>
    <w:rsid w:val="00EF5AB4"/>
    <w:rsid w:val="00EF6C03"/>
    <w:rsid w:val="00EF6D4E"/>
    <w:rsid w:val="00EF6D9B"/>
    <w:rsid w:val="00EF6E22"/>
    <w:rsid w:val="00EF6F85"/>
    <w:rsid w:val="00EF6F96"/>
    <w:rsid w:val="00EF7002"/>
    <w:rsid w:val="00EF7AA2"/>
    <w:rsid w:val="00EF7E89"/>
    <w:rsid w:val="00F0000A"/>
    <w:rsid w:val="00F000D2"/>
    <w:rsid w:val="00F000D4"/>
    <w:rsid w:val="00F0010E"/>
    <w:rsid w:val="00F00477"/>
    <w:rsid w:val="00F00D1A"/>
    <w:rsid w:val="00F00D3C"/>
    <w:rsid w:val="00F01308"/>
    <w:rsid w:val="00F014E2"/>
    <w:rsid w:val="00F0195C"/>
    <w:rsid w:val="00F01DD5"/>
    <w:rsid w:val="00F01EF8"/>
    <w:rsid w:val="00F01F70"/>
    <w:rsid w:val="00F022DE"/>
    <w:rsid w:val="00F027C6"/>
    <w:rsid w:val="00F027E2"/>
    <w:rsid w:val="00F029B8"/>
    <w:rsid w:val="00F029C4"/>
    <w:rsid w:val="00F02D71"/>
    <w:rsid w:val="00F03255"/>
    <w:rsid w:val="00F0342B"/>
    <w:rsid w:val="00F0358D"/>
    <w:rsid w:val="00F037BA"/>
    <w:rsid w:val="00F0394C"/>
    <w:rsid w:val="00F03DBC"/>
    <w:rsid w:val="00F03FF2"/>
    <w:rsid w:val="00F04037"/>
    <w:rsid w:val="00F045F2"/>
    <w:rsid w:val="00F0598B"/>
    <w:rsid w:val="00F05FB4"/>
    <w:rsid w:val="00F060D3"/>
    <w:rsid w:val="00F06133"/>
    <w:rsid w:val="00F062E4"/>
    <w:rsid w:val="00F06425"/>
    <w:rsid w:val="00F0656E"/>
    <w:rsid w:val="00F0663C"/>
    <w:rsid w:val="00F068A7"/>
    <w:rsid w:val="00F06F39"/>
    <w:rsid w:val="00F0788E"/>
    <w:rsid w:val="00F07DBC"/>
    <w:rsid w:val="00F10061"/>
    <w:rsid w:val="00F10130"/>
    <w:rsid w:val="00F10447"/>
    <w:rsid w:val="00F10685"/>
    <w:rsid w:val="00F10BD6"/>
    <w:rsid w:val="00F10E1E"/>
    <w:rsid w:val="00F1174A"/>
    <w:rsid w:val="00F11753"/>
    <w:rsid w:val="00F117D1"/>
    <w:rsid w:val="00F1188B"/>
    <w:rsid w:val="00F1253D"/>
    <w:rsid w:val="00F12A95"/>
    <w:rsid w:val="00F12E1E"/>
    <w:rsid w:val="00F13644"/>
    <w:rsid w:val="00F13BC5"/>
    <w:rsid w:val="00F13E85"/>
    <w:rsid w:val="00F14629"/>
    <w:rsid w:val="00F14A81"/>
    <w:rsid w:val="00F14C68"/>
    <w:rsid w:val="00F1522A"/>
    <w:rsid w:val="00F152AA"/>
    <w:rsid w:val="00F152C4"/>
    <w:rsid w:val="00F156BE"/>
    <w:rsid w:val="00F156EC"/>
    <w:rsid w:val="00F1586D"/>
    <w:rsid w:val="00F15999"/>
    <w:rsid w:val="00F16AC7"/>
    <w:rsid w:val="00F16BD4"/>
    <w:rsid w:val="00F16C74"/>
    <w:rsid w:val="00F16CAF"/>
    <w:rsid w:val="00F16FA6"/>
    <w:rsid w:val="00F17CCE"/>
    <w:rsid w:val="00F17DC0"/>
    <w:rsid w:val="00F20460"/>
    <w:rsid w:val="00F206CE"/>
    <w:rsid w:val="00F20C8B"/>
    <w:rsid w:val="00F20E8C"/>
    <w:rsid w:val="00F21040"/>
    <w:rsid w:val="00F21640"/>
    <w:rsid w:val="00F2207D"/>
    <w:rsid w:val="00F220EA"/>
    <w:rsid w:val="00F22236"/>
    <w:rsid w:val="00F2244A"/>
    <w:rsid w:val="00F22EFB"/>
    <w:rsid w:val="00F23833"/>
    <w:rsid w:val="00F23AA3"/>
    <w:rsid w:val="00F24150"/>
    <w:rsid w:val="00F2453D"/>
    <w:rsid w:val="00F24E89"/>
    <w:rsid w:val="00F24EAF"/>
    <w:rsid w:val="00F253BA"/>
    <w:rsid w:val="00F258C8"/>
    <w:rsid w:val="00F2605B"/>
    <w:rsid w:val="00F266FC"/>
    <w:rsid w:val="00F2670F"/>
    <w:rsid w:val="00F26763"/>
    <w:rsid w:val="00F268F4"/>
    <w:rsid w:val="00F26986"/>
    <w:rsid w:val="00F26A07"/>
    <w:rsid w:val="00F26B79"/>
    <w:rsid w:val="00F26BD0"/>
    <w:rsid w:val="00F26E9C"/>
    <w:rsid w:val="00F27218"/>
    <w:rsid w:val="00F27370"/>
    <w:rsid w:val="00F274C3"/>
    <w:rsid w:val="00F27514"/>
    <w:rsid w:val="00F27AA1"/>
    <w:rsid w:val="00F27B28"/>
    <w:rsid w:val="00F27E39"/>
    <w:rsid w:val="00F27FCA"/>
    <w:rsid w:val="00F305E0"/>
    <w:rsid w:val="00F307AB"/>
    <w:rsid w:val="00F30AD5"/>
    <w:rsid w:val="00F30D1F"/>
    <w:rsid w:val="00F30F88"/>
    <w:rsid w:val="00F31132"/>
    <w:rsid w:val="00F319E6"/>
    <w:rsid w:val="00F31AE9"/>
    <w:rsid w:val="00F324CB"/>
    <w:rsid w:val="00F327C5"/>
    <w:rsid w:val="00F32880"/>
    <w:rsid w:val="00F32B8C"/>
    <w:rsid w:val="00F32D90"/>
    <w:rsid w:val="00F32F71"/>
    <w:rsid w:val="00F330A3"/>
    <w:rsid w:val="00F33625"/>
    <w:rsid w:val="00F33964"/>
    <w:rsid w:val="00F33A02"/>
    <w:rsid w:val="00F33A84"/>
    <w:rsid w:val="00F33C46"/>
    <w:rsid w:val="00F33DF9"/>
    <w:rsid w:val="00F34411"/>
    <w:rsid w:val="00F34700"/>
    <w:rsid w:val="00F3526F"/>
    <w:rsid w:val="00F369C7"/>
    <w:rsid w:val="00F36A73"/>
    <w:rsid w:val="00F36B94"/>
    <w:rsid w:val="00F36F21"/>
    <w:rsid w:val="00F374C2"/>
    <w:rsid w:val="00F40193"/>
    <w:rsid w:val="00F40350"/>
    <w:rsid w:val="00F40378"/>
    <w:rsid w:val="00F405AE"/>
    <w:rsid w:val="00F4089F"/>
    <w:rsid w:val="00F40D50"/>
    <w:rsid w:val="00F40EF5"/>
    <w:rsid w:val="00F41699"/>
    <w:rsid w:val="00F41726"/>
    <w:rsid w:val="00F41C05"/>
    <w:rsid w:val="00F42254"/>
    <w:rsid w:val="00F42782"/>
    <w:rsid w:val="00F42A59"/>
    <w:rsid w:val="00F42EE9"/>
    <w:rsid w:val="00F43259"/>
    <w:rsid w:val="00F43566"/>
    <w:rsid w:val="00F43860"/>
    <w:rsid w:val="00F438B5"/>
    <w:rsid w:val="00F43D22"/>
    <w:rsid w:val="00F43DF9"/>
    <w:rsid w:val="00F446C9"/>
    <w:rsid w:val="00F4498E"/>
    <w:rsid w:val="00F449DF"/>
    <w:rsid w:val="00F44CE3"/>
    <w:rsid w:val="00F44E52"/>
    <w:rsid w:val="00F45404"/>
    <w:rsid w:val="00F45576"/>
    <w:rsid w:val="00F4566F"/>
    <w:rsid w:val="00F45696"/>
    <w:rsid w:val="00F45808"/>
    <w:rsid w:val="00F45CA7"/>
    <w:rsid w:val="00F45DC6"/>
    <w:rsid w:val="00F46302"/>
    <w:rsid w:val="00F46357"/>
    <w:rsid w:val="00F46510"/>
    <w:rsid w:val="00F471B6"/>
    <w:rsid w:val="00F472FA"/>
    <w:rsid w:val="00F4739F"/>
    <w:rsid w:val="00F479AF"/>
    <w:rsid w:val="00F47A36"/>
    <w:rsid w:val="00F47B4A"/>
    <w:rsid w:val="00F47C64"/>
    <w:rsid w:val="00F47E13"/>
    <w:rsid w:val="00F47F21"/>
    <w:rsid w:val="00F502ED"/>
    <w:rsid w:val="00F50365"/>
    <w:rsid w:val="00F50A7F"/>
    <w:rsid w:val="00F50C21"/>
    <w:rsid w:val="00F50DF0"/>
    <w:rsid w:val="00F51000"/>
    <w:rsid w:val="00F51118"/>
    <w:rsid w:val="00F516EE"/>
    <w:rsid w:val="00F51AD1"/>
    <w:rsid w:val="00F51D7D"/>
    <w:rsid w:val="00F51EDF"/>
    <w:rsid w:val="00F52075"/>
    <w:rsid w:val="00F52630"/>
    <w:rsid w:val="00F52790"/>
    <w:rsid w:val="00F527B8"/>
    <w:rsid w:val="00F52CF8"/>
    <w:rsid w:val="00F52D99"/>
    <w:rsid w:val="00F52E52"/>
    <w:rsid w:val="00F53159"/>
    <w:rsid w:val="00F534FD"/>
    <w:rsid w:val="00F537F2"/>
    <w:rsid w:val="00F53D1A"/>
    <w:rsid w:val="00F54659"/>
    <w:rsid w:val="00F5489A"/>
    <w:rsid w:val="00F55380"/>
    <w:rsid w:val="00F553F8"/>
    <w:rsid w:val="00F55729"/>
    <w:rsid w:val="00F55D91"/>
    <w:rsid w:val="00F55E5F"/>
    <w:rsid w:val="00F55FD1"/>
    <w:rsid w:val="00F56002"/>
    <w:rsid w:val="00F568F1"/>
    <w:rsid w:val="00F56A03"/>
    <w:rsid w:val="00F56BE6"/>
    <w:rsid w:val="00F56FE6"/>
    <w:rsid w:val="00F5759F"/>
    <w:rsid w:val="00F575C0"/>
    <w:rsid w:val="00F57697"/>
    <w:rsid w:val="00F57700"/>
    <w:rsid w:val="00F5792D"/>
    <w:rsid w:val="00F57DE2"/>
    <w:rsid w:val="00F57F5C"/>
    <w:rsid w:val="00F600CF"/>
    <w:rsid w:val="00F60130"/>
    <w:rsid w:val="00F6015B"/>
    <w:rsid w:val="00F603D2"/>
    <w:rsid w:val="00F60988"/>
    <w:rsid w:val="00F60CC7"/>
    <w:rsid w:val="00F60D53"/>
    <w:rsid w:val="00F61136"/>
    <w:rsid w:val="00F61510"/>
    <w:rsid w:val="00F61548"/>
    <w:rsid w:val="00F6160A"/>
    <w:rsid w:val="00F6170B"/>
    <w:rsid w:val="00F61A26"/>
    <w:rsid w:val="00F61ED5"/>
    <w:rsid w:val="00F61FAD"/>
    <w:rsid w:val="00F62D27"/>
    <w:rsid w:val="00F62DDE"/>
    <w:rsid w:val="00F63073"/>
    <w:rsid w:val="00F636E5"/>
    <w:rsid w:val="00F63BBE"/>
    <w:rsid w:val="00F63DED"/>
    <w:rsid w:val="00F63E8D"/>
    <w:rsid w:val="00F64204"/>
    <w:rsid w:val="00F64267"/>
    <w:rsid w:val="00F646D7"/>
    <w:rsid w:val="00F64B5D"/>
    <w:rsid w:val="00F64CED"/>
    <w:rsid w:val="00F65764"/>
    <w:rsid w:val="00F65C40"/>
    <w:rsid w:val="00F65D22"/>
    <w:rsid w:val="00F66477"/>
    <w:rsid w:val="00F66878"/>
    <w:rsid w:val="00F66955"/>
    <w:rsid w:val="00F66AE3"/>
    <w:rsid w:val="00F66B84"/>
    <w:rsid w:val="00F66F3E"/>
    <w:rsid w:val="00F67E84"/>
    <w:rsid w:val="00F67F10"/>
    <w:rsid w:val="00F701B5"/>
    <w:rsid w:val="00F703DB"/>
    <w:rsid w:val="00F70537"/>
    <w:rsid w:val="00F7063F"/>
    <w:rsid w:val="00F70AD4"/>
    <w:rsid w:val="00F711B9"/>
    <w:rsid w:val="00F711F3"/>
    <w:rsid w:val="00F71467"/>
    <w:rsid w:val="00F71764"/>
    <w:rsid w:val="00F717D9"/>
    <w:rsid w:val="00F7235C"/>
    <w:rsid w:val="00F725E4"/>
    <w:rsid w:val="00F726AF"/>
    <w:rsid w:val="00F72858"/>
    <w:rsid w:val="00F728AE"/>
    <w:rsid w:val="00F72C4F"/>
    <w:rsid w:val="00F730AB"/>
    <w:rsid w:val="00F736F3"/>
    <w:rsid w:val="00F73D66"/>
    <w:rsid w:val="00F73E14"/>
    <w:rsid w:val="00F74178"/>
    <w:rsid w:val="00F7425F"/>
    <w:rsid w:val="00F74510"/>
    <w:rsid w:val="00F748E9"/>
    <w:rsid w:val="00F74991"/>
    <w:rsid w:val="00F74A3C"/>
    <w:rsid w:val="00F74CAC"/>
    <w:rsid w:val="00F75161"/>
    <w:rsid w:val="00F754A9"/>
    <w:rsid w:val="00F75772"/>
    <w:rsid w:val="00F75D8C"/>
    <w:rsid w:val="00F76001"/>
    <w:rsid w:val="00F7603C"/>
    <w:rsid w:val="00F7686C"/>
    <w:rsid w:val="00F76917"/>
    <w:rsid w:val="00F76B3C"/>
    <w:rsid w:val="00F772ED"/>
    <w:rsid w:val="00F7735F"/>
    <w:rsid w:val="00F7736B"/>
    <w:rsid w:val="00F779AF"/>
    <w:rsid w:val="00F77A62"/>
    <w:rsid w:val="00F80283"/>
    <w:rsid w:val="00F80472"/>
    <w:rsid w:val="00F80EF3"/>
    <w:rsid w:val="00F80F08"/>
    <w:rsid w:val="00F8103F"/>
    <w:rsid w:val="00F81539"/>
    <w:rsid w:val="00F81703"/>
    <w:rsid w:val="00F81C28"/>
    <w:rsid w:val="00F825DA"/>
    <w:rsid w:val="00F827DB"/>
    <w:rsid w:val="00F8282A"/>
    <w:rsid w:val="00F82BD0"/>
    <w:rsid w:val="00F82C56"/>
    <w:rsid w:val="00F82CD1"/>
    <w:rsid w:val="00F82CF5"/>
    <w:rsid w:val="00F82E46"/>
    <w:rsid w:val="00F830C8"/>
    <w:rsid w:val="00F834C4"/>
    <w:rsid w:val="00F8372C"/>
    <w:rsid w:val="00F839CD"/>
    <w:rsid w:val="00F83DC9"/>
    <w:rsid w:val="00F8404E"/>
    <w:rsid w:val="00F844B5"/>
    <w:rsid w:val="00F85101"/>
    <w:rsid w:val="00F8523E"/>
    <w:rsid w:val="00F85609"/>
    <w:rsid w:val="00F859A2"/>
    <w:rsid w:val="00F85AC0"/>
    <w:rsid w:val="00F85CAF"/>
    <w:rsid w:val="00F85F63"/>
    <w:rsid w:val="00F8628B"/>
    <w:rsid w:val="00F8656C"/>
    <w:rsid w:val="00F86D80"/>
    <w:rsid w:val="00F86E20"/>
    <w:rsid w:val="00F86E66"/>
    <w:rsid w:val="00F86E81"/>
    <w:rsid w:val="00F8704F"/>
    <w:rsid w:val="00F87CA6"/>
    <w:rsid w:val="00F90094"/>
    <w:rsid w:val="00F9014C"/>
    <w:rsid w:val="00F901A5"/>
    <w:rsid w:val="00F90215"/>
    <w:rsid w:val="00F90D13"/>
    <w:rsid w:val="00F90D4A"/>
    <w:rsid w:val="00F911C7"/>
    <w:rsid w:val="00F91229"/>
    <w:rsid w:val="00F91527"/>
    <w:rsid w:val="00F916E8"/>
    <w:rsid w:val="00F91DB2"/>
    <w:rsid w:val="00F92412"/>
    <w:rsid w:val="00F924FE"/>
    <w:rsid w:val="00F9269D"/>
    <w:rsid w:val="00F92837"/>
    <w:rsid w:val="00F929DC"/>
    <w:rsid w:val="00F92A6E"/>
    <w:rsid w:val="00F92B7A"/>
    <w:rsid w:val="00F92C2B"/>
    <w:rsid w:val="00F92D46"/>
    <w:rsid w:val="00F9356E"/>
    <w:rsid w:val="00F9357B"/>
    <w:rsid w:val="00F938C6"/>
    <w:rsid w:val="00F93BA5"/>
    <w:rsid w:val="00F93BDA"/>
    <w:rsid w:val="00F93C6B"/>
    <w:rsid w:val="00F93CC9"/>
    <w:rsid w:val="00F93F54"/>
    <w:rsid w:val="00F93F85"/>
    <w:rsid w:val="00F9412E"/>
    <w:rsid w:val="00F94523"/>
    <w:rsid w:val="00F94AF9"/>
    <w:rsid w:val="00F94B2C"/>
    <w:rsid w:val="00F94BD8"/>
    <w:rsid w:val="00F9505F"/>
    <w:rsid w:val="00F9525B"/>
    <w:rsid w:val="00F95466"/>
    <w:rsid w:val="00F95468"/>
    <w:rsid w:val="00F95556"/>
    <w:rsid w:val="00F958F5"/>
    <w:rsid w:val="00F96857"/>
    <w:rsid w:val="00F97434"/>
    <w:rsid w:val="00F97B01"/>
    <w:rsid w:val="00F97D28"/>
    <w:rsid w:val="00F97E8B"/>
    <w:rsid w:val="00FA016D"/>
    <w:rsid w:val="00FA04B8"/>
    <w:rsid w:val="00FA094D"/>
    <w:rsid w:val="00FA0B59"/>
    <w:rsid w:val="00FA0C31"/>
    <w:rsid w:val="00FA0D7F"/>
    <w:rsid w:val="00FA0FF7"/>
    <w:rsid w:val="00FA15BA"/>
    <w:rsid w:val="00FA1B71"/>
    <w:rsid w:val="00FA1D9B"/>
    <w:rsid w:val="00FA207F"/>
    <w:rsid w:val="00FA2711"/>
    <w:rsid w:val="00FA2726"/>
    <w:rsid w:val="00FA299A"/>
    <w:rsid w:val="00FA2CB4"/>
    <w:rsid w:val="00FA3340"/>
    <w:rsid w:val="00FA3441"/>
    <w:rsid w:val="00FA34F7"/>
    <w:rsid w:val="00FA403B"/>
    <w:rsid w:val="00FA458A"/>
    <w:rsid w:val="00FA4EA1"/>
    <w:rsid w:val="00FA5097"/>
    <w:rsid w:val="00FA5373"/>
    <w:rsid w:val="00FA5742"/>
    <w:rsid w:val="00FA640A"/>
    <w:rsid w:val="00FA64A4"/>
    <w:rsid w:val="00FA68DE"/>
    <w:rsid w:val="00FA6EB9"/>
    <w:rsid w:val="00FA7622"/>
    <w:rsid w:val="00FA7747"/>
    <w:rsid w:val="00FA7ED9"/>
    <w:rsid w:val="00FB0264"/>
    <w:rsid w:val="00FB0A28"/>
    <w:rsid w:val="00FB0A67"/>
    <w:rsid w:val="00FB11E6"/>
    <w:rsid w:val="00FB11FB"/>
    <w:rsid w:val="00FB1602"/>
    <w:rsid w:val="00FB1617"/>
    <w:rsid w:val="00FB1DFD"/>
    <w:rsid w:val="00FB21B0"/>
    <w:rsid w:val="00FB2AF1"/>
    <w:rsid w:val="00FB2B2B"/>
    <w:rsid w:val="00FB391C"/>
    <w:rsid w:val="00FB3E33"/>
    <w:rsid w:val="00FB41A1"/>
    <w:rsid w:val="00FB4559"/>
    <w:rsid w:val="00FB47D0"/>
    <w:rsid w:val="00FB48AD"/>
    <w:rsid w:val="00FB4A4C"/>
    <w:rsid w:val="00FB4BC5"/>
    <w:rsid w:val="00FB5028"/>
    <w:rsid w:val="00FB521F"/>
    <w:rsid w:val="00FB5329"/>
    <w:rsid w:val="00FB5375"/>
    <w:rsid w:val="00FB53D1"/>
    <w:rsid w:val="00FB56D6"/>
    <w:rsid w:val="00FB59A8"/>
    <w:rsid w:val="00FB5C58"/>
    <w:rsid w:val="00FB6083"/>
    <w:rsid w:val="00FB64D1"/>
    <w:rsid w:val="00FB6634"/>
    <w:rsid w:val="00FB665D"/>
    <w:rsid w:val="00FB6715"/>
    <w:rsid w:val="00FB6795"/>
    <w:rsid w:val="00FB67C4"/>
    <w:rsid w:val="00FB6A0B"/>
    <w:rsid w:val="00FB6B17"/>
    <w:rsid w:val="00FB6B8A"/>
    <w:rsid w:val="00FB6E95"/>
    <w:rsid w:val="00FB7270"/>
    <w:rsid w:val="00FB779B"/>
    <w:rsid w:val="00FB7C93"/>
    <w:rsid w:val="00FB7F5E"/>
    <w:rsid w:val="00FB7FB8"/>
    <w:rsid w:val="00FC00B3"/>
    <w:rsid w:val="00FC01C5"/>
    <w:rsid w:val="00FC02D9"/>
    <w:rsid w:val="00FC04DD"/>
    <w:rsid w:val="00FC0503"/>
    <w:rsid w:val="00FC0543"/>
    <w:rsid w:val="00FC0A8E"/>
    <w:rsid w:val="00FC0B67"/>
    <w:rsid w:val="00FC193F"/>
    <w:rsid w:val="00FC1C8E"/>
    <w:rsid w:val="00FC1F63"/>
    <w:rsid w:val="00FC1FD2"/>
    <w:rsid w:val="00FC2403"/>
    <w:rsid w:val="00FC259D"/>
    <w:rsid w:val="00FC291B"/>
    <w:rsid w:val="00FC2B7E"/>
    <w:rsid w:val="00FC2D57"/>
    <w:rsid w:val="00FC2EC5"/>
    <w:rsid w:val="00FC31E5"/>
    <w:rsid w:val="00FC33E4"/>
    <w:rsid w:val="00FC3462"/>
    <w:rsid w:val="00FC37B5"/>
    <w:rsid w:val="00FC3B2B"/>
    <w:rsid w:val="00FC3F0E"/>
    <w:rsid w:val="00FC42F8"/>
    <w:rsid w:val="00FC44B6"/>
    <w:rsid w:val="00FC4505"/>
    <w:rsid w:val="00FC461E"/>
    <w:rsid w:val="00FC4677"/>
    <w:rsid w:val="00FC472E"/>
    <w:rsid w:val="00FC4765"/>
    <w:rsid w:val="00FC47FA"/>
    <w:rsid w:val="00FC4C3B"/>
    <w:rsid w:val="00FC4C45"/>
    <w:rsid w:val="00FC5366"/>
    <w:rsid w:val="00FC59C7"/>
    <w:rsid w:val="00FC5BEE"/>
    <w:rsid w:val="00FC5BFB"/>
    <w:rsid w:val="00FC5DC3"/>
    <w:rsid w:val="00FC5E58"/>
    <w:rsid w:val="00FC5F3F"/>
    <w:rsid w:val="00FC5FB5"/>
    <w:rsid w:val="00FC617C"/>
    <w:rsid w:val="00FC6221"/>
    <w:rsid w:val="00FC64C0"/>
    <w:rsid w:val="00FC67F0"/>
    <w:rsid w:val="00FC6E22"/>
    <w:rsid w:val="00FC6F82"/>
    <w:rsid w:val="00FC753C"/>
    <w:rsid w:val="00FC79BD"/>
    <w:rsid w:val="00FC79D8"/>
    <w:rsid w:val="00FC7C1C"/>
    <w:rsid w:val="00FC7D20"/>
    <w:rsid w:val="00FC7D99"/>
    <w:rsid w:val="00FC7FDC"/>
    <w:rsid w:val="00FD02F6"/>
    <w:rsid w:val="00FD0381"/>
    <w:rsid w:val="00FD0411"/>
    <w:rsid w:val="00FD0466"/>
    <w:rsid w:val="00FD0478"/>
    <w:rsid w:val="00FD0510"/>
    <w:rsid w:val="00FD052B"/>
    <w:rsid w:val="00FD05ED"/>
    <w:rsid w:val="00FD0850"/>
    <w:rsid w:val="00FD08DC"/>
    <w:rsid w:val="00FD0E63"/>
    <w:rsid w:val="00FD133C"/>
    <w:rsid w:val="00FD1AC3"/>
    <w:rsid w:val="00FD2074"/>
    <w:rsid w:val="00FD27E0"/>
    <w:rsid w:val="00FD303C"/>
    <w:rsid w:val="00FD31FA"/>
    <w:rsid w:val="00FD3354"/>
    <w:rsid w:val="00FD3520"/>
    <w:rsid w:val="00FD3DC6"/>
    <w:rsid w:val="00FD410E"/>
    <w:rsid w:val="00FD4197"/>
    <w:rsid w:val="00FD4466"/>
    <w:rsid w:val="00FD453C"/>
    <w:rsid w:val="00FD4A32"/>
    <w:rsid w:val="00FD4AB1"/>
    <w:rsid w:val="00FD5004"/>
    <w:rsid w:val="00FD5DC0"/>
    <w:rsid w:val="00FD6A78"/>
    <w:rsid w:val="00FD6AAF"/>
    <w:rsid w:val="00FD6C02"/>
    <w:rsid w:val="00FD6C31"/>
    <w:rsid w:val="00FD6C78"/>
    <w:rsid w:val="00FD6D10"/>
    <w:rsid w:val="00FD7341"/>
    <w:rsid w:val="00FD73F7"/>
    <w:rsid w:val="00FD7AEB"/>
    <w:rsid w:val="00FD7B5D"/>
    <w:rsid w:val="00FD7BD9"/>
    <w:rsid w:val="00FD7C75"/>
    <w:rsid w:val="00FD7D17"/>
    <w:rsid w:val="00FD7D86"/>
    <w:rsid w:val="00FD7DFA"/>
    <w:rsid w:val="00FD7F9A"/>
    <w:rsid w:val="00FE004A"/>
    <w:rsid w:val="00FE041F"/>
    <w:rsid w:val="00FE0C69"/>
    <w:rsid w:val="00FE136C"/>
    <w:rsid w:val="00FE1738"/>
    <w:rsid w:val="00FE19D5"/>
    <w:rsid w:val="00FE1C18"/>
    <w:rsid w:val="00FE2074"/>
    <w:rsid w:val="00FE24E1"/>
    <w:rsid w:val="00FE2955"/>
    <w:rsid w:val="00FE2C9D"/>
    <w:rsid w:val="00FE2E20"/>
    <w:rsid w:val="00FE3018"/>
    <w:rsid w:val="00FE35AC"/>
    <w:rsid w:val="00FE35D8"/>
    <w:rsid w:val="00FE385D"/>
    <w:rsid w:val="00FE38CF"/>
    <w:rsid w:val="00FE3D04"/>
    <w:rsid w:val="00FE3E03"/>
    <w:rsid w:val="00FE426C"/>
    <w:rsid w:val="00FE466A"/>
    <w:rsid w:val="00FE4914"/>
    <w:rsid w:val="00FE4AC0"/>
    <w:rsid w:val="00FE4CB7"/>
    <w:rsid w:val="00FE4CDF"/>
    <w:rsid w:val="00FE5199"/>
    <w:rsid w:val="00FE592A"/>
    <w:rsid w:val="00FE5BCE"/>
    <w:rsid w:val="00FE5C72"/>
    <w:rsid w:val="00FE5D5B"/>
    <w:rsid w:val="00FE5FD3"/>
    <w:rsid w:val="00FE6727"/>
    <w:rsid w:val="00FE6AE8"/>
    <w:rsid w:val="00FE6B6B"/>
    <w:rsid w:val="00FE6DDA"/>
    <w:rsid w:val="00FE7E09"/>
    <w:rsid w:val="00FE7F5C"/>
    <w:rsid w:val="00FE7F72"/>
    <w:rsid w:val="00FF00CC"/>
    <w:rsid w:val="00FF02EB"/>
    <w:rsid w:val="00FF0B32"/>
    <w:rsid w:val="00FF0DF5"/>
    <w:rsid w:val="00FF0F48"/>
    <w:rsid w:val="00FF0F7F"/>
    <w:rsid w:val="00FF18EE"/>
    <w:rsid w:val="00FF1CCD"/>
    <w:rsid w:val="00FF1CCF"/>
    <w:rsid w:val="00FF20F7"/>
    <w:rsid w:val="00FF21E5"/>
    <w:rsid w:val="00FF23CC"/>
    <w:rsid w:val="00FF2958"/>
    <w:rsid w:val="00FF29A6"/>
    <w:rsid w:val="00FF3096"/>
    <w:rsid w:val="00FF3143"/>
    <w:rsid w:val="00FF31C6"/>
    <w:rsid w:val="00FF326A"/>
    <w:rsid w:val="00FF36D0"/>
    <w:rsid w:val="00FF3A57"/>
    <w:rsid w:val="00FF3A69"/>
    <w:rsid w:val="00FF3C07"/>
    <w:rsid w:val="00FF3D14"/>
    <w:rsid w:val="00FF40EC"/>
    <w:rsid w:val="00FF416F"/>
    <w:rsid w:val="00FF4233"/>
    <w:rsid w:val="00FF4678"/>
    <w:rsid w:val="00FF516F"/>
    <w:rsid w:val="00FF5246"/>
    <w:rsid w:val="00FF5277"/>
    <w:rsid w:val="00FF53B8"/>
    <w:rsid w:val="00FF543F"/>
    <w:rsid w:val="00FF57AF"/>
    <w:rsid w:val="00FF5979"/>
    <w:rsid w:val="00FF5C50"/>
    <w:rsid w:val="00FF5E8E"/>
    <w:rsid w:val="00FF6B4C"/>
    <w:rsid w:val="00FF6B94"/>
    <w:rsid w:val="00FF6E83"/>
    <w:rsid w:val="00FF6FD6"/>
    <w:rsid w:val="00FF7188"/>
    <w:rsid w:val="00FF77B5"/>
    <w:rsid w:val="00FF7903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AE3682-B6D5-4C6F-B8A1-54A6322B5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32716E"/>
    <w:rPr>
      <w:rFonts w:ascii="Cambria" w:hAnsi="Cambria" w:cs="Angsana New"/>
    </w:rPr>
  </w:style>
  <w:style w:type="character" w:customStyle="1" w:styleId="Heading2Char">
    <w:name w:val="Heading 2 Char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0555B"/>
    <w:pPr>
      <w:ind w:left="284"/>
    </w:pPr>
  </w:style>
  <w:style w:type="paragraph" w:customStyle="1" w:styleId="AAFrameAddress">
    <w:name w:val="AA Frame Address"/>
    <w:basedOn w:val="Heading1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555B"/>
    <w:pPr>
      <w:ind w:left="851"/>
    </w:pPr>
  </w:style>
  <w:style w:type="paragraph" w:styleId="TOC5">
    <w:name w:val="toc 5"/>
    <w:basedOn w:val="Normal"/>
    <w:next w:val="Normal"/>
    <w:semiHidden/>
    <w:rsid w:val="0080555B"/>
    <w:pPr>
      <w:ind w:left="1134"/>
    </w:pPr>
  </w:style>
  <w:style w:type="paragraph" w:styleId="TOC6">
    <w:name w:val="toc 6"/>
    <w:basedOn w:val="Normal"/>
    <w:next w:val="Normal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semiHidden/>
    <w:rsid w:val="0080555B"/>
    <w:pPr>
      <w:ind w:left="1985"/>
    </w:pPr>
  </w:style>
  <w:style w:type="paragraph" w:styleId="TOC9">
    <w:name w:val="toc 9"/>
    <w:basedOn w:val="Normal"/>
    <w:next w:val="Normal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rsid w:val="0080555B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80555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80555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075BF9"/>
    <w:rPr>
      <w:rFonts w:ascii="Times New Roman" w:hAnsi="Times New Roman"/>
      <w:szCs w:val="20"/>
    </w:rPr>
  </w:style>
  <w:style w:type="character" w:customStyle="1" w:styleId="BalloonTextChar">
    <w:name w:val="Balloon Text Char"/>
    <w:link w:val="BalloonText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71042"/>
    <w:rPr>
      <w:sz w:val="25"/>
      <w:szCs w:val="25"/>
    </w:rPr>
  </w:style>
  <w:style w:type="character" w:customStyle="1" w:styleId="CommentTextChar">
    <w:name w:val="Comment Text Char"/>
    <w:link w:val="CommentText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1042"/>
    <w:rPr>
      <w:b/>
      <w:bCs/>
    </w:rPr>
  </w:style>
  <w:style w:type="character" w:customStyle="1" w:styleId="CommentSubjectChar">
    <w:name w:val="Comment Subject Char"/>
    <w:link w:val="CommentSubject"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A273E6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6D5E66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nhideWhenUsed/>
    <w:locked/>
    <w:rsid w:val="006D5E66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basedOn w:val="DefaultParagraphFont"/>
    <w:link w:val="PlainText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rsid w:val="006D5E66"/>
    <w:pPr>
      <w:spacing w:after="0"/>
    </w:pPr>
  </w:style>
  <w:style w:type="paragraph" w:customStyle="1" w:styleId="List1a">
    <w:name w:val="List 1a"/>
    <w:aliases w:val="1a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5E66"/>
  </w:style>
  <w:style w:type="paragraph" w:customStyle="1" w:styleId="nineptheadingcentredbold">
    <w:name w:val="nine pt heading centred bold"/>
    <w:aliases w:val="9hcb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5E66"/>
    <w:pPr>
      <w:spacing w:after="0"/>
    </w:pPr>
  </w:style>
  <w:style w:type="paragraph" w:customStyle="1" w:styleId="smallreturn">
    <w:name w:val="small return"/>
    <w:aliases w:val="sr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5E66"/>
    <w:pPr>
      <w:ind w:left="1138" w:right="389"/>
      <w:jc w:val="both"/>
    </w:pPr>
    <w:rPr>
      <w:rFonts w:eastAsia="Times New Roman" w:cs="Times New Roman"/>
      <w:sz w:val="16"/>
      <w:szCs w:val="22"/>
      <w:lang w:eastAsia="en-GB"/>
    </w:rPr>
  </w:style>
  <w:style w:type="paragraph" w:customStyle="1" w:styleId="CoverTitle">
    <w:name w:val="Cover Titl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basedOn w:val="DefaultParagraphFont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basedOn w:val="DefaultParagraphFont"/>
    <w:rsid w:val="006D5E66"/>
    <w:rPr>
      <w:b/>
      <w:bCs/>
      <w:sz w:val="37"/>
      <w:szCs w:val="37"/>
    </w:rPr>
  </w:style>
  <w:style w:type="character" w:customStyle="1" w:styleId="Heading5Char1">
    <w:name w:val="Heading 5 Char1"/>
    <w:basedOn w:val="DefaultParagraphFont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basedOn w:val="DefaultParagraphFont"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basedOn w:val="DefaultParagraphFont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styleId="NoSpacing">
    <w:name w:val="No Spacing"/>
    <w:link w:val="NoSpacingChar"/>
    <w:uiPriority w:val="1"/>
    <w:qFormat/>
    <w:rsid w:val="007C48AA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C48AA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customStyle="1" w:styleId="AccountingPolicy">
    <w:name w:val="Accounting Policy"/>
    <w:basedOn w:val="Normal"/>
    <w:link w:val="AccountingPolicyChar1"/>
    <w:rsid w:val="0069793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9793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erChar1">
    <w:name w:val="Header Char1"/>
    <w:basedOn w:val="DefaultParagraphFont"/>
    <w:rsid w:val="0006647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66471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066471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1">
    <w:name w:val="Heading 1 Char1"/>
    <w:basedOn w:val="DefaultParagraphFont"/>
    <w:uiPriority w:val="99"/>
    <w:rsid w:val="004A0A7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basedOn w:val="DefaultParagraphFont"/>
    <w:rsid w:val="004A0A7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4A0A7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basedOn w:val="DefaultParagraphFont"/>
    <w:rsid w:val="004A0A7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4A0A7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A0A7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4A0A7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4A0A7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4A0A7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4A0A7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4A0A7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4A0A7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4A0A7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4A0A7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4A0A7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4A0A7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A0A7B"/>
  </w:style>
  <w:style w:type="character" w:customStyle="1" w:styleId="alt-edited1">
    <w:name w:val="alt-edited1"/>
    <w:basedOn w:val="DefaultParagraphFont"/>
    <w:rsid w:val="004A0A7B"/>
    <w:rPr>
      <w:color w:val="4D9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AB83A-8264-437E-BB23-36DEEBA7F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7</Pages>
  <Words>1785</Words>
  <Characters>10175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GPSC</vt:lpstr>
      <vt:lpstr/>
      <vt:lpstr/>
      <vt:lpstr/>
      <vt:lpstr/>
      <vt:lpstr/>
      <vt:lpstr/>
      <vt:lpstr/>
      <vt:lpstr/>
      <vt:lpstr/>
      <vt:lpstr/>
      <vt:lpstr/>
      <vt:lpstr/>
      <vt:lpstr/>
      <vt:lpstr>หมายเหตุ	สารบัญ </vt:lpstr>
      <vt:lpstr/>
      <vt:lpstr>4	บุคคลหรือกิจการที่เกี่ยวข้องกัน</vt:lpstr>
      <vt:lpstr>5         เงินสดและรายการเทียบเท่าเงินสด</vt:lpstr>
      <vt:lpstr/>
    </vt:vector>
  </TitlesOfParts>
  <Company>KPMG</Company>
  <LinksUpToDate>false</LinksUpToDate>
  <CharactersWithSpaces>11937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Wasana Ngambunplook</dc:creator>
  <cp:keywords/>
  <dc:description/>
  <cp:lastModifiedBy>Kunnatee, Kerdchana</cp:lastModifiedBy>
  <cp:revision>4</cp:revision>
  <cp:lastPrinted>2018-02-11T15:10:00Z</cp:lastPrinted>
  <dcterms:created xsi:type="dcterms:W3CDTF">2018-02-12T02:45:00Z</dcterms:created>
  <dcterms:modified xsi:type="dcterms:W3CDTF">2018-02-12T10:38:00Z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